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1D16F6" w14:textId="7B144A9D" w:rsidR="00080512" w:rsidRPr="00FC08AF" w:rsidRDefault="001A3004" w:rsidP="001A3004">
      <w:pPr>
        <w:pStyle w:val="ZA"/>
        <w:framePr w:wrap="notBeside"/>
      </w:pPr>
      <w:bookmarkStart w:id="0" w:name="page1"/>
      <w:r w:rsidRPr="00FC08AF">
        <w:rPr>
          <w:sz w:val="64"/>
        </w:rPr>
        <w:t>3GPP TS 24</w:t>
      </w:r>
      <w:r w:rsidR="00E92F61" w:rsidRPr="00FC08AF">
        <w:rPr>
          <w:sz w:val="64"/>
        </w:rPr>
        <w:t>.</w:t>
      </w:r>
      <w:r w:rsidR="00726F59" w:rsidRPr="00FC08AF">
        <w:rPr>
          <w:sz w:val="64"/>
        </w:rPr>
        <w:t>4</w:t>
      </w:r>
      <w:r w:rsidR="00994559" w:rsidRPr="00FC08AF">
        <w:rPr>
          <w:sz w:val="64"/>
        </w:rPr>
        <w:t xml:space="preserve">83 </w:t>
      </w:r>
      <w:r w:rsidR="00180923" w:rsidRPr="00FC08AF">
        <w:t>V</w:t>
      </w:r>
      <w:r w:rsidR="00180923" w:rsidRPr="00FC08AF">
        <w:rPr>
          <w:lang w:eastAsia="ko-KR"/>
        </w:rPr>
        <w:t>1</w:t>
      </w:r>
      <w:r w:rsidR="00750F53" w:rsidRPr="00FC08AF">
        <w:rPr>
          <w:lang w:eastAsia="ko-KR"/>
        </w:rPr>
        <w:t>5</w:t>
      </w:r>
      <w:r w:rsidR="00E1513B" w:rsidRPr="00FC08AF">
        <w:rPr>
          <w:lang w:eastAsia="ko-KR"/>
        </w:rPr>
        <w:t>.</w:t>
      </w:r>
      <w:r w:rsidR="00AA4158">
        <w:rPr>
          <w:lang w:eastAsia="ko-KR"/>
        </w:rPr>
        <w:t>10</w:t>
      </w:r>
      <w:r w:rsidRPr="00FC08AF">
        <w:t>.</w:t>
      </w:r>
      <w:r w:rsidR="00726F59" w:rsidRPr="00FC08AF">
        <w:rPr>
          <w:lang w:eastAsia="ko-KR"/>
        </w:rPr>
        <w:t>0</w:t>
      </w:r>
      <w:r w:rsidR="00B45B04" w:rsidRPr="00FC08AF">
        <w:t xml:space="preserve"> </w:t>
      </w:r>
      <w:r w:rsidR="00080512" w:rsidRPr="00FC08AF">
        <w:rPr>
          <w:sz w:val="32"/>
        </w:rPr>
        <w:t>(</w:t>
      </w:r>
      <w:r w:rsidR="00105727" w:rsidRPr="00FC08AF">
        <w:rPr>
          <w:sz w:val="32"/>
        </w:rPr>
        <w:t>202</w:t>
      </w:r>
      <w:r w:rsidR="00AA4158">
        <w:rPr>
          <w:sz w:val="32"/>
        </w:rPr>
        <w:t>4</w:t>
      </w:r>
      <w:r w:rsidRPr="00FC08AF">
        <w:rPr>
          <w:sz w:val="32"/>
        </w:rPr>
        <w:t>-</w:t>
      </w:r>
      <w:r w:rsidR="00105727" w:rsidRPr="00FC08AF">
        <w:rPr>
          <w:sz w:val="32"/>
        </w:rPr>
        <w:t>0</w:t>
      </w:r>
      <w:r w:rsidR="00AA4158">
        <w:rPr>
          <w:sz w:val="32"/>
        </w:rPr>
        <w:t>9</w:t>
      </w:r>
      <w:r w:rsidR="00080512" w:rsidRPr="00FC08AF">
        <w:rPr>
          <w:sz w:val="32"/>
        </w:rPr>
        <w:t>)</w:t>
      </w:r>
    </w:p>
    <w:p w14:paraId="2806B7AE" w14:textId="77777777" w:rsidR="00080512" w:rsidRPr="00FC08AF" w:rsidRDefault="00080512">
      <w:pPr>
        <w:pStyle w:val="ZB"/>
        <w:framePr w:wrap="notBeside"/>
      </w:pPr>
      <w:r w:rsidRPr="00FC08AF">
        <w:t>Technical Specification</w:t>
      </w:r>
    </w:p>
    <w:p w14:paraId="24C15FA9" w14:textId="77777777" w:rsidR="00080512" w:rsidRPr="00FC08AF" w:rsidRDefault="00080512">
      <w:pPr>
        <w:pStyle w:val="ZT"/>
        <w:framePr w:wrap="notBeside"/>
        <w:rPr>
          <w:noProof/>
        </w:rPr>
      </w:pPr>
      <w:r w:rsidRPr="00FC08AF">
        <w:rPr>
          <w:noProof/>
        </w:rPr>
        <w:t>3rd Generation Partnership Project;</w:t>
      </w:r>
    </w:p>
    <w:p w14:paraId="297F9AE1" w14:textId="77777777" w:rsidR="00080512" w:rsidRPr="00FC08AF" w:rsidRDefault="00080512" w:rsidP="00420120">
      <w:pPr>
        <w:pStyle w:val="ZT"/>
        <w:framePr w:wrap="notBeside"/>
        <w:rPr>
          <w:noProof/>
        </w:rPr>
      </w:pPr>
      <w:r w:rsidRPr="00FC08AF">
        <w:rPr>
          <w:noProof/>
        </w:rPr>
        <w:t xml:space="preserve">Technical Specification Group </w:t>
      </w:r>
      <w:r w:rsidR="00420120" w:rsidRPr="00FC08AF">
        <w:rPr>
          <w:noProof/>
        </w:rPr>
        <w:t>Core Network and Terminals</w:t>
      </w:r>
      <w:r w:rsidRPr="00FC08AF">
        <w:rPr>
          <w:noProof/>
        </w:rPr>
        <w:t>;</w:t>
      </w:r>
    </w:p>
    <w:p w14:paraId="1F658454" w14:textId="77777777" w:rsidR="00080512" w:rsidRPr="00FC08AF" w:rsidRDefault="00AA0FCA" w:rsidP="00E92F61">
      <w:pPr>
        <w:pStyle w:val="ZT"/>
        <w:framePr w:wrap="notBeside"/>
        <w:rPr>
          <w:noProof/>
        </w:rPr>
      </w:pPr>
      <w:r w:rsidRPr="00FC08AF">
        <w:rPr>
          <w:noProof/>
        </w:rPr>
        <w:t>Mission Critical Services (MCS) Management Object (MO)</w:t>
      </w:r>
    </w:p>
    <w:p w14:paraId="14925526" w14:textId="77777777" w:rsidR="00080512" w:rsidRPr="00FC08AF" w:rsidRDefault="00FC1192" w:rsidP="00420120">
      <w:pPr>
        <w:pStyle w:val="ZT"/>
        <w:framePr w:wrap="notBeside"/>
        <w:rPr>
          <w:i/>
          <w:noProof/>
          <w:sz w:val="28"/>
        </w:rPr>
      </w:pPr>
      <w:r w:rsidRPr="00FC08AF">
        <w:rPr>
          <w:noProof/>
        </w:rPr>
        <w:t>(</w:t>
      </w:r>
      <w:r w:rsidRPr="00FC08AF">
        <w:rPr>
          <w:rStyle w:val="ZGSM"/>
          <w:noProof/>
        </w:rPr>
        <w:t xml:space="preserve">Release </w:t>
      </w:r>
      <w:r w:rsidR="00180923" w:rsidRPr="00FC08AF">
        <w:rPr>
          <w:rStyle w:val="ZGSM"/>
          <w:noProof/>
        </w:rPr>
        <w:t>1</w:t>
      </w:r>
      <w:r w:rsidR="00750F53" w:rsidRPr="00FC08AF">
        <w:rPr>
          <w:rStyle w:val="ZGSM"/>
          <w:noProof/>
        </w:rPr>
        <w:t>5</w:t>
      </w:r>
      <w:r w:rsidRPr="00FC08AF">
        <w:rPr>
          <w:noProof/>
        </w:rPr>
        <w:t>)</w:t>
      </w:r>
    </w:p>
    <w:p w14:paraId="4CD942FC" w14:textId="77777777" w:rsidR="00750F53" w:rsidRPr="00FC08AF" w:rsidRDefault="00257972" w:rsidP="00750F53">
      <w:pPr>
        <w:pStyle w:val="ZU"/>
        <w:framePr w:h="4929" w:hRule="exact" w:wrap="notBeside"/>
        <w:tabs>
          <w:tab w:val="right" w:pos="10206"/>
        </w:tabs>
        <w:jc w:val="left"/>
      </w:pPr>
      <w:r>
        <w:rPr>
          <w:i/>
        </w:rPr>
        <w:pict w14:anchorId="0E9A4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r w:rsidR="00750F53" w:rsidRPr="00FC08AF">
        <w:rPr>
          <w:color w:val="0000FF"/>
        </w:rPr>
        <w:tab/>
      </w:r>
      <w:r>
        <w:pict w14:anchorId="4FAF696F">
          <v:shape id="_x0000_i1026" type="#_x0000_t75" style="width:128.35pt;height:75.15pt">
            <v:imagedata r:id="rId10" o:title="3GPP-logo_web"/>
          </v:shape>
        </w:pict>
      </w:r>
    </w:p>
    <w:p w14:paraId="45EB8F85" w14:textId="77777777" w:rsidR="00B636A0" w:rsidRPr="00FC08AF" w:rsidRDefault="00B636A0" w:rsidP="00B636A0">
      <w:pPr>
        <w:pStyle w:val="ZU"/>
        <w:framePr w:h="4929" w:hRule="exact" w:wrap="notBeside"/>
        <w:tabs>
          <w:tab w:val="right" w:pos="10206"/>
        </w:tabs>
        <w:jc w:val="left"/>
      </w:pPr>
    </w:p>
    <w:p w14:paraId="78EDB036" w14:textId="77777777" w:rsidR="00080512" w:rsidRPr="00FC08AF" w:rsidRDefault="00080512" w:rsidP="00734A5B">
      <w:pPr>
        <w:framePr w:h="1377" w:hRule="exact" w:wrap="notBeside" w:vAnchor="page" w:hAnchor="margin" w:y="15305"/>
        <w:rPr>
          <w:noProof/>
          <w:sz w:val="16"/>
        </w:rPr>
      </w:pPr>
      <w:r w:rsidRPr="00FC08AF">
        <w:rPr>
          <w:noProof/>
          <w:sz w:val="16"/>
        </w:rPr>
        <w:t>The present document has been developed within the 3</w:t>
      </w:r>
      <w:r w:rsidRPr="00FC08AF">
        <w:rPr>
          <w:noProof/>
          <w:sz w:val="16"/>
          <w:vertAlign w:val="superscript"/>
        </w:rPr>
        <w:t>rd</w:t>
      </w:r>
      <w:r w:rsidRPr="00FC08AF">
        <w:rPr>
          <w:noProof/>
          <w:sz w:val="16"/>
        </w:rPr>
        <w:t xml:space="preserve"> Generation Partnership Project (3GPP</w:t>
      </w:r>
      <w:r w:rsidRPr="00FC08AF">
        <w:rPr>
          <w:noProof/>
          <w:sz w:val="16"/>
          <w:vertAlign w:val="superscript"/>
        </w:rPr>
        <w:t xml:space="preserve"> TM</w:t>
      </w:r>
      <w:r w:rsidRPr="00FC08AF">
        <w:rPr>
          <w:noProof/>
          <w:sz w:val="16"/>
        </w:rPr>
        <w:t>) and may be further elaborated for the purposes of 3GPP..</w:t>
      </w:r>
      <w:r w:rsidRPr="00FC08AF">
        <w:rPr>
          <w:noProof/>
          <w:sz w:val="16"/>
        </w:rPr>
        <w:br/>
        <w:t>The present document has not been subject to any approval process by the 3GPP</w:t>
      </w:r>
      <w:r w:rsidRPr="00FC08AF">
        <w:rPr>
          <w:noProof/>
          <w:sz w:val="16"/>
          <w:vertAlign w:val="superscript"/>
        </w:rPr>
        <w:t xml:space="preserve"> </w:t>
      </w:r>
      <w:r w:rsidRPr="00FC08AF">
        <w:rPr>
          <w:noProof/>
          <w:sz w:val="16"/>
        </w:rPr>
        <w:t>Organizational Partners and shall not be implemented.</w:t>
      </w:r>
      <w:r w:rsidRPr="00FC08AF">
        <w:rPr>
          <w:noProof/>
          <w:sz w:val="16"/>
        </w:rPr>
        <w:br/>
        <w:t>This Specification is provided for future development work within 3GPP</w:t>
      </w:r>
      <w:r w:rsidRPr="00FC08AF">
        <w:rPr>
          <w:noProof/>
          <w:sz w:val="16"/>
          <w:vertAlign w:val="superscript"/>
        </w:rPr>
        <w:t xml:space="preserve"> </w:t>
      </w:r>
      <w:r w:rsidRPr="00FC08AF">
        <w:rPr>
          <w:noProof/>
          <w:sz w:val="16"/>
        </w:rPr>
        <w:t>only. The Organizational Partners accept no liability for any use of this Specification.</w:t>
      </w:r>
      <w:r w:rsidRPr="00FC08AF">
        <w:rPr>
          <w:noProof/>
          <w:sz w:val="16"/>
        </w:rPr>
        <w:br/>
        <w:t xml:space="preserve">Specifications and </w:t>
      </w:r>
      <w:r w:rsidR="00F653B8" w:rsidRPr="00FC08AF">
        <w:rPr>
          <w:noProof/>
          <w:sz w:val="16"/>
        </w:rPr>
        <w:t>Reports</w:t>
      </w:r>
      <w:r w:rsidRPr="00FC08AF">
        <w:rPr>
          <w:noProof/>
          <w:sz w:val="16"/>
        </w:rPr>
        <w:t xml:space="preserve"> for implementation of the 3GPP</w:t>
      </w:r>
      <w:r w:rsidRPr="00FC08AF">
        <w:rPr>
          <w:noProof/>
          <w:sz w:val="16"/>
          <w:vertAlign w:val="superscript"/>
        </w:rPr>
        <w:t xml:space="preserve"> TM</w:t>
      </w:r>
      <w:r w:rsidRPr="00FC08AF">
        <w:rPr>
          <w:noProof/>
          <w:sz w:val="16"/>
        </w:rPr>
        <w:t xml:space="preserve"> system should be obtained via the 3GPP Organizational Partners' Publications Offices.</w:t>
      </w:r>
    </w:p>
    <w:p w14:paraId="518E1215" w14:textId="77777777" w:rsidR="00080512" w:rsidRPr="00FC08AF" w:rsidRDefault="00080512">
      <w:pPr>
        <w:pStyle w:val="ZV"/>
        <w:framePr w:wrap="notBeside"/>
      </w:pPr>
    </w:p>
    <w:p w14:paraId="5258A33E" w14:textId="77777777" w:rsidR="00080512" w:rsidRPr="00FC08AF" w:rsidRDefault="00080512">
      <w:pPr>
        <w:rPr>
          <w:noProof/>
        </w:rPr>
      </w:pPr>
    </w:p>
    <w:bookmarkEnd w:id="0"/>
    <w:p w14:paraId="2D7B65C7" w14:textId="77777777" w:rsidR="00080512" w:rsidRPr="00FC08AF" w:rsidRDefault="00080512">
      <w:pPr>
        <w:rPr>
          <w:noProof/>
        </w:rPr>
        <w:sectPr w:rsidR="00080512" w:rsidRPr="00FC08AF">
          <w:footnotePr>
            <w:numRestart w:val="eachSect"/>
          </w:footnotePr>
          <w:pgSz w:w="11907" w:h="16840"/>
          <w:pgMar w:top="2268" w:right="851" w:bottom="10773" w:left="851" w:header="0" w:footer="0" w:gutter="0"/>
          <w:cols w:space="720"/>
        </w:sectPr>
      </w:pPr>
    </w:p>
    <w:p w14:paraId="71FC5E7A" w14:textId="77777777" w:rsidR="00080512" w:rsidRPr="00FC08AF" w:rsidRDefault="00080512">
      <w:pPr>
        <w:rPr>
          <w:noProof/>
        </w:rPr>
      </w:pPr>
      <w:bookmarkStart w:id="1" w:name="page2"/>
    </w:p>
    <w:p w14:paraId="79C170B1" w14:textId="77777777" w:rsidR="00080512" w:rsidRPr="00FC08AF" w:rsidRDefault="00080512">
      <w:pPr>
        <w:pStyle w:val="FP"/>
        <w:framePr w:wrap="notBeside" w:hAnchor="margin" w:y="1419"/>
        <w:pBdr>
          <w:bottom w:val="single" w:sz="6" w:space="1" w:color="auto"/>
        </w:pBdr>
        <w:spacing w:before="240"/>
        <w:ind w:left="2835" w:right="2835"/>
        <w:jc w:val="center"/>
        <w:rPr>
          <w:noProof/>
        </w:rPr>
      </w:pPr>
      <w:r w:rsidRPr="00FC08AF">
        <w:rPr>
          <w:noProof/>
        </w:rPr>
        <w:t>Keywords</w:t>
      </w:r>
    </w:p>
    <w:p w14:paraId="0D0D389B" w14:textId="77777777" w:rsidR="00080512" w:rsidRPr="00FC08AF" w:rsidRDefault="00B416E3">
      <w:pPr>
        <w:pStyle w:val="FP"/>
        <w:framePr w:wrap="notBeside" w:hAnchor="margin" w:y="1419"/>
        <w:ind w:left="2835" w:right="2835"/>
        <w:jc w:val="center"/>
        <w:rPr>
          <w:rFonts w:ascii="Arial" w:hAnsi="Arial"/>
          <w:noProof/>
          <w:sz w:val="18"/>
        </w:rPr>
      </w:pPr>
      <w:r w:rsidRPr="00FC08AF">
        <w:rPr>
          <w:rFonts w:ascii="Arial" w:hAnsi="Arial"/>
          <w:noProof/>
          <w:sz w:val="18"/>
          <w:lang w:eastAsia="ko-KR"/>
        </w:rPr>
        <w:t xml:space="preserve">LTE, </w:t>
      </w:r>
      <w:r w:rsidR="007A197F" w:rsidRPr="00FC08AF">
        <w:rPr>
          <w:rFonts w:ascii="Arial" w:hAnsi="Arial"/>
          <w:noProof/>
          <w:sz w:val="18"/>
        </w:rPr>
        <w:t>MCPTT</w:t>
      </w:r>
      <w:r w:rsidRPr="00FC08AF">
        <w:rPr>
          <w:rFonts w:ascii="Arial" w:hAnsi="Arial"/>
          <w:noProof/>
          <w:sz w:val="18"/>
          <w:lang w:eastAsia="ko-KR"/>
        </w:rPr>
        <w:t>, management</w:t>
      </w:r>
    </w:p>
    <w:p w14:paraId="4F4140FD" w14:textId="77777777" w:rsidR="00080512" w:rsidRPr="00FC08AF" w:rsidRDefault="00080512">
      <w:pPr>
        <w:rPr>
          <w:noProof/>
        </w:rPr>
      </w:pPr>
    </w:p>
    <w:p w14:paraId="156709F9" w14:textId="77777777" w:rsidR="00080512" w:rsidRPr="00FC08AF" w:rsidRDefault="00080512">
      <w:pPr>
        <w:pStyle w:val="FP"/>
        <w:framePr w:wrap="notBeside" w:hAnchor="margin" w:yAlign="center"/>
        <w:spacing w:after="240"/>
        <w:ind w:left="2835" w:right="2835"/>
        <w:jc w:val="center"/>
        <w:rPr>
          <w:rFonts w:ascii="Arial" w:hAnsi="Arial"/>
          <w:b/>
          <w:i/>
          <w:noProof/>
        </w:rPr>
      </w:pPr>
      <w:r w:rsidRPr="00FC08AF">
        <w:rPr>
          <w:rFonts w:ascii="Arial" w:hAnsi="Arial"/>
          <w:b/>
          <w:i/>
          <w:noProof/>
        </w:rPr>
        <w:t>3GPP</w:t>
      </w:r>
    </w:p>
    <w:p w14:paraId="2CF643B0" w14:textId="77777777" w:rsidR="00080512" w:rsidRPr="00FC08AF" w:rsidRDefault="00080512">
      <w:pPr>
        <w:pStyle w:val="FP"/>
        <w:framePr w:wrap="notBeside" w:hAnchor="margin" w:yAlign="center"/>
        <w:pBdr>
          <w:bottom w:val="single" w:sz="6" w:space="1" w:color="auto"/>
        </w:pBdr>
        <w:ind w:left="2835" w:right="2835"/>
        <w:jc w:val="center"/>
        <w:rPr>
          <w:noProof/>
        </w:rPr>
      </w:pPr>
      <w:r w:rsidRPr="00FC08AF">
        <w:rPr>
          <w:noProof/>
        </w:rPr>
        <w:t>Postal address</w:t>
      </w:r>
    </w:p>
    <w:p w14:paraId="7E8F938C" w14:textId="77777777" w:rsidR="00080512" w:rsidRPr="00FC08AF" w:rsidRDefault="00080512">
      <w:pPr>
        <w:pStyle w:val="FP"/>
        <w:framePr w:wrap="notBeside" w:hAnchor="margin" w:yAlign="center"/>
        <w:ind w:left="2835" w:right="2835"/>
        <w:jc w:val="center"/>
        <w:rPr>
          <w:rFonts w:ascii="Arial" w:hAnsi="Arial"/>
          <w:noProof/>
          <w:sz w:val="18"/>
        </w:rPr>
      </w:pPr>
    </w:p>
    <w:p w14:paraId="651C4F2E" w14:textId="77777777" w:rsidR="00080512" w:rsidRPr="00FC08AF" w:rsidRDefault="00080512">
      <w:pPr>
        <w:pStyle w:val="FP"/>
        <w:framePr w:wrap="notBeside" w:hAnchor="margin" w:yAlign="center"/>
        <w:pBdr>
          <w:bottom w:val="single" w:sz="6" w:space="1" w:color="auto"/>
        </w:pBdr>
        <w:spacing w:before="240"/>
        <w:ind w:left="2835" w:right="2835"/>
        <w:jc w:val="center"/>
        <w:rPr>
          <w:noProof/>
        </w:rPr>
      </w:pPr>
      <w:r w:rsidRPr="00FC08AF">
        <w:rPr>
          <w:noProof/>
        </w:rPr>
        <w:t>3GPP support office address</w:t>
      </w:r>
    </w:p>
    <w:p w14:paraId="0A167227"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650 Route des Lucioles - Sophia Antipolis</w:t>
      </w:r>
    </w:p>
    <w:p w14:paraId="1A25FEDD"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Valbonne - FRANCE</w:t>
      </w:r>
    </w:p>
    <w:p w14:paraId="3EAF1CB5" w14:textId="77777777" w:rsidR="00080512" w:rsidRPr="00FC08AF" w:rsidRDefault="00080512">
      <w:pPr>
        <w:pStyle w:val="FP"/>
        <w:framePr w:wrap="notBeside" w:hAnchor="margin" w:yAlign="center"/>
        <w:spacing w:after="20"/>
        <w:ind w:left="2835" w:right="2835"/>
        <w:jc w:val="center"/>
        <w:rPr>
          <w:rFonts w:ascii="Arial" w:hAnsi="Arial"/>
          <w:noProof/>
          <w:sz w:val="18"/>
        </w:rPr>
      </w:pPr>
      <w:r w:rsidRPr="00FC08AF">
        <w:rPr>
          <w:rFonts w:ascii="Arial" w:hAnsi="Arial"/>
          <w:noProof/>
          <w:sz w:val="18"/>
        </w:rPr>
        <w:t>Tel.: +33 4 92 94 42 00 Fax: +33 4 93 65 47 16</w:t>
      </w:r>
    </w:p>
    <w:p w14:paraId="5EED1CFA" w14:textId="77777777" w:rsidR="00080512" w:rsidRPr="00FC08AF" w:rsidRDefault="00080512">
      <w:pPr>
        <w:pStyle w:val="FP"/>
        <w:framePr w:wrap="notBeside" w:hAnchor="margin" w:yAlign="center"/>
        <w:pBdr>
          <w:bottom w:val="single" w:sz="6" w:space="1" w:color="auto"/>
        </w:pBdr>
        <w:spacing w:before="240"/>
        <w:ind w:left="2835" w:right="2835"/>
        <w:jc w:val="center"/>
        <w:rPr>
          <w:noProof/>
        </w:rPr>
      </w:pPr>
      <w:r w:rsidRPr="00FC08AF">
        <w:rPr>
          <w:noProof/>
        </w:rPr>
        <w:t>Internet</w:t>
      </w:r>
    </w:p>
    <w:p w14:paraId="497D78C3"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http://www.3gpp.org</w:t>
      </w:r>
    </w:p>
    <w:p w14:paraId="6D8EB7CA" w14:textId="77777777" w:rsidR="00080512" w:rsidRPr="00FC08AF" w:rsidRDefault="00080512">
      <w:pPr>
        <w:rPr>
          <w:noProof/>
        </w:rPr>
      </w:pPr>
    </w:p>
    <w:p w14:paraId="172DB041" w14:textId="77777777" w:rsidR="00080512" w:rsidRPr="00FC08A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C08AF">
        <w:rPr>
          <w:rFonts w:ascii="Arial" w:hAnsi="Arial"/>
          <w:b/>
          <w:i/>
          <w:noProof/>
        </w:rPr>
        <w:t>Copyright Notification</w:t>
      </w:r>
    </w:p>
    <w:p w14:paraId="4ECF686E" w14:textId="77777777" w:rsidR="00080512" w:rsidRPr="00FC08AF" w:rsidRDefault="00080512" w:rsidP="00FA1266">
      <w:pPr>
        <w:pStyle w:val="FP"/>
        <w:framePr w:h="3057" w:hRule="exact" w:wrap="notBeside" w:vAnchor="page" w:hAnchor="margin" w:y="12605"/>
        <w:jc w:val="center"/>
        <w:rPr>
          <w:noProof/>
        </w:rPr>
      </w:pPr>
      <w:r w:rsidRPr="00FC08AF">
        <w:rPr>
          <w:noProof/>
        </w:rPr>
        <w:t>No part may be reproduced except as authorized by written permission.</w:t>
      </w:r>
      <w:r w:rsidRPr="00FC08AF">
        <w:rPr>
          <w:noProof/>
        </w:rPr>
        <w:br/>
        <w:t>The copyright and the foregoing restriction extend to reproduction in all media.</w:t>
      </w:r>
    </w:p>
    <w:p w14:paraId="05E6345B" w14:textId="77777777" w:rsidR="00080512" w:rsidRPr="00FC08AF" w:rsidRDefault="00080512" w:rsidP="00FA1266">
      <w:pPr>
        <w:pStyle w:val="FP"/>
        <w:framePr w:h="3057" w:hRule="exact" w:wrap="notBeside" w:vAnchor="page" w:hAnchor="margin" w:y="12605"/>
        <w:jc w:val="center"/>
        <w:rPr>
          <w:noProof/>
        </w:rPr>
      </w:pPr>
    </w:p>
    <w:p w14:paraId="6B734C37" w14:textId="56384055" w:rsidR="00080512" w:rsidRPr="00FC08AF" w:rsidRDefault="00DC309B" w:rsidP="00FA1266">
      <w:pPr>
        <w:pStyle w:val="FP"/>
        <w:framePr w:h="3057" w:hRule="exact" w:wrap="notBeside" w:vAnchor="page" w:hAnchor="margin" w:y="12605"/>
        <w:jc w:val="center"/>
        <w:rPr>
          <w:noProof/>
          <w:sz w:val="18"/>
        </w:rPr>
      </w:pPr>
      <w:r w:rsidRPr="00FC08AF">
        <w:rPr>
          <w:noProof/>
          <w:sz w:val="18"/>
        </w:rPr>
        <w:t xml:space="preserve">© </w:t>
      </w:r>
      <w:r w:rsidR="00105727" w:rsidRPr="00FC08AF">
        <w:rPr>
          <w:noProof/>
          <w:sz w:val="18"/>
        </w:rPr>
        <w:t>202</w:t>
      </w:r>
      <w:r w:rsidR="00277BBE">
        <w:rPr>
          <w:noProof/>
          <w:sz w:val="18"/>
        </w:rPr>
        <w:t>4</w:t>
      </w:r>
      <w:r w:rsidR="00080512" w:rsidRPr="00FC08AF">
        <w:rPr>
          <w:noProof/>
          <w:sz w:val="18"/>
        </w:rPr>
        <w:t>, 3GPP Organizational Partners (ARIB, ATIS, CCSA, ETSI,</w:t>
      </w:r>
      <w:r w:rsidR="00F22EC7" w:rsidRPr="00FC08AF">
        <w:rPr>
          <w:noProof/>
          <w:sz w:val="18"/>
        </w:rPr>
        <w:t xml:space="preserve"> TSDSI, </w:t>
      </w:r>
      <w:r w:rsidR="00080512" w:rsidRPr="00FC08AF">
        <w:rPr>
          <w:noProof/>
          <w:sz w:val="18"/>
        </w:rPr>
        <w:t xml:space="preserve">TTA, </w:t>
      </w:r>
      <w:smartTag w:uri="urn:schemas-microsoft-com:office:smarttags" w:element="chsdate">
        <w:r w:rsidR="00080512" w:rsidRPr="00FC08AF">
          <w:rPr>
            <w:noProof/>
            <w:sz w:val="18"/>
          </w:rPr>
          <w:t>TTC</w:t>
        </w:r>
      </w:smartTag>
      <w:r w:rsidR="00080512" w:rsidRPr="00FC08AF">
        <w:rPr>
          <w:noProof/>
          <w:sz w:val="18"/>
        </w:rPr>
        <w:t>).</w:t>
      </w:r>
      <w:bookmarkStart w:id="2" w:name="copyrightaddon"/>
      <w:bookmarkEnd w:id="2"/>
    </w:p>
    <w:p w14:paraId="413FCCEC" w14:textId="77777777" w:rsidR="00734A5B" w:rsidRPr="00FC08AF" w:rsidRDefault="00080512" w:rsidP="00FA1266">
      <w:pPr>
        <w:pStyle w:val="FP"/>
        <w:framePr w:h="3057" w:hRule="exact" w:wrap="notBeside" w:vAnchor="page" w:hAnchor="margin" w:y="12605"/>
        <w:jc w:val="center"/>
        <w:rPr>
          <w:noProof/>
          <w:sz w:val="18"/>
        </w:rPr>
      </w:pPr>
      <w:r w:rsidRPr="00FC08AF">
        <w:rPr>
          <w:noProof/>
          <w:sz w:val="18"/>
        </w:rPr>
        <w:t>All rights reserved.</w:t>
      </w:r>
    </w:p>
    <w:p w14:paraId="47A545C9" w14:textId="77777777" w:rsidR="00FC1192" w:rsidRPr="00FC08AF" w:rsidRDefault="00FC1192" w:rsidP="00FA1266">
      <w:pPr>
        <w:pStyle w:val="FP"/>
        <w:framePr w:h="3057" w:hRule="exact" w:wrap="notBeside" w:vAnchor="page" w:hAnchor="margin" w:y="12605"/>
        <w:rPr>
          <w:noProof/>
          <w:sz w:val="18"/>
        </w:rPr>
      </w:pPr>
    </w:p>
    <w:p w14:paraId="2A7317DF" w14:textId="77777777" w:rsidR="00734A5B" w:rsidRPr="00FC08AF" w:rsidRDefault="00734A5B" w:rsidP="00FA1266">
      <w:pPr>
        <w:pStyle w:val="FP"/>
        <w:framePr w:h="3057" w:hRule="exact" w:wrap="notBeside" w:vAnchor="page" w:hAnchor="margin" w:y="12605"/>
        <w:rPr>
          <w:noProof/>
          <w:sz w:val="18"/>
        </w:rPr>
      </w:pPr>
      <w:r w:rsidRPr="00FC08AF">
        <w:rPr>
          <w:noProof/>
          <w:sz w:val="18"/>
        </w:rPr>
        <w:t>UMTS™ is a Trade Mark of ETSI registered for the benefit of its members</w:t>
      </w:r>
    </w:p>
    <w:p w14:paraId="1C67966A" w14:textId="77777777" w:rsidR="00080512" w:rsidRPr="00FC08AF" w:rsidRDefault="00734A5B" w:rsidP="00FA1266">
      <w:pPr>
        <w:pStyle w:val="FP"/>
        <w:framePr w:h="3057" w:hRule="exact" w:wrap="notBeside" w:vAnchor="page" w:hAnchor="margin" w:y="12605"/>
        <w:rPr>
          <w:noProof/>
          <w:sz w:val="18"/>
        </w:rPr>
      </w:pPr>
      <w:r w:rsidRPr="00FC08AF">
        <w:rPr>
          <w:noProof/>
          <w:sz w:val="18"/>
        </w:rPr>
        <w:t>3GPP™ is a Trade Mark of ETSI registered for the benefit of its Members and of the 3GPP Organizational Partners</w:t>
      </w:r>
      <w:r w:rsidR="00080512" w:rsidRPr="00FC08AF">
        <w:rPr>
          <w:noProof/>
          <w:sz w:val="18"/>
        </w:rPr>
        <w:br/>
      </w:r>
      <w:r w:rsidR="00FA1266" w:rsidRPr="00FC08AF">
        <w:rPr>
          <w:noProof/>
          <w:sz w:val="18"/>
        </w:rPr>
        <w:t>LTE™ is a Trade Mark of ETSI registered for the benefit of its Members and of the 3GPP Organizational Partners</w:t>
      </w:r>
    </w:p>
    <w:p w14:paraId="4D021029" w14:textId="77777777" w:rsidR="00FA1266" w:rsidRPr="00FC08AF" w:rsidRDefault="00FA1266" w:rsidP="00FA1266">
      <w:pPr>
        <w:pStyle w:val="FP"/>
        <w:framePr w:h="3057" w:hRule="exact" w:wrap="notBeside" w:vAnchor="page" w:hAnchor="margin" w:y="12605"/>
        <w:rPr>
          <w:noProof/>
          <w:sz w:val="18"/>
        </w:rPr>
      </w:pPr>
      <w:r w:rsidRPr="00FC08AF">
        <w:rPr>
          <w:noProof/>
          <w:sz w:val="18"/>
        </w:rPr>
        <w:t>GSM® and the GSM logo are registered and owned by the GSM Association</w:t>
      </w:r>
    </w:p>
    <w:bookmarkEnd w:id="1"/>
    <w:p w14:paraId="6332E2D0" w14:textId="77777777" w:rsidR="00080512" w:rsidRPr="00FC08AF" w:rsidRDefault="00080512">
      <w:pPr>
        <w:pStyle w:val="TT"/>
        <w:rPr>
          <w:noProof/>
        </w:rPr>
      </w:pPr>
      <w:r w:rsidRPr="00FC08AF">
        <w:rPr>
          <w:noProof/>
        </w:rPr>
        <w:br w:type="page"/>
      </w:r>
      <w:r w:rsidRPr="00FC08AF">
        <w:rPr>
          <w:noProof/>
        </w:rPr>
        <w:lastRenderedPageBreak/>
        <w:t>Contents</w:t>
      </w:r>
    </w:p>
    <w:p w14:paraId="39CB2028" w14:textId="2AA0254D" w:rsidR="003C5204" w:rsidRDefault="005E241E">
      <w:pPr>
        <w:pStyle w:val="TOC1"/>
        <w:rPr>
          <w:rFonts w:asciiTheme="minorHAnsi" w:eastAsiaTheme="minorEastAsia" w:hAnsiTheme="minorHAnsi" w:cstheme="minorBidi"/>
          <w:noProof/>
          <w:kern w:val="2"/>
          <w:szCs w:val="22"/>
          <w:lang w:val="en-US"/>
          <w14:ligatures w14:val="standardContextual"/>
        </w:rPr>
      </w:pPr>
      <w:r w:rsidRPr="00FC08AF">
        <w:fldChar w:fldCharType="begin"/>
      </w:r>
      <w:r w:rsidRPr="00FC08AF">
        <w:instrText xml:space="preserve"> TOC \o "1-9" </w:instrText>
      </w:r>
      <w:r w:rsidRPr="00FC08AF">
        <w:fldChar w:fldCharType="separate"/>
      </w:r>
      <w:r w:rsidR="003C5204">
        <w:rPr>
          <w:noProof/>
        </w:rPr>
        <w:t>Foreword</w:t>
      </w:r>
      <w:r w:rsidR="003C5204">
        <w:rPr>
          <w:noProof/>
        </w:rPr>
        <w:tab/>
      </w:r>
      <w:r w:rsidR="003C5204">
        <w:rPr>
          <w:noProof/>
        </w:rPr>
        <w:fldChar w:fldCharType="begin"/>
      </w:r>
      <w:r w:rsidR="003C5204">
        <w:rPr>
          <w:noProof/>
        </w:rPr>
        <w:instrText xml:space="preserve"> PAGEREF _Toc176353144 \h </w:instrText>
      </w:r>
      <w:r w:rsidR="003C5204">
        <w:rPr>
          <w:noProof/>
        </w:rPr>
      </w:r>
      <w:r w:rsidR="003C5204">
        <w:rPr>
          <w:noProof/>
        </w:rPr>
        <w:fldChar w:fldCharType="separate"/>
      </w:r>
      <w:r w:rsidR="003C5204">
        <w:rPr>
          <w:noProof/>
        </w:rPr>
        <w:t>32</w:t>
      </w:r>
      <w:r w:rsidR="003C5204">
        <w:rPr>
          <w:noProof/>
        </w:rPr>
        <w:fldChar w:fldCharType="end"/>
      </w:r>
    </w:p>
    <w:p w14:paraId="409D7D77" w14:textId="0DBF1731"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_Toc176353145 \h </w:instrText>
      </w:r>
      <w:r>
        <w:rPr>
          <w:noProof/>
        </w:rPr>
      </w:r>
      <w:r>
        <w:rPr>
          <w:noProof/>
        </w:rPr>
        <w:fldChar w:fldCharType="separate"/>
      </w:r>
      <w:r>
        <w:rPr>
          <w:noProof/>
        </w:rPr>
        <w:t>33</w:t>
      </w:r>
      <w:r>
        <w:rPr>
          <w:noProof/>
        </w:rPr>
        <w:fldChar w:fldCharType="end"/>
      </w:r>
    </w:p>
    <w:p w14:paraId="74E31D63" w14:textId="7684B7A6"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_Toc176353146 \h </w:instrText>
      </w:r>
      <w:r>
        <w:rPr>
          <w:noProof/>
        </w:rPr>
      </w:r>
      <w:r>
        <w:rPr>
          <w:noProof/>
        </w:rPr>
        <w:fldChar w:fldCharType="separate"/>
      </w:r>
      <w:r>
        <w:rPr>
          <w:noProof/>
        </w:rPr>
        <w:t>34</w:t>
      </w:r>
      <w:r>
        <w:rPr>
          <w:noProof/>
        </w:rPr>
        <w:fldChar w:fldCharType="end"/>
      </w:r>
    </w:p>
    <w:p w14:paraId="47EB5307" w14:textId="6B47C6CF"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and abbreviations</w:t>
      </w:r>
      <w:r>
        <w:rPr>
          <w:noProof/>
        </w:rPr>
        <w:tab/>
      </w:r>
      <w:r>
        <w:rPr>
          <w:noProof/>
        </w:rPr>
        <w:fldChar w:fldCharType="begin"/>
      </w:r>
      <w:r>
        <w:rPr>
          <w:noProof/>
        </w:rPr>
        <w:instrText xml:space="preserve"> PAGEREF _Toc176353147 \h </w:instrText>
      </w:r>
      <w:r>
        <w:rPr>
          <w:noProof/>
        </w:rPr>
      </w:r>
      <w:r>
        <w:rPr>
          <w:noProof/>
        </w:rPr>
        <w:fldChar w:fldCharType="separate"/>
      </w:r>
      <w:r>
        <w:rPr>
          <w:noProof/>
        </w:rPr>
        <w:t>35</w:t>
      </w:r>
      <w:r>
        <w:rPr>
          <w:noProof/>
        </w:rPr>
        <w:fldChar w:fldCharType="end"/>
      </w:r>
    </w:p>
    <w:p w14:paraId="29DD1B52" w14:textId="52612195"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Definitions</w:t>
      </w:r>
      <w:r>
        <w:rPr>
          <w:noProof/>
        </w:rPr>
        <w:tab/>
      </w:r>
      <w:r>
        <w:rPr>
          <w:noProof/>
        </w:rPr>
        <w:fldChar w:fldCharType="begin"/>
      </w:r>
      <w:r>
        <w:rPr>
          <w:noProof/>
        </w:rPr>
        <w:instrText xml:space="preserve"> PAGEREF _Toc176353148 \h </w:instrText>
      </w:r>
      <w:r>
        <w:rPr>
          <w:noProof/>
        </w:rPr>
      </w:r>
      <w:r>
        <w:rPr>
          <w:noProof/>
        </w:rPr>
        <w:fldChar w:fldCharType="separate"/>
      </w:r>
      <w:r>
        <w:rPr>
          <w:noProof/>
        </w:rPr>
        <w:t>35</w:t>
      </w:r>
      <w:r>
        <w:rPr>
          <w:noProof/>
        </w:rPr>
        <w:fldChar w:fldCharType="end"/>
      </w:r>
    </w:p>
    <w:p w14:paraId="226DE239" w14:textId="44691290"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_Toc176353149 \h </w:instrText>
      </w:r>
      <w:r>
        <w:rPr>
          <w:noProof/>
        </w:rPr>
      </w:r>
      <w:r>
        <w:rPr>
          <w:noProof/>
        </w:rPr>
        <w:fldChar w:fldCharType="separate"/>
      </w:r>
      <w:r>
        <w:rPr>
          <w:noProof/>
        </w:rPr>
        <w:t>35</w:t>
      </w:r>
      <w:r>
        <w:rPr>
          <w:noProof/>
        </w:rPr>
        <w:fldChar w:fldCharType="end"/>
      </w:r>
    </w:p>
    <w:p w14:paraId="6C8C587B" w14:textId="1FD3E52C"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UE configuration </w:t>
      </w:r>
      <w:r>
        <w:rPr>
          <w:noProof/>
        </w:rPr>
        <w:t>MO</w:t>
      </w:r>
      <w:r>
        <w:rPr>
          <w:noProof/>
        </w:rPr>
        <w:tab/>
      </w:r>
      <w:r>
        <w:rPr>
          <w:noProof/>
        </w:rPr>
        <w:fldChar w:fldCharType="begin"/>
      </w:r>
      <w:r>
        <w:rPr>
          <w:noProof/>
        </w:rPr>
        <w:instrText xml:space="preserve"> PAGEREF _Toc176353150 \h </w:instrText>
      </w:r>
      <w:r>
        <w:rPr>
          <w:noProof/>
        </w:rPr>
      </w:r>
      <w:r>
        <w:rPr>
          <w:noProof/>
        </w:rPr>
        <w:fldChar w:fldCharType="separate"/>
      </w:r>
      <w:r>
        <w:rPr>
          <w:noProof/>
        </w:rPr>
        <w:t>35</w:t>
      </w:r>
      <w:r>
        <w:rPr>
          <w:noProof/>
        </w:rPr>
        <w:fldChar w:fldCharType="end"/>
      </w:r>
    </w:p>
    <w:p w14:paraId="5F2B543A" w14:textId="6448D7D7"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_Toc176353151 \h </w:instrText>
      </w:r>
      <w:r>
        <w:rPr>
          <w:noProof/>
        </w:rPr>
      </w:r>
      <w:r>
        <w:rPr>
          <w:noProof/>
        </w:rPr>
        <w:fldChar w:fldCharType="separate"/>
      </w:r>
      <w:r>
        <w:rPr>
          <w:noProof/>
        </w:rPr>
        <w:t>35</w:t>
      </w:r>
      <w:r>
        <w:rPr>
          <w:noProof/>
        </w:rPr>
        <w:fldChar w:fldCharType="end"/>
      </w:r>
    </w:p>
    <w:p w14:paraId="1C4B247E" w14:textId="007FE169"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UE configuration MO parameters</w:t>
      </w:r>
      <w:r>
        <w:rPr>
          <w:noProof/>
        </w:rPr>
        <w:tab/>
      </w:r>
      <w:r>
        <w:rPr>
          <w:noProof/>
        </w:rPr>
        <w:fldChar w:fldCharType="begin"/>
      </w:r>
      <w:r>
        <w:rPr>
          <w:noProof/>
        </w:rPr>
        <w:instrText xml:space="preserve"> PAGEREF _Toc176353152 \h </w:instrText>
      </w:r>
      <w:r>
        <w:rPr>
          <w:noProof/>
        </w:rPr>
      </w:r>
      <w:r>
        <w:rPr>
          <w:noProof/>
        </w:rPr>
        <w:fldChar w:fldCharType="separate"/>
      </w:r>
      <w:r>
        <w:rPr>
          <w:noProof/>
        </w:rPr>
        <w:t>36</w:t>
      </w:r>
      <w:r>
        <w:rPr>
          <w:noProof/>
        </w:rPr>
        <w:fldChar w:fldCharType="end"/>
      </w:r>
    </w:p>
    <w:p w14:paraId="09C3AD13" w14:textId="559F39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_Toc176353153 \h </w:instrText>
      </w:r>
      <w:r>
        <w:rPr>
          <w:noProof/>
        </w:rPr>
      </w:r>
      <w:r>
        <w:rPr>
          <w:noProof/>
        </w:rPr>
        <w:fldChar w:fldCharType="separate"/>
      </w:r>
      <w:r>
        <w:rPr>
          <w:noProof/>
        </w:rPr>
        <w:t>36</w:t>
      </w:r>
      <w:r>
        <w:rPr>
          <w:noProof/>
        </w:rPr>
        <w:fldChar w:fldCharType="end"/>
      </w:r>
    </w:p>
    <w:p w14:paraId="32D36754" w14:textId="710B4E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_Toc176353154 \h </w:instrText>
      </w:r>
      <w:r>
        <w:rPr>
          <w:noProof/>
        </w:rPr>
      </w:r>
      <w:r>
        <w:rPr>
          <w:noProof/>
        </w:rPr>
        <w:fldChar w:fldCharType="separate"/>
      </w:r>
      <w:r>
        <w:rPr>
          <w:noProof/>
        </w:rPr>
        <w:t>36</w:t>
      </w:r>
      <w:r>
        <w:rPr>
          <w:noProof/>
        </w:rPr>
        <w:fldChar w:fldCharType="end"/>
      </w:r>
    </w:p>
    <w:p w14:paraId="732FC88B" w14:textId="59BD42E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_Toc176353155 \h </w:instrText>
      </w:r>
      <w:r>
        <w:rPr>
          <w:noProof/>
        </w:rPr>
      </w:r>
      <w:r>
        <w:rPr>
          <w:noProof/>
        </w:rPr>
        <w:fldChar w:fldCharType="separate"/>
      </w:r>
      <w:r>
        <w:rPr>
          <w:noProof/>
        </w:rPr>
        <w:t>36</w:t>
      </w:r>
      <w:r>
        <w:rPr>
          <w:noProof/>
        </w:rPr>
        <w:fldChar w:fldCharType="end"/>
      </w:r>
    </w:p>
    <w:p w14:paraId="0B2D8432" w14:textId="178765A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_Toc176353156 \h </w:instrText>
      </w:r>
      <w:r>
        <w:rPr>
          <w:noProof/>
        </w:rPr>
      </w:r>
      <w:r>
        <w:rPr>
          <w:noProof/>
        </w:rPr>
        <w:fldChar w:fldCharType="separate"/>
      </w:r>
      <w:r>
        <w:rPr>
          <w:noProof/>
        </w:rPr>
        <w:t>37</w:t>
      </w:r>
      <w:r>
        <w:rPr>
          <w:noProof/>
        </w:rPr>
        <w:fldChar w:fldCharType="end"/>
      </w:r>
    </w:p>
    <w:p w14:paraId="6C3523D7" w14:textId="6B03046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_Toc176353157 \h </w:instrText>
      </w:r>
      <w:r>
        <w:rPr>
          <w:noProof/>
        </w:rPr>
      </w:r>
      <w:r>
        <w:rPr>
          <w:noProof/>
        </w:rPr>
        <w:fldChar w:fldCharType="separate"/>
      </w:r>
      <w:r>
        <w:rPr>
          <w:noProof/>
        </w:rPr>
        <w:t>37</w:t>
      </w:r>
      <w:r>
        <w:rPr>
          <w:noProof/>
        </w:rPr>
        <w:fldChar w:fldCharType="end"/>
      </w:r>
    </w:p>
    <w:p w14:paraId="4DACD95A" w14:textId="44F053C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_Toc176353158 \h </w:instrText>
      </w:r>
      <w:r>
        <w:rPr>
          <w:noProof/>
        </w:rPr>
      </w:r>
      <w:r>
        <w:rPr>
          <w:noProof/>
        </w:rPr>
        <w:fldChar w:fldCharType="separate"/>
      </w:r>
      <w:r>
        <w:rPr>
          <w:noProof/>
        </w:rPr>
        <w:t>37</w:t>
      </w:r>
      <w:r>
        <w:rPr>
          <w:noProof/>
        </w:rPr>
        <w:fldChar w:fldCharType="end"/>
      </w:r>
    </w:p>
    <w:p w14:paraId="7B1B4169" w14:textId="7F12934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lang w:eastAsia="ko-KR"/>
        </w:rPr>
        <w:t>MaxCallN10</w:t>
      </w:r>
      <w:r>
        <w:rPr>
          <w:noProof/>
        </w:rPr>
        <w:tab/>
      </w:r>
      <w:r>
        <w:rPr>
          <w:noProof/>
        </w:rPr>
        <w:fldChar w:fldCharType="begin"/>
      </w:r>
      <w:r>
        <w:rPr>
          <w:noProof/>
        </w:rPr>
        <w:instrText xml:space="preserve"> PAGEREF _Toc176353159 \h </w:instrText>
      </w:r>
      <w:r>
        <w:rPr>
          <w:noProof/>
        </w:rPr>
      </w:r>
      <w:r>
        <w:rPr>
          <w:noProof/>
        </w:rPr>
        <w:fldChar w:fldCharType="separate"/>
      </w:r>
      <w:r>
        <w:rPr>
          <w:noProof/>
        </w:rPr>
        <w:t>37</w:t>
      </w:r>
      <w:r>
        <w:rPr>
          <w:noProof/>
        </w:rPr>
        <w:fldChar w:fldCharType="end"/>
      </w:r>
    </w:p>
    <w:p w14:paraId="5FA952AD" w14:textId="0342270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w:t>
      </w:r>
      <w:r>
        <w:rPr>
          <w:noProof/>
        </w:rPr>
        <w:tab/>
      </w:r>
      <w:r>
        <w:rPr>
          <w:noProof/>
        </w:rPr>
        <w:fldChar w:fldCharType="begin"/>
      </w:r>
      <w:r>
        <w:rPr>
          <w:noProof/>
        </w:rPr>
        <w:instrText xml:space="preserve"> PAGEREF _Toc176353160 \h </w:instrText>
      </w:r>
      <w:r>
        <w:rPr>
          <w:noProof/>
        </w:rPr>
      </w:r>
      <w:r>
        <w:rPr>
          <w:noProof/>
        </w:rPr>
        <w:fldChar w:fldCharType="separate"/>
      </w:r>
      <w:r>
        <w:rPr>
          <w:noProof/>
        </w:rPr>
        <w:t>38</w:t>
      </w:r>
      <w:r>
        <w:rPr>
          <w:noProof/>
        </w:rPr>
        <w:fldChar w:fldCharType="end"/>
      </w:r>
    </w:p>
    <w:p w14:paraId="7DD5A8A9" w14:textId="3A3F279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/Common/MCPTTGroupCall/MaxCall</w:t>
      </w:r>
      <w:r>
        <w:rPr>
          <w:noProof/>
          <w:lang w:eastAsia="ko-KR"/>
        </w:rPr>
        <w:t>N4</w:t>
      </w:r>
      <w:r>
        <w:rPr>
          <w:noProof/>
        </w:rPr>
        <w:tab/>
      </w:r>
      <w:r>
        <w:rPr>
          <w:noProof/>
        </w:rPr>
        <w:fldChar w:fldCharType="begin"/>
      </w:r>
      <w:r>
        <w:rPr>
          <w:noProof/>
        </w:rPr>
        <w:instrText xml:space="preserve"> PAGEREF _Toc176353161 \h </w:instrText>
      </w:r>
      <w:r>
        <w:rPr>
          <w:noProof/>
        </w:rPr>
      </w:r>
      <w:r>
        <w:rPr>
          <w:noProof/>
        </w:rPr>
        <w:fldChar w:fldCharType="separate"/>
      </w:r>
      <w:r>
        <w:rPr>
          <w:noProof/>
        </w:rPr>
        <w:t>38</w:t>
      </w:r>
      <w:r>
        <w:rPr>
          <w:noProof/>
        </w:rPr>
        <w:fldChar w:fldCharType="end"/>
      </w:r>
    </w:p>
    <w:p w14:paraId="08B4583B" w14:textId="2B62983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/Common/MCPTTGroupCall/MaxTransmission</w:t>
      </w:r>
      <w:r>
        <w:rPr>
          <w:noProof/>
          <w:lang w:eastAsia="ko-KR"/>
        </w:rPr>
        <w:t>N5</w:t>
      </w:r>
      <w:r>
        <w:rPr>
          <w:noProof/>
        </w:rPr>
        <w:tab/>
      </w:r>
      <w:r>
        <w:rPr>
          <w:noProof/>
        </w:rPr>
        <w:fldChar w:fldCharType="begin"/>
      </w:r>
      <w:r>
        <w:rPr>
          <w:noProof/>
        </w:rPr>
        <w:instrText xml:space="preserve"> PAGEREF _Toc176353162 \h </w:instrText>
      </w:r>
      <w:r>
        <w:rPr>
          <w:noProof/>
        </w:rPr>
      </w:r>
      <w:r>
        <w:rPr>
          <w:noProof/>
        </w:rPr>
        <w:fldChar w:fldCharType="separate"/>
      </w:r>
      <w:r>
        <w:rPr>
          <w:noProof/>
        </w:rPr>
        <w:t>38</w:t>
      </w:r>
      <w:r>
        <w:rPr>
          <w:noProof/>
        </w:rPr>
        <w:fldChar w:fldCharType="end"/>
      </w:r>
    </w:p>
    <w:p w14:paraId="09A9743A" w14:textId="72BF28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w:t>
      </w:r>
      <w:r>
        <w:rPr>
          <w:noProof/>
        </w:rPr>
        <w:tab/>
      </w:r>
      <w:r>
        <w:rPr>
          <w:noProof/>
        </w:rPr>
        <w:fldChar w:fldCharType="begin"/>
      </w:r>
      <w:r>
        <w:rPr>
          <w:noProof/>
        </w:rPr>
        <w:instrText xml:space="preserve"> PAGEREF _Toc176353163 \h </w:instrText>
      </w:r>
      <w:r>
        <w:rPr>
          <w:noProof/>
        </w:rPr>
      </w:r>
      <w:r>
        <w:rPr>
          <w:noProof/>
        </w:rPr>
        <w:fldChar w:fldCharType="separate"/>
      </w:r>
      <w:r>
        <w:rPr>
          <w:noProof/>
        </w:rPr>
        <w:t>38</w:t>
      </w:r>
      <w:r>
        <w:rPr>
          <w:noProof/>
        </w:rPr>
        <w:fldChar w:fldCharType="end"/>
      </w:r>
    </w:p>
    <w:p w14:paraId="44DC8FAA" w14:textId="6B3DB09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w:t>
      </w:r>
      <w:r>
        <w:rPr>
          <w:noProof/>
        </w:rPr>
        <w:tab/>
      </w:r>
      <w:r>
        <w:rPr>
          <w:noProof/>
        </w:rPr>
        <w:fldChar w:fldCharType="begin"/>
      </w:r>
      <w:r>
        <w:rPr>
          <w:noProof/>
        </w:rPr>
        <w:instrText xml:space="preserve"> PAGEREF _Toc176353164 \h </w:instrText>
      </w:r>
      <w:r>
        <w:rPr>
          <w:noProof/>
        </w:rPr>
      </w:r>
      <w:r>
        <w:rPr>
          <w:noProof/>
        </w:rPr>
        <w:fldChar w:fldCharType="separate"/>
      </w:r>
      <w:r>
        <w:rPr>
          <w:noProof/>
        </w:rPr>
        <w:t>38</w:t>
      </w:r>
      <w:r>
        <w:rPr>
          <w:noProof/>
        </w:rPr>
        <w:fldChar w:fldCharType="end"/>
      </w:r>
    </w:p>
    <w:p w14:paraId="5C80483E" w14:textId="39A3D1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 MCPTTGroup</w:t>
      </w:r>
      <w:r>
        <w:rPr>
          <w:noProof/>
          <w:lang w:eastAsia="ko-KR"/>
        </w:rPr>
        <w:t>ID</w:t>
      </w:r>
      <w:r>
        <w:rPr>
          <w:noProof/>
        </w:rPr>
        <w:tab/>
      </w:r>
      <w:r>
        <w:rPr>
          <w:noProof/>
        </w:rPr>
        <w:fldChar w:fldCharType="begin"/>
      </w:r>
      <w:r>
        <w:rPr>
          <w:noProof/>
        </w:rPr>
        <w:instrText xml:space="preserve"> PAGEREF _Toc176353165 \h </w:instrText>
      </w:r>
      <w:r>
        <w:rPr>
          <w:noProof/>
        </w:rPr>
      </w:r>
      <w:r>
        <w:rPr>
          <w:noProof/>
        </w:rPr>
        <w:fldChar w:fldCharType="separate"/>
      </w:r>
      <w:r>
        <w:rPr>
          <w:noProof/>
        </w:rPr>
        <w:t>39</w:t>
      </w:r>
      <w:r>
        <w:rPr>
          <w:noProof/>
        </w:rPr>
        <w:fldChar w:fldCharType="end"/>
      </w:r>
    </w:p>
    <w:p w14:paraId="40606A69" w14:textId="7154188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 MCPTTGroupPriority</w:t>
      </w:r>
      <w:r>
        <w:rPr>
          <w:noProof/>
          <w:lang w:eastAsia="ko-KR"/>
        </w:rPr>
        <w:t>Hierarchy</w:t>
      </w:r>
      <w:r>
        <w:rPr>
          <w:noProof/>
        </w:rPr>
        <w:tab/>
      </w:r>
      <w:r>
        <w:rPr>
          <w:noProof/>
        </w:rPr>
        <w:fldChar w:fldCharType="begin"/>
      </w:r>
      <w:r>
        <w:rPr>
          <w:noProof/>
        </w:rPr>
        <w:instrText xml:space="preserve"> PAGEREF _Toc176353166 \h </w:instrText>
      </w:r>
      <w:r>
        <w:rPr>
          <w:noProof/>
        </w:rPr>
      </w:r>
      <w:r>
        <w:rPr>
          <w:noProof/>
        </w:rPr>
        <w:fldChar w:fldCharType="separate"/>
      </w:r>
      <w:r>
        <w:rPr>
          <w:noProof/>
        </w:rPr>
        <w:t>39</w:t>
      </w:r>
      <w:r>
        <w:rPr>
          <w:noProof/>
        </w:rPr>
        <w:fldChar w:fldCharType="end"/>
      </w:r>
    </w:p>
    <w:p w14:paraId="4DDF0999" w14:textId="158A5E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_Toc176353167 \h </w:instrText>
      </w:r>
      <w:r>
        <w:rPr>
          <w:noProof/>
        </w:rPr>
      </w:r>
      <w:r>
        <w:rPr>
          <w:noProof/>
        </w:rPr>
        <w:fldChar w:fldCharType="separate"/>
      </w:r>
      <w:r>
        <w:rPr>
          <w:noProof/>
        </w:rPr>
        <w:t>39</w:t>
      </w:r>
      <w:r>
        <w:rPr>
          <w:noProof/>
        </w:rPr>
        <w:fldChar w:fldCharType="end"/>
      </w:r>
    </w:p>
    <w:p w14:paraId="0080090E" w14:textId="1976BA3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_Toc176353168 \h </w:instrText>
      </w:r>
      <w:r>
        <w:rPr>
          <w:noProof/>
        </w:rPr>
      </w:r>
      <w:r>
        <w:rPr>
          <w:noProof/>
        </w:rPr>
        <w:fldChar w:fldCharType="separate"/>
      </w:r>
      <w:r>
        <w:rPr>
          <w:noProof/>
        </w:rPr>
        <w:t>39</w:t>
      </w:r>
      <w:r>
        <w:rPr>
          <w:noProof/>
        </w:rPr>
        <w:fldChar w:fldCharType="end"/>
      </w:r>
    </w:p>
    <w:p w14:paraId="4AE802BA" w14:textId="667CAC7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_Toc176353169 \h </w:instrText>
      </w:r>
      <w:r>
        <w:rPr>
          <w:noProof/>
        </w:rPr>
      </w:r>
      <w:r>
        <w:rPr>
          <w:noProof/>
        </w:rPr>
        <w:fldChar w:fldCharType="separate"/>
      </w:r>
      <w:r>
        <w:rPr>
          <w:noProof/>
        </w:rPr>
        <w:t>40</w:t>
      </w:r>
      <w:r>
        <w:rPr>
          <w:noProof/>
        </w:rPr>
        <w:fldChar w:fldCharType="end"/>
      </w:r>
    </w:p>
    <w:p w14:paraId="41BD6C98" w14:textId="666310F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4.2.1</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w:t>
      </w:r>
      <w:r>
        <w:rPr>
          <w:noProof/>
        </w:rPr>
        <w:tab/>
      </w:r>
      <w:r>
        <w:rPr>
          <w:noProof/>
        </w:rPr>
        <w:fldChar w:fldCharType="begin"/>
      </w:r>
      <w:r>
        <w:rPr>
          <w:noProof/>
        </w:rPr>
        <w:instrText xml:space="preserve"> PAGEREF _Toc176353170 \h </w:instrText>
      </w:r>
      <w:r>
        <w:rPr>
          <w:noProof/>
        </w:rPr>
      </w:r>
      <w:r>
        <w:rPr>
          <w:noProof/>
        </w:rPr>
        <w:fldChar w:fldCharType="separate"/>
      </w:r>
      <w:r>
        <w:rPr>
          <w:noProof/>
        </w:rPr>
        <w:t>40</w:t>
      </w:r>
      <w:r>
        <w:rPr>
          <w:noProof/>
        </w:rPr>
        <w:fldChar w:fldCharType="end"/>
      </w:r>
    </w:p>
    <w:p w14:paraId="1AFBCC0D" w14:textId="39DDC5A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w:t>
      </w:r>
      <w:r>
        <w:rPr>
          <w:noProof/>
        </w:rPr>
        <w:tab/>
      </w:r>
      <w:r>
        <w:rPr>
          <w:noProof/>
        </w:rPr>
        <w:fldChar w:fldCharType="begin"/>
      </w:r>
      <w:r>
        <w:rPr>
          <w:noProof/>
        </w:rPr>
        <w:instrText xml:space="preserve"> PAGEREF _Toc176353171 \h </w:instrText>
      </w:r>
      <w:r>
        <w:rPr>
          <w:noProof/>
        </w:rPr>
      </w:r>
      <w:r>
        <w:rPr>
          <w:noProof/>
        </w:rPr>
        <w:fldChar w:fldCharType="separate"/>
      </w:r>
      <w:r>
        <w:rPr>
          <w:noProof/>
        </w:rPr>
        <w:t>40</w:t>
      </w:r>
      <w:r>
        <w:rPr>
          <w:noProof/>
        </w:rPr>
        <w:fldChar w:fldCharType="end"/>
      </w:r>
    </w:p>
    <w:p w14:paraId="48CFD77A" w14:textId="2A7C417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RelayedMCPTTGroup/&lt;x&gt;/MCPTTGroupID</w:t>
      </w:r>
      <w:r>
        <w:rPr>
          <w:noProof/>
        </w:rPr>
        <w:tab/>
      </w:r>
      <w:r>
        <w:rPr>
          <w:noProof/>
        </w:rPr>
        <w:fldChar w:fldCharType="begin"/>
      </w:r>
      <w:r>
        <w:rPr>
          <w:noProof/>
        </w:rPr>
        <w:instrText xml:space="preserve"> PAGEREF _Toc176353172 \h </w:instrText>
      </w:r>
      <w:r>
        <w:rPr>
          <w:noProof/>
        </w:rPr>
      </w:r>
      <w:r>
        <w:rPr>
          <w:noProof/>
        </w:rPr>
        <w:fldChar w:fldCharType="separate"/>
      </w:r>
      <w:r>
        <w:rPr>
          <w:noProof/>
        </w:rPr>
        <w:t>40</w:t>
      </w:r>
      <w:r>
        <w:rPr>
          <w:noProof/>
        </w:rPr>
        <w:fldChar w:fldCharType="end"/>
      </w:r>
    </w:p>
    <w:p w14:paraId="688A4B78" w14:textId="0F1A556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RelayedMCPTTGroup/&lt;x&gt;/RelayServiceCode</w:t>
      </w:r>
      <w:r>
        <w:rPr>
          <w:noProof/>
        </w:rPr>
        <w:tab/>
      </w:r>
      <w:r>
        <w:rPr>
          <w:noProof/>
        </w:rPr>
        <w:fldChar w:fldCharType="begin"/>
      </w:r>
      <w:r>
        <w:rPr>
          <w:noProof/>
        </w:rPr>
        <w:instrText xml:space="preserve"> PAGEREF _Toc176353173 \h </w:instrText>
      </w:r>
      <w:r>
        <w:rPr>
          <w:noProof/>
        </w:rPr>
      </w:r>
      <w:r>
        <w:rPr>
          <w:noProof/>
        </w:rPr>
        <w:fldChar w:fldCharType="separate"/>
      </w:r>
      <w:r>
        <w:rPr>
          <w:noProof/>
        </w:rPr>
        <w:t>41</w:t>
      </w:r>
      <w:r>
        <w:rPr>
          <w:noProof/>
        </w:rPr>
        <w:fldChar w:fldCharType="end"/>
      </w:r>
    </w:p>
    <w:p w14:paraId="1C7E26DE" w14:textId="03BAF516"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5</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user profile </w:t>
      </w:r>
      <w:r>
        <w:rPr>
          <w:noProof/>
        </w:rPr>
        <w:t>MO</w:t>
      </w:r>
      <w:r>
        <w:rPr>
          <w:noProof/>
        </w:rPr>
        <w:tab/>
      </w:r>
      <w:r>
        <w:rPr>
          <w:noProof/>
        </w:rPr>
        <w:fldChar w:fldCharType="begin"/>
      </w:r>
      <w:r>
        <w:rPr>
          <w:noProof/>
        </w:rPr>
        <w:instrText xml:space="preserve"> PAGEREF _Toc176353174 \h </w:instrText>
      </w:r>
      <w:r>
        <w:rPr>
          <w:noProof/>
        </w:rPr>
      </w:r>
      <w:r>
        <w:rPr>
          <w:noProof/>
        </w:rPr>
        <w:fldChar w:fldCharType="separate"/>
      </w:r>
      <w:r>
        <w:rPr>
          <w:noProof/>
        </w:rPr>
        <w:t>41</w:t>
      </w:r>
      <w:r>
        <w:rPr>
          <w:noProof/>
        </w:rPr>
        <w:fldChar w:fldCharType="end"/>
      </w:r>
    </w:p>
    <w:p w14:paraId="2EA5D82F" w14:textId="6B1B30C9"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_Toc176353175 \h </w:instrText>
      </w:r>
      <w:r>
        <w:rPr>
          <w:noProof/>
        </w:rPr>
      </w:r>
      <w:r>
        <w:rPr>
          <w:noProof/>
        </w:rPr>
        <w:fldChar w:fldCharType="separate"/>
      </w:r>
      <w:r>
        <w:rPr>
          <w:noProof/>
        </w:rPr>
        <w:t>41</w:t>
      </w:r>
      <w:r>
        <w:rPr>
          <w:noProof/>
        </w:rPr>
        <w:fldChar w:fldCharType="end"/>
      </w:r>
    </w:p>
    <w:p w14:paraId="2B634C22" w14:textId="5AEF70F3"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user profile MO parameters</w:t>
      </w:r>
      <w:r>
        <w:rPr>
          <w:noProof/>
        </w:rPr>
        <w:tab/>
      </w:r>
      <w:r>
        <w:rPr>
          <w:noProof/>
        </w:rPr>
        <w:fldChar w:fldCharType="begin"/>
      </w:r>
      <w:r>
        <w:rPr>
          <w:noProof/>
        </w:rPr>
        <w:instrText xml:space="preserve"> PAGEREF _Toc176353176 \h </w:instrText>
      </w:r>
      <w:r>
        <w:rPr>
          <w:noProof/>
        </w:rPr>
      </w:r>
      <w:r>
        <w:rPr>
          <w:noProof/>
        </w:rPr>
        <w:fldChar w:fldCharType="separate"/>
      </w:r>
      <w:r>
        <w:rPr>
          <w:noProof/>
        </w:rPr>
        <w:t>43</w:t>
      </w:r>
      <w:r>
        <w:rPr>
          <w:noProof/>
        </w:rPr>
        <w:fldChar w:fldCharType="end"/>
      </w:r>
    </w:p>
    <w:p w14:paraId="1B6C6BA7" w14:textId="26DED2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_Toc176353177 \h </w:instrText>
      </w:r>
      <w:r>
        <w:rPr>
          <w:noProof/>
        </w:rPr>
      </w:r>
      <w:r>
        <w:rPr>
          <w:noProof/>
        </w:rPr>
        <w:fldChar w:fldCharType="separate"/>
      </w:r>
      <w:r>
        <w:rPr>
          <w:noProof/>
        </w:rPr>
        <w:t>43</w:t>
      </w:r>
      <w:r>
        <w:rPr>
          <w:noProof/>
        </w:rPr>
        <w:fldChar w:fldCharType="end"/>
      </w:r>
    </w:p>
    <w:p w14:paraId="296A9B18" w14:textId="26AB07F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_Toc176353178 \h </w:instrText>
      </w:r>
      <w:r>
        <w:rPr>
          <w:noProof/>
        </w:rPr>
      </w:r>
      <w:r>
        <w:rPr>
          <w:noProof/>
        </w:rPr>
        <w:fldChar w:fldCharType="separate"/>
      </w:r>
      <w:r>
        <w:rPr>
          <w:noProof/>
        </w:rPr>
        <w:t>43</w:t>
      </w:r>
      <w:r>
        <w:rPr>
          <w:noProof/>
        </w:rPr>
        <w:fldChar w:fldCharType="end"/>
      </w:r>
    </w:p>
    <w:p w14:paraId="79CCAEBF" w14:textId="6CA92EE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_Toc176353179 \h </w:instrText>
      </w:r>
      <w:r>
        <w:rPr>
          <w:noProof/>
        </w:rPr>
      </w:r>
      <w:r>
        <w:rPr>
          <w:noProof/>
        </w:rPr>
        <w:fldChar w:fldCharType="separate"/>
      </w:r>
      <w:r>
        <w:rPr>
          <w:noProof/>
        </w:rPr>
        <w:t>44</w:t>
      </w:r>
      <w:r>
        <w:rPr>
          <w:noProof/>
        </w:rPr>
        <w:fldChar w:fldCharType="end"/>
      </w:r>
    </w:p>
    <w:p w14:paraId="3C58DD15" w14:textId="26A2628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_Toc176353180 \h </w:instrText>
      </w:r>
      <w:r>
        <w:rPr>
          <w:noProof/>
        </w:rPr>
      </w:r>
      <w:r>
        <w:rPr>
          <w:noProof/>
        </w:rPr>
        <w:fldChar w:fldCharType="separate"/>
      </w:r>
      <w:r>
        <w:rPr>
          <w:noProof/>
        </w:rPr>
        <w:t>44</w:t>
      </w:r>
      <w:r>
        <w:rPr>
          <w:noProof/>
        </w:rPr>
        <w:fldChar w:fldCharType="end"/>
      </w:r>
    </w:p>
    <w:p w14:paraId="382646AC" w14:textId="6F62AA6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_Toc176353181 \h </w:instrText>
      </w:r>
      <w:r>
        <w:rPr>
          <w:noProof/>
        </w:rPr>
      </w:r>
      <w:r>
        <w:rPr>
          <w:noProof/>
        </w:rPr>
        <w:fldChar w:fldCharType="separate"/>
      </w:r>
      <w:r>
        <w:rPr>
          <w:noProof/>
        </w:rPr>
        <w:t>44</w:t>
      </w:r>
      <w:r>
        <w:rPr>
          <w:noProof/>
        </w:rPr>
        <w:fldChar w:fldCharType="end"/>
      </w:r>
    </w:p>
    <w:p w14:paraId="2F71F85F" w14:textId="5CCD5C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_Toc176353182 \h </w:instrText>
      </w:r>
      <w:r>
        <w:rPr>
          <w:noProof/>
        </w:rPr>
      </w:r>
      <w:r>
        <w:rPr>
          <w:noProof/>
        </w:rPr>
        <w:fldChar w:fldCharType="separate"/>
      </w:r>
      <w:r>
        <w:rPr>
          <w:noProof/>
        </w:rPr>
        <w:t>44</w:t>
      </w:r>
      <w:r>
        <w:rPr>
          <w:noProof/>
        </w:rPr>
        <w:fldChar w:fldCharType="end"/>
      </w:r>
    </w:p>
    <w:p w14:paraId="42521DB8" w14:textId="6B575EC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MCPTTUserID</w:t>
      </w:r>
      <w:r>
        <w:rPr>
          <w:noProof/>
        </w:rPr>
        <w:tab/>
      </w:r>
      <w:r>
        <w:rPr>
          <w:noProof/>
        </w:rPr>
        <w:fldChar w:fldCharType="begin"/>
      </w:r>
      <w:r>
        <w:rPr>
          <w:noProof/>
        </w:rPr>
        <w:instrText xml:space="preserve"> PAGEREF _Toc176353183 \h </w:instrText>
      </w:r>
      <w:r>
        <w:rPr>
          <w:noProof/>
        </w:rPr>
      </w:r>
      <w:r>
        <w:rPr>
          <w:noProof/>
        </w:rPr>
        <w:fldChar w:fldCharType="separate"/>
      </w:r>
      <w:r>
        <w:rPr>
          <w:noProof/>
        </w:rPr>
        <w:t>45</w:t>
      </w:r>
      <w:r>
        <w:rPr>
          <w:noProof/>
        </w:rPr>
        <w:fldChar w:fldCharType="end"/>
      </w:r>
    </w:p>
    <w:p w14:paraId="634AE113" w14:textId="361DFEC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5.2.7</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MCPTTUserProfileIndex</w:t>
      </w:r>
      <w:r>
        <w:rPr>
          <w:noProof/>
        </w:rPr>
        <w:tab/>
      </w:r>
      <w:r>
        <w:rPr>
          <w:noProof/>
        </w:rPr>
        <w:fldChar w:fldCharType="begin"/>
      </w:r>
      <w:r>
        <w:rPr>
          <w:noProof/>
        </w:rPr>
        <w:instrText xml:space="preserve"> PAGEREF _Toc176353184 \h </w:instrText>
      </w:r>
      <w:r>
        <w:rPr>
          <w:noProof/>
        </w:rPr>
      </w:r>
      <w:r>
        <w:rPr>
          <w:noProof/>
        </w:rPr>
        <w:fldChar w:fldCharType="separate"/>
      </w:r>
      <w:r>
        <w:rPr>
          <w:noProof/>
        </w:rPr>
        <w:t>45</w:t>
      </w:r>
      <w:r>
        <w:rPr>
          <w:noProof/>
        </w:rPr>
        <w:fldChar w:fldCharType="end"/>
      </w:r>
    </w:p>
    <w:p w14:paraId="4AA98FCF" w14:textId="695C18B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5.2.7</w:t>
      </w:r>
      <w:r>
        <w:rPr>
          <w:noProof/>
          <w:lang w:eastAsia="ko-KR"/>
        </w:rPr>
        <w:t>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MCPTTUserProfileName</w:t>
      </w:r>
      <w:r>
        <w:rPr>
          <w:noProof/>
        </w:rPr>
        <w:tab/>
      </w:r>
      <w:r>
        <w:rPr>
          <w:noProof/>
        </w:rPr>
        <w:fldChar w:fldCharType="begin"/>
      </w:r>
      <w:r>
        <w:rPr>
          <w:noProof/>
        </w:rPr>
        <w:instrText xml:space="preserve"> PAGEREF _Toc176353185 \h </w:instrText>
      </w:r>
      <w:r>
        <w:rPr>
          <w:noProof/>
        </w:rPr>
      </w:r>
      <w:r>
        <w:rPr>
          <w:noProof/>
        </w:rPr>
        <w:fldChar w:fldCharType="separate"/>
      </w:r>
      <w:r>
        <w:rPr>
          <w:noProof/>
        </w:rPr>
        <w:t>45</w:t>
      </w:r>
      <w:r>
        <w:rPr>
          <w:noProof/>
        </w:rPr>
        <w:fldChar w:fldCharType="end"/>
      </w:r>
    </w:p>
    <w:p w14:paraId="65FEE658" w14:textId="143BA9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5.2.7C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_Toc176353186 \h </w:instrText>
      </w:r>
      <w:r>
        <w:rPr>
          <w:noProof/>
        </w:rPr>
      </w:r>
      <w:r>
        <w:rPr>
          <w:noProof/>
        </w:rPr>
        <w:fldChar w:fldCharType="separate"/>
      </w:r>
      <w:r>
        <w:rPr>
          <w:noProof/>
        </w:rPr>
        <w:t>45</w:t>
      </w:r>
      <w:r>
        <w:rPr>
          <w:noProof/>
        </w:rPr>
        <w:fldChar w:fldCharType="end"/>
      </w:r>
    </w:p>
    <w:p w14:paraId="7ED79841" w14:textId="312A68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w:t>
      </w:r>
      <w:r>
        <w:rPr>
          <w:noProof/>
        </w:rPr>
        <w:tab/>
      </w:r>
      <w:r>
        <w:rPr>
          <w:noProof/>
        </w:rPr>
        <w:fldChar w:fldCharType="begin"/>
      </w:r>
      <w:r>
        <w:rPr>
          <w:noProof/>
        </w:rPr>
        <w:instrText xml:space="preserve"> PAGEREF _Toc176353187 \h </w:instrText>
      </w:r>
      <w:r>
        <w:rPr>
          <w:noProof/>
        </w:rPr>
      </w:r>
      <w:r>
        <w:rPr>
          <w:noProof/>
        </w:rPr>
        <w:fldChar w:fldCharType="separate"/>
      </w:r>
      <w:r>
        <w:rPr>
          <w:noProof/>
        </w:rPr>
        <w:t>46</w:t>
      </w:r>
      <w:r>
        <w:rPr>
          <w:noProof/>
        </w:rPr>
        <w:fldChar w:fldCharType="end"/>
      </w:r>
    </w:p>
    <w:p w14:paraId="2FF8F119" w14:textId="0DFADDF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w:t>
      </w:r>
      <w:r>
        <w:rPr>
          <w:noProof/>
        </w:rPr>
        <w:tab/>
      </w:r>
      <w:r>
        <w:rPr>
          <w:noProof/>
        </w:rPr>
        <w:fldChar w:fldCharType="begin"/>
      </w:r>
      <w:r>
        <w:rPr>
          <w:noProof/>
        </w:rPr>
        <w:instrText xml:space="preserve"> PAGEREF _Toc176353188 \h </w:instrText>
      </w:r>
      <w:r>
        <w:rPr>
          <w:noProof/>
        </w:rPr>
      </w:r>
      <w:r>
        <w:rPr>
          <w:noProof/>
        </w:rPr>
        <w:fldChar w:fldCharType="separate"/>
      </w:r>
      <w:r>
        <w:rPr>
          <w:noProof/>
        </w:rPr>
        <w:t>46</w:t>
      </w:r>
      <w:r>
        <w:rPr>
          <w:noProof/>
        </w:rPr>
        <w:fldChar w:fldCharType="end"/>
      </w:r>
    </w:p>
    <w:p w14:paraId="7C460CBE" w14:textId="7C6964C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5.2.8B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_Toc176353189 \h </w:instrText>
      </w:r>
      <w:r>
        <w:rPr>
          <w:noProof/>
        </w:rPr>
      </w:r>
      <w:r>
        <w:rPr>
          <w:noProof/>
        </w:rPr>
        <w:fldChar w:fldCharType="separate"/>
      </w:r>
      <w:r>
        <w:rPr>
          <w:noProof/>
        </w:rPr>
        <w:t>46</w:t>
      </w:r>
      <w:r>
        <w:rPr>
          <w:noProof/>
        </w:rPr>
        <w:fldChar w:fldCharType="end"/>
      </w:r>
    </w:p>
    <w:p w14:paraId="2663CBDD" w14:textId="116A169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_Toc176353190 \h </w:instrText>
      </w:r>
      <w:r>
        <w:rPr>
          <w:noProof/>
        </w:rPr>
      </w:r>
      <w:r>
        <w:rPr>
          <w:noProof/>
        </w:rPr>
        <w:fldChar w:fldCharType="separate"/>
      </w:r>
      <w:r>
        <w:rPr>
          <w:noProof/>
        </w:rPr>
        <w:t>46</w:t>
      </w:r>
      <w:r>
        <w:rPr>
          <w:noProof/>
        </w:rPr>
        <w:fldChar w:fldCharType="end"/>
      </w:r>
    </w:p>
    <w:p w14:paraId="5D90940E" w14:textId="350E3E9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_Toc176353191 \h </w:instrText>
      </w:r>
      <w:r>
        <w:rPr>
          <w:noProof/>
        </w:rPr>
      </w:r>
      <w:r>
        <w:rPr>
          <w:noProof/>
        </w:rPr>
        <w:fldChar w:fldCharType="separate"/>
      </w:r>
      <w:r>
        <w:rPr>
          <w:noProof/>
        </w:rPr>
        <w:t>46</w:t>
      </w:r>
      <w:r>
        <w:rPr>
          <w:noProof/>
        </w:rPr>
        <w:fldChar w:fldCharType="end"/>
      </w:r>
    </w:p>
    <w:p w14:paraId="0E8CD4D3" w14:textId="7FC9F20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_Toc176353192 \h </w:instrText>
      </w:r>
      <w:r>
        <w:rPr>
          <w:noProof/>
        </w:rPr>
      </w:r>
      <w:r>
        <w:rPr>
          <w:noProof/>
        </w:rPr>
        <w:fldChar w:fldCharType="separate"/>
      </w:r>
      <w:r>
        <w:rPr>
          <w:noProof/>
        </w:rPr>
        <w:t>47</w:t>
      </w:r>
      <w:r>
        <w:rPr>
          <w:noProof/>
        </w:rPr>
        <w:fldChar w:fldCharType="end"/>
      </w:r>
    </w:p>
    <w:p w14:paraId="4BCD602B" w14:textId="5D158A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rPr>
        <w:tab/>
      </w:r>
      <w:r>
        <w:rPr>
          <w:noProof/>
        </w:rPr>
        <w:fldChar w:fldCharType="begin"/>
      </w:r>
      <w:r>
        <w:rPr>
          <w:noProof/>
        </w:rPr>
        <w:instrText xml:space="preserve"> PAGEREF _Toc176353193 \h </w:instrText>
      </w:r>
      <w:r>
        <w:rPr>
          <w:noProof/>
        </w:rPr>
      </w:r>
      <w:r>
        <w:rPr>
          <w:noProof/>
        </w:rPr>
        <w:fldChar w:fldCharType="separate"/>
      </w:r>
      <w:r>
        <w:rPr>
          <w:noProof/>
        </w:rPr>
        <w:t>47</w:t>
      </w:r>
      <w:r>
        <w:rPr>
          <w:noProof/>
        </w:rPr>
        <w:fldChar w:fldCharType="end"/>
      </w:r>
    </w:p>
    <w:p w14:paraId="20EF3055" w14:textId="086C966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rPr>
        <w:tab/>
      </w:r>
      <w:r>
        <w:rPr>
          <w:noProof/>
        </w:rPr>
        <w:fldChar w:fldCharType="begin"/>
      </w:r>
      <w:r>
        <w:rPr>
          <w:noProof/>
        </w:rPr>
        <w:instrText xml:space="preserve"> PAGEREF _Toc176353194 \h </w:instrText>
      </w:r>
      <w:r>
        <w:rPr>
          <w:noProof/>
        </w:rPr>
      </w:r>
      <w:r>
        <w:rPr>
          <w:noProof/>
        </w:rPr>
        <w:fldChar w:fldCharType="separate"/>
      </w:r>
      <w:r>
        <w:rPr>
          <w:noProof/>
        </w:rPr>
        <w:t>47</w:t>
      </w:r>
      <w:r>
        <w:rPr>
          <w:noProof/>
        </w:rPr>
        <w:fldChar w:fldCharType="end"/>
      </w:r>
    </w:p>
    <w:p w14:paraId="131DF723" w14:textId="0BDBB23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_Toc176353195 \h </w:instrText>
      </w:r>
      <w:r>
        <w:rPr>
          <w:noProof/>
        </w:rPr>
      </w:r>
      <w:r>
        <w:rPr>
          <w:noProof/>
        </w:rPr>
        <w:fldChar w:fldCharType="separate"/>
      </w:r>
      <w:r>
        <w:rPr>
          <w:noProof/>
        </w:rPr>
        <w:t>47</w:t>
      </w:r>
      <w:r>
        <w:rPr>
          <w:noProof/>
        </w:rPr>
        <w:fldChar w:fldCharType="end"/>
      </w:r>
    </w:p>
    <w:p w14:paraId="7F9EAD69" w14:textId="56527AB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_Toc176353196 \h </w:instrText>
      </w:r>
      <w:r>
        <w:rPr>
          <w:noProof/>
        </w:rPr>
      </w:r>
      <w:r>
        <w:rPr>
          <w:noProof/>
        </w:rPr>
        <w:fldChar w:fldCharType="separate"/>
      </w:r>
      <w:r>
        <w:rPr>
          <w:noProof/>
        </w:rPr>
        <w:t>48</w:t>
      </w:r>
      <w:r>
        <w:rPr>
          <w:noProof/>
        </w:rPr>
        <w:fldChar w:fldCharType="end"/>
      </w:r>
    </w:p>
    <w:p w14:paraId="056FA217" w14:textId="7A7EB81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_Toc176353197 \h </w:instrText>
      </w:r>
      <w:r>
        <w:rPr>
          <w:noProof/>
        </w:rPr>
      </w:r>
      <w:r>
        <w:rPr>
          <w:noProof/>
        </w:rPr>
        <w:fldChar w:fldCharType="separate"/>
      </w:r>
      <w:r>
        <w:rPr>
          <w:noProof/>
        </w:rPr>
        <w:t>48</w:t>
      </w:r>
      <w:r>
        <w:rPr>
          <w:noProof/>
        </w:rPr>
        <w:fldChar w:fldCharType="end"/>
      </w:r>
    </w:p>
    <w:p w14:paraId="26A9F318" w14:textId="7E8D09C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5</w:t>
      </w:r>
      <w:r>
        <w:rPr>
          <w:noProof/>
        </w:rPr>
        <w:t>.2.1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_Toc176353198 \h </w:instrText>
      </w:r>
      <w:r>
        <w:rPr>
          <w:noProof/>
        </w:rPr>
      </w:r>
      <w:r>
        <w:rPr>
          <w:noProof/>
        </w:rPr>
        <w:fldChar w:fldCharType="separate"/>
      </w:r>
      <w:r>
        <w:rPr>
          <w:noProof/>
        </w:rPr>
        <w:t>48</w:t>
      </w:r>
      <w:r>
        <w:rPr>
          <w:noProof/>
        </w:rPr>
        <w:fldChar w:fldCharType="end"/>
      </w:r>
    </w:p>
    <w:p w14:paraId="60DFB609" w14:textId="31E3740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/&lt;x&gt;/Entry/MCPTTID</w:t>
      </w:r>
      <w:r>
        <w:rPr>
          <w:noProof/>
        </w:rPr>
        <w:tab/>
      </w:r>
      <w:r>
        <w:rPr>
          <w:noProof/>
        </w:rPr>
        <w:fldChar w:fldCharType="begin"/>
      </w:r>
      <w:r>
        <w:rPr>
          <w:noProof/>
        </w:rPr>
        <w:instrText xml:space="preserve"> PAGEREF _Toc176353199 \h </w:instrText>
      </w:r>
      <w:r>
        <w:rPr>
          <w:noProof/>
        </w:rPr>
      </w:r>
      <w:r>
        <w:rPr>
          <w:noProof/>
        </w:rPr>
        <w:fldChar w:fldCharType="separate"/>
      </w:r>
      <w:r>
        <w:rPr>
          <w:noProof/>
        </w:rPr>
        <w:t>48</w:t>
      </w:r>
      <w:r>
        <w:rPr>
          <w:noProof/>
        </w:rPr>
        <w:fldChar w:fldCharType="end"/>
      </w:r>
    </w:p>
    <w:p w14:paraId="01575AB4" w14:textId="76D3807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_Toc176353200 \h </w:instrText>
      </w:r>
      <w:r>
        <w:rPr>
          <w:noProof/>
        </w:rPr>
      </w:r>
      <w:r>
        <w:rPr>
          <w:noProof/>
        </w:rPr>
        <w:fldChar w:fldCharType="separate"/>
      </w:r>
      <w:r>
        <w:rPr>
          <w:noProof/>
        </w:rPr>
        <w:t>48</w:t>
      </w:r>
      <w:r>
        <w:rPr>
          <w:noProof/>
        </w:rPr>
        <w:fldChar w:fldCharType="end"/>
      </w:r>
    </w:p>
    <w:p w14:paraId="0F3F604B" w14:textId="012104C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_Toc176353201 \h </w:instrText>
      </w:r>
      <w:r>
        <w:rPr>
          <w:noProof/>
        </w:rPr>
      </w:r>
      <w:r>
        <w:rPr>
          <w:noProof/>
        </w:rPr>
        <w:fldChar w:fldCharType="separate"/>
      </w:r>
      <w:r>
        <w:rPr>
          <w:noProof/>
        </w:rPr>
        <w:t>49</w:t>
      </w:r>
      <w:r>
        <w:rPr>
          <w:noProof/>
        </w:rPr>
        <w:fldChar w:fldCharType="end"/>
      </w:r>
    </w:p>
    <w:p w14:paraId="0D5DD9DE" w14:textId="0CF5145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_Toc176353202 \h </w:instrText>
      </w:r>
      <w:r>
        <w:rPr>
          <w:noProof/>
        </w:rPr>
      </w:r>
      <w:r>
        <w:rPr>
          <w:noProof/>
        </w:rPr>
        <w:fldChar w:fldCharType="separate"/>
      </w:r>
      <w:r>
        <w:rPr>
          <w:noProof/>
        </w:rPr>
        <w:t>49</w:t>
      </w:r>
      <w:r>
        <w:rPr>
          <w:noProof/>
        </w:rPr>
        <w:fldChar w:fldCharType="end"/>
      </w:r>
    </w:p>
    <w:p w14:paraId="647BD69A" w14:textId="148764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_Toc176353203 \h </w:instrText>
      </w:r>
      <w:r>
        <w:rPr>
          <w:noProof/>
        </w:rPr>
      </w:r>
      <w:r>
        <w:rPr>
          <w:noProof/>
        </w:rPr>
        <w:fldChar w:fldCharType="separate"/>
      </w:r>
      <w:r>
        <w:rPr>
          <w:noProof/>
        </w:rPr>
        <w:t>49</w:t>
      </w:r>
      <w:r>
        <w:rPr>
          <w:noProof/>
        </w:rPr>
        <w:fldChar w:fldCharType="end"/>
      </w:r>
    </w:p>
    <w:p w14:paraId="7DE4B5EF" w14:textId="7689C47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/Common/PrivateCall/ManualCommence</w:t>
      </w:r>
      <w:r>
        <w:rPr>
          <w:noProof/>
        </w:rPr>
        <w:tab/>
      </w:r>
      <w:r>
        <w:rPr>
          <w:noProof/>
        </w:rPr>
        <w:fldChar w:fldCharType="begin"/>
      </w:r>
      <w:r>
        <w:rPr>
          <w:noProof/>
        </w:rPr>
        <w:instrText xml:space="preserve"> PAGEREF _Toc176353204 \h </w:instrText>
      </w:r>
      <w:r>
        <w:rPr>
          <w:noProof/>
        </w:rPr>
      </w:r>
      <w:r>
        <w:rPr>
          <w:noProof/>
        </w:rPr>
        <w:fldChar w:fldCharType="separate"/>
      </w:r>
      <w:r>
        <w:rPr>
          <w:noProof/>
        </w:rPr>
        <w:t>49</w:t>
      </w:r>
      <w:r>
        <w:rPr>
          <w:noProof/>
        </w:rPr>
        <w:fldChar w:fldCharType="end"/>
      </w:r>
    </w:p>
    <w:p w14:paraId="4A248E34" w14:textId="73A4040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/Common/PrivateCall/AutoCommence</w:t>
      </w:r>
      <w:r>
        <w:rPr>
          <w:noProof/>
        </w:rPr>
        <w:tab/>
      </w:r>
      <w:r>
        <w:rPr>
          <w:noProof/>
        </w:rPr>
        <w:fldChar w:fldCharType="begin"/>
      </w:r>
      <w:r>
        <w:rPr>
          <w:noProof/>
        </w:rPr>
        <w:instrText xml:space="preserve"> PAGEREF _Toc176353205 \h </w:instrText>
      </w:r>
      <w:r>
        <w:rPr>
          <w:noProof/>
        </w:rPr>
      </w:r>
      <w:r>
        <w:rPr>
          <w:noProof/>
        </w:rPr>
        <w:fldChar w:fldCharType="separate"/>
      </w:r>
      <w:r>
        <w:rPr>
          <w:noProof/>
        </w:rPr>
        <w:t>50</w:t>
      </w:r>
      <w:r>
        <w:rPr>
          <w:noProof/>
        </w:rPr>
        <w:fldChar w:fldCharType="end"/>
      </w:r>
    </w:p>
    <w:p w14:paraId="77704ECF" w14:textId="4F61C5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/Common/PrivateCall/AutoAnswer</w:t>
      </w:r>
      <w:r>
        <w:rPr>
          <w:noProof/>
        </w:rPr>
        <w:tab/>
      </w:r>
      <w:r>
        <w:rPr>
          <w:noProof/>
        </w:rPr>
        <w:fldChar w:fldCharType="begin"/>
      </w:r>
      <w:r>
        <w:rPr>
          <w:noProof/>
        </w:rPr>
        <w:instrText xml:space="preserve"> PAGEREF _Toc176353206 \h </w:instrText>
      </w:r>
      <w:r>
        <w:rPr>
          <w:noProof/>
        </w:rPr>
      </w:r>
      <w:r>
        <w:rPr>
          <w:noProof/>
        </w:rPr>
        <w:fldChar w:fldCharType="separate"/>
      </w:r>
      <w:r>
        <w:rPr>
          <w:noProof/>
        </w:rPr>
        <w:t>50</w:t>
      </w:r>
      <w:r>
        <w:rPr>
          <w:noProof/>
        </w:rPr>
        <w:fldChar w:fldCharType="end"/>
      </w:r>
    </w:p>
    <w:p w14:paraId="2A8C46F3" w14:textId="2E3049F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/Common/PrivateCall/FailRestrict</w:t>
      </w:r>
      <w:r>
        <w:rPr>
          <w:noProof/>
        </w:rPr>
        <w:tab/>
      </w:r>
      <w:r>
        <w:rPr>
          <w:noProof/>
        </w:rPr>
        <w:fldChar w:fldCharType="begin"/>
      </w:r>
      <w:r>
        <w:rPr>
          <w:noProof/>
        </w:rPr>
        <w:instrText xml:space="preserve"> PAGEREF _Toc176353207 \h </w:instrText>
      </w:r>
      <w:r>
        <w:rPr>
          <w:noProof/>
        </w:rPr>
      </w:r>
      <w:r>
        <w:rPr>
          <w:noProof/>
        </w:rPr>
        <w:fldChar w:fldCharType="separate"/>
      </w:r>
      <w:r>
        <w:rPr>
          <w:noProof/>
        </w:rPr>
        <w:t>50</w:t>
      </w:r>
      <w:r>
        <w:rPr>
          <w:noProof/>
        </w:rPr>
        <w:fldChar w:fldCharType="end"/>
      </w:r>
    </w:p>
    <w:p w14:paraId="628A938B" w14:textId="22A9EA6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_Toc176353208 \h </w:instrText>
      </w:r>
      <w:r>
        <w:rPr>
          <w:noProof/>
        </w:rPr>
      </w:r>
      <w:r>
        <w:rPr>
          <w:noProof/>
        </w:rPr>
        <w:fldChar w:fldCharType="separate"/>
      </w:r>
      <w:r>
        <w:rPr>
          <w:noProof/>
        </w:rPr>
        <w:t>50</w:t>
      </w:r>
      <w:r>
        <w:rPr>
          <w:noProof/>
        </w:rPr>
        <w:fldChar w:fldCharType="end"/>
      </w:r>
    </w:p>
    <w:p w14:paraId="794B2F55" w14:textId="1A29A2E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PrivateCall/AllowedFloorControlProtection</w:t>
      </w:r>
      <w:r>
        <w:rPr>
          <w:noProof/>
        </w:rPr>
        <w:tab/>
      </w:r>
      <w:r>
        <w:rPr>
          <w:noProof/>
        </w:rPr>
        <w:fldChar w:fldCharType="begin"/>
      </w:r>
      <w:r>
        <w:rPr>
          <w:noProof/>
        </w:rPr>
        <w:instrText xml:space="preserve"> PAGEREF _Toc176353209 \h </w:instrText>
      </w:r>
      <w:r>
        <w:rPr>
          <w:noProof/>
        </w:rPr>
      </w:r>
      <w:r>
        <w:rPr>
          <w:noProof/>
        </w:rPr>
        <w:fldChar w:fldCharType="separate"/>
      </w:r>
      <w:r>
        <w:rPr>
          <w:noProof/>
        </w:rPr>
        <w:t>51</w:t>
      </w:r>
      <w:r>
        <w:rPr>
          <w:noProof/>
        </w:rPr>
        <w:fldChar w:fldCharType="end"/>
      </w:r>
    </w:p>
    <w:p w14:paraId="5463C909" w14:textId="08D6EB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_Toc176353210 \h </w:instrText>
      </w:r>
      <w:r>
        <w:rPr>
          <w:noProof/>
        </w:rPr>
      </w:r>
      <w:r>
        <w:rPr>
          <w:noProof/>
        </w:rPr>
        <w:fldChar w:fldCharType="separate"/>
      </w:r>
      <w:r>
        <w:rPr>
          <w:noProof/>
        </w:rPr>
        <w:t>51</w:t>
      </w:r>
      <w:r>
        <w:rPr>
          <w:noProof/>
        </w:rPr>
        <w:fldChar w:fldCharType="end"/>
      </w:r>
    </w:p>
    <w:p w14:paraId="13245389" w14:textId="2795FE8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_Toc176353211 \h </w:instrText>
      </w:r>
      <w:r>
        <w:rPr>
          <w:noProof/>
        </w:rPr>
      </w:r>
      <w:r>
        <w:rPr>
          <w:noProof/>
        </w:rPr>
        <w:fldChar w:fldCharType="separate"/>
      </w:r>
      <w:r>
        <w:rPr>
          <w:noProof/>
        </w:rPr>
        <w:t>51</w:t>
      </w:r>
      <w:r>
        <w:rPr>
          <w:noProof/>
        </w:rPr>
        <w:fldChar w:fldCharType="end"/>
      </w:r>
    </w:p>
    <w:p w14:paraId="73A56C82" w14:textId="3528C6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_Toc176353212 \h </w:instrText>
      </w:r>
      <w:r>
        <w:rPr>
          <w:noProof/>
        </w:rPr>
      </w:r>
      <w:r>
        <w:rPr>
          <w:noProof/>
        </w:rPr>
        <w:fldChar w:fldCharType="separate"/>
      </w:r>
      <w:r>
        <w:rPr>
          <w:noProof/>
        </w:rPr>
        <w:t>51</w:t>
      </w:r>
      <w:r>
        <w:rPr>
          <w:noProof/>
        </w:rPr>
        <w:fldChar w:fldCharType="end"/>
      </w:r>
    </w:p>
    <w:p w14:paraId="2C40AAD8" w14:textId="426459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MCPTTPrivateRecipient</w:t>
      </w:r>
      <w:r>
        <w:rPr>
          <w:noProof/>
        </w:rPr>
        <w:tab/>
      </w:r>
      <w:r>
        <w:rPr>
          <w:noProof/>
        </w:rPr>
        <w:fldChar w:fldCharType="begin"/>
      </w:r>
      <w:r>
        <w:rPr>
          <w:noProof/>
        </w:rPr>
        <w:instrText xml:space="preserve"> PAGEREF _Toc176353213 \h </w:instrText>
      </w:r>
      <w:r>
        <w:rPr>
          <w:noProof/>
        </w:rPr>
      </w:r>
      <w:r>
        <w:rPr>
          <w:noProof/>
        </w:rPr>
        <w:fldChar w:fldCharType="separate"/>
      </w:r>
      <w:r>
        <w:rPr>
          <w:noProof/>
        </w:rPr>
        <w:t>52</w:t>
      </w:r>
      <w:r>
        <w:rPr>
          <w:noProof/>
        </w:rPr>
        <w:fldChar w:fldCharType="end"/>
      </w:r>
    </w:p>
    <w:p w14:paraId="47E6DE6F" w14:textId="2F2DB0E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.2.29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PrivateCall/EmergencyCall/ MCPTTPrivateRecipient</w:t>
      </w:r>
      <w:r>
        <w:rPr>
          <w:noProof/>
        </w:rPr>
        <w:t>/Entry</w:t>
      </w:r>
      <w:r>
        <w:rPr>
          <w:noProof/>
        </w:rPr>
        <w:tab/>
      </w:r>
      <w:r>
        <w:rPr>
          <w:noProof/>
        </w:rPr>
        <w:fldChar w:fldCharType="begin"/>
      </w:r>
      <w:r>
        <w:rPr>
          <w:noProof/>
        </w:rPr>
        <w:instrText xml:space="preserve"> PAGEREF _Toc176353214 \h </w:instrText>
      </w:r>
      <w:r>
        <w:rPr>
          <w:noProof/>
        </w:rPr>
      </w:r>
      <w:r>
        <w:rPr>
          <w:noProof/>
        </w:rPr>
        <w:fldChar w:fldCharType="separate"/>
      </w:r>
      <w:r>
        <w:rPr>
          <w:noProof/>
        </w:rPr>
        <w:t>52</w:t>
      </w:r>
      <w:r>
        <w:rPr>
          <w:noProof/>
        </w:rPr>
        <w:fldChar w:fldCharType="end"/>
      </w:r>
    </w:p>
    <w:p w14:paraId="7EF02A7A" w14:textId="603167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MCPTTPrivateRecipient</w:t>
      </w:r>
      <w:r>
        <w:rPr>
          <w:noProof/>
        </w:rPr>
        <w:t>/Entry/ID</w:t>
      </w:r>
      <w:r>
        <w:rPr>
          <w:noProof/>
        </w:rPr>
        <w:tab/>
      </w:r>
      <w:r>
        <w:rPr>
          <w:noProof/>
        </w:rPr>
        <w:fldChar w:fldCharType="begin"/>
      </w:r>
      <w:r>
        <w:rPr>
          <w:noProof/>
        </w:rPr>
        <w:instrText xml:space="preserve"> PAGEREF _Toc176353215 \h </w:instrText>
      </w:r>
      <w:r>
        <w:rPr>
          <w:noProof/>
        </w:rPr>
      </w:r>
      <w:r>
        <w:rPr>
          <w:noProof/>
        </w:rPr>
        <w:fldChar w:fldCharType="separate"/>
      </w:r>
      <w:r>
        <w:rPr>
          <w:noProof/>
        </w:rPr>
        <w:t>52</w:t>
      </w:r>
      <w:r>
        <w:rPr>
          <w:noProof/>
        </w:rPr>
        <w:fldChar w:fldCharType="end"/>
      </w:r>
    </w:p>
    <w:p w14:paraId="5E9A8893" w14:textId="2B83175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29C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/&lt;x&gt;/Common/PrivateCall/</w:t>
      </w:r>
      <w:r>
        <w:rPr>
          <w:noProof/>
          <w:lang w:eastAsia="ko-KR"/>
        </w:rPr>
        <w:t>EmergencyCall/ MCPTTPrivateRecipient</w:t>
      </w:r>
      <w:r>
        <w:rPr>
          <w:noProof/>
        </w:rPr>
        <w:t>/Entry/DiscoveryGroupID</w:t>
      </w:r>
      <w:r>
        <w:rPr>
          <w:noProof/>
        </w:rPr>
        <w:tab/>
      </w:r>
      <w:r>
        <w:rPr>
          <w:noProof/>
        </w:rPr>
        <w:fldChar w:fldCharType="begin"/>
      </w:r>
      <w:r>
        <w:rPr>
          <w:noProof/>
        </w:rPr>
        <w:instrText xml:space="preserve"> PAGEREF _Toc176353216 \h </w:instrText>
      </w:r>
      <w:r>
        <w:rPr>
          <w:noProof/>
        </w:rPr>
      </w:r>
      <w:r>
        <w:rPr>
          <w:noProof/>
        </w:rPr>
        <w:fldChar w:fldCharType="separate"/>
      </w:r>
      <w:r>
        <w:rPr>
          <w:noProof/>
        </w:rPr>
        <w:t>52</w:t>
      </w:r>
      <w:r>
        <w:rPr>
          <w:noProof/>
        </w:rPr>
        <w:fldChar w:fldCharType="end"/>
      </w:r>
    </w:p>
    <w:p w14:paraId="69764BC9" w14:textId="0085C46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.2.2</w:t>
      </w:r>
      <w:r>
        <w:rPr>
          <w:noProof/>
          <w:lang w:eastAsia="ko-KR"/>
        </w:rPr>
        <w:t>9D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/PrivateCall/</w:t>
      </w:r>
      <w:r>
        <w:rPr>
          <w:noProof/>
          <w:lang w:eastAsia="ko-KR"/>
        </w:rPr>
        <w:t>EmergencyCall/ MCPTTPrivateRecipient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_Toc176353217 \h </w:instrText>
      </w:r>
      <w:r>
        <w:rPr>
          <w:noProof/>
        </w:rPr>
      </w:r>
      <w:r>
        <w:rPr>
          <w:noProof/>
        </w:rPr>
        <w:fldChar w:fldCharType="separate"/>
      </w:r>
      <w:r>
        <w:rPr>
          <w:noProof/>
        </w:rPr>
        <w:t>53</w:t>
      </w:r>
      <w:r>
        <w:rPr>
          <w:noProof/>
        </w:rPr>
        <w:fldChar w:fldCharType="end"/>
      </w:r>
    </w:p>
    <w:p w14:paraId="7A465CCC" w14:textId="268F834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MCPTTPrivate</w:t>
      </w:r>
      <w:r>
        <w:rPr>
          <w:noProof/>
        </w:rPr>
        <w:t>Recipient/Entry/DisplayName</w:t>
      </w:r>
      <w:r>
        <w:rPr>
          <w:noProof/>
        </w:rPr>
        <w:tab/>
      </w:r>
      <w:r>
        <w:rPr>
          <w:noProof/>
        </w:rPr>
        <w:fldChar w:fldCharType="begin"/>
      </w:r>
      <w:r>
        <w:rPr>
          <w:noProof/>
        </w:rPr>
        <w:instrText xml:space="preserve"> PAGEREF _Toc176353218 \h </w:instrText>
      </w:r>
      <w:r>
        <w:rPr>
          <w:noProof/>
        </w:rPr>
      </w:r>
      <w:r>
        <w:rPr>
          <w:noProof/>
        </w:rPr>
        <w:fldChar w:fldCharType="separate"/>
      </w:r>
      <w:r>
        <w:rPr>
          <w:noProof/>
        </w:rPr>
        <w:t>53</w:t>
      </w:r>
      <w:r>
        <w:rPr>
          <w:noProof/>
        </w:rPr>
        <w:fldChar w:fldCharType="end"/>
      </w:r>
    </w:p>
    <w:p w14:paraId="7862E4D5" w14:textId="445A166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MCPTTPrivate</w:t>
      </w:r>
      <w:r>
        <w:rPr>
          <w:noProof/>
        </w:rPr>
        <w:t>Recipient/Entry/Usage</w:t>
      </w:r>
      <w:r>
        <w:rPr>
          <w:noProof/>
        </w:rPr>
        <w:tab/>
      </w:r>
      <w:r>
        <w:rPr>
          <w:noProof/>
        </w:rPr>
        <w:fldChar w:fldCharType="begin"/>
      </w:r>
      <w:r>
        <w:rPr>
          <w:noProof/>
        </w:rPr>
        <w:instrText xml:space="preserve"> PAGEREF _Toc176353219 \h </w:instrText>
      </w:r>
      <w:r>
        <w:rPr>
          <w:noProof/>
        </w:rPr>
      </w:r>
      <w:r>
        <w:rPr>
          <w:noProof/>
        </w:rPr>
        <w:fldChar w:fldCharType="separate"/>
      </w:r>
      <w:r>
        <w:rPr>
          <w:noProof/>
        </w:rPr>
        <w:t>53</w:t>
      </w:r>
      <w:r>
        <w:rPr>
          <w:noProof/>
        </w:rPr>
        <w:fldChar w:fldCharType="end"/>
      </w:r>
    </w:p>
    <w:p w14:paraId="04F1C0C9" w14:textId="5C80430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w:t>
      </w:r>
      <w:r>
        <w:rPr>
          <w:noProof/>
        </w:rPr>
        <w:tab/>
      </w:r>
      <w:r>
        <w:rPr>
          <w:noProof/>
        </w:rPr>
        <w:fldChar w:fldCharType="begin"/>
      </w:r>
      <w:r>
        <w:rPr>
          <w:noProof/>
        </w:rPr>
        <w:instrText xml:space="preserve"> PAGEREF _Toc176353220 \h </w:instrText>
      </w:r>
      <w:r>
        <w:rPr>
          <w:noProof/>
        </w:rPr>
      </w:r>
      <w:r>
        <w:rPr>
          <w:noProof/>
        </w:rPr>
        <w:fldChar w:fldCharType="separate"/>
      </w:r>
      <w:r>
        <w:rPr>
          <w:noProof/>
        </w:rPr>
        <w:t>54</w:t>
      </w:r>
      <w:r>
        <w:rPr>
          <w:noProof/>
        </w:rPr>
        <w:fldChar w:fldCharType="end"/>
      </w:r>
    </w:p>
    <w:p w14:paraId="497D86CE" w14:textId="7933C2C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/Common/MCPTTGroupCall/MaxSimultaneousCallsN6</w:t>
      </w:r>
      <w:r>
        <w:rPr>
          <w:noProof/>
        </w:rPr>
        <w:tab/>
      </w:r>
      <w:r>
        <w:rPr>
          <w:noProof/>
        </w:rPr>
        <w:fldChar w:fldCharType="begin"/>
      </w:r>
      <w:r>
        <w:rPr>
          <w:noProof/>
        </w:rPr>
        <w:instrText xml:space="preserve"> PAGEREF _Toc176353221 \h </w:instrText>
      </w:r>
      <w:r>
        <w:rPr>
          <w:noProof/>
        </w:rPr>
      </w:r>
      <w:r>
        <w:rPr>
          <w:noProof/>
        </w:rPr>
        <w:fldChar w:fldCharType="separate"/>
      </w:r>
      <w:r>
        <w:rPr>
          <w:noProof/>
        </w:rPr>
        <w:t>54</w:t>
      </w:r>
      <w:r>
        <w:rPr>
          <w:noProof/>
        </w:rPr>
        <w:fldChar w:fldCharType="end"/>
      </w:r>
    </w:p>
    <w:p w14:paraId="6FA977FB" w14:textId="6602B7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w:t>
      </w:r>
      <w:r>
        <w:rPr>
          <w:noProof/>
        </w:rPr>
        <w:tab/>
      </w:r>
      <w:r>
        <w:rPr>
          <w:noProof/>
        </w:rPr>
        <w:fldChar w:fldCharType="begin"/>
      </w:r>
      <w:r>
        <w:rPr>
          <w:noProof/>
        </w:rPr>
        <w:instrText xml:space="preserve"> PAGEREF _Toc176353222 \h </w:instrText>
      </w:r>
      <w:r>
        <w:rPr>
          <w:noProof/>
        </w:rPr>
      </w:r>
      <w:r>
        <w:rPr>
          <w:noProof/>
        </w:rPr>
        <w:fldChar w:fldCharType="separate"/>
      </w:r>
      <w:r>
        <w:rPr>
          <w:noProof/>
        </w:rPr>
        <w:t>54</w:t>
      </w:r>
      <w:r>
        <w:rPr>
          <w:noProof/>
        </w:rPr>
        <w:fldChar w:fldCharType="end"/>
      </w:r>
    </w:p>
    <w:p w14:paraId="536CCEA5" w14:textId="03A2917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/Common/MCPTTGroupCall/EmergencyCall/Enabled</w:t>
      </w:r>
      <w:r>
        <w:rPr>
          <w:noProof/>
        </w:rPr>
        <w:tab/>
      </w:r>
      <w:r>
        <w:rPr>
          <w:noProof/>
        </w:rPr>
        <w:fldChar w:fldCharType="begin"/>
      </w:r>
      <w:r>
        <w:rPr>
          <w:noProof/>
        </w:rPr>
        <w:instrText xml:space="preserve"> PAGEREF _Toc176353223 \h </w:instrText>
      </w:r>
      <w:r>
        <w:rPr>
          <w:noProof/>
        </w:rPr>
      </w:r>
      <w:r>
        <w:rPr>
          <w:noProof/>
        </w:rPr>
        <w:fldChar w:fldCharType="separate"/>
      </w:r>
      <w:r>
        <w:rPr>
          <w:noProof/>
        </w:rPr>
        <w:t>54</w:t>
      </w:r>
      <w:r>
        <w:rPr>
          <w:noProof/>
        </w:rPr>
        <w:fldChar w:fldCharType="end"/>
      </w:r>
    </w:p>
    <w:p w14:paraId="10407087" w14:textId="337CD7A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w:t>
      </w:r>
      <w:r>
        <w:rPr>
          <w:noProof/>
        </w:rPr>
        <w:tab/>
      </w:r>
      <w:r>
        <w:rPr>
          <w:noProof/>
        </w:rPr>
        <w:fldChar w:fldCharType="begin"/>
      </w:r>
      <w:r>
        <w:rPr>
          <w:noProof/>
        </w:rPr>
        <w:instrText xml:space="preserve"> PAGEREF _Toc176353224 \h </w:instrText>
      </w:r>
      <w:r>
        <w:rPr>
          <w:noProof/>
        </w:rPr>
      </w:r>
      <w:r>
        <w:rPr>
          <w:noProof/>
        </w:rPr>
        <w:fldChar w:fldCharType="separate"/>
      </w:r>
      <w:r>
        <w:rPr>
          <w:noProof/>
        </w:rPr>
        <w:t>55</w:t>
      </w:r>
      <w:r>
        <w:rPr>
          <w:noProof/>
        </w:rPr>
        <w:fldChar w:fldCharType="end"/>
      </w:r>
    </w:p>
    <w:p w14:paraId="1329A3B1" w14:textId="4A04EC6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.2.34</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 xml:space="preserve">/EmergencyCall/ </w:t>
      </w:r>
      <w:r>
        <w:rPr>
          <w:noProof/>
        </w:rPr>
        <w:t>MCPTTGroupInitiation/Entry</w:t>
      </w:r>
      <w:r>
        <w:rPr>
          <w:noProof/>
        </w:rPr>
        <w:tab/>
      </w:r>
      <w:r>
        <w:rPr>
          <w:noProof/>
        </w:rPr>
        <w:fldChar w:fldCharType="begin"/>
      </w:r>
      <w:r>
        <w:rPr>
          <w:noProof/>
        </w:rPr>
        <w:instrText xml:space="preserve"> PAGEREF _Toc176353225 \h </w:instrText>
      </w:r>
      <w:r>
        <w:rPr>
          <w:noProof/>
        </w:rPr>
      </w:r>
      <w:r>
        <w:rPr>
          <w:noProof/>
        </w:rPr>
        <w:fldChar w:fldCharType="separate"/>
      </w:r>
      <w:r>
        <w:rPr>
          <w:noProof/>
        </w:rPr>
        <w:t>55</w:t>
      </w:r>
      <w:r>
        <w:rPr>
          <w:noProof/>
        </w:rPr>
        <w:fldChar w:fldCharType="end"/>
      </w:r>
    </w:p>
    <w:p w14:paraId="3F797D11" w14:textId="131900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MCPTTGroupInitiation/Entry/GroupID</w:t>
      </w:r>
      <w:r>
        <w:rPr>
          <w:noProof/>
        </w:rPr>
        <w:tab/>
      </w:r>
      <w:r>
        <w:rPr>
          <w:noProof/>
        </w:rPr>
        <w:fldChar w:fldCharType="begin"/>
      </w:r>
      <w:r>
        <w:rPr>
          <w:noProof/>
        </w:rPr>
        <w:instrText xml:space="preserve"> PAGEREF _Toc176353226 \h </w:instrText>
      </w:r>
      <w:r>
        <w:rPr>
          <w:noProof/>
        </w:rPr>
      </w:r>
      <w:r>
        <w:rPr>
          <w:noProof/>
        </w:rPr>
        <w:fldChar w:fldCharType="separate"/>
      </w:r>
      <w:r>
        <w:rPr>
          <w:noProof/>
        </w:rPr>
        <w:t>55</w:t>
      </w:r>
      <w:r>
        <w:rPr>
          <w:noProof/>
        </w:rPr>
        <w:fldChar w:fldCharType="end"/>
      </w:r>
    </w:p>
    <w:p w14:paraId="32BFBEC2" w14:textId="148933F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34C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MCPTTGroupInitiation/Entry/DisplayName</w:t>
      </w:r>
      <w:r>
        <w:rPr>
          <w:noProof/>
        </w:rPr>
        <w:tab/>
      </w:r>
      <w:r>
        <w:rPr>
          <w:noProof/>
        </w:rPr>
        <w:fldChar w:fldCharType="begin"/>
      </w:r>
      <w:r>
        <w:rPr>
          <w:noProof/>
        </w:rPr>
        <w:instrText xml:space="preserve"> PAGEREF _Toc176353227 \h </w:instrText>
      </w:r>
      <w:r>
        <w:rPr>
          <w:noProof/>
        </w:rPr>
      </w:r>
      <w:r>
        <w:rPr>
          <w:noProof/>
        </w:rPr>
        <w:fldChar w:fldCharType="separate"/>
      </w:r>
      <w:r>
        <w:rPr>
          <w:noProof/>
        </w:rPr>
        <w:t>55</w:t>
      </w:r>
      <w:r>
        <w:rPr>
          <w:noProof/>
        </w:rPr>
        <w:fldChar w:fldCharType="end"/>
      </w:r>
    </w:p>
    <w:p w14:paraId="0105DA31" w14:textId="74F2410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MCPTTGroupInitiation/Entry/Usage</w:t>
      </w:r>
      <w:r>
        <w:rPr>
          <w:noProof/>
        </w:rPr>
        <w:tab/>
      </w:r>
      <w:r>
        <w:rPr>
          <w:noProof/>
        </w:rPr>
        <w:fldChar w:fldCharType="begin"/>
      </w:r>
      <w:r>
        <w:rPr>
          <w:noProof/>
        </w:rPr>
        <w:instrText xml:space="preserve"> PAGEREF _Toc176353228 \h </w:instrText>
      </w:r>
      <w:r>
        <w:rPr>
          <w:noProof/>
        </w:rPr>
      </w:r>
      <w:r>
        <w:rPr>
          <w:noProof/>
        </w:rPr>
        <w:fldChar w:fldCharType="separate"/>
      </w:r>
      <w:r>
        <w:rPr>
          <w:noProof/>
        </w:rPr>
        <w:t>56</w:t>
      </w:r>
      <w:r>
        <w:rPr>
          <w:noProof/>
        </w:rPr>
        <w:fldChar w:fldCharType="end"/>
      </w:r>
    </w:p>
    <w:p w14:paraId="589048BD" w14:textId="62A3F2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CancelMCPTTGroup</w:t>
      </w:r>
      <w:r>
        <w:rPr>
          <w:noProof/>
        </w:rPr>
        <w:tab/>
      </w:r>
      <w:r>
        <w:rPr>
          <w:noProof/>
        </w:rPr>
        <w:fldChar w:fldCharType="begin"/>
      </w:r>
      <w:r>
        <w:rPr>
          <w:noProof/>
        </w:rPr>
        <w:instrText xml:space="preserve"> PAGEREF _Toc176353229 \h </w:instrText>
      </w:r>
      <w:r>
        <w:rPr>
          <w:noProof/>
        </w:rPr>
      </w:r>
      <w:r>
        <w:rPr>
          <w:noProof/>
        </w:rPr>
        <w:fldChar w:fldCharType="separate"/>
      </w:r>
      <w:r>
        <w:rPr>
          <w:noProof/>
        </w:rPr>
        <w:t>56</w:t>
      </w:r>
      <w:r>
        <w:rPr>
          <w:noProof/>
        </w:rPr>
        <w:fldChar w:fldCharType="end"/>
      </w:r>
    </w:p>
    <w:p w14:paraId="32436AAE" w14:textId="6EECCDC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w:t>
      </w:r>
      <w:r>
        <w:rPr>
          <w:noProof/>
        </w:rPr>
        <w:tab/>
      </w:r>
      <w:r>
        <w:rPr>
          <w:noProof/>
        </w:rPr>
        <w:fldChar w:fldCharType="begin"/>
      </w:r>
      <w:r>
        <w:rPr>
          <w:noProof/>
        </w:rPr>
        <w:instrText xml:space="preserve"> PAGEREF _Toc176353230 \h </w:instrText>
      </w:r>
      <w:r>
        <w:rPr>
          <w:noProof/>
        </w:rPr>
      </w:r>
      <w:r>
        <w:rPr>
          <w:noProof/>
        </w:rPr>
        <w:fldChar w:fldCharType="separate"/>
      </w:r>
      <w:r>
        <w:rPr>
          <w:noProof/>
        </w:rPr>
        <w:t>56</w:t>
      </w:r>
      <w:r>
        <w:rPr>
          <w:noProof/>
        </w:rPr>
        <w:fldChar w:fldCharType="end"/>
      </w:r>
    </w:p>
    <w:p w14:paraId="5F60695B" w14:textId="301EBAE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/Common/MCPTTGroupCall/ImminentPerilCall/Authorised</w:t>
      </w:r>
      <w:r>
        <w:rPr>
          <w:noProof/>
        </w:rPr>
        <w:tab/>
      </w:r>
      <w:r>
        <w:rPr>
          <w:noProof/>
        </w:rPr>
        <w:fldChar w:fldCharType="begin"/>
      </w:r>
      <w:r>
        <w:rPr>
          <w:noProof/>
        </w:rPr>
        <w:instrText xml:space="preserve"> PAGEREF _Toc176353231 \h </w:instrText>
      </w:r>
      <w:r>
        <w:rPr>
          <w:noProof/>
        </w:rPr>
      </w:r>
      <w:r>
        <w:rPr>
          <w:noProof/>
        </w:rPr>
        <w:fldChar w:fldCharType="separate"/>
      </w:r>
      <w:r>
        <w:rPr>
          <w:noProof/>
        </w:rPr>
        <w:t>56</w:t>
      </w:r>
      <w:r>
        <w:rPr>
          <w:noProof/>
        </w:rPr>
        <w:fldChar w:fldCharType="end"/>
      </w:r>
    </w:p>
    <w:p w14:paraId="10B6A13A" w14:textId="457B28B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5.2.3</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/Common/MCPTTGroupCall/ImminentPerilCall/Cancel</w:t>
      </w:r>
      <w:r>
        <w:rPr>
          <w:noProof/>
        </w:rPr>
        <w:tab/>
      </w:r>
      <w:r>
        <w:rPr>
          <w:noProof/>
        </w:rPr>
        <w:fldChar w:fldCharType="begin"/>
      </w:r>
      <w:r>
        <w:rPr>
          <w:noProof/>
        </w:rPr>
        <w:instrText xml:space="preserve"> PAGEREF _Toc176353232 \h </w:instrText>
      </w:r>
      <w:r>
        <w:rPr>
          <w:noProof/>
        </w:rPr>
      </w:r>
      <w:r>
        <w:rPr>
          <w:noProof/>
        </w:rPr>
        <w:fldChar w:fldCharType="separate"/>
      </w:r>
      <w:r>
        <w:rPr>
          <w:noProof/>
        </w:rPr>
        <w:t>57</w:t>
      </w:r>
      <w:r>
        <w:rPr>
          <w:noProof/>
        </w:rPr>
        <w:fldChar w:fldCharType="end"/>
      </w:r>
    </w:p>
    <w:p w14:paraId="4953E764" w14:textId="78D86B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5.2.3</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w:t>
      </w:r>
      <w:r>
        <w:rPr>
          <w:noProof/>
        </w:rPr>
        <w:tab/>
      </w:r>
      <w:r>
        <w:rPr>
          <w:noProof/>
        </w:rPr>
        <w:fldChar w:fldCharType="begin"/>
      </w:r>
      <w:r>
        <w:rPr>
          <w:noProof/>
        </w:rPr>
        <w:instrText xml:space="preserve"> PAGEREF _Toc176353233 \h </w:instrText>
      </w:r>
      <w:r>
        <w:rPr>
          <w:noProof/>
        </w:rPr>
      </w:r>
      <w:r>
        <w:rPr>
          <w:noProof/>
        </w:rPr>
        <w:fldChar w:fldCharType="separate"/>
      </w:r>
      <w:r>
        <w:rPr>
          <w:noProof/>
        </w:rPr>
        <w:t>57</w:t>
      </w:r>
      <w:r>
        <w:rPr>
          <w:noProof/>
        </w:rPr>
        <w:fldChar w:fldCharType="end"/>
      </w:r>
    </w:p>
    <w:p w14:paraId="32E0BF72" w14:textId="4F9EC95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.2.39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/I</w:t>
      </w:r>
      <w:r>
        <w:rPr>
          <w:noProof/>
        </w:rPr>
        <w:t>mminentPerilCall/ MCPTTGroupInitiation/Entry</w:t>
      </w:r>
      <w:r>
        <w:rPr>
          <w:noProof/>
        </w:rPr>
        <w:tab/>
      </w:r>
      <w:r>
        <w:rPr>
          <w:noProof/>
        </w:rPr>
        <w:fldChar w:fldCharType="begin"/>
      </w:r>
      <w:r>
        <w:rPr>
          <w:noProof/>
        </w:rPr>
        <w:instrText xml:space="preserve"> PAGEREF _Toc176353234 \h </w:instrText>
      </w:r>
      <w:r>
        <w:rPr>
          <w:noProof/>
        </w:rPr>
      </w:r>
      <w:r>
        <w:rPr>
          <w:noProof/>
        </w:rPr>
        <w:fldChar w:fldCharType="separate"/>
      </w:r>
      <w:r>
        <w:rPr>
          <w:noProof/>
        </w:rPr>
        <w:t>57</w:t>
      </w:r>
      <w:r>
        <w:rPr>
          <w:noProof/>
        </w:rPr>
        <w:fldChar w:fldCharType="end"/>
      </w:r>
    </w:p>
    <w:p w14:paraId="731D4344" w14:textId="1280563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MCPTTGroupInitiation/Entry/GroupID</w:t>
      </w:r>
      <w:r>
        <w:rPr>
          <w:noProof/>
        </w:rPr>
        <w:tab/>
      </w:r>
      <w:r>
        <w:rPr>
          <w:noProof/>
        </w:rPr>
        <w:fldChar w:fldCharType="begin"/>
      </w:r>
      <w:r>
        <w:rPr>
          <w:noProof/>
        </w:rPr>
        <w:instrText xml:space="preserve"> PAGEREF _Toc176353235 \h </w:instrText>
      </w:r>
      <w:r>
        <w:rPr>
          <w:noProof/>
        </w:rPr>
      </w:r>
      <w:r>
        <w:rPr>
          <w:noProof/>
        </w:rPr>
        <w:fldChar w:fldCharType="separate"/>
      </w:r>
      <w:r>
        <w:rPr>
          <w:noProof/>
        </w:rPr>
        <w:t>57</w:t>
      </w:r>
      <w:r>
        <w:rPr>
          <w:noProof/>
        </w:rPr>
        <w:fldChar w:fldCharType="end"/>
      </w:r>
    </w:p>
    <w:p w14:paraId="44AA7326" w14:textId="612848A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39C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MCPTTGroupInitiation/DisplayName</w:t>
      </w:r>
      <w:r>
        <w:rPr>
          <w:noProof/>
        </w:rPr>
        <w:tab/>
      </w:r>
      <w:r>
        <w:rPr>
          <w:noProof/>
        </w:rPr>
        <w:fldChar w:fldCharType="begin"/>
      </w:r>
      <w:r>
        <w:rPr>
          <w:noProof/>
        </w:rPr>
        <w:instrText xml:space="preserve"> PAGEREF _Toc176353236 \h </w:instrText>
      </w:r>
      <w:r>
        <w:rPr>
          <w:noProof/>
        </w:rPr>
      </w:r>
      <w:r>
        <w:rPr>
          <w:noProof/>
        </w:rPr>
        <w:fldChar w:fldCharType="separate"/>
      </w:r>
      <w:r>
        <w:rPr>
          <w:noProof/>
        </w:rPr>
        <w:t>58</w:t>
      </w:r>
      <w:r>
        <w:rPr>
          <w:noProof/>
        </w:rPr>
        <w:fldChar w:fldCharType="end"/>
      </w:r>
    </w:p>
    <w:p w14:paraId="5A1064ED" w14:textId="494C9F4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39D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MCPTTGroupInitiation/Entry/Usage</w:t>
      </w:r>
      <w:r>
        <w:rPr>
          <w:noProof/>
        </w:rPr>
        <w:tab/>
      </w:r>
      <w:r>
        <w:rPr>
          <w:noProof/>
        </w:rPr>
        <w:fldChar w:fldCharType="begin"/>
      </w:r>
      <w:r>
        <w:rPr>
          <w:noProof/>
        </w:rPr>
        <w:instrText xml:space="preserve"> PAGEREF _Toc176353237 \h </w:instrText>
      </w:r>
      <w:r>
        <w:rPr>
          <w:noProof/>
        </w:rPr>
      </w:r>
      <w:r>
        <w:rPr>
          <w:noProof/>
        </w:rPr>
        <w:fldChar w:fldCharType="separate"/>
      </w:r>
      <w:r>
        <w:rPr>
          <w:noProof/>
        </w:rPr>
        <w:t>58</w:t>
      </w:r>
      <w:r>
        <w:rPr>
          <w:noProof/>
        </w:rPr>
        <w:fldChar w:fldCharType="end"/>
      </w:r>
    </w:p>
    <w:p w14:paraId="41FCB60F" w14:textId="63A1DE4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w:t>
      </w:r>
      <w:r>
        <w:rPr>
          <w:noProof/>
        </w:rPr>
        <w:tab/>
      </w:r>
      <w:r>
        <w:rPr>
          <w:noProof/>
        </w:rPr>
        <w:fldChar w:fldCharType="begin"/>
      </w:r>
      <w:r>
        <w:rPr>
          <w:noProof/>
        </w:rPr>
        <w:instrText xml:space="preserve"> PAGEREF _Toc176353238 \h </w:instrText>
      </w:r>
      <w:r>
        <w:rPr>
          <w:noProof/>
        </w:rPr>
      </w:r>
      <w:r>
        <w:rPr>
          <w:noProof/>
        </w:rPr>
        <w:fldChar w:fldCharType="separate"/>
      </w:r>
      <w:r>
        <w:rPr>
          <w:noProof/>
        </w:rPr>
        <w:t>58</w:t>
      </w:r>
      <w:r>
        <w:rPr>
          <w:noProof/>
        </w:rPr>
        <w:fldChar w:fldCharType="end"/>
      </w:r>
    </w:p>
    <w:p w14:paraId="16E12EC0" w14:textId="00FC34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/Common/MCPTTGroupCall/EmergencyAlert/Authorised</w:t>
      </w:r>
      <w:r>
        <w:rPr>
          <w:noProof/>
        </w:rPr>
        <w:tab/>
      </w:r>
      <w:r>
        <w:rPr>
          <w:noProof/>
        </w:rPr>
        <w:fldChar w:fldCharType="begin"/>
      </w:r>
      <w:r>
        <w:rPr>
          <w:noProof/>
        </w:rPr>
        <w:instrText xml:space="preserve"> PAGEREF _Toc176353239 \h </w:instrText>
      </w:r>
      <w:r>
        <w:rPr>
          <w:noProof/>
        </w:rPr>
      </w:r>
      <w:r>
        <w:rPr>
          <w:noProof/>
        </w:rPr>
        <w:fldChar w:fldCharType="separate"/>
      </w:r>
      <w:r>
        <w:rPr>
          <w:noProof/>
        </w:rPr>
        <w:t>58</w:t>
      </w:r>
      <w:r>
        <w:rPr>
          <w:noProof/>
        </w:rPr>
        <w:fldChar w:fldCharType="end"/>
      </w:r>
    </w:p>
    <w:p w14:paraId="57CB324C" w14:textId="1FC617E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/Common/MCPTTGroupCall/EmergencyAlert/Cancel</w:t>
      </w:r>
      <w:r>
        <w:rPr>
          <w:noProof/>
        </w:rPr>
        <w:tab/>
      </w:r>
      <w:r>
        <w:rPr>
          <w:noProof/>
        </w:rPr>
        <w:fldChar w:fldCharType="begin"/>
      </w:r>
      <w:r>
        <w:rPr>
          <w:noProof/>
        </w:rPr>
        <w:instrText xml:space="preserve"> PAGEREF _Toc176353240 \h </w:instrText>
      </w:r>
      <w:r>
        <w:rPr>
          <w:noProof/>
        </w:rPr>
      </w:r>
      <w:r>
        <w:rPr>
          <w:noProof/>
        </w:rPr>
        <w:fldChar w:fldCharType="separate"/>
      </w:r>
      <w:r>
        <w:rPr>
          <w:noProof/>
        </w:rPr>
        <w:t>59</w:t>
      </w:r>
      <w:r>
        <w:rPr>
          <w:noProof/>
        </w:rPr>
        <w:fldChar w:fldCharType="end"/>
      </w:r>
    </w:p>
    <w:p w14:paraId="29557071" w14:textId="6D5E1E2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_Toc176353241 \h </w:instrText>
      </w:r>
      <w:r>
        <w:rPr>
          <w:noProof/>
        </w:rPr>
      </w:r>
      <w:r>
        <w:rPr>
          <w:noProof/>
        </w:rPr>
        <w:fldChar w:fldCharType="separate"/>
      </w:r>
      <w:r>
        <w:rPr>
          <w:noProof/>
        </w:rPr>
        <w:t>59</w:t>
      </w:r>
      <w:r>
        <w:rPr>
          <w:noProof/>
        </w:rPr>
        <w:fldChar w:fldCharType="end"/>
      </w:r>
    </w:p>
    <w:p w14:paraId="4DC768EE" w14:textId="27EEAC1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.2.43</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w:t>
      </w:r>
      <w:r>
        <w:rPr>
          <w:noProof/>
        </w:rPr>
        <w:t>EmergencyAlert/Entry</w:t>
      </w:r>
      <w:r>
        <w:rPr>
          <w:noProof/>
        </w:rPr>
        <w:tab/>
      </w:r>
      <w:r>
        <w:rPr>
          <w:noProof/>
        </w:rPr>
        <w:fldChar w:fldCharType="begin"/>
      </w:r>
      <w:r>
        <w:rPr>
          <w:noProof/>
        </w:rPr>
        <w:instrText xml:space="preserve"> PAGEREF _Toc176353242 \h </w:instrText>
      </w:r>
      <w:r>
        <w:rPr>
          <w:noProof/>
        </w:rPr>
      </w:r>
      <w:r>
        <w:rPr>
          <w:noProof/>
        </w:rPr>
        <w:fldChar w:fldCharType="separate"/>
      </w:r>
      <w:r>
        <w:rPr>
          <w:noProof/>
        </w:rPr>
        <w:t>59</w:t>
      </w:r>
      <w:r>
        <w:rPr>
          <w:noProof/>
        </w:rPr>
        <w:fldChar w:fldCharType="end"/>
      </w:r>
    </w:p>
    <w:p w14:paraId="7611500B" w14:textId="0C0FAC3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/Common/MCPTTGroupCall/EmergencyAlert/Entry/ID</w:t>
      </w:r>
      <w:r>
        <w:rPr>
          <w:noProof/>
        </w:rPr>
        <w:tab/>
      </w:r>
      <w:r>
        <w:rPr>
          <w:noProof/>
        </w:rPr>
        <w:fldChar w:fldCharType="begin"/>
      </w:r>
      <w:r>
        <w:rPr>
          <w:noProof/>
        </w:rPr>
        <w:instrText xml:space="preserve"> PAGEREF _Toc176353243 \h </w:instrText>
      </w:r>
      <w:r>
        <w:rPr>
          <w:noProof/>
        </w:rPr>
      </w:r>
      <w:r>
        <w:rPr>
          <w:noProof/>
        </w:rPr>
        <w:fldChar w:fldCharType="separate"/>
      </w:r>
      <w:r>
        <w:rPr>
          <w:noProof/>
        </w:rPr>
        <w:t>59</w:t>
      </w:r>
      <w:r>
        <w:rPr>
          <w:noProof/>
        </w:rPr>
        <w:fldChar w:fldCharType="end"/>
      </w:r>
    </w:p>
    <w:p w14:paraId="1138B12E" w14:textId="0DE9FFA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.2.43C</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_Toc176353244 \h </w:instrText>
      </w:r>
      <w:r>
        <w:rPr>
          <w:noProof/>
        </w:rPr>
      </w:r>
      <w:r>
        <w:rPr>
          <w:noProof/>
        </w:rPr>
        <w:fldChar w:fldCharType="separate"/>
      </w:r>
      <w:r>
        <w:rPr>
          <w:noProof/>
        </w:rPr>
        <w:t>60</w:t>
      </w:r>
      <w:r>
        <w:rPr>
          <w:noProof/>
        </w:rPr>
        <w:fldChar w:fldCharType="end"/>
      </w:r>
    </w:p>
    <w:p w14:paraId="46F1FCDD" w14:textId="36A9DEE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 DisplayName</w:t>
      </w:r>
      <w:r>
        <w:rPr>
          <w:noProof/>
        </w:rPr>
        <w:tab/>
      </w:r>
      <w:r>
        <w:rPr>
          <w:noProof/>
        </w:rPr>
        <w:fldChar w:fldCharType="begin"/>
      </w:r>
      <w:r>
        <w:rPr>
          <w:noProof/>
        </w:rPr>
        <w:instrText xml:space="preserve"> PAGEREF _Toc176353245 \h </w:instrText>
      </w:r>
      <w:r>
        <w:rPr>
          <w:noProof/>
        </w:rPr>
      </w:r>
      <w:r>
        <w:rPr>
          <w:noProof/>
        </w:rPr>
        <w:fldChar w:fldCharType="separate"/>
      </w:r>
      <w:r>
        <w:rPr>
          <w:noProof/>
        </w:rPr>
        <w:t>60</w:t>
      </w:r>
      <w:r>
        <w:rPr>
          <w:noProof/>
        </w:rPr>
        <w:fldChar w:fldCharType="end"/>
      </w:r>
    </w:p>
    <w:p w14:paraId="4C7E8B3E" w14:textId="180E91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/Common/MCPTTGroupCall/EmergencyAlert/Entry/Usage</w:t>
      </w:r>
      <w:r>
        <w:rPr>
          <w:noProof/>
        </w:rPr>
        <w:tab/>
      </w:r>
      <w:r>
        <w:rPr>
          <w:noProof/>
        </w:rPr>
        <w:fldChar w:fldCharType="begin"/>
      </w:r>
      <w:r>
        <w:rPr>
          <w:noProof/>
        </w:rPr>
        <w:instrText xml:space="preserve"> PAGEREF _Toc176353246 \h </w:instrText>
      </w:r>
      <w:r>
        <w:rPr>
          <w:noProof/>
        </w:rPr>
      </w:r>
      <w:r>
        <w:rPr>
          <w:noProof/>
        </w:rPr>
        <w:fldChar w:fldCharType="separate"/>
      </w:r>
      <w:r>
        <w:rPr>
          <w:noProof/>
        </w:rPr>
        <w:t>60</w:t>
      </w:r>
      <w:r>
        <w:rPr>
          <w:noProof/>
        </w:rPr>
        <w:fldChar w:fldCharType="end"/>
      </w:r>
    </w:p>
    <w:p w14:paraId="2DB0A503" w14:textId="7D59629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MCPTTGroupCall/</w:t>
      </w:r>
      <w:r>
        <w:rPr>
          <w:noProof/>
        </w:rPr>
        <w:t>Priority</w:t>
      </w:r>
      <w:r>
        <w:rPr>
          <w:noProof/>
        </w:rPr>
        <w:tab/>
      </w:r>
      <w:r>
        <w:rPr>
          <w:noProof/>
        </w:rPr>
        <w:fldChar w:fldCharType="begin"/>
      </w:r>
      <w:r>
        <w:rPr>
          <w:noProof/>
        </w:rPr>
        <w:instrText xml:space="preserve"> PAGEREF _Toc176353247 \h </w:instrText>
      </w:r>
      <w:r>
        <w:rPr>
          <w:noProof/>
        </w:rPr>
      </w:r>
      <w:r>
        <w:rPr>
          <w:noProof/>
        </w:rPr>
        <w:fldChar w:fldCharType="separate"/>
      </w:r>
      <w:r>
        <w:rPr>
          <w:noProof/>
        </w:rPr>
        <w:t>60</w:t>
      </w:r>
      <w:r>
        <w:rPr>
          <w:noProof/>
        </w:rPr>
        <w:fldChar w:fldCharType="end"/>
      </w:r>
    </w:p>
    <w:p w14:paraId="6CB7359C" w14:textId="255F09D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_Toc176353248 \h </w:instrText>
      </w:r>
      <w:r>
        <w:rPr>
          <w:noProof/>
        </w:rPr>
      </w:r>
      <w:r>
        <w:rPr>
          <w:noProof/>
        </w:rPr>
        <w:fldChar w:fldCharType="separate"/>
      </w:r>
      <w:r>
        <w:rPr>
          <w:noProof/>
        </w:rPr>
        <w:t>61</w:t>
      </w:r>
      <w:r>
        <w:rPr>
          <w:noProof/>
        </w:rPr>
        <w:fldChar w:fldCharType="end"/>
      </w:r>
    </w:p>
    <w:p w14:paraId="4B90937D" w14:textId="61F96D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/Common/MCPTTGroupBroadcast</w:t>
      </w:r>
      <w:r>
        <w:rPr>
          <w:noProof/>
        </w:rPr>
        <w:tab/>
      </w:r>
      <w:r>
        <w:rPr>
          <w:noProof/>
        </w:rPr>
        <w:fldChar w:fldCharType="begin"/>
      </w:r>
      <w:r>
        <w:rPr>
          <w:noProof/>
        </w:rPr>
        <w:instrText xml:space="preserve"> PAGEREF _Toc176353249 \h </w:instrText>
      </w:r>
      <w:r>
        <w:rPr>
          <w:noProof/>
        </w:rPr>
      </w:r>
      <w:r>
        <w:rPr>
          <w:noProof/>
        </w:rPr>
        <w:fldChar w:fldCharType="separate"/>
      </w:r>
      <w:r>
        <w:rPr>
          <w:noProof/>
        </w:rPr>
        <w:t>61</w:t>
      </w:r>
      <w:r>
        <w:rPr>
          <w:noProof/>
        </w:rPr>
        <w:fldChar w:fldCharType="end"/>
      </w:r>
    </w:p>
    <w:p w14:paraId="0476F8F5" w14:textId="62E6A61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/Common/MCPTTGroupBroadcast/Authorised</w:t>
      </w:r>
      <w:r>
        <w:rPr>
          <w:noProof/>
        </w:rPr>
        <w:tab/>
      </w:r>
      <w:r>
        <w:rPr>
          <w:noProof/>
        </w:rPr>
        <w:fldChar w:fldCharType="begin"/>
      </w:r>
      <w:r>
        <w:rPr>
          <w:noProof/>
        </w:rPr>
        <w:instrText xml:space="preserve"> PAGEREF _Toc176353250 \h </w:instrText>
      </w:r>
      <w:r>
        <w:rPr>
          <w:noProof/>
        </w:rPr>
      </w:r>
      <w:r>
        <w:rPr>
          <w:noProof/>
        </w:rPr>
        <w:fldChar w:fldCharType="separate"/>
      </w:r>
      <w:r>
        <w:rPr>
          <w:noProof/>
        </w:rPr>
        <w:t>61</w:t>
      </w:r>
      <w:r>
        <w:rPr>
          <w:noProof/>
        </w:rPr>
        <w:fldChar w:fldCharType="end"/>
      </w:r>
    </w:p>
    <w:p w14:paraId="63397A9C" w14:textId="57D9BE7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_Toc176353251 \h </w:instrText>
      </w:r>
      <w:r>
        <w:rPr>
          <w:noProof/>
        </w:rPr>
      </w:r>
      <w:r>
        <w:rPr>
          <w:noProof/>
        </w:rPr>
        <w:fldChar w:fldCharType="separate"/>
      </w:r>
      <w:r>
        <w:rPr>
          <w:noProof/>
        </w:rPr>
        <w:t>61</w:t>
      </w:r>
      <w:r>
        <w:rPr>
          <w:noProof/>
        </w:rPr>
        <w:fldChar w:fldCharType="end"/>
      </w:r>
    </w:p>
    <w:p w14:paraId="2F21A7F0" w14:textId="5F41B73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_Toc176353252 \h </w:instrText>
      </w:r>
      <w:r>
        <w:rPr>
          <w:noProof/>
        </w:rPr>
      </w:r>
      <w:r>
        <w:rPr>
          <w:noProof/>
        </w:rPr>
        <w:fldChar w:fldCharType="separate"/>
      </w:r>
      <w:r>
        <w:rPr>
          <w:noProof/>
        </w:rPr>
        <w:t>61</w:t>
      </w:r>
      <w:r>
        <w:rPr>
          <w:noProof/>
        </w:rPr>
        <w:fldChar w:fldCharType="end"/>
      </w:r>
    </w:p>
    <w:p w14:paraId="39345FEE" w14:textId="03F562D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_Toc176353253 \h </w:instrText>
      </w:r>
      <w:r>
        <w:rPr>
          <w:noProof/>
        </w:rPr>
      </w:r>
      <w:r>
        <w:rPr>
          <w:noProof/>
        </w:rPr>
        <w:fldChar w:fldCharType="separate"/>
      </w:r>
      <w:r>
        <w:rPr>
          <w:noProof/>
        </w:rPr>
        <w:t>62</w:t>
      </w:r>
      <w:r>
        <w:rPr>
          <w:noProof/>
        </w:rPr>
        <w:fldChar w:fldCharType="end"/>
      </w:r>
    </w:p>
    <w:p w14:paraId="2950FAB7" w14:textId="18BFBB3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Network/MCPTTGroup</w:t>
      </w:r>
      <w:r>
        <w:rPr>
          <w:noProof/>
          <w:lang w:eastAsia="ko-KR"/>
        </w:rPr>
        <w:t>List</w:t>
      </w:r>
      <w:r>
        <w:rPr>
          <w:noProof/>
        </w:rPr>
        <w:tab/>
      </w:r>
      <w:r>
        <w:rPr>
          <w:noProof/>
        </w:rPr>
        <w:fldChar w:fldCharType="begin"/>
      </w:r>
      <w:r>
        <w:rPr>
          <w:noProof/>
        </w:rPr>
        <w:instrText xml:space="preserve"> PAGEREF _Toc176353254 \h </w:instrText>
      </w:r>
      <w:r>
        <w:rPr>
          <w:noProof/>
        </w:rPr>
      </w:r>
      <w:r>
        <w:rPr>
          <w:noProof/>
        </w:rPr>
        <w:fldChar w:fldCharType="separate"/>
      </w:r>
      <w:r>
        <w:rPr>
          <w:noProof/>
        </w:rPr>
        <w:t>62</w:t>
      </w:r>
      <w:r>
        <w:rPr>
          <w:noProof/>
        </w:rPr>
        <w:fldChar w:fldCharType="end"/>
      </w:r>
    </w:p>
    <w:p w14:paraId="22AEFC60" w14:textId="54582CC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w:t>
      </w:r>
      <w:r>
        <w:rPr>
          <w:noProof/>
        </w:rPr>
        <w:tab/>
      </w:r>
      <w:r>
        <w:rPr>
          <w:noProof/>
        </w:rPr>
        <w:fldChar w:fldCharType="begin"/>
      </w:r>
      <w:r>
        <w:rPr>
          <w:noProof/>
        </w:rPr>
        <w:instrText xml:space="preserve"> PAGEREF _Toc176353255 \h </w:instrText>
      </w:r>
      <w:r>
        <w:rPr>
          <w:noProof/>
        </w:rPr>
      </w:r>
      <w:r>
        <w:rPr>
          <w:noProof/>
        </w:rPr>
        <w:fldChar w:fldCharType="separate"/>
      </w:r>
      <w:r>
        <w:rPr>
          <w:noProof/>
        </w:rPr>
        <w:t>62</w:t>
      </w:r>
      <w:r>
        <w:rPr>
          <w:noProof/>
        </w:rPr>
        <w:fldChar w:fldCharType="end"/>
      </w:r>
    </w:p>
    <w:p w14:paraId="2E14A3B3" w14:textId="596D6B3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/&lt;x&gt;/Entry</w:t>
      </w:r>
      <w:r>
        <w:rPr>
          <w:noProof/>
        </w:rPr>
        <w:tab/>
      </w:r>
      <w:r>
        <w:rPr>
          <w:noProof/>
        </w:rPr>
        <w:fldChar w:fldCharType="begin"/>
      </w:r>
      <w:r>
        <w:rPr>
          <w:noProof/>
        </w:rPr>
        <w:instrText xml:space="preserve"> PAGEREF _Toc176353256 \h </w:instrText>
      </w:r>
      <w:r>
        <w:rPr>
          <w:noProof/>
        </w:rPr>
      </w:r>
      <w:r>
        <w:rPr>
          <w:noProof/>
        </w:rPr>
        <w:fldChar w:fldCharType="separate"/>
      </w:r>
      <w:r>
        <w:rPr>
          <w:noProof/>
        </w:rPr>
        <w:t>62</w:t>
      </w:r>
      <w:r>
        <w:rPr>
          <w:noProof/>
        </w:rPr>
        <w:fldChar w:fldCharType="end"/>
      </w:r>
    </w:p>
    <w:p w14:paraId="68D8E60A" w14:textId="1B33E54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/&lt;x&gt;/Entry/ MCPTTGroupID</w:t>
      </w:r>
      <w:r>
        <w:rPr>
          <w:noProof/>
        </w:rPr>
        <w:tab/>
      </w:r>
      <w:r>
        <w:rPr>
          <w:noProof/>
        </w:rPr>
        <w:fldChar w:fldCharType="begin"/>
      </w:r>
      <w:r>
        <w:rPr>
          <w:noProof/>
        </w:rPr>
        <w:instrText xml:space="preserve"> PAGEREF _Toc176353257 \h </w:instrText>
      </w:r>
      <w:r>
        <w:rPr>
          <w:noProof/>
        </w:rPr>
      </w:r>
      <w:r>
        <w:rPr>
          <w:noProof/>
        </w:rPr>
        <w:fldChar w:fldCharType="separate"/>
      </w:r>
      <w:r>
        <w:rPr>
          <w:noProof/>
        </w:rPr>
        <w:t>62</w:t>
      </w:r>
      <w:r>
        <w:rPr>
          <w:noProof/>
        </w:rPr>
        <w:fldChar w:fldCharType="end"/>
      </w:r>
    </w:p>
    <w:p w14:paraId="63FDE991" w14:textId="730B30D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Network/MCPTTGroup</w:t>
      </w:r>
      <w:r>
        <w:rPr>
          <w:noProof/>
          <w:lang w:eastAsia="ko-KR"/>
        </w:rPr>
        <w:t>List</w:t>
      </w:r>
      <w:r>
        <w:rPr>
          <w:noProof/>
        </w:rPr>
        <w:t>/&lt;x&gt;/Entry/DisplayName</w:t>
      </w:r>
      <w:r>
        <w:rPr>
          <w:noProof/>
        </w:rPr>
        <w:tab/>
      </w:r>
      <w:r>
        <w:rPr>
          <w:noProof/>
        </w:rPr>
        <w:fldChar w:fldCharType="begin"/>
      </w:r>
      <w:r>
        <w:rPr>
          <w:noProof/>
        </w:rPr>
        <w:instrText xml:space="preserve"> PAGEREF _Toc176353258 \h </w:instrText>
      </w:r>
      <w:r>
        <w:rPr>
          <w:noProof/>
        </w:rPr>
      </w:r>
      <w:r>
        <w:rPr>
          <w:noProof/>
        </w:rPr>
        <w:fldChar w:fldCharType="separate"/>
      </w:r>
      <w:r>
        <w:rPr>
          <w:noProof/>
        </w:rPr>
        <w:t>63</w:t>
      </w:r>
      <w:r>
        <w:rPr>
          <w:noProof/>
        </w:rPr>
        <w:fldChar w:fldCharType="end"/>
      </w:r>
    </w:p>
    <w:p w14:paraId="1EF65B03" w14:textId="33E2585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5</w:t>
      </w:r>
      <w:r>
        <w:rPr>
          <w:noProof/>
        </w:rPr>
        <w:t>.2.48</w:t>
      </w:r>
      <w:r>
        <w:rPr>
          <w:noProof/>
          <w:lang w:eastAsia="ko-KR"/>
        </w:rPr>
        <w:t>B6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_Toc176353259 \h </w:instrText>
      </w:r>
      <w:r>
        <w:rPr>
          <w:noProof/>
        </w:rPr>
      </w:r>
      <w:r>
        <w:rPr>
          <w:noProof/>
        </w:rPr>
        <w:fldChar w:fldCharType="separate"/>
      </w:r>
      <w:r>
        <w:rPr>
          <w:noProof/>
        </w:rPr>
        <w:t>63</w:t>
      </w:r>
      <w:r>
        <w:rPr>
          <w:noProof/>
        </w:rPr>
        <w:fldChar w:fldCharType="end"/>
      </w:r>
    </w:p>
    <w:p w14:paraId="6C0E34D0" w14:textId="5B54223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B7</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_Toc176353260 \h </w:instrText>
      </w:r>
      <w:r>
        <w:rPr>
          <w:noProof/>
        </w:rPr>
      </w:r>
      <w:r>
        <w:rPr>
          <w:noProof/>
        </w:rPr>
        <w:fldChar w:fldCharType="separate"/>
      </w:r>
      <w:r>
        <w:rPr>
          <w:noProof/>
        </w:rPr>
        <w:t>63</w:t>
      </w:r>
      <w:r>
        <w:rPr>
          <w:noProof/>
        </w:rPr>
        <w:fldChar w:fldCharType="end"/>
      </w:r>
    </w:p>
    <w:p w14:paraId="780D0EA3" w14:textId="6D164A2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B8</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/&lt;x&gt;/Entry/GMSServID</w:t>
      </w:r>
      <w:r>
        <w:rPr>
          <w:noProof/>
        </w:rPr>
        <w:tab/>
      </w:r>
      <w:r>
        <w:rPr>
          <w:noProof/>
        </w:rPr>
        <w:fldChar w:fldCharType="begin"/>
      </w:r>
      <w:r>
        <w:rPr>
          <w:noProof/>
        </w:rPr>
        <w:instrText xml:space="preserve"> PAGEREF _Toc176353261 \h </w:instrText>
      </w:r>
      <w:r>
        <w:rPr>
          <w:noProof/>
        </w:rPr>
      </w:r>
      <w:r>
        <w:rPr>
          <w:noProof/>
        </w:rPr>
        <w:fldChar w:fldCharType="separate"/>
      </w:r>
      <w:r>
        <w:rPr>
          <w:noProof/>
        </w:rPr>
        <w:t>63</w:t>
      </w:r>
      <w:r>
        <w:rPr>
          <w:noProof/>
        </w:rPr>
        <w:fldChar w:fldCharType="end"/>
      </w:r>
    </w:p>
    <w:p w14:paraId="27F785D1" w14:textId="6331A2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B9</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IDMSTokenEndPoint</w:t>
      </w:r>
      <w:r>
        <w:rPr>
          <w:noProof/>
        </w:rPr>
        <w:tab/>
      </w:r>
      <w:r>
        <w:rPr>
          <w:noProof/>
        </w:rPr>
        <w:fldChar w:fldCharType="begin"/>
      </w:r>
      <w:r>
        <w:rPr>
          <w:noProof/>
        </w:rPr>
        <w:instrText xml:space="preserve"> PAGEREF _Toc176353262 \h </w:instrText>
      </w:r>
      <w:r>
        <w:rPr>
          <w:noProof/>
        </w:rPr>
      </w:r>
      <w:r>
        <w:rPr>
          <w:noProof/>
        </w:rPr>
        <w:fldChar w:fldCharType="separate"/>
      </w:r>
      <w:r>
        <w:rPr>
          <w:noProof/>
        </w:rPr>
        <w:t>63</w:t>
      </w:r>
      <w:r>
        <w:rPr>
          <w:noProof/>
        </w:rPr>
        <w:fldChar w:fldCharType="end"/>
      </w:r>
    </w:p>
    <w:p w14:paraId="5DD56D7A" w14:textId="78EC8A6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B10</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/&lt;x&gt;/Entry/GroupKMSURI</w:t>
      </w:r>
      <w:r>
        <w:rPr>
          <w:noProof/>
        </w:rPr>
        <w:tab/>
      </w:r>
      <w:r>
        <w:rPr>
          <w:noProof/>
        </w:rPr>
        <w:fldChar w:fldCharType="begin"/>
      </w:r>
      <w:r>
        <w:rPr>
          <w:noProof/>
        </w:rPr>
        <w:instrText xml:space="preserve"> PAGEREF _Toc176353263 \h </w:instrText>
      </w:r>
      <w:r>
        <w:rPr>
          <w:noProof/>
        </w:rPr>
      </w:r>
      <w:r>
        <w:rPr>
          <w:noProof/>
        </w:rPr>
        <w:fldChar w:fldCharType="separate"/>
      </w:r>
      <w:r>
        <w:rPr>
          <w:noProof/>
        </w:rPr>
        <w:t>64</w:t>
      </w:r>
      <w:r>
        <w:rPr>
          <w:noProof/>
        </w:rPr>
        <w:fldChar w:fldCharType="end"/>
      </w:r>
    </w:p>
    <w:p w14:paraId="5FD5D741" w14:textId="5A23731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_Toc176353264 \h </w:instrText>
      </w:r>
      <w:r>
        <w:rPr>
          <w:noProof/>
        </w:rPr>
      </w:r>
      <w:r>
        <w:rPr>
          <w:noProof/>
        </w:rPr>
        <w:fldChar w:fldCharType="separate"/>
      </w:r>
      <w:r>
        <w:rPr>
          <w:noProof/>
        </w:rPr>
        <w:t>64</w:t>
      </w:r>
      <w:r>
        <w:rPr>
          <w:noProof/>
        </w:rPr>
        <w:fldChar w:fldCharType="end"/>
      </w:r>
    </w:p>
    <w:p w14:paraId="29AFD512" w14:textId="217E27F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_Toc176353265 \h </w:instrText>
      </w:r>
      <w:r>
        <w:rPr>
          <w:noProof/>
        </w:rPr>
      </w:r>
      <w:r>
        <w:rPr>
          <w:noProof/>
        </w:rPr>
        <w:fldChar w:fldCharType="separate"/>
      </w:r>
      <w:r>
        <w:rPr>
          <w:noProof/>
        </w:rPr>
        <w:t>64</w:t>
      </w:r>
      <w:r>
        <w:rPr>
          <w:noProof/>
        </w:rPr>
        <w:fldChar w:fldCharType="end"/>
      </w:r>
    </w:p>
    <w:p w14:paraId="598DE210" w14:textId="4743911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C3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_Toc176353266 \h </w:instrText>
      </w:r>
      <w:r>
        <w:rPr>
          <w:noProof/>
        </w:rPr>
      </w:r>
      <w:r>
        <w:rPr>
          <w:noProof/>
        </w:rPr>
        <w:fldChar w:fldCharType="separate"/>
      </w:r>
      <w:r>
        <w:rPr>
          <w:noProof/>
        </w:rPr>
        <w:t>64</w:t>
      </w:r>
      <w:r>
        <w:rPr>
          <w:noProof/>
        </w:rPr>
        <w:fldChar w:fldCharType="end"/>
      </w:r>
    </w:p>
    <w:p w14:paraId="33266770" w14:textId="6DDCC1A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 MCPTTGroupID</w:t>
      </w:r>
      <w:r>
        <w:rPr>
          <w:noProof/>
        </w:rPr>
        <w:tab/>
      </w:r>
      <w:r>
        <w:rPr>
          <w:noProof/>
        </w:rPr>
        <w:fldChar w:fldCharType="begin"/>
      </w:r>
      <w:r>
        <w:rPr>
          <w:noProof/>
        </w:rPr>
        <w:instrText xml:space="preserve"> PAGEREF _Toc176353267 \h </w:instrText>
      </w:r>
      <w:r>
        <w:rPr>
          <w:noProof/>
        </w:rPr>
      </w:r>
      <w:r>
        <w:rPr>
          <w:noProof/>
        </w:rPr>
        <w:fldChar w:fldCharType="separate"/>
      </w:r>
      <w:r>
        <w:rPr>
          <w:noProof/>
        </w:rPr>
        <w:t>65</w:t>
      </w:r>
      <w:r>
        <w:rPr>
          <w:noProof/>
        </w:rPr>
        <w:fldChar w:fldCharType="end"/>
      </w:r>
    </w:p>
    <w:p w14:paraId="635B158B" w14:textId="3D4E035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_Toc176353268 \h </w:instrText>
      </w:r>
      <w:r>
        <w:rPr>
          <w:noProof/>
        </w:rPr>
      </w:r>
      <w:r>
        <w:rPr>
          <w:noProof/>
        </w:rPr>
        <w:fldChar w:fldCharType="separate"/>
      </w:r>
      <w:r>
        <w:rPr>
          <w:noProof/>
        </w:rPr>
        <w:t>65</w:t>
      </w:r>
      <w:r>
        <w:rPr>
          <w:noProof/>
        </w:rPr>
        <w:fldChar w:fldCharType="end"/>
      </w:r>
    </w:p>
    <w:p w14:paraId="385657E1" w14:textId="7DA064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_Toc176353269 \h </w:instrText>
      </w:r>
      <w:r>
        <w:rPr>
          <w:noProof/>
        </w:rPr>
      </w:r>
      <w:r>
        <w:rPr>
          <w:noProof/>
        </w:rPr>
        <w:fldChar w:fldCharType="separate"/>
      </w:r>
      <w:r>
        <w:rPr>
          <w:noProof/>
        </w:rPr>
        <w:t>65</w:t>
      </w:r>
      <w:r>
        <w:rPr>
          <w:noProof/>
        </w:rPr>
        <w:fldChar w:fldCharType="end"/>
      </w:r>
    </w:p>
    <w:p w14:paraId="6376192B" w14:textId="416FC95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_Toc176353270 \h </w:instrText>
      </w:r>
      <w:r>
        <w:rPr>
          <w:noProof/>
        </w:rPr>
      </w:r>
      <w:r>
        <w:rPr>
          <w:noProof/>
        </w:rPr>
        <w:fldChar w:fldCharType="separate"/>
      </w:r>
      <w:r>
        <w:rPr>
          <w:noProof/>
        </w:rPr>
        <w:t>65</w:t>
      </w:r>
      <w:r>
        <w:rPr>
          <w:noProof/>
        </w:rPr>
        <w:fldChar w:fldCharType="end"/>
      </w:r>
    </w:p>
    <w:p w14:paraId="44B07CEF" w14:textId="7058CE6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_Toc176353271 \h </w:instrText>
      </w:r>
      <w:r>
        <w:rPr>
          <w:noProof/>
        </w:rPr>
      </w:r>
      <w:r>
        <w:rPr>
          <w:noProof/>
        </w:rPr>
        <w:fldChar w:fldCharType="separate"/>
      </w:r>
      <w:r>
        <w:rPr>
          <w:noProof/>
        </w:rPr>
        <w:t>66</w:t>
      </w:r>
      <w:r>
        <w:rPr>
          <w:noProof/>
        </w:rPr>
        <w:fldChar w:fldCharType="end"/>
      </w:r>
    </w:p>
    <w:p w14:paraId="41B5AF65" w14:textId="629B065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_Toc176353272 \h </w:instrText>
      </w:r>
      <w:r>
        <w:rPr>
          <w:noProof/>
        </w:rPr>
      </w:r>
      <w:r>
        <w:rPr>
          <w:noProof/>
        </w:rPr>
        <w:fldChar w:fldCharType="separate"/>
      </w:r>
      <w:r>
        <w:rPr>
          <w:noProof/>
        </w:rPr>
        <w:t>66</w:t>
      </w:r>
      <w:r>
        <w:rPr>
          <w:noProof/>
        </w:rPr>
        <w:fldChar w:fldCharType="end"/>
      </w:r>
    </w:p>
    <w:p w14:paraId="721695F9" w14:textId="17B121B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AllowedTransmission</w:t>
      </w:r>
      <w:r>
        <w:rPr>
          <w:noProof/>
        </w:rPr>
        <w:tab/>
      </w:r>
      <w:r>
        <w:rPr>
          <w:noProof/>
        </w:rPr>
        <w:fldChar w:fldCharType="begin"/>
      </w:r>
      <w:r>
        <w:rPr>
          <w:noProof/>
        </w:rPr>
        <w:instrText xml:space="preserve"> PAGEREF _Toc176353273 \h </w:instrText>
      </w:r>
      <w:r>
        <w:rPr>
          <w:noProof/>
        </w:rPr>
      </w:r>
      <w:r>
        <w:rPr>
          <w:noProof/>
        </w:rPr>
        <w:fldChar w:fldCharType="separate"/>
      </w:r>
      <w:r>
        <w:rPr>
          <w:noProof/>
        </w:rPr>
        <w:t>66</w:t>
      </w:r>
      <w:r>
        <w:rPr>
          <w:noProof/>
        </w:rPr>
        <w:fldChar w:fldCharType="end"/>
      </w:r>
    </w:p>
    <w:p w14:paraId="67845AF4" w14:textId="7D1B473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_Toc176353274 \h </w:instrText>
      </w:r>
      <w:r>
        <w:rPr>
          <w:noProof/>
        </w:rPr>
      </w:r>
      <w:r>
        <w:rPr>
          <w:noProof/>
        </w:rPr>
        <w:fldChar w:fldCharType="separate"/>
      </w:r>
      <w:r>
        <w:rPr>
          <w:noProof/>
        </w:rPr>
        <w:t>66</w:t>
      </w:r>
      <w:r>
        <w:rPr>
          <w:noProof/>
        </w:rPr>
        <w:fldChar w:fldCharType="end"/>
      </w:r>
    </w:p>
    <w:p w14:paraId="5BA23940" w14:textId="2AC644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PrivateCall</w:t>
      </w:r>
      <w:r>
        <w:rPr>
          <w:noProof/>
        </w:rPr>
        <w:tab/>
      </w:r>
      <w:r>
        <w:rPr>
          <w:noProof/>
        </w:rPr>
        <w:fldChar w:fldCharType="begin"/>
      </w:r>
      <w:r>
        <w:rPr>
          <w:noProof/>
        </w:rPr>
        <w:instrText xml:space="preserve"> PAGEREF _Toc176353275 \h </w:instrText>
      </w:r>
      <w:r>
        <w:rPr>
          <w:noProof/>
        </w:rPr>
      </w:r>
      <w:r>
        <w:rPr>
          <w:noProof/>
        </w:rPr>
        <w:fldChar w:fldCharType="separate"/>
      </w:r>
      <w:r>
        <w:rPr>
          <w:noProof/>
        </w:rPr>
        <w:t>67</w:t>
      </w:r>
      <w:r>
        <w:rPr>
          <w:noProof/>
        </w:rPr>
        <w:fldChar w:fldCharType="end"/>
      </w:r>
    </w:p>
    <w:p w14:paraId="797B3AB1" w14:textId="50B967A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_Toc176353276 \h </w:instrText>
      </w:r>
      <w:r>
        <w:rPr>
          <w:noProof/>
        </w:rPr>
      </w:r>
      <w:r>
        <w:rPr>
          <w:noProof/>
        </w:rPr>
        <w:fldChar w:fldCharType="separate"/>
      </w:r>
      <w:r>
        <w:rPr>
          <w:noProof/>
        </w:rPr>
        <w:t>67</w:t>
      </w:r>
      <w:r>
        <w:rPr>
          <w:noProof/>
        </w:rPr>
        <w:fldChar w:fldCharType="end"/>
      </w:r>
    </w:p>
    <w:p w14:paraId="07878E77" w14:textId="12DB136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_Toc176353277 \h </w:instrText>
      </w:r>
      <w:r>
        <w:rPr>
          <w:noProof/>
        </w:rPr>
      </w:r>
      <w:r>
        <w:rPr>
          <w:noProof/>
        </w:rPr>
        <w:fldChar w:fldCharType="separate"/>
      </w:r>
      <w:r>
        <w:rPr>
          <w:noProof/>
        </w:rPr>
        <w:t>67</w:t>
      </w:r>
      <w:r>
        <w:rPr>
          <w:noProof/>
        </w:rPr>
        <w:fldChar w:fldCharType="end"/>
      </w:r>
    </w:p>
    <w:p w14:paraId="76712FF0" w14:textId="029BB72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_Toc176353278 \h </w:instrText>
      </w:r>
      <w:r>
        <w:rPr>
          <w:noProof/>
        </w:rPr>
      </w:r>
      <w:r>
        <w:rPr>
          <w:noProof/>
        </w:rPr>
        <w:fldChar w:fldCharType="separate"/>
      </w:r>
      <w:r>
        <w:rPr>
          <w:noProof/>
        </w:rPr>
        <w:t>67</w:t>
      </w:r>
      <w:r>
        <w:rPr>
          <w:noProof/>
        </w:rPr>
        <w:fldChar w:fldCharType="end"/>
      </w:r>
    </w:p>
    <w:p w14:paraId="6F48F9AE" w14:textId="4C0CC6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_Toc176353279 \h </w:instrText>
      </w:r>
      <w:r>
        <w:rPr>
          <w:noProof/>
        </w:rPr>
      </w:r>
      <w:r>
        <w:rPr>
          <w:noProof/>
        </w:rPr>
        <w:fldChar w:fldCharType="separate"/>
      </w:r>
      <w:r>
        <w:rPr>
          <w:noProof/>
        </w:rPr>
        <w:t>68</w:t>
      </w:r>
      <w:r>
        <w:rPr>
          <w:noProof/>
        </w:rPr>
        <w:fldChar w:fldCharType="end"/>
      </w:r>
    </w:p>
    <w:p w14:paraId="5D9F6CD7" w14:textId="6A7FBB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_Toc176353280 \h </w:instrText>
      </w:r>
      <w:r>
        <w:rPr>
          <w:noProof/>
        </w:rPr>
      </w:r>
      <w:r>
        <w:rPr>
          <w:noProof/>
        </w:rPr>
        <w:fldChar w:fldCharType="separate"/>
      </w:r>
      <w:r>
        <w:rPr>
          <w:noProof/>
        </w:rPr>
        <w:t>68</w:t>
      </w:r>
      <w:r>
        <w:rPr>
          <w:noProof/>
        </w:rPr>
        <w:fldChar w:fldCharType="end"/>
      </w:r>
    </w:p>
    <w:p w14:paraId="481F4BD9" w14:textId="3CF2017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48P</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Network/PrivateCall/Allowed</w:t>
      </w:r>
      <w:r>
        <w:rPr>
          <w:noProof/>
          <w:lang w:eastAsia="ko-KR"/>
        </w:rPr>
        <w:t>CallBackRequest</w:t>
      </w:r>
      <w:r>
        <w:rPr>
          <w:noProof/>
        </w:rPr>
        <w:tab/>
      </w:r>
      <w:r>
        <w:rPr>
          <w:noProof/>
        </w:rPr>
        <w:fldChar w:fldCharType="begin"/>
      </w:r>
      <w:r>
        <w:rPr>
          <w:noProof/>
        </w:rPr>
        <w:instrText xml:space="preserve"> PAGEREF _Toc176353281 \h </w:instrText>
      </w:r>
      <w:r>
        <w:rPr>
          <w:noProof/>
        </w:rPr>
      </w:r>
      <w:r>
        <w:rPr>
          <w:noProof/>
        </w:rPr>
        <w:fldChar w:fldCharType="separate"/>
      </w:r>
      <w:r>
        <w:rPr>
          <w:noProof/>
        </w:rPr>
        <w:t>68</w:t>
      </w:r>
      <w:r>
        <w:rPr>
          <w:noProof/>
        </w:rPr>
        <w:fldChar w:fldCharType="end"/>
      </w:r>
    </w:p>
    <w:p w14:paraId="73AD9234" w14:textId="30007AF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48Q</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Network/PrivateCall/Allowed</w:t>
      </w:r>
      <w:r>
        <w:rPr>
          <w:noProof/>
          <w:lang w:eastAsia="ko-KR"/>
        </w:rPr>
        <w:t>CallBackCancelRequest</w:t>
      </w:r>
      <w:r>
        <w:rPr>
          <w:noProof/>
        </w:rPr>
        <w:tab/>
      </w:r>
      <w:r>
        <w:rPr>
          <w:noProof/>
        </w:rPr>
        <w:fldChar w:fldCharType="begin"/>
      </w:r>
      <w:r>
        <w:rPr>
          <w:noProof/>
        </w:rPr>
        <w:instrText xml:space="preserve"> PAGEREF _Toc176353282 \h </w:instrText>
      </w:r>
      <w:r>
        <w:rPr>
          <w:noProof/>
        </w:rPr>
      </w:r>
      <w:r>
        <w:rPr>
          <w:noProof/>
        </w:rPr>
        <w:fldChar w:fldCharType="separate"/>
      </w:r>
      <w:r>
        <w:rPr>
          <w:noProof/>
        </w:rPr>
        <w:t>68</w:t>
      </w:r>
      <w:r>
        <w:rPr>
          <w:noProof/>
        </w:rPr>
        <w:fldChar w:fldCharType="end"/>
      </w:r>
    </w:p>
    <w:p w14:paraId="64CED4F1" w14:textId="49807D0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 AllowedRemoteInitiatedAmbientListening</w:t>
      </w:r>
      <w:r>
        <w:rPr>
          <w:noProof/>
        </w:rPr>
        <w:tab/>
      </w:r>
      <w:r>
        <w:rPr>
          <w:noProof/>
        </w:rPr>
        <w:fldChar w:fldCharType="begin"/>
      </w:r>
      <w:r>
        <w:rPr>
          <w:noProof/>
        </w:rPr>
        <w:instrText xml:space="preserve"> PAGEREF _Toc176353283 \h </w:instrText>
      </w:r>
      <w:r>
        <w:rPr>
          <w:noProof/>
        </w:rPr>
      </w:r>
      <w:r>
        <w:rPr>
          <w:noProof/>
        </w:rPr>
        <w:fldChar w:fldCharType="separate"/>
      </w:r>
      <w:r>
        <w:rPr>
          <w:noProof/>
        </w:rPr>
        <w:t>69</w:t>
      </w:r>
      <w:r>
        <w:rPr>
          <w:noProof/>
        </w:rPr>
        <w:fldChar w:fldCharType="end"/>
      </w:r>
    </w:p>
    <w:p w14:paraId="6DCC0BB9" w14:textId="0D8F54E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48S</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 AllowedLocallyInitiatedAmbientListening</w:t>
      </w:r>
      <w:r>
        <w:rPr>
          <w:noProof/>
        </w:rPr>
        <w:tab/>
      </w:r>
      <w:r>
        <w:rPr>
          <w:noProof/>
        </w:rPr>
        <w:fldChar w:fldCharType="begin"/>
      </w:r>
      <w:r>
        <w:rPr>
          <w:noProof/>
        </w:rPr>
        <w:instrText xml:space="preserve"> PAGEREF _Toc176353284 \h </w:instrText>
      </w:r>
      <w:r>
        <w:rPr>
          <w:noProof/>
        </w:rPr>
      </w:r>
      <w:r>
        <w:rPr>
          <w:noProof/>
        </w:rPr>
        <w:fldChar w:fldCharType="separate"/>
      </w:r>
      <w:r>
        <w:rPr>
          <w:noProof/>
        </w:rPr>
        <w:t>69</w:t>
      </w:r>
      <w:r>
        <w:rPr>
          <w:noProof/>
        </w:rPr>
        <w:fldChar w:fldCharType="end"/>
      </w:r>
    </w:p>
    <w:p w14:paraId="47EAA0CF" w14:textId="5CFEAFE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 AllowedRequestFirstToAnswerCall</w:t>
      </w:r>
      <w:r>
        <w:rPr>
          <w:noProof/>
        </w:rPr>
        <w:tab/>
      </w:r>
      <w:r>
        <w:rPr>
          <w:noProof/>
        </w:rPr>
        <w:fldChar w:fldCharType="begin"/>
      </w:r>
      <w:r>
        <w:rPr>
          <w:noProof/>
        </w:rPr>
        <w:instrText xml:space="preserve"> PAGEREF _Toc176353285 \h </w:instrText>
      </w:r>
      <w:r>
        <w:rPr>
          <w:noProof/>
        </w:rPr>
      </w:r>
      <w:r>
        <w:rPr>
          <w:noProof/>
        </w:rPr>
        <w:fldChar w:fldCharType="separate"/>
      </w:r>
      <w:r>
        <w:rPr>
          <w:noProof/>
        </w:rPr>
        <w:t>69</w:t>
      </w:r>
      <w:r>
        <w:rPr>
          <w:noProof/>
        </w:rPr>
        <w:fldChar w:fldCharType="end"/>
      </w:r>
    </w:p>
    <w:p w14:paraId="0F27EE8F" w14:textId="18ACC8E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_Toc176353286 \h </w:instrText>
      </w:r>
      <w:r>
        <w:rPr>
          <w:noProof/>
        </w:rPr>
      </w:r>
      <w:r>
        <w:rPr>
          <w:noProof/>
        </w:rPr>
        <w:fldChar w:fldCharType="separate"/>
      </w:r>
      <w:r>
        <w:rPr>
          <w:noProof/>
        </w:rPr>
        <w:t>70</w:t>
      </w:r>
      <w:r>
        <w:rPr>
          <w:noProof/>
        </w:rPr>
        <w:fldChar w:fldCharType="end"/>
      </w:r>
    </w:p>
    <w:p w14:paraId="09F790C3" w14:textId="627FFF4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_Toc176353287 \h </w:instrText>
      </w:r>
      <w:r>
        <w:rPr>
          <w:noProof/>
        </w:rPr>
      </w:r>
      <w:r>
        <w:rPr>
          <w:noProof/>
        </w:rPr>
        <w:fldChar w:fldCharType="separate"/>
      </w:r>
      <w:r>
        <w:rPr>
          <w:noProof/>
        </w:rPr>
        <w:t>70</w:t>
      </w:r>
      <w:r>
        <w:rPr>
          <w:noProof/>
        </w:rPr>
        <w:fldChar w:fldCharType="end"/>
      </w:r>
    </w:p>
    <w:p w14:paraId="79792DC7" w14:textId="2C3E4E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.2.48U</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_Toc176353288 \h </w:instrText>
      </w:r>
      <w:r>
        <w:rPr>
          <w:noProof/>
        </w:rPr>
      </w:r>
      <w:r>
        <w:rPr>
          <w:noProof/>
        </w:rPr>
        <w:fldChar w:fldCharType="separate"/>
      </w:r>
      <w:r>
        <w:rPr>
          <w:noProof/>
        </w:rPr>
        <w:t>70</w:t>
      </w:r>
      <w:r>
        <w:rPr>
          <w:noProof/>
        </w:rPr>
        <w:fldChar w:fldCharType="end"/>
      </w:r>
    </w:p>
    <w:p w14:paraId="38DE1A30" w14:textId="4E86372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 MCPTTID</w:t>
      </w:r>
      <w:r>
        <w:rPr>
          <w:noProof/>
        </w:rPr>
        <w:tab/>
      </w:r>
      <w:r>
        <w:rPr>
          <w:noProof/>
        </w:rPr>
        <w:fldChar w:fldCharType="begin"/>
      </w:r>
      <w:r>
        <w:rPr>
          <w:noProof/>
        </w:rPr>
        <w:instrText xml:space="preserve"> PAGEREF _Toc176353289 \h </w:instrText>
      </w:r>
      <w:r>
        <w:rPr>
          <w:noProof/>
        </w:rPr>
      </w:r>
      <w:r>
        <w:rPr>
          <w:noProof/>
        </w:rPr>
        <w:fldChar w:fldCharType="separate"/>
      </w:r>
      <w:r>
        <w:rPr>
          <w:noProof/>
        </w:rPr>
        <w:t>70</w:t>
      </w:r>
      <w:r>
        <w:rPr>
          <w:noProof/>
        </w:rPr>
        <w:fldChar w:fldCharType="end"/>
      </w:r>
    </w:p>
    <w:p w14:paraId="3B9F76AF" w14:textId="46697F8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_Toc176353290 \h </w:instrText>
      </w:r>
      <w:r>
        <w:rPr>
          <w:noProof/>
        </w:rPr>
      </w:r>
      <w:r>
        <w:rPr>
          <w:noProof/>
        </w:rPr>
        <w:fldChar w:fldCharType="separate"/>
      </w:r>
      <w:r>
        <w:rPr>
          <w:noProof/>
        </w:rPr>
        <w:t>70</w:t>
      </w:r>
      <w:r>
        <w:rPr>
          <w:noProof/>
        </w:rPr>
        <w:fldChar w:fldCharType="end"/>
      </w:r>
    </w:p>
    <w:p w14:paraId="6F98E9D8" w14:textId="6B72E0C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_Toc176353291 \h </w:instrText>
      </w:r>
      <w:r>
        <w:rPr>
          <w:noProof/>
        </w:rPr>
      </w:r>
      <w:r>
        <w:rPr>
          <w:noProof/>
        </w:rPr>
        <w:fldChar w:fldCharType="separate"/>
      </w:r>
      <w:r>
        <w:rPr>
          <w:noProof/>
        </w:rPr>
        <w:t>71</w:t>
      </w:r>
      <w:r>
        <w:rPr>
          <w:noProof/>
        </w:rPr>
        <w:fldChar w:fldCharType="end"/>
      </w:r>
    </w:p>
    <w:p w14:paraId="584FEE3E" w14:textId="30E927B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_Toc176353292 \h </w:instrText>
      </w:r>
      <w:r>
        <w:rPr>
          <w:noProof/>
        </w:rPr>
      </w:r>
      <w:r>
        <w:rPr>
          <w:noProof/>
        </w:rPr>
        <w:fldChar w:fldCharType="separate"/>
      </w:r>
      <w:r>
        <w:rPr>
          <w:noProof/>
        </w:rPr>
        <w:t>71</w:t>
      </w:r>
      <w:r>
        <w:rPr>
          <w:noProof/>
        </w:rPr>
        <w:fldChar w:fldCharType="end"/>
      </w:r>
    </w:p>
    <w:p w14:paraId="0D739439" w14:textId="31860DE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_Toc176353293 \h </w:instrText>
      </w:r>
      <w:r>
        <w:rPr>
          <w:noProof/>
        </w:rPr>
      </w:r>
      <w:r>
        <w:rPr>
          <w:noProof/>
        </w:rPr>
        <w:fldChar w:fldCharType="separate"/>
      </w:r>
      <w:r>
        <w:rPr>
          <w:noProof/>
        </w:rPr>
        <w:t>71</w:t>
      </w:r>
      <w:r>
        <w:rPr>
          <w:noProof/>
        </w:rPr>
        <w:fldChar w:fldCharType="end"/>
      </w:r>
    </w:p>
    <w:p w14:paraId="2609FE10" w14:textId="13A53E9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_Toc176353294 \h </w:instrText>
      </w:r>
      <w:r>
        <w:rPr>
          <w:noProof/>
        </w:rPr>
      </w:r>
      <w:r>
        <w:rPr>
          <w:noProof/>
        </w:rPr>
        <w:fldChar w:fldCharType="separate"/>
      </w:r>
      <w:r>
        <w:rPr>
          <w:noProof/>
        </w:rPr>
        <w:t>71</w:t>
      </w:r>
      <w:r>
        <w:rPr>
          <w:noProof/>
        </w:rPr>
        <w:fldChar w:fldCharType="end"/>
      </w:r>
    </w:p>
    <w:p w14:paraId="68647DDB" w14:textId="248E997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_Toc176353295 \h </w:instrText>
      </w:r>
      <w:r>
        <w:rPr>
          <w:noProof/>
        </w:rPr>
      </w:r>
      <w:r>
        <w:rPr>
          <w:noProof/>
        </w:rPr>
        <w:fldChar w:fldCharType="separate"/>
      </w:r>
      <w:r>
        <w:rPr>
          <w:noProof/>
        </w:rPr>
        <w:t>71</w:t>
      </w:r>
      <w:r>
        <w:rPr>
          <w:noProof/>
        </w:rPr>
        <w:fldChar w:fldCharType="end"/>
      </w:r>
    </w:p>
    <w:p w14:paraId="723D36C9" w14:textId="4B03D6C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_Toc176353296 \h </w:instrText>
      </w:r>
      <w:r>
        <w:rPr>
          <w:noProof/>
        </w:rPr>
      </w:r>
      <w:r>
        <w:rPr>
          <w:noProof/>
        </w:rPr>
        <w:fldChar w:fldCharType="separate"/>
      </w:r>
      <w:r>
        <w:rPr>
          <w:noProof/>
        </w:rPr>
        <w:t>71</w:t>
      </w:r>
      <w:r>
        <w:rPr>
          <w:noProof/>
        </w:rPr>
        <w:fldChar w:fldCharType="end"/>
      </w:r>
    </w:p>
    <w:p w14:paraId="316BC35E" w14:textId="45237B1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_Toc176353297 \h </w:instrText>
      </w:r>
      <w:r>
        <w:rPr>
          <w:noProof/>
        </w:rPr>
      </w:r>
      <w:r>
        <w:rPr>
          <w:noProof/>
        </w:rPr>
        <w:fldChar w:fldCharType="separate"/>
      </w:r>
      <w:r>
        <w:rPr>
          <w:noProof/>
        </w:rPr>
        <w:t>71</w:t>
      </w:r>
      <w:r>
        <w:rPr>
          <w:noProof/>
        </w:rPr>
        <w:fldChar w:fldCharType="end"/>
      </w:r>
    </w:p>
    <w:p w14:paraId="0E32BADA" w14:textId="4EE2D9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_Toc176353298 \h </w:instrText>
      </w:r>
      <w:r>
        <w:rPr>
          <w:noProof/>
        </w:rPr>
      </w:r>
      <w:r>
        <w:rPr>
          <w:noProof/>
        </w:rPr>
        <w:fldChar w:fldCharType="separate"/>
      </w:r>
      <w:r>
        <w:rPr>
          <w:noProof/>
        </w:rPr>
        <w:t>71</w:t>
      </w:r>
      <w:r>
        <w:rPr>
          <w:noProof/>
        </w:rPr>
        <w:fldChar w:fldCharType="end"/>
      </w:r>
    </w:p>
    <w:p w14:paraId="4B36FE88" w14:textId="0FAF3FD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_Toc176353299 \h </w:instrText>
      </w:r>
      <w:r>
        <w:rPr>
          <w:noProof/>
        </w:rPr>
      </w:r>
      <w:r>
        <w:rPr>
          <w:noProof/>
        </w:rPr>
        <w:fldChar w:fldCharType="separate"/>
      </w:r>
      <w:r>
        <w:rPr>
          <w:noProof/>
        </w:rPr>
        <w:t>71</w:t>
      </w:r>
      <w:r>
        <w:rPr>
          <w:noProof/>
        </w:rPr>
        <w:fldChar w:fldCharType="end"/>
      </w:r>
    </w:p>
    <w:p w14:paraId="17CF903C" w14:textId="6E52287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_Toc176353300 \h </w:instrText>
      </w:r>
      <w:r>
        <w:rPr>
          <w:noProof/>
        </w:rPr>
      </w:r>
      <w:r>
        <w:rPr>
          <w:noProof/>
        </w:rPr>
        <w:fldChar w:fldCharType="separate"/>
      </w:r>
      <w:r>
        <w:rPr>
          <w:noProof/>
        </w:rPr>
        <w:t>71</w:t>
      </w:r>
      <w:r>
        <w:rPr>
          <w:noProof/>
        </w:rPr>
        <w:fldChar w:fldCharType="end"/>
      </w:r>
    </w:p>
    <w:p w14:paraId="10DD05B2" w14:textId="77262C3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_Toc176353301 \h </w:instrText>
      </w:r>
      <w:r>
        <w:rPr>
          <w:noProof/>
        </w:rPr>
      </w:r>
      <w:r>
        <w:rPr>
          <w:noProof/>
        </w:rPr>
        <w:fldChar w:fldCharType="separate"/>
      </w:r>
      <w:r>
        <w:rPr>
          <w:noProof/>
        </w:rPr>
        <w:t>71</w:t>
      </w:r>
      <w:r>
        <w:rPr>
          <w:noProof/>
        </w:rPr>
        <w:fldChar w:fldCharType="end"/>
      </w:r>
    </w:p>
    <w:p w14:paraId="0A30447A" w14:textId="2DAC8B1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_Toc176353302 \h </w:instrText>
      </w:r>
      <w:r>
        <w:rPr>
          <w:noProof/>
        </w:rPr>
      </w:r>
      <w:r>
        <w:rPr>
          <w:noProof/>
        </w:rPr>
        <w:fldChar w:fldCharType="separate"/>
      </w:r>
      <w:r>
        <w:rPr>
          <w:noProof/>
        </w:rPr>
        <w:t>71</w:t>
      </w:r>
      <w:r>
        <w:rPr>
          <w:noProof/>
        </w:rPr>
        <w:fldChar w:fldCharType="end"/>
      </w:r>
    </w:p>
    <w:p w14:paraId="78BFA261" w14:textId="6E774A9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_Toc176353303 \h </w:instrText>
      </w:r>
      <w:r>
        <w:rPr>
          <w:noProof/>
        </w:rPr>
      </w:r>
      <w:r>
        <w:rPr>
          <w:noProof/>
        </w:rPr>
        <w:fldChar w:fldCharType="separate"/>
      </w:r>
      <w:r>
        <w:rPr>
          <w:noProof/>
        </w:rPr>
        <w:t>71</w:t>
      </w:r>
      <w:r>
        <w:rPr>
          <w:noProof/>
        </w:rPr>
        <w:fldChar w:fldCharType="end"/>
      </w:r>
    </w:p>
    <w:p w14:paraId="6AC56DEE" w14:textId="2AD9720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_Toc176353304 \h </w:instrText>
      </w:r>
      <w:r>
        <w:rPr>
          <w:noProof/>
        </w:rPr>
      </w:r>
      <w:r>
        <w:rPr>
          <w:noProof/>
        </w:rPr>
        <w:fldChar w:fldCharType="separate"/>
      </w:r>
      <w:r>
        <w:rPr>
          <w:noProof/>
        </w:rPr>
        <w:t>71</w:t>
      </w:r>
      <w:r>
        <w:rPr>
          <w:noProof/>
        </w:rPr>
        <w:fldChar w:fldCharType="end"/>
      </w:r>
    </w:p>
    <w:p w14:paraId="331725B1" w14:textId="341427C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_Toc176353305 \h </w:instrText>
      </w:r>
      <w:r>
        <w:rPr>
          <w:noProof/>
        </w:rPr>
      </w:r>
      <w:r>
        <w:rPr>
          <w:noProof/>
        </w:rPr>
        <w:fldChar w:fldCharType="separate"/>
      </w:r>
      <w:r>
        <w:rPr>
          <w:noProof/>
        </w:rPr>
        <w:t>71</w:t>
      </w:r>
      <w:r>
        <w:rPr>
          <w:noProof/>
        </w:rPr>
        <w:fldChar w:fldCharType="end"/>
      </w:r>
    </w:p>
    <w:p w14:paraId="1A0DD63D" w14:textId="301DAE6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_Toc176353306 \h </w:instrText>
      </w:r>
      <w:r>
        <w:rPr>
          <w:noProof/>
        </w:rPr>
      </w:r>
      <w:r>
        <w:rPr>
          <w:noProof/>
        </w:rPr>
        <w:fldChar w:fldCharType="separate"/>
      </w:r>
      <w:r>
        <w:rPr>
          <w:noProof/>
        </w:rPr>
        <w:t>71</w:t>
      </w:r>
      <w:r>
        <w:rPr>
          <w:noProof/>
        </w:rPr>
        <w:fldChar w:fldCharType="end"/>
      </w:r>
    </w:p>
    <w:p w14:paraId="1FE09AF5" w14:textId="7B9FA24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.2.48V17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_Toc176353307 \h </w:instrText>
      </w:r>
      <w:r>
        <w:rPr>
          <w:noProof/>
        </w:rPr>
      </w:r>
      <w:r>
        <w:rPr>
          <w:noProof/>
        </w:rPr>
        <w:fldChar w:fldCharType="separate"/>
      </w:r>
      <w:r>
        <w:rPr>
          <w:noProof/>
        </w:rPr>
        <w:t>71</w:t>
      </w:r>
      <w:r>
        <w:rPr>
          <w:noProof/>
        </w:rPr>
        <w:fldChar w:fldCharType="end"/>
      </w:r>
    </w:p>
    <w:p w14:paraId="06A576B5" w14:textId="761F824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AllowedRequestRemoteInitPrivateCall</w:t>
      </w:r>
      <w:r>
        <w:rPr>
          <w:noProof/>
        </w:rPr>
        <w:tab/>
      </w:r>
      <w:r>
        <w:rPr>
          <w:noProof/>
        </w:rPr>
        <w:fldChar w:fldCharType="begin"/>
      </w:r>
      <w:r>
        <w:rPr>
          <w:noProof/>
        </w:rPr>
        <w:instrText xml:space="preserve"> PAGEREF _Toc176353308 \h </w:instrText>
      </w:r>
      <w:r>
        <w:rPr>
          <w:noProof/>
        </w:rPr>
      </w:r>
      <w:r>
        <w:rPr>
          <w:noProof/>
        </w:rPr>
        <w:fldChar w:fldCharType="separate"/>
      </w:r>
      <w:r>
        <w:rPr>
          <w:noProof/>
        </w:rPr>
        <w:t>71</w:t>
      </w:r>
      <w:r>
        <w:rPr>
          <w:noProof/>
        </w:rPr>
        <w:fldChar w:fldCharType="end"/>
      </w:r>
    </w:p>
    <w:p w14:paraId="14C7BF18" w14:textId="07BA032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RequestRemoteInitGroupCall</w:t>
      </w:r>
      <w:r>
        <w:rPr>
          <w:noProof/>
        </w:rPr>
        <w:tab/>
      </w:r>
      <w:r>
        <w:rPr>
          <w:noProof/>
        </w:rPr>
        <w:fldChar w:fldCharType="begin"/>
      </w:r>
      <w:r>
        <w:rPr>
          <w:noProof/>
        </w:rPr>
        <w:instrText xml:space="preserve"> PAGEREF _Toc176353309 \h </w:instrText>
      </w:r>
      <w:r>
        <w:rPr>
          <w:noProof/>
        </w:rPr>
      </w:r>
      <w:r>
        <w:rPr>
          <w:noProof/>
        </w:rPr>
        <w:fldChar w:fldCharType="separate"/>
      </w:r>
      <w:r>
        <w:rPr>
          <w:noProof/>
        </w:rPr>
        <w:t>72</w:t>
      </w:r>
      <w:r>
        <w:rPr>
          <w:noProof/>
        </w:rPr>
        <w:fldChar w:fldCharType="end"/>
      </w:r>
    </w:p>
    <w:p w14:paraId="4DFABE2E" w14:textId="490992F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Network/FunctionalAliasList</w:t>
      </w:r>
      <w:r>
        <w:rPr>
          <w:noProof/>
        </w:rPr>
        <w:tab/>
      </w:r>
      <w:r>
        <w:rPr>
          <w:noProof/>
        </w:rPr>
        <w:fldChar w:fldCharType="begin"/>
      </w:r>
      <w:r>
        <w:rPr>
          <w:noProof/>
        </w:rPr>
        <w:instrText xml:space="preserve"> PAGEREF _Toc176353310 \h </w:instrText>
      </w:r>
      <w:r>
        <w:rPr>
          <w:noProof/>
        </w:rPr>
      </w:r>
      <w:r>
        <w:rPr>
          <w:noProof/>
        </w:rPr>
        <w:fldChar w:fldCharType="separate"/>
      </w:r>
      <w:r>
        <w:rPr>
          <w:noProof/>
        </w:rPr>
        <w:t>72</w:t>
      </w:r>
      <w:r>
        <w:rPr>
          <w:noProof/>
        </w:rPr>
        <w:fldChar w:fldCharType="end"/>
      </w:r>
    </w:p>
    <w:p w14:paraId="275EC8F9" w14:textId="7F35AC9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w:t>
      </w:r>
      <w:r>
        <w:rPr>
          <w:noProof/>
        </w:rPr>
        <w:tab/>
      </w:r>
      <w:r>
        <w:rPr>
          <w:noProof/>
        </w:rPr>
        <w:fldChar w:fldCharType="begin"/>
      </w:r>
      <w:r>
        <w:rPr>
          <w:noProof/>
        </w:rPr>
        <w:instrText xml:space="preserve"> PAGEREF _Toc176353311 \h </w:instrText>
      </w:r>
      <w:r>
        <w:rPr>
          <w:noProof/>
        </w:rPr>
      </w:r>
      <w:r>
        <w:rPr>
          <w:noProof/>
        </w:rPr>
        <w:fldChar w:fldCharType="separate"/>
      </w:r>
      <w:r>
        <w:rPr>
          <w:noProof/>
        </w:rPr>
        <w:t>72</w:t>
      </w:r>
      <w:r>
        <w:rPr>
          <w:noProof/>
        </w:rPr>
        <w:fldChar w:fldCharType="end"/>
      </w:r>
    </w:p>
    <w:p w14:paraId="7A50BF43" w14:textId="1377B7A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Network/FunctionalAliasList/&lt;x&gt;/Entry</w:t>
      </w:r>
      <w:r>
        <w:rPr>
          <w:noProof/>
        </w:rPr>
        <w:tab/>
      </w:r>
      <w:r>
        <w:rPr>
          <w:noProof/>
        </w:rPr>
        <w:fldChar w:fldCharType="begin"/>
      </w:r>
      <w:r>
        <w:rPr>
          <w:noProof/>
        </w:rPr>
        <w:instrText xml:space="preserve"> PAGEREF _Toc176353312 \h </w:instrText>
      </w:r>
      <w:r>
        <w:rPr>
          <w:noProof/>
        </w:rPr>
      </w:r>
      <w:r>
        <w:rPr>
          <w:noProof/>
        </w:rPr>
        <w:fldChar w:fldCharType="separate"/>
      </w:r>
      <w:r>
        <w:rPr>
          <w:noProof/>
        </w:rPr>
        <w:t>72</w:t>
      </w:r>
      <w:r>
        <w:rPr>
          <w:noProof/>
        </w:rPr>
        <w:fldChar w:fldCharType="end"/>
      </w:r>
    </w:p>
    <w:p w14:paraId="06C66022" w14:textId="48E3B66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Network/FunctionalAliasList/&lt;x&gt;/Entry/ FunctionalAlias</w:t>
      </w:r>
      <w:r>
        <w:rPr>
          <w:noProof/>
        </w:rPr>
        <w:tab/>
      </w:r>
      <w:r>
        <w:rPr>
          <w:noProof/>
        </w:rPr>
        <w:fldChar w:fldCharType="begin"/>
      </w:r>
      <w:r>
        <w:rPr>
          <w:noProof/>
        </w:rPr>
        <w:instrText xml:space="preserve"> PAGEREF _Toc176353313 \h </w:instrText>
      </w:r>
      <w:r>
        <w:rPr>
          <w:noProof/>
        </w:rPr>
      </w:r>
      <w:r>
        <w:rPr>
          <w:noProof/>
        </w:rPr>
        <w:fldChar w:fldCharType="separate"/>
      </w:r>
      <w:r>
        <w:rPr>
          <w:noProof/>
        </w:rPr>
        <w:t>73</w:t>
      </w:r>
      <w:r>
        <w:rPr>
          <w:noProof/>
        </w:rPr>
        <w:fldChar w:fldCharType="end"/>
      </w:r>
    </w:p>
    <w:p w14:paraId="0362B652" w14:textId="6770C56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Network/FunctionalAliasList/&lt;x&gt;/Entry/DisplayName</w:t>
      </w:r>
      <w:r>
        <w:rPr>
          <w:noProof/>
        </w:rPr>
        <w:tab/>
      </w:r>
      <w:r>
        <w:rPr>
          <w:noProof/>
        </w:rPr>
        <w:fldChar w:fldCharType="begin"/>
      </w:r>
      <w:r>
        <w:rPr>
          <w:noProof/>
        </w:rPr>
        <w:instrText xml:space="preserve"> PAGEREF _Toc176353314 \h </w:instrText>
      </w:r>
      <w:r>
        <w:rPr>
          <w:noProof/>
        </w:rPr>
      </w:r>
      <w:r>
        <w:rPr>
          <w:noProof/>
        </w:rPr>
        <w:fldChar w:fldCharType="separate"/>
      </w:r>
      <w:r>
        <w:rPr>
          <w:noProof/>
        </w:rPr>
        <w:t>73</w:t>
      </w:r>
      <w:r>
        <w:rPr>
          <w:noProof/>
        </w:rPr>
        <w:fldChar w:fldCharType="end"/>
      </w:r>
    </w:p>
    <w:p w14:paraId="7CF92394" w14:textId="095B19C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AllowedQueryFunctionalAliasOtherUser</w:t>
      </w:r>
      <w:r>
        <w:rPr>
          <w:noProof/>
        </w:rPr>
        <w:tab/>
      </w:r>
      <w:r>
        <w:rPr>
          <w:noProof/>
        </w:rPr>
        <w:fldChar w:fldCharType="begin"/>
      </w:r>
      <w:r>
        <w:rPr>
          <w:noProof/>
        </w:rPr>
        <w:instrText xml:space="preserve"> PAGEREF _Toc176353315 \h </w:instrText>
      </w:r>
      <w:r>
        <w:rPr>
          <w:noProof/>
        </w:rPr>
      </w:r>
      <w:r>
        <w:rPr>
          <w:noProof/>
        </w:rPr>
        <w:fldChar w:fldCharType="separate"/>
      </w:r>
      <w:r>
        <w:rPr>
          <w:noProof/>
        </w:rPr>
        <w:t>73</w:t>
      </w:r>
      <w:r>
        <w:rPr>
          <w:noProof/>
        </w:rPr>
        <w:fldChar w:fldCharType="end"/>
      </w:r>
    </w:p>
    <w:p w14:paraId="7CD6E304" w14:textId="6788CA6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Network/AllowedTakeoverFunctionalAliasOtherUser</w:t>
      </w:r>
      <w:r>
        <w:rPr>
          <w:noProof/>
        </w:rPr>
        <w:tab/>
      </w:r>
      <w:r>
        <w:rPr>
          <w:noProof/>
        </w:rPr>
        <w:fldChar w:fldCharType="begin"/>
      </w:r>
      <w:r>
        <w:rPr>
          <w:noProof/>
        </w:rPr>
        <w:instrText xml:space="preserve"> PAGEREF _Toc176353316 \h </w:instrText>
      </w:r>
      <w:r>
        <w:rPr>
          <w:noProof/>
        </w:rPr>
      </w:r>
      <w:r>
        <w:rPr>
          <w:noProof/>
        </w:rPr>
        <w:fldChar w:fldCharType="separate"/>
      </w:r>
      <w:r>
        <w:rPr>
          <w:noProof/>
        </w:rPr>
        <w:t>73</w:t>
      </w:r>
      <w:r>
        <w:rPr>
          <w:noProof/>
        </w:rPr>
        <w:fldChar w:fldCharType="end"/>
      </w:r>
    </w:p>
    <w:p w14:paraId="5AD01334" w14:textId="65C475B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48W10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Network/AllowedLocationInfoWhenTalking</w:t>
      </w:r>
      <w:r>
        <w:rPr>
          <w:noProof/>
        </w:rPr>
        <w:tab/>
      </w:r>
      <w:r>
        <w:rPr>
          <w:noProof/>
        </w:rPr>
        <w:fldChar w:fldCharType="begin"/>
      </w:r>
      <w:r>
        <w:rPr>
          <w:noProof/>
        </w:rPr>
        <w:instrText xml:space="preserve"> PAGEREF _Toc176353317 \h </w:instrText>
      </w:r>
      <w:r>
        <w:rPr>
          <w:noProof/>
        </w:rPr>
      </w:r>
      <w:r>
        <w:rPr>
          <w:noProof/>
        </w:rPr>
        <w:fldChar w:fldCharType="separate"/>
      </w:r>
      <w:r>
        <w:rPr>
          <w:noProof/>
        </w:rPr>
        <w:t>74</w:t>
      </w:r>
      <w:r>
        <w:rPr>
          <w:noProof/>
        </w:rPr>
        <w:fldChar w:fldCharType="end"/>
      </w:r>
    </w:p>
    <w:p w14:paraId="7B7D8A61" w14:textId="1339694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_Toc176353318 \h </w:instrText>
      </w:r>
      <w:r>
        <w:rPr>
          <w:noProof/>
        </w:rPr>
      </w:r>
      <w:r>
        <w:rPr>
          <w:noProof/>
        </w:rPr>
        <w:fldChar w:fldCharType="separate"/>
      </w:r>
      <w:r>
        <w:rPr>
          <w:noProof/>
        </w:rPr>
        <w:t>74</w:t>
      </w:r>
      <w:r>
        <w:rPr>
          <w:noProof/>
        </w:rPr>
        <w:fldChar w:fldCharType="end"/>
      </w:r>
    </w:p>
    <w:p w14:paraId="1A3298F0" w14:textId="109AD2B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_Toc176353319 \h </w:instrText>
      </w:r>
      <w:r>
        <w:rPr>
          <w:noProof/>
        </w:rPr>
      </w:r>
      <w:r>
        <w:rPr>
          <w:noProof/>
        </w:rPr>
        <w:fldChar w:fldCharType="separate"/>
      </w:r>
      <w:r>
        <w:rPr>
          <w:noProof/>
        </w:rPr>
        <w:t>74</w:t>
      </w:r>
      <w:r>
        <w:rPr>
          <w:noProof/>
        </w:rPr>
        <w:fldChar w:fldCharType="end"/>
      </w:r>
    </w:p>
    <w:p w14:paraId="2221DFAB" w14:textId="702F468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/OffNetwork/MCPTTGroupInfo</w:t>
      </w:r>
      <w:r>
        <w:rPr>
          <w:noProof/>
        </w:rPr>
        <w:tab/>
      </w:r>
      <w:r>
        <w:rPr>
          <w:noProof/>
        </w:rPr>
        <w:fldChar w:fldCharType="begin"/>
      </w:r>
      <w:r>
        <w:rPr>
          <w:noProof/>
        </w:rPr>
        <w:instrText xml:space="preserve"> PAGEREF _Toc176353320 \h </w:instrText>
      </w:r>
      <w:r>
        <w:rPr>
          <w:noProof/>
        </w:rPr>
      </w:r>
      <w:r>
        <w:rPr>
          <w:noProof/>
        </w:rPr>
        <w:fldChar w:fldCharType="separate"/>
      </w:r>
      <w:r>
        <w:rPr>
          <w:noProof/>
        </w:rPr>
        <w:t>74</w:t>
      </w:r>
      <w:r>
        <w:rPr>
          <w:noProof/>
        </w:rPr>
        <w:fldChar w:fldCharType="end"/>
      </w:r>
    </w:p>
    <w:p w14:paraId="088E6A9B" w14:textId="097602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5.2.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w:t>
      </w:r>
      <w:r>
        <w:rPr>
          <w:noProof/>
        </w:rPr>
        <w:tab/>
      </w:r>
      <w:r>
        <w:rPr>
          <w:noProof/>
        </w:rPr>
        <w:fldChar w:fldCharType="begin"/>
      </w:r>
      <w:r>
        <w:rPr>
          <w:noProof/>
        </w:rPr>
        <w:instrText xml:space="preserve"> PAGEREF _Toc176353321 \h </w:instrText>
      </w:r>
      <w:r>
        <w:rPr>
          <w:noProof/>
        </w:rPr>
      </w:r>
      <w:r>
        <w:rPr>
          <w:noProof/>
        </w:rPr>
        <w:fldChar w:fldCharType="separate"/>
      </w:r>
      <w:r>
        <w:rPr>
          <w:noProof/>
        </w:rPr>
        <w:t>75</w:t>
      </w:r>
      <w:r>
        <w:rPr>
          <w:noProof/>
        </w:rPr>
        <w:fldChar w:fldCharType="end"/>
      </w:r>
    </w:p>
    <w:p w14:paraId="5A9C7AB9" w14:textId="7020625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.2.52</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/&lt;x&gt;/OffNetwork/MCPTTGroupInfo/&lt;x&gt;/Entry</w:t>
      </w:r>
      <w:r>
        <w:rPr>
          <w:noProof/>
        </w:rPr>
        <w:tab/>
      </w:r>
      <w:r>
        <w:rPr>
          <w:noProof/>
        </w:rPr>
        <w:fldChar w:fldCharType="begin"/>
      </w:r>
      <w:r>
        <w:rPr>
          <w:noProof/>
        </w:rPr>
        <w:instrText xml:space="preserve"> PAGEREF _Toc176353322 \h </w:instrText>
      </w:r>
      <w:r>
        <w:rPr>
          <w:noProof/>
        </w:rPr>
      </w:r>
      <w:r>
        <w:rPr>
          <w:noProof/>
        </w:rPr>
        <w:fldChar w:fldCharType="separate"/>
      </w:r>
      <w:r>
        <w:rPr>
          <w:noProof/>
        </w:rPr>
        <w:t>75</w:t>
      </w:r>
      <w:r>
        <w:rPr>
          <w:noProof/>
        </w:rPr>
        <w:fldChar w:fldCharType="end"/>
      </w:r>
    </w:p>
    <w:p w14:paraId="401CF0CF" w14:textId="7AE46C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/&lt;x&gt;/OffNetwork/MCPTTGroupInfo/&lt;x&gt;/Entry/MCPTTGroupID</w:t>
      </w:r>
      <w:r>
        <w:rPr>
          <w:noProof/>
        </w:rPr>
        <w:tab/>
      </w:r>
      <w:r>
        <w:rPr>
          <w:noProof/>
        </w:rPr>
        <w:fldChar w:fldCharType="begin"/>
      </w:r>
      <w:r>
        <w:rPr>
          <w:noProof/>
        </w:rPr>
        <w:instrText xml:space="preserve"> PAGEREF _Toc176353323 \h </w:instrText>
      </w:r>
      <w:r>
        <w:rPr>
          <w:noProof/>
        </w:rPr>
      </w:r>
      <w:r>
        <w:rPr>
          <w:noProof/>
        </w:rPr>
        <w:fldChar w:fldCharType="separate"/>
      </w:r>
      <w:r>
        <w:rPr>
          <w:noProof/>
        </w:rPr>
        <w:t>75</w:t>
      </w:r>
      <w:r>
        <w:rPr>
          <w:noProof/>
        </w:rPr>
        <w:fldChar w:fldCharType="end"/>
      </w:r>
    </w:p>
    <w:p w14:paraId="314F1ABA" w14:textId="0D88F7B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/OffNetwork/MCPTTGroupInfo/&lt;x&gt;/Entry/DisplayName</w:t>
      </w:r>
      <w:r>
        <w:rPr>
          <w:noProof/>
        </w:rPr>
        <w:tab/>
      </w:r>
      <w:r>
        <w:rPr>
          <w:noProof/>
        </w:rPr>
        <w:fldChar w:fldCharType="begin"/>
      </w:r>
      <w:r>
        <w:rPr>
          <w:noProof/>
        </w:rPr>
        <w:instrText xml:space="preserve"> PAGEREF _Toc176353324 \h </w:instrText>
      </w:r>
      <w:r>
        <w:rPr>
          <w:noProof/>
        </w:rPr>
      </w:r>
      <w:r>
        <w:rPr>
          <w:noProof/>
        </w:rPr>
        <w:fldChar w:fldCharType="separate"/>
      </w:r>
      <w:r>
        <w:rPr>
          <w:noProof/>
        </w:rPr>
        <w:t>75</w:t>
      </w:r>
      <w:r>
        <w:rPr>
          <w:noProof/>
        </w:rPr>
        <w:fldChar w:fldCharType="end"/>
      </w:r>
    </w:p>
    <w:p w14:paraId="42C13021" w14:textId="6261BF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53B</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RelativePresentationPriority</w:t>
      </w:r>
      <w:r>
        <w:rPr>
          <w:noProof/>
        </w:rPr>
        <w:tab/>
      </w:r>
      <w:r>
        <w:rPr>
          <w:noProof/>
        </w:rPr>
        <w:fldChar w:fldCharType="begin"/>
      </w:r>
      <w:r>
        <w:rPr>
          <w:noProof/>
        </w:rPr>
        <w:instrText xml:space="preserve"> PAGEREF _Toc176353325 \h </w:instrText>
      </w:r>
      <w:r>
        <w:rPr>
          <w:noProof/>
        </w:rPr>
      </w:r>
      <w:r>
        <w:rPr>
          <w:noProof/>
        </w:rPr>
        <w:fldChar w:fldCharType="separate"/>
      </w:r>
      <w:r>
        <w:rPr>
          <w:noProof/>
        </w:rPr>
        <w:t>75</w:t>
      </w:r>
      <w:r>
        <w:rPr>
          <w:noProof/>
        </w:rPr>
        <w:fldChar w:fldCharType="end"/>
      </w:r>
    </w:p>
    <w:p w14:paraId="086044AC" w14:textId="399E9EE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53C</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/&lt;x&gt;/&lt;x&gt;/OffNetwork/MCPTTGroupInfo/&lt;x&gt;/Entry/GMSServID</w:t>
      </w:r>
      <w:r>
        <w:rPr>
          <w:noProof/>
        </w:rPr>
        <w:tab/>
      </w:r>
      <w:r>
        <w:rPr>
          <w:noProof/>
        </w:rPr>
        <w:fldChar w:fldCharType="begin"/>
      </w:r>
      <w:r>
        <w:rPr>
          <w:noProof/>
        </w:rPr>
        <w:instrText xml:space="preserve"> PAGEREF _Toc176353326 \h </w:instrText>
      </w:r>
      <w:r>
        <w:rPr>
          <w:noProof/>
        </w:rPr>
      </w:r>
      <w:r>
        <w:rPr>
          <w:noProof/>
        </w:rPr>
        <w:fldChar w:fldCharType="separate"/>
      </w:r>
      <w:r>
        <w:rPr>
          <w:noProof/>
        </w:rPr>
        <w:t>76</w:t>
      </w:r>
      <w:r>
        <w:rPr>
          <w:noProof/>
        </w:rPr>
        <w:fldChar w:fldCharType="end"/>
      </w:r>
    </w:p>
    <w:p w14:paraId="7037366D" w14:textId="528A765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53D</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IDMSTokenEndPoint</w:t>
      </w:r>
      <w:r>
        <w:rPr>
          <w:noProof/>
        </w:rPr>
        <w:tab/>
      </w:r>
      <w:r>
        <w:rPr>
          <w:noProof/>
        </w:rPr>
        <w:fldChar w:fldCharType="begin"/>
      </w:r>
      <w:r>
        <w:rPr>
          <w:noProof/>
        </w:rPr>
        <w:instrText xml:space="preserve"> PAGEREF _Toc176353327 \h </w:instrText>
      </w:r>
      <w:r>
        <w:rPr>
          <w:noProof/>
        </w:rPr>
      </w:r>
      <w:r>
        <w:rPr>
          <w:noProof/>
        </w:rPr>
        <w:fldChar w:fldCharType="separate"/>
      </w:r>
      <w:r>
        <w:rPr>
          <w:noProof/>
        </w:rPr>
        <w:t>76</w:t>
      </w:r>
      <w:r>
        <w:rPr>
          <w:noProof/>
        </w:rPr>
        <w:fldChar w:fldCharType="end"/>
      </w:r>
    </w:p>
    <w:p w14:paraId="112FD96E" w14:textId="34602EE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53E</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/&lt;x&gt;/&lt;x&gt;/OffNetwork/MCPTTGroupInfo/&lt;x&gt;/Entry/GroupKMSURI</w:t>
      </w:r>
      <w:r>
        <w:rPr>
          <w:noProof/>
        </w:rPr>
        <w:tab/>
      </w:r>
      <w:r>
        <w:rPr>
          <w:noProof/>
        </w:rPr>
        <w:fldChar w:fldCharType="begin"/>
      </w:r>
      <w:r>
        <w:rPr>
          <w:noProof/>
        </w:rPr>
        <w:instrText xml:space="preserve"> PAGEREF _Toc176353328 \h </w:instrText>
      </w:r>
      <w:r>
        <w:rPr>
          <w:noProof/>
        </w:rPr>
      </w:r>
      <w:r>
        <w:rPr>
          <w:noProof/>
        </w:rPr>
        <w:fldChar w:fldCharType="separate"/>
      </w:r>
      <w:r>
        <w:rPr>
          <w:noProof/>
        </w:rPr>
        <w:t>76</w:t>
      </w:r>
      <w:r>
        <w:rPr>
          <w:noProof/>
        </w:rPr>
        <w:fldChar w:fldCharType="end"/>
      </w:r>
    </w:p>
    <w:p w14:paraId="73B4FEBD" w14:textId="7C86FA3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AllowedListen</w:t>
      </w:r>
      <w:r>
        <w:rPr>
          <w:noProof/>
        </w:rPr>
        <w:tab/>
      </w:r>
      <w:r>
        <w:rPr>
          <w:noProof/>
        </w:rPr>
        <w:fldChar w:fldCharType="begin"/>
      </w:r>
      <w:r>
        <w:rPr>
          <w:noProof/>
        </w:rPr>
        <w:instrText xml:space="preserve"> PAGEREF _Toc176353329 \h </w:instrText>
      </w:r>
      <w:r>
        <w:rPr>
          <w:noProof/>
        </w:rPr>
      </w:r>
      <w:r>
        <w:rPr>
          <w:noProof/>
        </w:rPr>
        <w:fldChar w:fldCharType="separate"/>
      </w:r>
      <w:r>
        <w:rPr>
          <w:noProof/>
        </w:rPr>
        <w:t>76</w:t>
      </w:r>
      <w:r>
        <w:rPr>
          <w:noProof/>
        </w:rPr>
        <w:fldChar w:fldCharType="end"/>
      </w:r>
    </w:p>
    <w:p w14:paraId="019D9831" w14:textId="6BA14FD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AllowedTransmission</w:t>
      </w:r>
      <w:r>
        <w:rPr>
          <w:noProof/>
        </w:rPr>
        <w:tab/>
      </w:r>
      <w:r>
        <w:rPr>
          <w:noProof/>
        </w:rPr>
        <w:fldChar w:fldCharType="begin"/>
      </w:r>
      <w:r>
        <w:rPr>
          <w:noProof/>
        </w:rPr>
        <w:instrText xml:space="preserve"> PAGEREF _Toc176353330 \h </w:instrText>
      </w:r>
      <w:r>
        <w:rPr>
          <w:noProof/>
        </w:rPr>
      </w:r>
      <w:r>
        <w:rPr>
          <w:noProof/>
        </w:rPr>
        <w:fldChar w:fldCharType="separate"/>
      </w:r>
      <w:r>
        <w:rPr>
          <w:noProof/>
        </w:rPr>
        <w:t>77</w:t>
      </w:r>
      <w:r>
        <w:rPr>
          <w:noProof/>
        </w:rPr>
        <w:fldChar w:fldCharType="end"/>
      </w:r>
    </w:p>
    <w:p w14:paraId="15E44946" w14:textId="539F3B7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/OffNetwork/EmergencyCallChange</w:t>
      </w:r>
      <w:r>
        <w:rPr>
          <w:noProof/>
        </w:rPr>
        <w:tab/>
      </w:r>
      <w:r>
        <w:rPr>
          <w:noProof/>
        </w:rPr>
        <w:fldChar w:fldCharType="begin"/>
      </w:r>
      <w:r>
        <w:rPr>
          <w:noProof/>
        </w:rPr>
        <w:instrText xml:space="preserve"> PAGEREF _Toc176353331 \h </w:instrText>
      </w:r>
      <w:r>
        <w:rPr>
          <w:noProof/>
        </w:rPr>
      </w:r>
      <w:r>
        <w:rPr>
          <w:noProof/>
        </w:rPr>
        <w:fldChar w:fldCharType="separate"/>
      </w:r>
      <w:r>
        <w:rPr>
          <w:noProof/>
        </w:rPr>
        <w:t>77</w:t>
      </w:r>
      <w:r>
        <w:rPr>
          <w:noProof/>
        </w:rPr>
        <w:fldChar w:fldCharType="end"/>
      </w:r>
    </w:p>
    <w:p w14:paraId="71DBC21E" w14:textId="15EBF3A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/OffNetwork/ImminentPerilCallChange</w:t>
      </w:r>
      <w:r>
        <w:rPr>
          <w:noProof/>
        </w:rPr>
        <w:tab/>
      </w:r>
      <w:r>
        <w:rPr>
          <w:noProof/>
        </w:rPr>
        <w:fldChar w:fldCharType="begin"/>
      </w:r>
      <w:r>
        <w:rPr>
          <w:noProof/>
        </w:rPr>
        <w:instrText xml:space="preserve"> PAGEREF _Toc176353332 \h </w:instrText>
      </w:r>
      <w:r>
        <w:rPr>
          <w:noProof/>
        </w:rPr>
      </w:r>
      <w:r>
        <w:rPr>
          <w:noProof/>
        </w:rPr>
        <w:fldChar w:fldCharType="separate"/>
      </w:r>
      <w:r>
        <w:rPr>
          <w:noProof/>
        </w:rPr>
        <w:t>77</w:t>
      </w:r>
      <w:r>
        <w:rPr>
          <w:noProof/>
        </w:rPr>
        <w:fldChar w:fldCharType="end"/>
      </w:r>
    </w:p>
    <w:p w14:paraId="16B2ED61" w14:textId="406CCA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_Toc176353333 \h </w:instrText>
      </w:r>
      <w:r>
        <w:rPr>
          <w:noProof/>
        </w:rPr>
      </w:r>
      <w:r>
        <w:rPr>
          <w:noProof/>
        </w:rPr>
        <w:fldChar w:fldCharType="separate"/>
      </w:r>
      <w:r>
        <w:rPr>
          <w:noProof/>
        </w:rPr>
        <w:t>77</w:t>
      </w:r>
      <w:r>
        <w:rPr>
          <w:noProof/>
        </w:rPr>
        <w:fldChar w:fldCharType="end"/>
      </w:r>
    </w:p>
    <w:p w14:paraId="69495078" w14:textId="4E00D13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_Toc176353334 \h </w:instrText>
      </w:r>
      <w:r>
        <w:rPr>
          <w:noProof/>
        </w:rPr>
      </w:r>
      <w:r>
        <w:rPr>
          <w:noProof/>
        </w:rPr>
        <w:fldChar w:fldCharType="separate"/>
      </w:r>
      <w:r>
        <w:rPr>
          <w:noProof/>
        </w:rPr>
        <w:t>78</w:t>
      </w:r>
      <w:r>
        <w:rPr>
          <w:noProof/>
        </w:rPr>
        <w:fldChar w:fldCharType="end"/>
      </w:r>
    </w:p>
    <w:p w14:paraId="3CA0E835" w14:textId="6A643D4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_Toc176353335 \h </w:instrText>
      </w:r>
      <w:r>
        <w:rPr>
          <w:noProof/>
        </w:rPr>
      </w:r>
      <w:r>
        <w:rPr>
          <w:noProof/>
        </w:rPr>
        <w:fldChar w:fldCharType="separate"/>
      </w:r>
      <w:r>
        <w:rPr>
          <w:noProof/>
        </w:rPr>
        <w:t>78</w:t>
      </w:r>
      <w:r>
        <w:rPr>
          <w:noProof/>
        </w:rPr>
        <w:fldChar w:fldCharType="end"/>
      </w:r>
    </w:p>
    <w:p w14:paraId="03F90037" w14:textId="304F3DB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_Toc176353336 \h </w:instrText>
      </w:r>
      <w:r>
        <w:rPr>
          <w:noProof/>
        </w:rPr>
      </w:r>
      <w:r>
        <w:rPr>
          <w:noProof/>
        </w:rPr>
        <w:fldChar w:fldCharType="separate"/>
      </w:r>
      <w:r>
        <w:rPr>
          <w:noProof/>
        </w:rPr>
        <w:t>78</w:t>
      </w:r>
      <w:r>
        <w:rPr>
          <w:noProof/>
        </w:rPr>
        <w:fldChar w:fldCharType="end"/>
      </w:r>
    </w:p>
    <w:p w14:paraId="0289F1FC" w14:textId="3E3A419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_Toc176353337 \h </w:instrText>
      </w:r>
      <w:r>
        <w:rPr>
          <w:noProof/>
        </w:rPr>
      </w:r>
      <w:r>
        <w:rPr>
          <w:noProof/>
        </w:rPr>
        <w:fldChar w:fldCharType="separate"/>
      </w:r>
      <w:r>
        <w:rPr>
          <w:noProof/>
        </w:rPr>
        <w:t>78</w:t>
      </w:r>
      <w:r>
        <w:rPr>
          <w:noProof/>
        </w:rPr>
        <w:fldChar w:fldCharType="end"/>
      </w:r>
    </w:p>
    <w:p w14:paraId="01150646" w14:textId="71724D5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_Toc176353338 \h </w:instrText>
      </w:r>
      <w:r>
        <w:rPr>
          <w:noProof/>
        </w:rPr>
      </w:r>
      <w:r>
        <w:rPr>
          <w:noProof/>
        </w:rPr>
        <w:fldChar w:fldCharType="separate"/>
      </w:r>
      <w:r>
        <w:rPr>
          <w:noProof/>
        </w:rPr>
        <w:t>78</w:t>
      </w:r>
      <w:r>
        <w:rPr>
          <w:noProof/>
        </w:rPr>
        <w:fldChar w:fldCharType="end"/>
      </w:r>
    </w:p>
    <w:p w14:paraId="1E9E67FA" w14:textId="24F2B1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_Toc176353339 \h </w:instrText>
      </w:r>
      <w:r>
        <w:rPr>
          <w:noProof/>
        </w:rPr>
      </w:r>
      <w:r>
        <w:rPr>
          <w:noProof/>
        </w:rPr>
        <w:fldChar w:fldCharType="separate"/>
      </w:r>
      <w:r>
        <w:rPr>
          <w:noProof/>
        </w:rPr>
        <w:t>78</w:t>
      </w:r>
      <w:r>
        <w:rPr>
          <w:noProof/>
        </w:rPr>
        <w:fldChar w:fldCharType="end"/>
      </w:r>
    </w:p>
    <w:p w14:paraId="3E07A34D" w14:textId="66A4D1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_Toc176353340 \h </w:instrText>
      </w:r>
      <w:r>
        <w:rPr>
          <w:noProof/>
        </w:rPr>
      </w:r>
      <w:r>
        <w:rPr>
          <w:noProof/>
        </w:rPr>
        <w:fldChar w:fldCharType="separate"/>
      </w:r>
      <w:r>
        <w:rPr>
          <w:noProof/>
        </w:rPr>
        <w:t>78</w:t>
      </w:r>
      <w:r>
        <w:rPr>
          <w:noProof/>
        </w:rPr>
        <w:fldChar w:fldCharType="end"/>
      </w:r>
    </w:p>
    <w:p w14:paraId="4610A497" w14:textId="36D9E7A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_Toc176353341 \h </w:instrText>
      </w:r>
      <w:r>
        <w:rPr>
          <w:noProof/>
        </w:rPr>
      </w:r>
      <w:r>
        <w:rPr>
          <w:noProof/>
        </w:rPr>
        <w:fldChar w:fldCharType="separate"/>
      </w:r>
      <w:r>
        <w:rPr>
          <w:noProof/>
        </w:rPr>
        <w:t>78</w:t>
      </w:r>
      <w:r>
        <w:rPr>
          <w:noProof/>
        </w:rPr>
        <w:fldChar w:fldCharType="end"/>
      </w:r>
    </w:p>
    <w:p w14:paraId="07870E53" w14:textId="65FD4B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_Toc176353342 \h </w:instrText>
      </w:r>
      <w:r>
        <w:rPr>
          <w:noProof/>
        </w:rPr>
      </w:r>
      <w:r>
        <w:rPr>
          <w:noProof/>
        </w:rPr>
        <w:fldChar w:fldCharType="separate"/>
      </w:r>
      <w:r>
        <w:rPr>
          <w:noProof/>
        </w:rPr>
        <w:t>78</w:t>
      </w:r>
      <w:r>
        <w:rPr>
          <w:noProof/>
        </w:rPr>
        <w:fldChar w:fldCharType="end"/>
      </w:r>
    </w:p>
    <w:p w14:paraId="633D34FB" w14:textId="70C28D0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_Toc176353343 \h </w:instrText>
      </w:r>
      <w:r>
        <w:rPr>
          <w:noProof/>
        </w:rPr>
      </w:r>
      <w:r>
        <w:rPr>
          <w:noProof/>
        </w:rPr>
        <w:fldChar w:fldCharType="separate"/>
      </w:r>
      <w:r>
        <w:rPr>
          <w:noProof/>
        </w:rPr>
        <w:t>78</w:t>
      </w:r>
      <w:r>
        <w:rPr>
          <w:noProof/>
        </w:rPr>
        <w:fldChar w:fldCharType="end"/>
      </w:r>
    </w:p>
    <w:p w14:paraId="3E266F2E" w14:textId="29E482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_Toc176353344 \h </w:instrText>
      </w:r>
      <w:r>
        <w:rPr>
          <w:noProof/>
        </w:rPr>
      </w:r>
      <w:r>
        <w:rPr>
          <w:noProof/>
        </w:rPr>
        <w:fldChar w:fldCharType="separate"/>
      </w:r>
      <w:r>
        <w:rPr>
          <w:noProof/>
        </w:rPr>
        <w:t>78</w:t>
      </w:r>
      <w:r>
        <w:rPr>
          <w:noProof/>
        </w:rPr>
        <w:fldChar w:fldCharType="end"/>
      </w:r>
    </w:p>
    <w:p w14:paraId="63840410" w14:textId="034B07E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_Toc176353345 \h </w:instrText>
      </w:r>
      <w:r>
        <w:rPr>
          <w:noProof/>
        </w:rPr>
      </w:r>
      <w:r>
        <w:rPr>
          <w:noProof/>
        </w:rPr>
        <w:fldChar w:fldCharType="separate"/>
      </w:r>
      <w:r>
        <w:rPr>
          <w:noProof/>
        </w:rPr>
        <w:t>78</w:t>
      </w:r>
      <w:r>
        <w:rPr>
          <w:noProof/>
        </w:rPr>
        <w:fldChar w:fldCharType="end"/>
      </w:r>
    </w:p>
    <w:p w14:paraId="5A9CB72C" w14:textId="2504DA8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_Toc176353346 \h </w:instrText>
      </w:r>
      <w:r>
        <w:rPr>
          <w:noProof/>
        </w:rPr>
      </w:r>
      <w:r>
        <w:rPr>
          <w:noProof/>
        </w:rPr>
        <w:fldChar w:fldCharType="separate"/>
      </w:r>
      <w:r>
        <w:rPr>
          <w:noProof/>
        </w:rPr>
        <w:t>78</w:t>
      </w:r>
      <w:r>
        <w:rPr>
          <w:noProof/>
        </w:rPr>
        <w:fldChar w:fldCharType="end"/>
      </w:r>
    </w:p>
    <w:p w14:paraId="492BF943" w14:textId="20B1B0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_Toc176353347 \h </w:instrText>
      </w:r>
      <w:r>
        <w:rPr>
          <w:noProof/>
        </w:rPr>
      </w:r>
      <w:r>
        <w:rPr>
          <w:noProof/>
        </w:rPr>
        <w:fldChar w:fldCharType="separate"/>
      </w:r>
      <w:r>
        <w:rPr>
          <w:noProof/>
        </w:rPr>
        <w:t>78</w:t>
      </w:r>
      <w:r>
        <w:rPr>
          <w:noProof/>
        </w:rPr>
        <w:fldChar w:fldCharType="end"/>
      </w:r>
    </w:p>
    <w:p w14:paraId="370656DB" w14:textId="2667FF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_Toc176353348 \h </w:instrText>
      </w:r>
      <w:r>
        <w:rPr>
          <w:noProof/>
        </w:rPr>
      </w:r>
      <w:r>
        <w:rPr>
          <w:noProof/>
        </w:rPr>
        <w:fldChar w:fldCharType="separate"/>
      </w:r>
      <w:r>
        <w:rPr>
          <w:noProof/>
        </w:rPr>
        <w:t>78</w:t>
      </w:r>
      <w:r>
        <w:rPr>
          <w:noProof/>
        </w:rPr>
        <w:fldChar w:fldCharType="end"/>
      </w:r>
    </w:p>
    <w:p w14:paraId="093EEF65" w14:textId="396955F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_Toc176353349 \h </w:instrText>
      </w:r>
      <w:r>
        <w:rPr>
          <w:noProof/>
        </w:rPr>
      </w:r>
      <w:r>
        <w:rPr>
          <w:noProof/>
        </w:rPr>
        <w:fldChar w:fldCharType="separate"/>
      </w:r>
      <w:r>
        <w:rPr>
          <w:noProof/>
        </w:rPr>
        <w:t>78</w:t>
      </w:r>
      <w:r>
        <w:rPr>
          <w:noProof/>
        </w:rPr>
        <w:fldChar w:fldCharType="end"/>
      </w:r>
    </w:p>
    <w:p w14:paraId="4E72B561" w14:textId="61C4F71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5.2.58A17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_Toc176353350 \h </w:instrText>
      </w:r>
      <w:r>
        <w:rPr>
          <w:noProof/>
        </w:rPr>
      </w:r>
      <w:r>
        <w:rPr>
          <w:noProof/>
        </w:rPr>
        <w:fldChar w:fldCharType="separate"/>
      </w:r>
      <w:r>
        <w:rPr>
          <w:noProof/>
        </w:rPr>
        <w:t>78</w:t>
      </w:r>
      <w:r>
        <w:rPr>
          <w:noProof/>
        </w:rPr>
        <w:fldChar w:fldCharType="end"/>
      </w:r>
    </w:p>
    <w:p w14:paraId="21A53337" w14:textId="5685AEE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5.2.5</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_Toc176353351 \h </w:instrText>
      </w:r>
      <w:r>
        <w:rPr>
          <w:noProof/>
        </w:rPr>
      </w:r>
      <w:r>
        <w:rPr>
          <w:noProof/>
        </w:rPr>
        <w:fldChar w:fldCharType="separate"/>
      </w:r>
      <w:r>
        <w:rPr>
          <w:noProof/>
        </w:rPr>
        <w:t>78</w:t>
      </w:r>
      <w:r>
        <w:rPr>
          <w:noProof/>
        </w:rPr>
        <w:fldChar w:fldCharType="end"/>
      </w:r>
    </w:p>
    <w:p w14:paraId="59AA8AD0" w14:textId="62BE5B59"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6</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group configuration </w:t>
      </w:r>
      <w:r>
        <w:rPr>
          <w:noProof/>
        </w:rPr>
        <w:t>MO</w:t>
      </w:r>
      <w:r>
        <w:rPr>
          <w:noProof/>
        </w:rPr>
        <w:tab/>
      </w:r>
      <w:r>
        <w:rPr>
          <w:noProof/>
        </w:rPr>
        <w:fldChar w:fldCharType="begin"/>
      </w:r>
      <w:r>
        <w:rPr>
          <w:noProof/>
        </w:rPr>
        <w:instrText xml:space="preserve"> PAGEREF _Toc176353352 \h </w:instrText>
      </w:r>
      <w:r>
        <w:rPr>
          <w:noProof/>
        </w:rPr>
      </w:r>
      <w:r>
        <w:rPr>
          <w:noProof/>
        </w:rPr>
        <w:fldChar w:fldCharType="separate"/>
      </w:r>
      <w:r>
        <w:rPr>
          <w:noProof/>
        </w:rPr>
        <w:t>79</w:t>
      </w:r>
      <w:r>
        <w:rPr>
          <w:noProof/>
        </w:rPr>
        <w:fldChar w:fldCharType="end"/>
      </w:r>
    </w:p>
    <w:p w14:paraId="7E9C327D" w14:textId="473E90DC"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_Toc176353353 \h </w:instrText>
      </w:r>
      <w:r>
        <w:rPr>
          <w:noProof/>
        </w:rPr>
      </w:r>
      <w:r>
        <w:rPr>
          <w:noProof/>
        </w:rPr>
        <w:fldChar w:fldCharType="separate"/>
      </w:r>
      <w:r>
        <w:rPr>
          <w:noProof/>
        </w:rPr>
        <w:t>79</w:t>
      </w:r>
      <w:r>
        <w:rPr>
          <w:noProof/>
        </w:rPr>
        <w:fldChar w:fldCharType="end"/>
      </w:r>
    </w:p>
    <w:p w14:paraId="4949D8F3" w14:textId="352D710B"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group configuration MO parameters</w:t>
      </w:r>
      <w:r>
        <w:rPr>
          <w:noProof/>
        </w:rPr>
        <w:tab/>
      </w:r>
      <w:r>
        <w:rPr>
          <w:noProof/>
        </w:rPr>
        <w:fldChar w:fldCharType="begin"/>
      </w:r>
      <w:r>
        <w:rPr>
          <w:noProof/>
        </w:rPr>
        <w:instrText xml:space="preserve"> PAGEREF _Toc176353354 \h </w:instrText>
      </w:r>
      <w:r>
        <w:rPr>
          <w:noProof/>
        </w:rPr>
      </w:r>
      <w:r>
        <w:rPr>
          <w:noProof/>
        </w:rPr>
        <w:fldChar w:fldCharType="separate"/>
      </w:r>
      <w:r>
        <w:rPr>
          <w:noProof/>
        </w:rPr>
        <w:t>82</w:t>
      </w:r>
      <w:r>
        <w:rPr>
          <w:noProof/>
        </w:rPr>
        <w:fldChar w:fldCharType="end"/>
      </w:r>
    </w:p>
    <w:p w14:paraId="3114BFB7" w14:textId="7149192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_Toc176353355 \h </w:instrText>
      </w:r>
      <w:r>
        <w:rPr>
          <w:noProof/>
        </w:rPr>
      </w:r>
      <w:r>
        <w:rPr>
          <w:noProof/>
        </w:rPr>
        <w:fldChar w:fldCharType="separate"/>
      </w:r>
      <w:r>
        <w:rPr>
          <w:noProof/>
        </w:rPr>
        <w:t>82</w:t>
      </w:r>
      <w:r>
        <w:rPr>
          <w:noProof/>
        </w:rPr>
        <w:fldChar w:fldCharType="end"/>
      </w:r>
    </w:p>
    <w:p w14:paraId="040B965E" w14:textId="2D89459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_Toc176353356 \h </w:instrText>
      </w:r>
      <w:r>
        <w:rPr>
          <w:noProof/>
        </w:rPr>
      </w:r>
      <w:r>
        <w:rPr>
          <w:noProof/>
        </w:rPr>
        <w:fldChar w:fldCharType="separate"/>
      </w:r>
      <w:r>
        <w:rPr>
          <w:noProof/>
        </w:rPr>
        <w:t>82</w:t>
      </w:r>
      <w:r>
        <w:rPr>
          <w:noProof/>
        </w:rPr>
        <w:fldChar w:fldCharType="end"/>
      </w:r>
    </w:p>
    <w:p w14:paraId="4B94412E" w14:textId="0A47F00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_Toc176353357 \h </w:instrText>
      </w:r>
      <w:r>
        <w:rPr>
          <w:noProof/>
        </w:rPr>
      </w:r>
      <w:r>
        <w:rPr>
          <w:noProof/>
        </w:rPr>
        <w:fldChar w:fldCharType="separate"/>
      </w:r>
      <w:r>
        <w:rPr>
          <w:noProof/>
        </w:rPr>
        <w:t>82</w:t>
      </w:r>
      <w:r>
        <w:rPr>
          <w:noProof/>
        </w:rPr>
        <w:fldChar w:fldCharType="end"/>
      </w:r>
    </w:p>
    <w:p w14:paraId="119561EC" w14:textId="3F2CE8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_Toc176353358 \h </w:instrText>
      </w:r>
      <w:r>
        <w:rPr>
          <w:noProof/>
        </w:rPr>
      </w:r>
      <w:r>
        <w:rPr>
          <w:noProof/>
        </w:rPr>
        <w:fldChar w:fldCharType="separate"/>
      </w:r>
      <w:r>
        <w:rPr>
          <w:noProof/>
        </w:rPr>
        <w:t>83</w:t>
      </w:r>
      <w:r>
        <w:rPr>
          <w:noProof/>
        </w:rPr>
        <w:fldChar w:fldCharType="end"/>
      </w:r>
    </w:p>
    <w:p w14:paraId="2ADA56E7" w14:textId="559699D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_Toc176353359 \h </w:instrText>
      </w:r>
      <w:r>
        <w:rPr>
          <w:noProof/>
        </w:rPr>
      </w:r>
      <w:r>
        <w:rPr>
          <w:noProof/>
        </w:rPr>
        <w:fldChar w:fldCharType="separate"/>
      </w:r>
      <w:r>
        <w:rPr>
          <w:noProof/>
        </w:rPr>
        <w:t>83</w:t>
      </w:r>
      <w:r>
        <w:rPr>
          <w:noProof/>
        </w:rPr>
        <w:fldChar w:fldCharType="end"/>
      </w:r>
    </w:p>
    <w:p w14:paraId="1544B04A" w14:textId="7CCC5F3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_Toc176353360 \h </w:instrText>
      </w:r>
      <w:r>
        <w:rPr>
          <w:noProof/>
        </w:rPr>
      </w:r>
      <w:r>
        <w:rPr>
          <w:noProof/>
        </w:rPr>
        <w:fldChar w:fldCharType="separate"/>
      </w:r>
      <w:r>
        <w:rPr>
          <w:noProof/>
        </w:rPr>
        <w:t>83</w:t>
      </w:r>
      <w:r>
        <w:rPr>
          <w:noProof/>
        </w:rPr>
        <w:fldChar w:fldCharType="end"/>
      </w:r>
    </w:p>
    <w:p w14:paraId="072BCE98" w14:textId="4CCC46B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/&lt;x&gt;/Common/MCPTTGroupID</w:t>
      </w:r>
      <w:r>
        <w:rPr>
          <w:noProof/>
        </w:rPr>
        <w:tab/>
      </w:r>
      <w:r>
        <w:rPr>
          <w:noProof/>
        </w:rPr>
        <w:fldChar w:fldCharType="begin"/>
      </w:r>
      <w:r>
        <w:rPr>
          <w:noProof/>
        </w:rPr>
        <w:instrText xml:space="preserve"> PAGEREF _Toc176353361 \h </w:instrText>
      </w:r>
      <w:r>
        <w:rPr>
          <w:noProof/>
        </w:rPr>
      </w:r>
      <w:r>
        <w:rPr>
          <w:noProof/>
        </w:rPr>
        <w:fldChar w:fldCharType="separate"/>
      </w:r>
      <w:r>
        <w:rPr>
          <w:noProof/>
        </w:rPr>
        <w:t>83</w:t>
      </w:r>
      <w:r>
        <w:rPr>
          <w:noProof/>
        </w:rPr>
        <w:fldChar w:fldCharType="end"/>
      </w:r>
    </w:p>
    <w:p w14:paraId="36A14A2D" w14:textId="3D1863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/&lt;x&gt;/Common/MCPTTGroupAlias</w:t>
      </w:r>
      <w:r>
        <w:rPr>
          <w:noProof/>
        </w:rPr>
        <w:tab/>
      </w:r>
      <w:r>
        <w:rPr>
          <w:noProof/>
        </w:rPr>
        <w:fldChar w:fldCharType="begin"/>
      </w:r>
      <w:r>
        <w:rPr>
          <w:noProof/>
        </w:rPr>
        <w:instrText xml:space="preserve"> PAGEREF _Toc176353362 \h </w:instrText>
      </w:r>
      <w:r>
        <w:rPr>
          <w:noProof/>
        </w:rPr>
      </w:r>
      <w:r>
        <w:rPr>
          <w:noProof/>
        </w:rPr>
        <w:fldChar w:fldCharType="separate"/>
      </w:r>
      <w:r>
        <w:rPr>
          <w:noProof/>
        </w:rPr>
        <w:t>84</w:t>
      </w:r>
      <w:r>
        <w:rPr>
          <w:noProof/>
        </w:rPr>
        <w:fldChar w:fldCharType="end"/>
      </w:r>
    </w:p>
    <w:p w14:paraId="64A77996" w14:textId="41DB8F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w:t>
      </w:r>
      <w:r>
        <w:rPr>
          <w:noProof/>
        </w:rPr>
        <w:tab/>
      </w:r>
      <w:r>
        <w:rPr>
          <w:noProof/>
        </w:rPr>
        <w:fldChar w:fldCharType="begin"/>
      </w:r>
      <w:r>
        <w:rPr>
          <w:noProof/>
        </w:rPr>
        <w:instrText xml:space="preserve"> PAGEREF _Toc176353363 \h </w:instrText>
      </w:r>
      <w:r>
        <w:rPr>
          <w:noProof/>
        </w:rPr>
      </w:r>
      <w:r>
        <w:rPr>
          <w:noProof/>
        </w:rPr>
        <w:fldChar w:fldCharType="separate"/>
      </w:r>
      <w:r>
        <w:rPr>
          <w:noProof/>
        </w:rPr>
        <w:t>84</w:t>
      </w:r>
      <w:r>
        <w:rPr>
          <w:noProof/>
        </w:rPr>
        <w:fldChar w:fldCharType="end"/>
      </w:r>
    </w:p>
    <w:p w14:paraId="07F05626" w14:textId="2A0AD1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w:t>
      </w:r>
      <w:r>
        <w:rPr>
          <w:noProof/>
        </w:rPr>
        <w:tab/>
      </w:r>
      <w:r>
        <w:rPr>
          <w:noProof/>
        </w:rPr>
        <w:fldChar w:fldCharType="begin"/>
      </w:r>
      <w:r>
        <w:rPr>
          <w:noProof/>
        </w:rPr>
        <w:instrText xml:space="preserve"> PAGEREF _Toc176353364 \h </w:instrText>
      </w:r>
      <w:r>
        <w:rPr>
          <w:noProof/>
        </w:rPr>
      </w:r>
      <w:r>
        <w:rPr>
          <w:noProof/>
        </w:rPr>
        <w:fldChar w:fldCharType="separate"/>
      </w:r>
      <w:r>
        <w:rPr>
          <w:noProof/>
        </w:rPr>
        <w:t>84</w:t>
      </w:r>
      <w:r>
        <w:rPr>
          <w:noProof/>
        </w:rPr>
        <w:fldChar w:fldCharType="end"/>
      </w:r>
    </w:p>
    <w:p w14:paraId="2A259D70" w14:textId="541B41C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/&lt;x&gt;/Common/MCPTTGroupMemberList/&lt;x&gt;/MCPTTID</w:t>
      </w:r>
      <w:r>
        <w:rPr>
          <w:noProof/>
        </w:rPr>
        <w:tab/>
      </w:r>
      <w:r>
        <w:rPr>
          <w:noProof/>
        </w:rPr>
        <w:fldChar w:fldCharType="begin"/>
      </w:r>
      <w:r>
        <w:rPr>
          <w:noProof/>
        </w:rPr>
        <w:instrText xml:space="preserve"> PAGEREF _Toc176353365 \h </w:instrText>
      </w:r>
      <w:r>
        <w:rPr>
          <w:noProof/>
        </w:rPr>
      </w:r>
      <w:r>
        <w:rPr>
          <w:noProof/>
        </w:rPr>
        <w:fldChar w:fldCharType="separate"/>
      </w:r>
      <w:r>
        <w:rPr>
          <w:noProof/>
        </w:rPr>
        <w:t>84</w:t>
      </w:r>
      <w:r>
        <w:rPr>
          <w:noProof/>
        </w:rPr>
        <w:fldChar w:fldCharType="end"/>
      </w:r>
    </w:p>
    <w:p w14:paraId="00159CEB" w14:textId="56F019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/&lt;x&gt;/Common/MCPTTGroupMemberList/&lt;x&gt;/UserPriority</w:t>
      </w:r>
      <w:r>
        <w:rPr>
          <w:noProof/>
        </w:rPr>
        <w:tab/>
      </w:r>
      <w:r>
        <w:rPr>
          <w:noProof/>
        </w:rPr>
        <w:fldChar w:fldCharType="begin"/>
      </w:r>
      <w:r>
        <w:rPr>
          <w:noProof/>
        </w:rPr>
        <w:instrText xml:space="preserve"> PAGEREF _Toc176353366 \h </w:instrText>
      </w:r>
      <w:r>
        <w:rPr>
          <w:noProof/>
        </w:rPr>
      </w:r>
      <w:r>
        <w:rPr>
          <w:noProof/>
        </w:rPr>
        <w:fldChar w:fldCharType="separate"/>
      </w:r>
      <w:r>
        <w:rPr>
          <w:noProof/>
        </w:rPr>
        <w:t>85</w:t>
      </w:r>
      <w:r>
        <w:rPr>
          <w:noProof/>
        </w:rPr>
        <w:fldChar w:fldCharType="end"/>
      </w:r>
    </w:p>
    <w:p w14:paraId="5831A4EF" w14:textId="78FB0AB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Common/MCPTTGroupMemberList/&lt;x&gt;/ParticipantType</w:t>
      </w:r>
      <w:r>
        <w:rPr>
          <w:noProof/>
        </w:rPr>
        <w:tab/>
      </w:r>
      <w:r>
        <w:rPr>
          <w:noProof/>
        </w:rPr>
        <w:fldChar w:fldCharType="begin"/>
      </w:r>
      <w:r>
        <w:rPr>
          <w:noProof/>
        </w:rPr>
        <w:instrText xml:space="preserve"> PAGEREF _Toc176353367 \h </w:instrText>
      </w:r>
      <w:r>
        <w:rPr>
          <w:noProof/>
        </w:rPr>
      </w:r>
      <w:r>
        <w:rPr>
          <w:noProof/>
        </w:rPr>
        <w:fldChar w:fldCharType="separate"/>
      </w:r>
      <w:r>
        <w:rPr>
          <w:noProof/>
        </w:rPr>
        <w:t>85</w:t>
      </w:r>
      <w:r>
        <w:rPr>
          <w:noProof/>
        </w:rPr>
        <w:fldChar w:fldCharType="end"/>
      </w:r>
    </w:p>
    <w:p w14:paraId="03913C32" w14:textId="6FF7C07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_Toc176353368 \h </w:instrText>
      </w:r>
      <w:r>
        <w:rPr>
          <w:noProof/>
        </w:rPr>
      </w:r>
      <w:r>
        <w:rPr>
          <w:noProof/>
        </w:rPr>
        <w:fldChar w:fldCharType="separate"/>
      </w:r>
      <w:r>
        <w:rPr>
          <w:noProof/>
        </w:rPr>
        <w:t>85</w:t>
      </w:r>
      <w:r>
        <w:rPr>
          <w:noProof/>
        </w:rPr>
        <w:fldChar w:fldCharType="end"/>
      </w:r>
    </w:p>
    <w:p w14:paraId="75BF0355" w14:textId="6CF4C4F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/&lt;x&gt;/Common/MCPTTGroupOwner</w:t>
      </w:r>
      <w:r>
        <w:rPr>
          <w:noProof/>
        </w:rPr>
        <w:tab/>
      </w:r>
      <w:r>
        <w:rPr>
          <w:noProof/>
        </w:rPr>
        <w:fldChar w:fldCharType="begin"/>
      </w:r>
      <w:r>
        <w:rPr>
          <w:noProof/>
        </w:rPr>
        <w:instrText xml:space="preserve"> PAGEREF _Toc176353369 \h </w:instrText>
      </w:r>
      <w:r>
        <w:rPr>
          <w:noProof/>
        </w:rPr>
      </w:r>
      <w:r>
        <w:rPr>
          <w:noProof/>
        </w:rPr>
        <w:fldChar w:fldCharType="separate"/>
      </w:r>
      <w:r>
        <w:rPr>
          <w:noProof/>
        </w:rPr>
        <w:t>85</w:t>
      </w:r>
      <w:r>
        <w:rPr>
          <w:noProof/>
        </w:rPr>
        <w:fldChar w:fldCharType="end"/>
      </w:r>
    </w:p>
    <w:p w14:paraId="3BEFC46C" w14:textId="374AF39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/&lt;x&gt;/Common/PreferredVoiceCodec</w:t>
      </w:r>
      <w:r>
        <w:rPr>
          <w:noProof/>
        </w:rPr>
        <w:tab/>
      </w:r>
      <w:r>
        <w:rPr>
          <w:noProof/>
        </w:rPr>
        <w:fldChar w:fldCharType="begin"/>
      </w:r>
      <w:r>
        <w:rPr>
          <w:noProof/>
        </w:rPr>
        <w:instrText xml:space="preserve"> PAGEREF _Toc176353370 \h </w:instrText>
      </w:r>
      <w:r>
        <w:rPr>
          <w:noProof/>
        </w:rPr>
      </w:r>
      <w:r>
        <w:rPr>
          <w:noProof/>
        </w:rPr>
        <w:fldChar w:fldCharType="separate"/>
      </w:r>
      <w:r>
        <w:rPr>
          <w:noProof/>
        </w:rPr>
        <w:t>85</w:t>
      </w:r>
      <w:r>
        <w:rPr>
          <w:noProof/>
        </w:rPr>
        <w:fldChar w:fldCharType="end"/>
      </w:r>
    </w:p>
    <w:p w14:paraId="784F367A" w14:textId="2B9933D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/&lt;x&gt;/Common/MCPTTGroupLevel</w:t>
      </w:r>
      <w:r>
        <w:rPr>
          <w:noProof/>
        </w:rPr>
        <w:tab/>
      </w:r>
      <w:r>
        <w:rPr>
          <w:noProof/>
        </w:rPr>
        <w:fldChar w:fldCharType="begin"/>
      </w:r>
      <w:r>
        <w:rPr>
          <w:noProof/>
        </w:rPr>
        <w:instrText xml:space="preserve"> PAGEREF _Toc176353371 \h </w:instrText>
      </w:r>
      <w:r>
        <w:rPr>
          <w:noProof/>
        </w:rPr>
      </w:r>
      <w:r>
        <w:rPr>
          <w:noProof/>
        </w:rPr>
        <w:fldChar w:fldCharType="separate"/>
      </w:r>
      <w:r>
        <w:rPr>
          <w:noProof/>
        </w:rPr>
        <w:t>86</w:t>
      </w:r>
      <w:r>
        <w:rPr>
          <w:noProof/>
        </w:rPr>
        <w:fldChar w:fldCharType="end"/>
      </w:r>
    </w:p>
    <w:p w14:paraId="11E9DEF5" w14:textId="4C04D12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/&lt;x&gt;/Common/UserLevel</w:t>
      </w:r>
      <w:r>
        <w:rPr>
          <w:noProof/>
        </w:rPr>
        <w:tab/>
      </w:r>
      <w:r>
        <w:rPr>
          <w:noProof/>
        </w:rPr>
        <w:fldChar w:fldCharType="begin"/>
      </w:r>
      <w:r>
        <w:rPr>
          <w:noProof/>
        </w:rPr>
        <w:instrText xml:space="preserve"> PAGEREF _Toc176353372 \h </w:instrText>
      </w:r>
      <w:r>
        <w:rPr>
          <w:noProof/>
        </w:rPr>
      </w:r>
      <w:r>
        <w:rPr>
          <w:noProof/>
        </w:rPr>
        <w:fldChar w:fldCharType="separate"/>
      </w:r>
      <w:r>
        <w:rPr>
          <w:noProof/>
        </w:rPr>
        <w:t>86</w:t>
      </w:r>
      <w:r>
        <w:rPr>
          <w:noProof/>
        </w:rPr>
        <w:fldChar w:fldCharType="end"/>
      </w:r>
    </w:p>
    <w:p w14:paraId="541B2190" w14:textId="710050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/&lt;x&gt;/Common/AllowedEmergencyCall</w:t>
      </w:r>
      <w:r>
        <w:rPr>
          <w:noProof/>
        </w:rPr>
        <w:tab/>
      </w:r>
      <w:r>
        <w:rPr>
          <w:noProof/>
        </w:rPr>
        <w:fldChar w:fldCharType="begin"/>
      </w:r>
      <w:r>
        <w:rPr>
          <w:noProof/>
        </w:rPr>
        <w:instrText xml:space="preserve"> PAGEREF _Toc176353373 \h </w:instrText>
      </w:r>
      <w:r>
        <w:rPr>
          <w:noProof/>
        </w:rPr>
      </w:r>
      <w:r>
        <w:rPr>
          <w:noProof/>
        </w:rPr>
        <w:fldChar w:fldCharType="separate"/>
      </w:r>
      <w:r>
        <w:rPr>
          <w:noProof/>
        </w:rPr>
        <w:t>86</w:t>
      </w:r>
      <w:r>
        <w:rPr>
          <w:noProof/>
        </w:rPr>
        <w:fldChar w:fldCharType="end"/>
      </w:r>
    </w:p>
    <w:p w14:paraId="2FE372DF" w14:textId="620968C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/&lt;x&gt;/Common/AllowedImminentPerilCall</w:t>
      </w:r>
      <w:r>
        <w:rPr>
          <w:noProof/>
        </w:rPr>
        <w:tab/>
      </w:r>
      <w:r>
        <w:rPr>
          <w:noProof/>
        </w:rPr>
        <w:fldChar w:fldCharType="begin"/>
      </w:r>
      <w:r>
        <w:rPr>
          <w:noProof/>
        </w:rPr>
        <w:instrText xml:space="preserve"> PAGEREF _Toc176353374 \h </w:instrText>
      </w:r>
      <w:r>
        <w:rPr>
          <w:noProof/>
        </w:rPr>
      </w:r>
      <w:r>
        <w:rPr>
          <w:noProof/>
        </w:rPr>
        <w:fldChar w:fldCharType="separate"/>
      </w:r>
      <w:r>
        <w:rPr>
          <w:noProof/>
        </w:rPr>
        <w:t>87</w:t>
      </w:r>
      <w:r>
        <w:rPr>
          <w:noProof/>
        </w:rPr>
        <w:fldChar w:fldCharType="end"/>
      </w:r>
    </w:p>
    <w:p w14:paraId="43BA9B85" w14:textId="62F4A8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/&lt;x&gt;/Common/AllowedEmergencyAlert</w:t>
      </w:r>
      <w:r>
        <w:rPr>
          <w:noProof/>
        </w:rPr>
        <w:tab/>
      </w:r>
      <w:r>
        <w:rPr>
          <w:noProof/>
        </w:rPr>
        <w:fldChar w:fldCharType="begin"/>
      </w:r>
      <w:r>
        <w:rPr>
          <w:noProof/>
        </w:rPr>
        <w:instrText xml:space="preserve"> PAGEREF _Toc176353375 \h </w:instrText>
      </w:r>
      <w:r>
        <w:rPr>
          <w:noProof/>
        </w:rPr>
      </w:r>
      <w:r>
        <w:rPr>
          <w:noProof/>
        </w:rPr>
        <w:fldChar w:fldCharType="separate"/>
      </w:r>
      <w:r>
        <w:rPr>
          <w:noProof/>
        </w:rPr>
        <w:t>87</w:t>
      </w:r>
      <w:r>
        <w:rPr>
          <w:noProof/>
        </w:rPr>
        <w:fldChar w:fldCharType="end"/>
      </w:r>
    </w:p>
    <w:p w14:paraId="68ED143B" w14:textId="37F856D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MediaProtectionRequired</w:t>
      </w:r>
      <w:r>
        <w:rPr>
          <w:noProof/>
        </w:rPr>
        <w:tab/>
      </w:r>
      <w:r>
        <w:rPr>
          <w:noProof/>
        </w:rPr>
        <w:fldChar w:fldCharType="begin"/>
      </w:r>
      <w:r>
        <w:rPr>
          <w:noProof/>
        </w:rPr>
        <w:instrText xml:space="preserve"> PAGEREF _Toc176353376 \h </w:instrText>
      </w:r>
      <w:r>
        <w:rPr>
          <w:noProof/>
        </w:rPr>
      </w:r>
      <w:r>
        <w:rPr>
          <w:noProof/>
        </w:rPr>
        <w:fldChar w:fldCharType="separate"/>
      </w:r>
      <w:r>
        <w:rPr>
          <w:noProof/>
        </w:rPr>
        <w:t>87</w:t>
      </w:r>
      <w:r>
        <w:rPr>
          <w:noProof/>
        </w:rPr>
        <w:fldChar w:fldCharType="end"/>
      </w:r>
    </w:p>
    <w:p w14:paraId="6A2E103F" w14:textId="5DBF44A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FloorControlProtectionRequired</w:t>
      </w:r>
      <w:r>
        <w:rPr>
          <w:noProof/>
        </w:rPr>
        <w:tab/>
      </w:r>
      <w:r>
        <w:rPr>
          <w:noProof/>
        </w:rPr>
        <w:fldChar w:fldCharType="begin"/>
      </w:r>
      <w:r>
        <w:rPr>
          <w:noProof/>
        </w:rPr>
        <w:instrText xml:space="preserve"> PAGEREF _Toc176353377 \h </w:instrText>
      </w:r>
      <w:r>
        <w:rPr>
          <w:noProof/>
        </w:rPr>
      </w:r>
      <w:r>
        <w:rPr>
          <w:noProof/>
        </w:rPr>
        <w:fldChar w:fldCharType="separate"/>
      </w:r>
      <w:r>
        <w:rPr>
          <w:noProof/>
        </w:rPr>
        <w:t>87</w:t>
      </w:r>
      <w:r>
        <w:rPr>
          <w:noProof/>
        </w:rPr>
        <w:fldChar w:fldCharType="end"/>
      </w:r>
    </w:p>
    <w:p w14:paraId="0432218C" w14:textId="6AEB27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MediaProtectionSecurityMaterial</w:t>
      </w:r>
      <w:r>
        <w:rPr>
          <w:noProof/>
        </w:rPr>
        <w:tab/>
      </w:r>
      <w:r>
        <w:rPr>
          <w:noProof/>
        </w:rPr>
        <w:fldChar w:fldCharType="begin"/>
      </w:r>
      <w:r>
        <w:rPr>
          <w:noProof/>
        </w:rPr>
        <w:instrText xml:space="preserve"> PAGEREF _Toc176353378 \h </w:instrText>
      </w:r>
      <w:r>
        <w:rPr>
          <w:noProof/>
        </w:rPr>
      </w:r>
      <w:r>
        <w:rPr>
          <w:noProof/>
        </w:rPr>
        <w:fldChar w:fldCharType="separate"/>
      </w:r>
      <w:r>
        <w:rPr>
          <w:noProof/>
        </w:rPr>
        <w:t>88</w:t>
      </w:r>
      <w:r>
        <w:rPr>
          <w:noProof/>
        </w:rPr>
        <w:fldChar w:fldCharType="end"/>
      </w:r>
    </w:p>
    <w:p w14:paraId="123DB77A" w14:textId="0F07AA2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6.2.23B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rPr>
        <w:tab/>
      </w:r>
      <w:r>
        <w:rPr>
          <w:noProof/>
        </w:rPr>
        <w:fldChar w:fldCharType="begin"/>
      </w:r>
      <w:r>
        <w:rPr>
          <w:noProof/>
        </w:rPr>
        <w:instrText xml:space="preserve"> PAGEREF _Toc176353379 \h </w:instrText>
      </w:r>
      <w:r>
        <w:rPr>
          <w:noProof/>
        </w:rPr>
      </w:r>
      <w:r>
        <w:rPr>
          <w:noProof/>
        </w:rPr>
        <w:fldChar w:fldCharType="separate"/>
      </w:r>
      <w:r>
        <w:rPr>
          <w:noProof/>
        </w:rPr>
        <w:t>88</w:t>
      </w:r>
      <w:r>
        <w:rPr>
          <w:noProof/>
        </w:rPr>
        <w:fldChar w:fldCharType="end"/>
      </w:r>
    </w:p>
    <w:p w14:paraId="64B47EF6" w14:textId="70DFAFC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MediaProtectionRequired</w:t>
      </w:r>
      <w:r>
        <w:rPr>
          <w:noProof/>
        </w:rPr>
        <w:tab/>
      </w:r>
      <w:r>
        <w:rPr>
          <w:noProof/>
        </w:rPr>
        <w:fldChar w:fldCharType="begin"/>
      </w:r>
      <w:r>
        <w:rPr>
          <w:noProof/>
        </w:rPr>
        <w:instrText xml:space="preserve"> PAGEREF _Toc176353380 \h </w:instrText>
      </w:r>
      <w:r>
        <w:rPr>
          <w:noProof/>
        </w:rPr>
      </w:r>
      <w:r>
        <w:rPr>
          <w:noProof/>
        </w:rPr>
        <w:fldChar w:fldCharType="separate"/>
      </w:r>
      <w:r>
        <w:rPr>
          <w:noProof/>
        </w:rPr>
        <w:t>88</w:t>
      </w:r>
      <w:r>
        <w:rPr>
          <w:noProof/>
        </w:rPr>
        <w:fldChar w:fldCharType="end"/>
      </w:r>
    </w:p>
    <w:p w14:paraId="7B7793AE" w14:textId="6FAB14B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TxControlProtectionRequired</w:t>
      </w:r>
      <w:r>
        <w:rPr>
          <w:noProof/>
        </w:rPr>
        <w:tab/>
      </w:r>
      <w:r>
        <w:rPr>
          <w:noProof/>
        </w:rPr>
        <w:fldChar w:fldCharType="begin"/>
      </w:r>
      <w:r>
        <w:rPr>
          <w:noProof/>
        </w:rPr>
        <w:instrText xml:space="preserve"> PAGEREF _Toc176353381 \h </w:instrText>
      </w:r>
      <w:r>
        <w:rPr>
          <w:noProof/>
        </w:rPr>
      </w:r>
      <w:r>
        <w:rPr>
          <w:noProof/>
        </w:rPr>
        <w:fldChar w:fldCharType="separate"/>
      </w:r>
      <w:r>
        <w:rPr>
          <w:noProof/>
        </w:rPr>
        <w:t>89</w:t>
      </w:r>
      <w:r>
        <w:rPr>
          <w:noProof/>
        </w:rPr>
        <w:fldChar w:fldCharType="end"/>
      </w:r>
    </w:p>
    <w:p w14:paraId="35698521" w14:textId="2C2B699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6.2.2</w:t>
      </w:r>
      <w:r>
        <w:rPr>
          <w:noProof/>
          <w:lang w:eastAsia="ko-KR"/>
        </w:rPr>
        <w:t>3E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MediaProtectionSecurityMaterial</w:t>
      </w:r>
      <w:r>
        <w:rPr>
          <w:noProof/>
        </w:rPr>
        <w:tab/>
      </w:r>
      <w:r>
        <w:rPr>
          <w:noProof/>
        </w:rPr>
        <w:fldChar w:fldCharType="begin"/>
      </w:r>
      <w:r>
        <w:rPr>
          <w:noProof/>
        </w:rPr>
        <w:instrText xml:space="preserve"> PAGEREF _Toc176353382 \h </w:instrText>
      </w:r>
      <w:r>
        <w:rPr>
          <w:noProof/>
        </w:rPr>
      </w:r>
      <w:r>
        <w:rPr>
          <w:noProof/>
        </w:rPr>
        <w:fldChar w:fldCharType="separate"/>
      </w:r>
      <w:r>
        <w:rPr>
          <w:noProof/>
        </w:rPr>
        <w:t>89</w:t>
      </w:r>
      <w:r>
        <w:rPr>
          <w:noProof/>
        </w:rPr>
        <w:fldChar w:fldCharType="end"/>
      </w:r>
    </w:p>
    <w:p w14:paraId="2C2513D6" w14:textId="481146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/&lt;x&gt;/Common/MCData/AllowedSDS</w:t>
      </w:r>
      <w:r>
        <w:rPr>
          <w:noProof/>
        </w:rPr>
        <w:tab/>
      </w:r>
      <w:r>
        <w:rPr>
          <w:noProof/>
        </w:rPr>
        <w:fldChar w:fldCharType="begin"/>
      </w:r>
      <w:r>
        <w:rPr>
          <w:noProof/>
        </w:rPr>
        <w:instrText xml:space="preserve"> PAGEREF _Toc176353383 \h </w:instrText>
      </w:r>
      <w:r>
        <w:rPr>
          <w:noProof/>
        </w:rPr>
      </w:r>
      <w:r>
        <w:rPr>
          <w:noProof/>
        </w:rPr>
        <w:fldChar w:fldCharType="separate"/>
      </w:r>
      <w:r>
        <w:rPr>
          <w:noProof/>
        </w:rPr>
        <w:t>89</w:t>
      </w:r>
      <w:r>
        <w:rPr>
          <w:noProof/>
        </w:rPr>
        <w:fldChar w:fldCharType="end"/>
      </w:r>
    </w:p>
    <w:p w14:paraId="2576D235" w14:textId="465049F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/&lt;x&gt;/Common/MCData/AllowedFD</w:t>
      </w:r>
      <w:r>
        <w:rPr>
          <w:noProof/>
        </w:rPr>
        <w:tab/>
      </w:r>
      <w:r>
        <w:rPr>
          <w:noProof/>
        </w:rPr>
        <w:fldChar w:fldCharType="begin"/>
      </w:r>
      <w:r>
        <w:rPr>
          <w:noProof/>
        </w:rPr>
        <w:instrText xml:space="preserve"> PAGEREF _Toc176353384 \h </w:instrText>
      </w:r>
      <w:r>
        <w:rPr>
          <w:noProof/>
        </w:rPr>
      </w:r>
      <w:r>
        <w:rPr>
          <w:noProof/>
        </w:rPr>
        <w:fldChar w:fldCharType="separate"/>
      </w:r>
      <w:r>
        <w:rPr>
          <w:noProof/>
        </w:rPr>
        <w:t>89</w:t>
      </w:r>
      <w:r>
        <w:rPr>
          <w:noProof/>
        </w:rPr>
        <w:fldChar w:fldCharType="end"/>
      </w:r>
    </w:p>
    <w:p w14:paraId="5A6B1072" w14:textId="77D86A0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/&lt;x&gt;/Common/MCData/AllowedConvMgmt</w:t>
      </w:r>
      <w:r>
        <w:rPr>
          <w:noProof/>
        </w:rPr>
        <w:tab/>
      </w:r>
      <w:r>
        <w:rPr>
          <w:noProof/>
        </w:rPr>
        <w:fldChar w:fldCharType="begin"/>
      </w:r>
      <w:r>
        <w:rPr>
          <w:noProof/>
        </w:rPr>
        <w:instrText xml:space="preserve"> PAGEREF _Toc176353385 \h </w:instrText>
      </w:r>
      <w:r>
        <w:rPr>
          <w:noProof/>
        </w:rPr>
      </w:r>
      <w:r>
        <w:rPr>
          <w:noProof/>
        </w:rPr>
        <w:fldChar w:fldCharType="separate"/>
      </w:r>
      <w:r>
        <w:rPr>
          <w:noProof/>
        </w:rPr>
        <w:t>90</w:t>
      </w:r>
      <w:r>
        <w:rPr>
          <w:noProof/>
        </w:rPr>
        <w:fldChar w:fldCharType="end"/>
      </w:r>
    </w:p>
    <w:p w14:paraId="5862D368" w14:textId="7E9F3F3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/&lt;x&gt;/Common/MCData/AllowedTxControl</w:t>
      </w:r>
      <w:r>
        <w:rPr>
          <w:noProof/>
        </w:rPr>
        <w:tab/>
      </w:r>
      <w:r>
        <w:rPr>
          <w:noProof/>
        </w:rPr>
        <w:fldChar w:fldCharType="begin"/>
      </w:r>
      <w:r>
        <w:rPr>
          <w:noProof/>
        </w:rPr>
        <w:instrText xml:space="preserve"> PAGEREF _Toc176353386 \h </w:instrText>
      </w:r>
      <w:r>
        <w:rPr>
          <w:noProof/>
        </w:rPr>
      </w:r>
      <w:r>
        <w:rPr>
          <w:noProof/>
        </w:rPr>
        <w:fldChar w:fldCharType="separate"/>
      </w:r>
      <w:r>
        <w:rPr>
          <w:noProof/>
        </w:rPr>
        <w:t>90</w:t>
      </w:r>
      <w:r>
        <w:rPr>
          <w:noProof/>
        </w:rPr>
        <w:fldChar w:fldCharType="end"/>
      </w:r>
    </w:p>
    <w:p w14:paraId="62552F7F" w14:textId="041162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/&lt;x&gt;/Common/MCData/AllowedRxControl</w:t>
      </w:r>
      <w:r>
        <w:rPr>
          <w:noProof/>
        </w:rPr>
        <w:tab/>
      </w:r>
      <w:r>
        <w:rPr>
          <w:noProof/>
        </w:rPr>
        <w:fldChar w:fldCharType="begin"/>
      </w:r>
      <w:r>
        <w:rPr>
          <w:noProof/>
        </w:rPr>
        <w:instrText xml:space="preserve"> PAGEREF _Toc176353387 \h </w:instrText>
      </w:r>
      <w:r>
        <w:rPr>
          <w:noProof/>
        </w:rPr>
      </w:r>
      <w:r>
        <w:rPr>
          <w:noProof/>
        </w:rPr>
        <w:fldChar w:fldCharType="separate"/>
      </w:r>
      <w:r>
        <w:rPr>
          <w:noProof/>
        </w:rPr>
        <w:t>90</w:t>
      </w:r>
      <w:r>
        <w:rPr>
          <w:noProof/>
        </w:rPr>
        <w:fldChar w:fldCharType="end"/>
      </w:r>
    </w:p>
    <w:p w14:paraId="790BF87F" w14:textId="08755B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/&lt;x&gt;/Common/MCData/AllowedEnhSvc</w:t>
      </w:r>
      <w:r>
        <w:rPr>
          <w:noProof/>
        </w:rPr>
        <w:tab/>
      </w:r>
      <w:r>
        <w:rPr>
          <w:noProof/>
        </w:rPr>
        <w:fldChar w:fldCharType="begin"/>
      </w:r>
      <w:r>
        <w:rPr>
          <w:noProof/>
        </w:rPr>
        <w:instrText xml:space="preserve"> PAGEREF _Toc176353388 \h </w:instrText>
      </w:r>
      <w:r>
        <w:rPr>
          <w:noProof/>
        </w:rPr>
      </w:r>
      <w:r>
        <w:rPr>
          <w:noProof/>
        </w:rPr>
        <w:fldChar w:fldCharType="separate"/>
      </w:r>
      <w:r>
        <w:rPr>
          <w:noProof/>
        </w:rPr>
        <w:t>90</w:t>
      </w:r>
      <w:r>
        <w:rPr>
          <w:noProof/>
        </w:rPr>
        <w:fldChar w:fldCharType="end"/>
      </w:r>
    </w:p>
    <w:p w14:paraId="5B49066A" w14:textId="7D0642E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ab/>
      </w:r>
      <w:r>
        <w:rPr>
          <w:noProof/>
        </w:rPr>
        <w:fldChar w:fldCharType="begin"/>
      </w:r>
      <w:r>
        <w:rPr>
          <w:noProof/>
        </w:rPr>
        <w:instrText xml:space="preserve"> PAGEREF _Toc176353389 \h </w:instrText>
      </w:r>
      <w:r>
        <w:rPr>
          <w:noProof/>
        </w:rPr>
      </w:r>
      <w:r>
        <w:rPr>
          <w:noProof/>
        </w:rPr>
        <w:fldChar w:fldCharType="separate"/>
      </w:r>
      <w:r>
        <w:rPr>
          <w:noProof/>
        </w:rPr>
        <w:t>91</w:t>
      </w:r>
      <w:r>
        <w:rPr>
          <w:noProof/>
        </w:rPr>
        <w:fldChar w:fldCharType="end"/>
      </w:r>
    </w:p>
    <w:p w14:paraId="1B87E81A" w14:textId="2E7D810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w:t>
      </w:r>
      <w:r>
        <w:rPr>
          <w:noProof/>
        </w:rPr>
        <w:tab/>
      </w:r>
      <w:r>
        <w:rPr>
          <w:noProof/>
        </w:rPr>
        <w:fldChar w:fldCharType="begin"/>
      </w:r>
      <w:r>
        <w:rPr>
          <w:noProof/>
        </w:rPr>
        <w:instrText xml:space="preserve"> PAGEREF _Toc176353390 \h </w:instrText>
      </w:r>
      <w:r>
        <w:rPr>
          <w:noProof/>
        </w:rPr>
      </w:r>
      <w:r>
        <w:rPr>
          <w:noProof/>
        </w:rPr>
        <w:fldChar w:fldCharType="separate"/>
      </w:r>
      <w:r>
        <w:rPr>
          <w:noProof/>
        </w:rPr>
        <w:t>91</w:t>
      </w:r>
      <w:r>
        <w:rPr>
          <w:noProof/>
        </w:rPr>
        <w:fldChar w:fldCharType="end"/>
      </w:r>
    </w:p>
    <w:p w14:paraId="47DFEDE2" w14:textId="6995FDE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/&lt;x&gt;/EnhSvcOpValue</w:t>
      </w:r>
      <w:r>
        <w:rPr>
          <w:noProof/>
        </w:rPr>
        <w:tab/>
      </w:r>
      <w:r>
        <w:rPr>
          <w:noProof/>
        </w:rPr>
        <w:fldChar w:fldCharType="begin"/>
      </w:r>
      <w:r>
        <w:rPr>
          <w:noProof/>
        </w:rPr>
        <w:instrText xml:space="preserve"> PAGEREF _Toc176353391 \h </w:instrText>
      </w:r>
      <w:r>
        <w:rPr>
          <w:noProof/>
        </w:rPr>
      </w:r>
      <w:r>
        <w:rPr>
          <w:noProof/>
        </w:rPr>
        <w:fldChar w:fldCharType="separate"/>
      </w:r>
      <w:r>
        <w:rPr>
          <w:noProof/>
        </w:rPr>
        <w:t>91</w:t>
      </w:r>
      <w:r>
        <w:rPr>
          <w:noProof/>
        </w:rPr>
        <w:fldChar w:fldCharType="end"/>
      </w:r>
    </w:p>
    <w:p w14:paraId="74B5D908" w14:textId="799E3DA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2.23NA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/&lt;x&gt;/EnhSvcOpID</w:t>
      </w:r>
      <w:r>
        <w:rPr>
          <w:noProof/>
        </w:rPr>
        <w:tab/>
      </w:r>
      <w:r>
        <w:rPr>
          <w:noProof/>
        </w:rPr>
        <w:fldChar w:fldCharType="begin"/>
      </w:r>
      <w:r>
        <w:rPr>
          <w:noProof/>
        </w:rPr>
        <w:instrText xml:space="preserve"> PAGEREF _Toc176353392 \h </w:instrText>
      </w:r>
      <w:r>
        <w:rPr>
          <w:noProof/>
        </w:rPr>
      </w:r>
      <w:r>
        <w:rPr>
          <w:noProof/>
        </w:rPr>
        <w:fldChar w:fldCharType="separate"/>
      </w:r>
      <w:r>
        <w:rPr>
          <w:noProof/>
        </w:rPr>
        <w:t>91</w:t>
      </w:r>
      <w:r>
        <w:rPr>
          <w:noProof/>
        </w:rPr>
        <w:fldChar w:fldCharType="end"/>
      </w:r>
    </w:p>
    <w:p w14:paraId="7F53F140" w14:textId="65CDA3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/&lt;x&gt;/Common/MCData/AllowedTransmitDataInGroup</w:t>
      </w:r>
      <w:r>
        <w:rPr>
          <w:noProof/>
        </w:rPr>
        <w:tab/>
      </w:r>
      <w:r>
        <w:rPr>
          <w:noProof/>
        </w:rPr>
        <w:fldChar w:fldCharType="begin"/>
      </w:r>
      <w:r>
        <w:rPr>
          <w:noProof/>
        </w:rPr>
        <w:instrText xml:space="preserve"> PAGEREF _Toc176353393 \h </w:instrText>
      </w:r>
      <w:r>
        <w:rPr>
          <w:noProof/>
        </w:rPr>
      </w:r>
      <w:r>
        <w:rPr>
          <w:noProof/>
        </w:rPr>
        <w:fldChar w:fldCharType="separate"/>
      </w:r>
      <w:r>
        <w:rPr>
          <w:noProof/>
        </w:rPr>
        <w:t>91</w:t>
      </w:r>
      <w:r>
        <w:rPr>
          <w:noProof/>
        </w:rPr>
        <w:fldChar w:fldCharType="end"/>
      </w:r>
    </w:p>
    <w:p w14:paraId="525B3370" w14:textId="68780CB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23P</w:t>
      </w:r>
      <w:r>
        <w:rPr>
          <w:rFonts w:asciiTheme="minorHAnsi" w:eastAsiaTheme="minorEastAsia" w:hAnsiTheme="minorHAnsi" w:cstheme="minorBidi"/>
          <w:noProof/>
          <w:kern w:val="2"/>
          <w:sz w:val="22"/>
          <w:szCs w:val="22"/>
          <w:lang w:val="en-US"/>
          <w14:ligatures w14:val="standardContextual"/>
        </w:rPr>
        <w:tab/>
      </w:r>
      <w:r>
        <w:rPr>
          <w:noProof/>
        </w:rPr>
        <w:t>/&lt;x&gt;/&lt;x&gt;/Common/MCData/MaxDataSingleRequest</w:t>
      </w:r>
      <w:r>
        <w:rPr>
          <w:noProof/>
        </w:rPr>
        <w:tab/>
      </w:r>
      <w:r>
        <w:rPr>
          <w:noProof/>
        </w:rPr>
        <w:fldChar w:fldCharType="begin"/>
      </w:r>
      <w:r>
        <w:rPr>
          <w:noProof/>
        </w:rPr>
        <w:instrText xml:space="preserve"> PAGEREF _Toc176353394 \h </w:instrText>
      </w:r>
      <w:r>
        <w:rPr>
          <w:noProof/>
        </w:rPr>
      </w:r>
      <w:r>
        <w:rPr>
          <w:noProof/>
        </w:rPr>
        <w:fldChar w:fldCharType="separate"/>
      </w:r>
      <w:r>
        <w:rPr>
          <w:noProof/>
        </w:rPr>
        <w:t>92</w:t>
      </w:r>
      <w:r>
        <w:rPr>
          <w:noProof/>
        </w:rPr>
        <w:fldChar w:fldCharType="end"/>
      </w:r>
    </w:p>
    <w:p w14:paraId="0FD12E07" w14:textId="4189D6C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23Q</w:t>
      </w:r>
      <w:r>
        <w:rPr>
          <w:rFonts w:asciiTheme="minorHAnsi" w:eastAsiaTheme="minorEastAsia" w:hAnsiTheme="minorHAnsi" w:cstheme="minorBidi"/>
          <w:noProof/>
          <w:kern w:val="2"/>
          <w:sz w:val="22"/>
          <w:szCs w:val="22"/>
          <w:lang w:val="en-US"/>
          <w14:ligatures w14:val="standardContextual"/>
        </w:rPr>
        <w:tab/>
      </w:r>
      <w:r>
        <w:rPr>
          <w:noProof/>
        </w:rPr>
        <w:t>/&lt;x&gt;/&lt;x&gt;/Common/MCData/MaxTimeSingleRequest</w:t>
      </w:r>
      <w:r>
        <w:rPr>
          <w:noProof/>
        </w:rPr>
        <w:tab/>
      </w:r>
      <w:r>
        <w:rPr>
          <w:noProof/>
        </w:rPr>
        <w:fldChar w:fldCharType="begin"/>
      </w:r>
      <w:r>
        <w:rPr>
          <w:noProof/>
        </w:rPr>
        <w:instrText xml:space="preserve"> PAGEREF _Toc176353395 \h </w:instrText>
      </w:r>
      <w:r>
        <w:rPr>
          <w:noProof/>
        </w:rPr>
      </w:r>
      <w:r>
        <w:rPr>
          <w:noProof/>
        </w:rPr>
        <w:fldChar w:fldCharType="separate"/>
      </w:r>
      <w:r>
        <w:rPr>
          <w:noProof/>
        </w:rPr>
        <w:t>92</w:t>
      </w:r>
      <w:r>
        <w:rPr>
          <w:noProof/>
        </w:rPr>
        <w:fldChar w:fldCharType="end"/>
      </w:r>
    </w:p>
    <w:p w14:paraId="66DF69F4" w14:textId="625219C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6.2.23R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rPr>
        <w:tab/>
      </w:r>
      <w:r>
        <w:rPr>
          <w:noProof/>
        </w:rPr>
        <w:fldChar w:fldCharType="begin"/>
      </w:r>
      <w:r>
        <w:rPr>
          <w:noProof/>
        </w:rPr>
        <w:instrText xml:space="preserve"> PAGEREF _Toc176353396 \h </w:instrText>
      </w:r>
      <w:r>
        <w:rPr>
          <w:noProof/>
        </w:rPr>
      </w:r>
      <w:r>
        <w:rPr>
          <w:noProof/>
        </w:rPr>
        <w:fldChar w:fldCharType="separate"/>
      </w:r>
      <w:r>
        <w:rPr>
          <w:noProof/>
        </w:rPr>
        <w:t>92</w:t>
      </w:r>
      <w:r>
        <w:rPr>
          <w:noProof/>
        </w:rPr>
        <w:fldChar w:fldCharType="end"/>
      </w:r>
    </w:p>
    <w:p w14:paraId="23F0A450" w14:textId="300D1CB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3S</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MediaProtectionRequired</w:t>
      </w:r>
      <w:r>
        <w:rPr>
          <w:noProof/>
        </w:rPr>
        <w:tab/>
      </w:r>
      <w:r>
        <w:rPr>
          <w:noProof/>
        </w:rPr>
        <w:fldChar w:fldCharType="begin"/>
      </w:r>
      <w:r>
        <w:rPr>
          <w:noProof/>
        </w:rPr>
        <w:instrText xml:space="preserve"> PAGEREF _Toc176353397 \h </w:instrText>
      </w:r>
      <w:r>
        <w:rPr>
          <w:noProof/>
        </w:rPr>
      </w:r>
      <w:r>
        <w:rPr>
          <w:noProof/>
        </w:rPr>
        <w:fldChar w:fldCharType="separate"/>
      </w:r>
      <w:r>
        <w:rPr>
          <w:noProof/>
        </w:rPr>
        <w:t>92</w:t>
      </w:r>
      <w:r>
        <w:rPr>
          <w:noProof/>
        </w:rPr>
        <w:fldChar w:fldCharType="end"/>
      </w:r>
    </w:p>
    <w:p w14:paraId="61DC4F67" w14:textId="40774A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TxControlProtectionRequired</w:t>
      </w:r>
      <w:r>
        <w:rPr>
          <w:noProof/>
        </w:rPr>
        <w:tab/>
      </w:r>
      <w:r>
        <w:rPr>
          <w:noProof/>
        </w:rPr>
        <w:fldChar w:fldCharType="begin"/>
      </w:r>
      <w:r>
        <w:rPr>
          <w:noProof/>
        </w:rPr>
        <w:instrText xml:space="preserve"> PAGEREF _Toc176353398 \h </w:instrText>
      </w:r>
      <w:r>
        <w:rPr>
          <w:noProof/>
        </w:rPr>
      </w:r>
      <w:r>
        <w:rPr>
          <w:noProof/>
        </w:rPr>
        <w:fldChar w:fldCharType="separate"/>
      </w:r>
      <w:r>
        <w:rPr>
          <w:noProof/>
        </w:rPr>
        <w:t>93</w:t>
      </w:r>
      <w:r>
        <w:rPr>
          <w:noProof/>
        </w:rPr>
        <w:fldChar w:fldCharType="end"/>
      </w:r>
    </w:p>
    <w:p w14:paraId="5BDF010D" w14:textId="01B24EF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3U</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MediaProtectionSecurityMaterial</w:t>
      </w:r>
      <w:r>
        <w:rPr>
          <w:noProof/>
        </w:rPr>
        <w:tab/>
      </w:r>
      <w:r>
        <w:rPr>
          <w:noProof/>
        </w:rPr>
        <w:fldChar w:fldCharType="begin"/>
      </w:r>
      <w:r>
        <w:rPr>
          <w:noProof/>
        </w:rPr>
        <w:instrText xml:space="preserve"> PAGEREF _Toc176353399 \h </w:instrText>
      </w:r>
      <w:r>
        <w:rPr>
          <w:noProof/>
        </w:rPr>
      </w:r>
      <w:r>
        <w:rPr>
          <w:noProof/>
        </w:rPr>
        <w:fldChar w:fldCharType="separate"/>
      </w:r>
      <w:r>
        <w:rPr>
          <w:noProof/>
        </w:rPr>
        <w:t>93</w:t>
      </w:r>
      <w:r>
        <w:rPr>
          <w:noProof/>
        </w:rPr>
        <w:fldChar w:fldCharType="end"/>
      </w:r>
    </w:p>
    <w:p w14:paraId="15383960" w14:textId="5EEB938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6.2.23V</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ab/>
      </w:r>
      <w:r>
        <w:rPr>
          <w:noProof/>
        </w:rPr>
        <w:fldChar w:fldCharType="begin"/>
      </w:r>
      <w:r>
        <w:rPr>
          <w:noProof/>
        </w:rPr>
        <w:instrText xml:space="preserve"> PAGEREF _Toc176353400 \h </w:instrText>
      </w:r>
      <w:r>
        <w:rPr>
          <w:noProof/>
        </w:rPr>
      </w:r>
      <w:r>
        <w:rPr>
          <w:noProof/>
        </w:rPr>
        <w:fldChar w:fldCharType="separate"/>
      </w:r>
      <w:r>
        <w:rPr>
          <w:noProof/>
        </w:rPr>
        <w:t>93</w:t>
      </w:r>
      <w:r>
        <w:rPr>
          <w:noProof/>
        </w:rPr>
        <w:fldChar w:fldCharType="end"/>
      </w:r>
    </w:p>
    <w:p w14:paraId="28FDCFB3" w14:textId="3B5429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2.23W</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/&lt;x&gt;</w:t>
      </w:r>
      <w:r>
        <w:rPr>
          <w:noProof/>
        </w:rPr>
        <w:tab/>
      </w:r>
      <w:r>
        <w:rPr>
          <w:noProof/>
        </w:rPr>
        <w:fldChar w:fldCharType="begin"/>
      </w:r>
      <w:r>
        <w:rPr>
          <w:noProof/>
        </w:rPr>
        <w:instrText xml:space="preserve"> PAGEREF _Toc176353401 \h </w:instrText>
      </w:r>
      <w:r>
        <w:rPr>
          <w:noProof/>
        </w:rPr>
      </w:r>
      <w:r>
        <w:rPr>
          <w:noProof/>
        </w:rPr>
        <w:fldChar w:fldCharType="separate"/>
      </w:r>
      <w:r>
        <w:rPr>
          <w:noProof/>
        </w:rPr>
        <w:t>93</w:t>
      </w:r>
      <w:r>
        <w:rPr>
          <w:noProof/>
        </w:rPr>
        <w:fldChar w:fldCharType="end"/>
      </w:r>
    </w:p>
    <w:p w14:paraId="2C15C5DE" w14:textId="5A268DA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2.23X</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/&lt;x&gt;/ AudioCodec</w:t>
      </w:r>
      <w:r>
        <w:rPr>
          <w:noProof/>
        </w:rPr>
        <w:tab/>
      </w:r>
      <w:r>
        <w:rPr>
          <w:noProof/>
        </w:rPr>
        <w:fldChar w:fldCharType="begin"/>
      </w:r>
      <w:r>
        <w:rPr>
          <w:noProof/>
        </w:rPr>
        <w:instrText xml:space="preserve"> PAGEREF _Toc176353402 \h </w:instrText>
      </w:r>
      <w:r>
        <w:rPr>
          <w:noProof/>
        </w:rPr>
      </w:r>
      <w:r>
        <w:rPr>
          <w:noProof/>
        </w:rPr>
        <w:fldChar w:fldCharType="separate"/>
      </w:r>
      <w:r>
        <w:rPr>
          <w:noProof/>
        </w:rPr>
        <w:t>94</w:t>
      </w:r>
      <w:r>
        <w:rPr>
          <w:noProof/>
        </w:rPr>
        <w:fldChar w:fldCharType="end"/>
      </w:r>
    </w:p>
    <w:p w14:paraId="5A54A632" w14:textId="30A26A4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6.2.23Y</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ab/>
      </w:r>
      <w:r>
        <w:rPr>
          <w:noProof/>
        </w:rPr>
        <w:fldChar w:fldCharType="begin"/>
      </w:r>
      <w:r>
        <w:rPr>
          <w:noProof/>
        </w:rPr>
        <w:instrText xml:space="preserve"> PAGEREF _Toc176353403 \h </w:instrText>
      </w:r>
      <w:r>
        <w:rPr>
          <w:noProof/>
        </w:rPr>
      </w:r>
      <w:r>
        <w:rPr>
          <w:noProof/>
        </w:rPr>
        <w:fldChar w:fldCharType="separate"/>
      </w:r>
      <w:r>
        <w:rPr>
          <w:noProof/>
        </w:rPr>
        <w:t>94</w:t>
      </w:r>
      <w:r>
        <w:rPr>
          <w:noProof/>
        </w:rPr>
        <w:fldChar w:fldCharType="end"/>
      </w:r>
    </w:p>
    <w:p w14:paraId="7C78B01D" w14:textId="0652652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2.23Z</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/&lt;x&gt;</w:t>
      </w:r>
      <w:r>
        <w:rPr>
          <w:noProof/>
        </w:rPr>
        <w:tab/>
      </w:r>
      <w:r>
        <w:rPr>
          <w:noProof/>
        </w:rPr>
        <w:fldChar w:fldCharType="begin"/>
      </w:r>
      <w:r>
        <w:rPr>
          <w:noProof/>
        </w:rPr>
        <w:instrText xml:space="preserve"> PAGEREF _Toc176353404 \h </w:instrText>
      </w:r>
      <w:r>
        <w:rPr>
          <w:noProof/>
        </w:rPr>
      </w:r>
      <w:r>
        <w:rPr>
          <w:noProof/>
        </w:rPr>
        <w:fldChar w:fldCharType="separate"/>
      </w:r>
      <w:r>
        <w:rPr>
          <w:noProof/>
        </w:rPr>
        <w:t>94</w:t>
      </w:r>
      <w:r>
        <w:rPr>
          <w:noProof/>
        </w:rPr>
        <w:fldChar w:fldCharType="end"/>
      </w:r>
    </w:p>
    <w:p w14:paraId="3D095494" w14:textId="231346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/&lt;x&gt;/ VideoCodec</w:t>
      </w:r>
      <w:r>
        <w:rPr>
          <w:noProof/>
        </w:rPr>
        <w:tab/>
      </w:r>
      <w:r>
        <w:rPr>
          <w:noProof/>
        </w:rPr>
        <w:fldChar w:fldCharType="begin"/>
      </w:r>
      <w:r>
        <w:rPr>
          <w:noProof/>
        </w:rPr>
        <w:instrText xml:space="preserve"> PAGEREF _Toc176353405 \h </w:instrText>
      </w:r>
      <w:r>
        <w:rPr>
          <w:noProof/>
        </w:rPr>
      </w:r>
      <w:r>
        <w:rPr>
          <w:noProof/>
        </w:rPr>
        <w:fldChar w:fldCharType="separate"/>
      </w:r>
      <w:r>
        <w:rPr>
          <w:noProof/>
        </w:rPr>
        <w:t>94</w:t>
      </w:r>
      <w:r>
        <w:rPr>
          <w:noProof/>
        </w:rPr>
        <w:fldChar w:fldCharType="end"/>
      </w:r>
    </w:p>
    <w:p w14:paraId="29FE77FA" w14:textId="574CB5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6.2.23AB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ab/>
      </w:r>
      <w:r>
        <w:rPr>
          <w:noProof/>
        </w:rPr>
        <w:fldChar w:fldCharType="begin"/>
      </w:r>
      <w:r>
        <w:rPr>
          <w:noProof/>
        </w:rPr>
        <w:instrText xml:space="preserve"> PAGEREF _Toc176353406 \h </w:instrText>
      </w:r>
      <w:r>
        <w:rPr>
          <w:noProof/>
        </w:rPr>
      </w:r>
      <w:r>
        <w:rPr>
          <w:noProof/>
        </w:rPr>
        <w:fldChar w:fldCharType="separate"/>
      </w:r>
      <w:r>
        <w:rPr>
          <w:noProof/>
        </w:rPr>
        <w:t>94</w:t>
      </w:r>
      <w:r>
        <w:rPr>
          <w:noProof/>
        </w:rPr>
        <w:fldChar w:fldCharType="end"/>
      </w:r>
    </w:p>
    <w:p w14:paraId="224D6CDE" w14:textId="4A15A4D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/&lt;x&gt;</w:t>
      </w:r>
      <w:r>
        <w:rPr>
          <w:noProof/>
        </w:rPr>
        <w:tab/>
      </w:r>
      <w:r>
        <w:rPr>
          <w:noProof/>
        </w:rPr>
        <w:fldChar w:fldCharType="begin"/>
      </w:r>
      <w:r>
        <w:rPr>
          <w:noProof/>
        </w:rPr>
        <w:instrText xml:space="preserve"> PAGEREF _Toc176353407 \h </w:instrText>
      </w:r>
      <w:r>
        <w:rPr>
          <w:noProof/>
        </w:rPr>
      </w:r>
      <w:r>
        <w:rPr>
          <w:noProof/>
        </w:rPr>
        <w:fldChar w:fldCharType="separate"/>
      </w:r>
      <w:r>
        <w:rPr>
          <w:noProof/>
        </w:rPr>
        <w:t>95</w:t>
      </w:r>
      <w:r>
        <w:rPr>
          <w:noProof/>
        </w:rPr>
        <w:fldChar w:fldCharType="end"/>
      </w:r>
    </w:p>
    <w:p w14:paraId="0F563939" w14:textId="0C7CBDD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/&lt;x&gt;/ VideoResolution</w:t>
      </w:r>
      <w:r>
        <w:rPr>
          <w:noProof/>
        </w:rPr>
        <w:tab/>
      </w:r>
      <w:r>
        <w:rPr>
          <w:noProof/>
        </w:rPr>
        <w:fldChar w:fldCharType="begin"/>
      </w:r>
      <w:r>
        <w:rPr>
          <w:noProof/>
        </w:rPr>
        <w:instrText xml:space="preserve"> PAGEREF _Toc176353408 \h </w:instrText>
      </w:r>
      <w:r>
        <w:rPr>
          <w:noProof/>
        </w:rPr>
      </w:r>
      <w:r>
        <w:rPr>
          <w:noProof/>
        </w:rPr>
        <w:fldChar w:fldCharType="separate"/>
      </w:r>
      <w:r>
        <w:rPr>
          <w:noProof/>
        </w:rPr>
        <w:t>95</w:t>
      </w:r>
      <w:r>
        <w:rPr>
          <w:noProof/>
        </w:rPr>
        <w:fldChar w:fldCharType="end"/>
      </w:r>
    </w:p>
    <w:p w14:paraId="79DDF880" w14:textId="04B3A53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6.2.23AE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ab/>
      </w:r>
      <w:r>
        <w:rPr>
          <w:noProof/>
        </w:rPr>
        <w:fldChar w:fldCharType="begin"/>
      </w:r>
      <w:r>
        <w:rPr>
          <w:noProof/>
        </w:rPr>
        <w:instrText xml:space="preserve"> PAGEREF _Toc176353409 \h </w:instrText>
      </w:r>
      <w:r>
        <w:rPr>
          <w:noProof/>
        </w:rPr>
      </w:r>
      <w:r>
        <w:rPr>
          <w:noProof/>
        </w:rPr>
        <w:fldChar w:fldCharType="separate"/>
      </w:r>
      <w:r>
        <w:rPr>
          <w:noProof/>
        </w:rPr>
        <w:t>95</w:t>
      </w:r>
      <w:r>
        <w:rPr>
          <w:noProof/>
        </w:rPr>
        <w:fldChar w:fldCharType="end"/>
      </w:r>
    </w:p>
    <w:p w14:paraId="53933A90" w14:textId="138DDE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/&lt;x&gt;</w:t>
      </w:r>
      <w:r>
        <w:rPr>
          <w:noProof/>
        </w:rPr>
        <w:tab/>
      </w:r>
      <w:r>
        <w:rPr>
          <w:noProof/>
        </w:rPr>
        <w:fldChar w:fldCharType="begin"/>
      </w:r>
      <w:r>
        <w:rPr>
          <w:noProof/>
        </w:rPr>
        <w:instrText xml:space="preserve"> PAGEREF _Toc176353410 \h </w:instrText>
      </w:r>
      <w:r>
        <w:rPr>
          <w:noProof/>
        </w:rPr>
      </w:r>
      <w:r>
        <w:rPr>
          <w:noProof/>
        </w:rPr>
        <w:fldChar w:fldCharType="separate"/>
      </w:r>
      <w:r>
        <w:rPr>
          <w:noProof/>
        </w:rPr>
        <w:t>95</w:t>
      </w:r>
      <w:r>
        <w:rPr>
          <w:noProof/>
        </w:rPr>
        <w:fldChar w:fldCharType="end"/>
      </w:r>
    </w:p>
    <w:p w14:paraId="523A8E16" w14:textId="3398A17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/&lt;x&gt;/ FrameRate</w:t>
      </w:r>
      <w:r>
        <w:rPr>
          <w:noProof/>
        </w:rPr>
        <w:tab/>
      </w:r>
      <w:r>
        <w:rPr>
          <w:noProof/>
        </w:rPr>
        <w:fldChar w:fldCharType="begin"/>
      </w:r>
      <w:r>
        <w:rPr>
          <w:noProof/>
        </w:rPr>
        <w:instrText xml:space="preserve"> PAGEREF _Toc176353411 \h </w:instrText>
      </w:r>
      <w:r>
        <w:rPr>
          <w:noProof/>
        </w:rPr>
      </w:r>
      <w:r>
        <w:rPr>
          <w:noProof/>
        </w:rPr>
        <w:fldChar w:fldCharType="separate"/>
      </w:r>
      <w:r>
        <w:rPr>
          <w:noProof/>
        </w:rPr>
        <w:t>96</w:t>
      </w:r>
      <w:r>
        <w:rPr>
          <w:noProof/>
        </w:rPr>
        <w:fldChar w:fldCharType="end"/>
      </w:r>
    </w:p>
    <w:p w14:paraId="2B69D1C9" w14:textId="2E1A4B9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/&lt;x&gt;/Common/MCVideo/AllowedUrgentRealTimeMode</w:t>
      </w:r>
      <w:r>
        <w:rPr>
          <w:noProof/>
        </w:rPr>
        <w:tab/>
      </w:r>
      <w:r>
        <w:rPr>
          <w:noProof/>
        </w:rPr>
        <w:fldChar w:fldCharType="begin"/>
      </w:r>
      <w:r>
        <w:rPr>
          <w:noProof/>
        </w:rPr>
        <w:instrText xml:space="preserve"> PAGEREF _Toc176353412 \h </w:instrText>
      </w:r>
      <w:r>
        <w:rPr>
          <w:noProof/>
        </w:rPr>
      </w:r>
      <w:r>
        <w:rPr>
          <w:noProof/>
        </w:rPr>
        <w:fldChar w:fldCharType="separate"/>
      </w:r>
      <w:r>
        <w:rPr>
          <w:noProof/>
        </w:rPr>
        <w:t>96</w:t>
      </w:r>
      <w:r>
        <w:rPr>
          <w:noProof/>
        </w:rPr>
        <w:fldChar w:fldCharType="end"/>
      </w:r>
    </w:p>
    <w:p w14:paraId="15A1E629" w14:textId="662F4CB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/&lt;x&gt;/Common/MCVideo/AllowedNonUrgentRealTimeMode</w:t>
      </w:r>
      <w:r>
        <w:rPr>
          <w:noProof/>
        </w:rPr>
        <w:tab/>
      </w:r>
      <w:r>
        <w:rPr>
          <w:noProof/>
        </w:rPr>
        <w:fldChar w:fldCharType="begin"/>
      </w:r>
      <w:r>
        <w:rPr>
          <w:noProof/>
        </w:rPr>
        <w:instrText xml:space="preserve"> PAGEREF _Toc176353413 \h </w:instrText>
      </w:r>
      <w:r>
        <w:rPr>
          <w:noProof/>
        </w:rPr>
      </w:r>
      <w:r>
        <w:rPr>
          <w:noProof/>
        </w:rPr>
        <w:fldChar w:fldCharType="separate"/>
      </w:r>
      <w:r>
        <w:rPr>
          <w:noProof/>
        </w:rPr>
        <w:t>96</w:t>
      </w:r>
      <w:r>
        <w:rPr>
          <w:noProof/>
        </w:rPr>
        <w:fldChar w:fldCharType="end"/>
      </w:r>
    </w:p>
    <w:p w14:paraId="7F077A13" w14:textId="0D78314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/&lt;x&gt;/Common/MCVideo/AllowedNonRealTimeMode</w:t>
      </w:r>
      <w:r>
        <w:rPr>
          <w:noProof/>
        </w:rPr>
        <w:tab/>
      </w:r>
      <w:r>
        <w:rPr>
          <w:noProof/>
        </w:rPr>
        <w:fldChar w:fldCharType="begin"/>
      </w:r>
      <w:r>
        <w:rPr>
          <w:noProof/>
        </w:rPr>
        <w:instrText xml:space="preserve"> PAGEREF _Toc176353414 \h </w:instrText>
      </w:r>
      <w:r>
        <w:rPr>
          <w:noProof/>
        </w:rPr>
      </w:r>
      <w:r>
        <w:rPr>
          <w:noProof/>
        </w:rPr>
        <w:fldChar w:fldCharType="separate"/>
      </w:r>
      <w:r>
        <w:rPr>
          <w:noProof/>
        </w:rPr>
        <w:t>96</w:t>
      </w:r>
      <w:r>
        <w:rPr>
          <w:noProof/>
        </w:rPr>
        <w:fldChar w:fldCharType="end"/>
      </w:r>
    </w:p>
    <w:p w14:paraId="5CE31A2B" w14:textId="5007A3A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3AK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ActiveNonRealTimeMode</w:t>
      </w:r>
      <w:r>
        <w:rPr>
          <w:noProof/>
        </w:rPr>
        <w:tab/>
      </w:r>
      <w:r>
        <w:rPr>
          <w:noProof/>
        </w:rPr>
        <w:fldChar w:fldCharType="begin"/>
      </w:r>
      <w:r>
        <w:rPr>
          <w:noProof/>
        </w:rPr>
        <w:instrText xml:space="preserve"> PAGEREF _Toc176353415 \h </w:instrText>
      </w:r>
      <w:r>
        <w:rPr>
          <w:noProof/>
        </w:rPr>
      </w:r>
      <w:r>
        <w:rPr>
          <w:noProof/>
        </w:rPr>
        <w:fldChar w:fldCharType="separate"/>
      </w:r>
      <w:r>
        <w:rPr>
          <w:noProof/>
        </w:rPr>
        <w:t>97</w:t>
      </w:r>
      <w:r>
        <w:rPr>
          <w:noProof/>
        </w:rPr>
        <w:fldChar w:fldCharType="end"/>
      </w:r>
    </w:p>
    <w:p w14:paraId="0F6FD9C9" w14:textId="4B55E85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23AL</w:t>
      </w:r>
      <w:r>
        <w:rPr>
          <w:rFonts w:asciiTheme="minorHAnsi" w:eastAsiaTheme="minorEastAsia" w:hAnsiTheme="minorHAnsi" w:cstheme="minorBidi"/>
          <w:noProof/>
          <w:kern w:val="2"/>
          <w:sz w:val="22"/>
          <w:szCs w:val="22"/>
          <w:lang w:val="en-US"/>
          <w14:ligatures w14:val="standardContextual"/>
        </w:rPr>
        <w:tab/>
      </w:r>
      <w:r>
        <w:rPr>
          <w:noProof/>
        </w:rPr>
        <w:t>/&lt;x&gt;/&lt;x&gt;/Common/MCVideo/MaxTransmitMembers</w:t>
      </w:r>
      <w:r>
        <w:rPr>
          <w:noProof/>
        </w:rPr>
        <w:tab/>
      </w:r>
      <w:r>
        <w:rPr>
          <w:noProof/>
        </w:rPr>
        <w:fldChar w:fldCharType="begin"/>
      </w:r>
      <w:r>
        <w:rPr>
          <w:noProof/>
        </w:rPr>
        <w:instrText xml:space="preserve"> PAGEREF _Toc176353416 \h </w:instrText>
      </w:r>
      <w:r>
        <w:rPr>
          <w:noProof/>
        </w:rPr>
      </w:r>
      <w:r>
        <w:rPr>
          <w:noProof/>
        </w:rPr>
        <w:fldChar w:fldCharType="separate"/>
      </w:r>
      <w:r>
        <w:rPr>
          <w:noProof/>
        </w:rPr>
        <w:t>97</w:t>
      </w:r>
      <w:r>
        <w:rPr>
          <w:noProof/>
        </w:rPr>
        <w:fldChar w:fldCharType="end"/>
      </w:r>
    </w:p>
    <w:p w14:paraId="5102B8A7" w14:textId="3C7D0CB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rPr>
        <w:tab/>
      </w:r>
      <w:r>
        <w:rPr>
          <w:noProof/>
        </w:rPr>
        <w:fldChar w:fldCharType="begin"/>
      </w:r>
      <w:r>
        <w:rPr>
          <w:noProof/>
        </w:rPr>
        <w:instrText xml:space="preserve"> PAGEREF _Toc176353417 \h </w:instrText>
      </w:r>
      <w:r>
        <w:rPr>
          <w:noProof/>
        </w:rPr>
      </w:r>
      <w:r>
        <w:rPr>
          <w:noProof/>
        </w:rPr>
        <w:fldChar w:fldCharType="separate"/>
      </w:r>
      <w:r>
        <w:rPr>
          <w:noProof/>
        </w:rPr>
        <w:t>97</w:t>
      </w:r>
      <w:r>
        <w:rPr>
          <w:noProof/>
        </w:rPr>
        <w:fldChar w:fldCharType="end"/>
      </w:r>
    </w:p>
    <w:p w14:paraId="7072C731" w14:textId="6AE4E2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w:t>
      </w:r>
      <w:r>
        <w:rPr>
          <w:noProof/>
        </w:rPr>
        <w:tab/>
      </w:r>
      <w:r>
        <w:rPr>
          <w:noProof/>
        </w:rPr>
        <w:fldChar w:fldCharType="begin"/>
      </w:r>
      <w:r>
        <w:rPr>
          <w:noProof/>
        </w:rPr>
        <w:instrText xml:space="preserve"> PAGEREF _Toc176353418 \h </w:instrText>
      </w:r>
      <w:r>
        <w:rPr>
          <w:noProof/>
        </w:rPr>
      </w:r>
      <w:r>
        <w:rPr>
          <w:noProof/>
        </w:rPr>
        <w:fldChar w:fldCharType="separate"/>
      </w:r>
      <w:r>
        <w:rPr>
          <w:noProof/>
        </w:rPr>
        <w:t>97</w:t>
      </w:r>
      <w:r>
        <w:rPr>
          <w:noProof/>
        </w:rPr>
        <w:fldChar w:fldCharType="end"/>
      </w:r>
    </w:p>
    <w:p w14:paraId="7E508B8C" w14:textId="12BD2DA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w:t>
      </w:r>
      <w:r>
        <w:rPr>
          <w:noProof/>
        </w:rPr>
        <w:tab/>
      </w:r>
      <w:r>
        <w:rPr>
          <w:noProof/>
        </w:rPr>
        <w:fldChar w:fldCharType="begin"/>
      </w:r>
      <w:r>
        <w:rPr>
          <w:noProof/>
        </w:rPr>
        <w:instrText xml:space="preserve"> PAGEREF _Toc176353419 \h </w:instrText>
      </w:r>
      <w:r>
        <w:rPr>
          <w:noProof/>
        </w:rPr>
      </w:r>
      <w:r>
        <w:rPr>
          <w:noProof/>
        </w:rPr>
        <w:fldChar w:fldCharType="separate"/>
      </w:r>
      <w:r>
        <w:rPr>
          <w:noProof/>
        </w:rPr>
        <w:t>98</w:t>
      </w:r>
      <w:r>
        <w:rPr>
          <w:noProof/>
        </w:rPr>
        <w:fldChar w:fldCharType="end"/>
      </w:r>
    </w:p>
    <w:p w14:paraId="730677A9" w14:textId="7B8D99B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/&lt;x&gt;/OffNetwork/MCPTTGroupParameter/&lt;x&gt;/ </w:t>
      </w:r>
      <w:r>
        <w:rPr>
          <w:noProof/>
          <w:lang w:eastAsia="ko-KR"/>
        </w:rPr>
        <w:t>ProSe</w:t>
      </w:r>
      <w:r>
        <w:rPr>
          <w:noProof/>
        </w:rPr>
        <w:t>Layer2GroupID</w:t>
      </w:r>
      <w:r>
        <w:rPr>
          <w:noProof/>
        </w:rPr>
        <w:tab/>
      </w:r>
      <w:r>
        <w:rPr>
          <w:noProof/>
        </w:rPr>
        <w:fldChar w:fldCharType="begin"/>
      </w:r>
      <w:r>
        <w:rPr>
          <w:noProof/>
        </w:rPr>
        <w:instrText xml:space="preserve"> PAGEREF _Toc176353420 \h </w:instrText>
      </w:r>
      <w:r>
        <w:rPr>
          <w:noProof/>
        </w:rPr>
      </w:r>
      <w:r>
        <w:rPr>
          <w:noProof/>
        </w:rPr>
        <w:fldChar w:fldCharType="separate"/>
      </w:r>
      <w:r>
        <w:rPr>
          <w:noProof/>
        </w:rPr>
        <w:t>98</w:t>
      </w:r>
      <w:r>
        <w:rPr>
          <w:noProof/>
        </w:rPr>
        <w:fldChar w:fldCharType="end"/>
      </w:r>
    </w:p>
    <w:p w14:paraId="5A298DB2" w14:textId="7723E09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 IPMulticastAddress</w:t>
      </w:r>
      <w:r>
        <w:rPr>
          <w:noProof/>
        </w:rPr>
        <w:tab/>
      </w:r>
      <w:r>
        <w:rPr>
          <w:noProof/>
        </w:rPr>
        <w:fldChar w:fldCharType="begin"/>
      </w:r>
      <w:r>
        <w:rPr>
          <w:noProof/>
        </w:rPr>
        <w:instrText xml:space="preserve"> PAGEREF _Toc176353421 \h </w:instrText>
      </w:r>
      <w:r>
        <w:rPr>
          <w:noProof/>
        </w:rPr>
      </w:r>
      <w:r>
        <w:rPr>
          <w:noProof/>
        </w:rPr>
        <w:fldChar w:fldCharType="separate"/>
      </w:r>
      <w:r>
        <w:rPr>
          <w:noProof/>
        </w:rPr>
        <w:t>98</w:t>
      </w:r>
      <w:r>
        <w:rPr>
          <w:noProof/>
        </w:rPr>
        <w:fldChar w:fldCharType="end"/>
      </w:r>
    </w:p>
    <w:p w14:paraId="072DD6E2" w14:textId="655B247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 RelayServiceCode</w:t>
      </w:r>
      <w:r>
        <w:rPr>
          <w:noProof/>
        </w:rPr>
        <w:tab/>
      </w:r>
      <w:r>
        <w:rPr>
          <w:noProof/>
        </w:rPr>
        <w:fldChar w:fldCharType="begin"/>
      </w:r>
      <w:r>
        <w:rPr>
          <w:noProof/>
        </w:rPr>
        <w:instrText xml:space="preserve"> PAGEREF _Toc176353422 \h </w:instrText>
      </w:r>
      <w:r>
        <w:rPr>
          <w:noProof/>
        </w:rPr>
      </w:r>
      <w:r>
        <w:rPr>
          <w:noProof/>
        </w:rPr>
        <w:fldChar w:fldCharType="separate"/>
      </w:r>
      <w:r>
        <w:rPr>
          <w:noProof/>
        </w:rPr>
        <w:t>98</w:t>
      </w:r>
      <w:r>
        <w:rPr>
          <w:noProof/>
        </w:rPr>
        <w:fldChar w:fldCharType="end"/>
      </w:r>
    </w:p>
    <w:p w14:paraId="04996130" w14:textId="17F2721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w:t>
      </w:r>
      <w:r>
        <w:rPr>
          <w:noProof/>
          <w:lang w:eastAsia="ko-KR"/>
        </w:rPr>
        <w:t>IPVersions</w:t>
      </w:r>
      <w:r>
        <w:rPr>
          <w:noProof/>
        </w:rPr>
        <w:tab/>
      </w:r>
      <w:r>
        <w:rPr>
          <w:noProof/>
        </w:rPr>
        <w:fldChar w:fldCharType="begin"/>
      </w:r>
      <w:r>
        <w:rPr>
          <w:noProof/>
        </w:rPr>
        <w:instrText xml:space="preserve"> PAGEREF _Toc176353423 \h </w:instrText>
      </w:r>
      <w:r>
        <w:rPr>
          <w:noProof/>
        </w:rPr>
      </w:r>
      <w:r>
        <w:rPr>
          <w:noProof/>
        </w:rPr>
        <w:fldChar w:fldCharType="separate"/>
      </w:r>
      <w:r>
        <w:rPr>
          <w:noProof/>
        </w:rPr>
        <w:t>99</w:t>
      </w:r>
      <w:r>
        <w:rPr>
          <w:noProof/>
        </w:rPr>
        <w:fldChar w:fldCharType="end"/>
      </w:r>
    </w:p>
    <w:p w14:paraId="0B32340D" w14:textId="1806F99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/EmergencyCallCancel</w:t>
      </w:r>
      <w:r>
        <w:rPr>
          <w:noProof/>
        </w:rPr>
        <w:tab/>
      </w:r>
      <w:r>
        <w:rPr>
          <w:noProof/>
        </w:rPr>
        <w:fldChar w:fldCharType="begin"/>
      </w:r>
      <w:r>
        <w:rPr>
          <w:noProof/>
        </w:rPr>
        <w:instrText xml:space="preserve"> PAGEREF _Toc176353424 \h </w:instrText>
      </w:r>
      <w:r>
        <w:rPr>
          <w:noProof/>
        </w:rPr>
      </w:r>
      <w:r>
        <w:rPr>
          <w:noProof/>
        </w:rPr>
        <w:fldChar w:fldCharType="separate"/>
      </w:r>
      <w:r>
        <w:rPr>
          <w:noProof/>
        </w:rPr>
        <w:t>99</w:t>
      </w:r>
      <w:r>
        <w:rPr>
          <w:noProof/>
        </w:rPr>
        <w:fldChar w:fldCharType="end"/>
      </w:r>
    </w:p>
    <w:p w14:paraId="20038063" w14:textId="58E34F9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/ImminentPerilCallCancel</w:t>
      </w:r>
      <w:r>
        <w:rPr>
          <w:noProof/>
        </w:rPr>
        <w:tab/>
      </w:r>
      <w:r>
        <w:rPr>
          <w:noProof/>
        </w:rPr>
        <w:fldChar w:fldCharType="begin"/>
      </w:r>
      <w:r>
        <w:rPr>
          <w:noProof/>
        </w:rPr>
        <w:instrText xml:space="preserve"> PAGEREF _Toc176353425 \h </w:instrText>
      </w:r>
      <w:r>
        <w:rPr>
          <w:noProof/>
        </w:rPr>
      </w:r>
      <w:r>
        <w:rPr>
          <w:noProof/>
        </w:rPr>
        <w:fldChar w:fldCharType="separate"/>
      </w:r>
      <w:r>
        <w:rPr>
          <w:noProof/>
        </w:rPr>
        <w:t>99</w:t>
      </w:r>
      <w:r>
        <w:rPr>
          <w:noProof/>
        </w:rPr>
        <w:fldChar w:fldCharType="end"/>
      </w:r>
    </w:p>
    <w:p w14:paraId="41610924" w14:textId="18A990D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/&lt;x&gt;/OffNetwork/HangTime</w:t>
      </w:r>
      <w:r>
        <w:rPr>
          <w:noProof/>
        </w:rPr>
        <w:tab/>
      </w:r>
      <w:r>
        <w:rPr>
          <w:noProof/>
        </w:rPr>
        <w:fldChar w:fldCharType="begin"/>
      </w:r>
      <w:r>
        <w:rPr>
          <w:noProof/>
        </w:rPr>
        <w:instrText xml:space="preserve"> PAGEREF _Toc176353426 \h </w:instrText>
      </w:r>
      <w:r>
        <w:rPr>
          <w:noProof/>
        </w:rPr>
      </w:r>
      <w:r>
        <w:rPr>
          <w:noProof/>
        </w:rPr>
        <w:fldChar w:fldCharType="separate"/>
      </w:r>
      <w:r>
        <w:rPr>
          <w:noProof/>
        </w:rPr>
        <w:t>99</w:t>
      </w:r>
      <w:r>
        <w:rPr>
          <w:noProof/>
        </w:rPr>
        <w:fldChar w:fldCharType="end"/>
      </w:r>
    </w:p>
    <w:p w14:paraId="42A8863D" w14:textId="37C0574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/&lt;x&gt;/OffNetwork/MaxDuration</w:t>
      </w:r>
      <w:r>
        <w:rPr>
          <w:noProof/>
        </w:rPr>
        <w:tab/>
      </w:r>
      <w:r>
        <w:rPr>
          <w:noProof/>
        </w:rPr>
        <w:fldChar w:fldCharType="begin"/>
      </w:r>
      <w:r>
        <w:rPr>
          <w:noProof/>
        </w:rPr>
        <w:instrText xml:space="preserve"> PAGEREF _Toc176353427 \h </w:instrText>
      </w:r>
      <w:r>
        <w:rPr>
          <w:noProof/>
        </w:rPr>
      </w:r>
      <w:r>
        <w:rPr>
          <w:noProof/>
        </w:rPr>
        <w:fldChar w:fldCharType="separate"/>
      </w:r>
      <w:r>
        <w:rPr>
          <w:noProof/>
        </w:rPr>
        <w:t>100</w:t>
      </w:r>
      <w:r>
        <w:rPr>
          <w:noProof/>
        </w:rPr>
        <w:fldChar w:fldCharType="end"/>
      </w:r>
    </w:p>
    <w:p w14:paraId="5632BC08" w14:textId="4396D77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6.2.34A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/&lt;x&gt;/OffNetwork/QueueUsage</w:t>
      </w:r>
      <w:r>
        <w:rPr>
          <w:noProof/>
        </w:rPr>
        <w:tab/>
      </w:r>
      <w:r>
        <w:rPr>
          <w:noProof/>
        </w:rPr>
        <w:fldChar w:fldCharType="begin"/>
      </w:r>
      <w:r>
        <w:rPr>
          <w:noProof/>
        </w:rPr>
        <w:instrText xml:space="preserve"> PAGEREF _Toc176353428 \h </w:instrText>
      </w:r>
      <w:r>
        <w:rPr>
          <w:noProof/>
        </w:rPr>
      </w:r>
      <w:r>
        <w:rPr>
          <w:noProof/>
        </w:rPr>
        <w:fldChar w:fldCharType="separate"/>
      </w:r>
      <w:r>
        <w:rPr>
          <w:noProof/>
        </w:rPr>
        <w:t>100</w:t>
      </w:r>
      <w:r>
        <w:rPr>
          <w:noProof/>
        </w:rPr>
        <w:fldChar w:fldCharType="end"/>
      </w:r>
    </w:p>
    <w:p w14:paraId="736471FE" w14:textId="2E4A18B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w:t>
      </w:r>
      <w:r>
        <w:rPr>
          <w:noProof/>
        </w:rPr>
        <w:tab/>
      </w:r>
      <w:r>
        <w:rPr>
          <w:noProof/>
        </w:rPr>
        <w:fldChar w:fldCharType="begin"/>
      </w:r>
      <w:r>
        <w:rPr>
          <w:noProof/>
        </w:rPr>
        <w:instrText xml:space="preserve"> PAGEREF _Toc176353429 \h </w:instrText>
      </w:r>
      <w:r>
        <w:rPr>
          <w:noProof/>
        </w:rPr>
      </w:r>
      <w:r>
        <w:rPr>
          <w:noProof/>
        </w:rPr>
        <w:fldChar w:fldCharType="separate"/>
      </w:r>
      <w:r>
        <w:rPr>
          <w:noProof/>
        </w:rPr>
        <w:t>100</w:t>
      </w:r>
      <w:r>
        <w:rPr>
          <w:noProof/>
        </w:rPr>
        <w:fldChar w:fldCharType="end"/>
      </w:r>
    </w:p>
    <w:p w14:paraId="6F761D79" w14:textId="1A12412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DefaultPPPP/MCPTTGroupCallSignalling</w:t>
      </w:r>
      <w:r>
        <w:rPr>
          <w:noProof/>
        </w:rPr>
        <w:tab/>
      </w:r>
      <w:r>
        <w:rPr>
          <w:noProof/>
        </w:rPr>
        <w:fldChar w:fldCharType="begin"/>
      </w:r>
      <w:r>
        <w:rPr>
          <w:noProof/>
        </w:rPr>
        <w:instrText xml:space="preserve"> PAGEREF _Toc176353430 \h </w:instrText>
      </w:r>
      <w:r>
        <w:rPr>
          <w:noProof/>
        </w:rPr>
      </w:r>
      <w:r>
        <w:rPr>
          <w:noProof/>
        </w:rPr>
        <w:fldChar w:fldCharType="separate"/>
      </w:r>
      <w:r>
        <w:rPr>
          <w:noProof/>
        </w:rPr>
        <w:t>101</w:t>
      </w:r>
      <w:r>
        <w:rPr>
          <w:noProof/>
        </w:rPr>
        <w:fldChar w:fldCharType="end"/>
      </w:r>
    </w:p>
    <w:p w14:paraId="2155A312" w14:textId="3C5164B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DefaultPPPP/MCPTTGroupCallMedia</w:t>
      </w:r>
      <w:r>
        <w:rPr>
          <w:noProof/>
        </w:rPr>
        <w:tab/>
      </w:r>
      <w:r>
        <w:rPr>
          <w:noProof/>
        </w:rPr>
        <w:fldChar w:fldCharType="begin"/>
      </w:r>
      <w:r>
        <w:rPr>
          <w:noProof/>
        </w:rPr>
        <w:instrText xml:space="preserve"> PAGEREF _Toc176353431 \h </w:instrText>
      </w:r>
      <w:r>
        <w:rPr>
          <w:noProof/>
        </w:rPr>
      </w:r>
      <w:r>
        <w:rPr>
          <w:noProof/>
        </w:rPr>
        <w:fldChar w:fldCharType="separate"/>
      </w:r>
      <w:r>
        <w:rPr>
          <w:noProof/>
        </w:rPr>
        <w:t>101</w:t>
      </w:r>
      <w:r>
        <w:rPr>
          <w:noProof/>
        </w:rPr>
        <w:fldChar w:fldCharType="end"/>
      </w:r>
    </w:p>
    <w:p w14:paraId="6D5DA39B" w14:textId="7737469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w:t>
      </w:r>
      <w:r w:rsidRPr="006D3B1D">
        <w:rPr>
          <w:rFonts w:eastAsia="SimSun"/>
          <w:noProof/>
          <w:lang w:eastAsia="zh-CN"/>
        </w:rPr>
        <w:t>Emergency</w:t>
      </w:r>
      <w:r>
        <w:rPr>
          <w:noProof/>
          <w:lang w:eastAsia="ko-KR"/>
        </w:rPr>
        <w:t>GroupCallS</w:t>
      </w:r>
      <w:r w:rsidRPr="006D3B1D">
        <w:rPr>
          <w:rFonts w:eastAsia="SimSun"/>
          <w:noProof/>
          <w:lang w:eastAsia="zh-CN"/>
        </w:rPr>
        <w:t>ignalling</w:t>
      </w:r>
      <w:r>
        <w:rPr>
          <w:noProof/>
        </w:rPr>
        <w:tab/>
      </w:r>
      <w:r>
        <w:rPr>
          <w:noProof/>
        </w:rPr>
        <w:fldChar w:fldCharType="begin"/>
      </w:r>
      <w:r>
        <w:rPr>
          <w:noProof/>
        </w:rPr>
        <w:instrText xml:space="preserve"> PAGEREF _Toc176353432 \h </w:instrText>
      </w:r>
      <w:r>
        <w:rPr>
          <w:noProof/>
        </w:rPr>
      </w:r>
      <w:r>
        <w:rPr>
          <w:noProof/>
        </w:rPr>
        <w:fldChar w:fldCharType="separate"/>
      </w:r>
      <w:r>
        <w:rPr>
          <w:noProof/>
        </w:rPr>
        <w:t>101</w:t>
      </w:r>
      <w:r>
        <w:rPr>
          <w:noProof/>
        </w:rPr>
        <w:fldChar w:fldCharType="end"/>
      </w:r>
    </w:p>
    <w:p w14:paraId="3C5A68BF" w14:textId="3F4FC0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w:t>
      </w:r>
      <w:r w:rsidRPr="006D3B1D">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_Toc176353433 \h </w:instrText>
      </w:r>
      <w:r>
        <w:rPr>
          <w:noProof/>
        </w:rPr>
      </w:r>
      <w:r>
        <w:rPr>
          <w:noProof/>
        </w:rPr>
        <w:fldChar w:fldCharType="separate"/>
      </w:r>
      <w:r>
        <w:rPr>
          <w:noProof/>
        </w:rPr>
        <w:t>102</w:t>
      </w:r>
      <w:r>
        <w:rPr>
          <w:noProof/>
        </w:rPr>
        <w:fldChar w:fldCharType="end"/>
      </w:r>
    </w:p>
    <w:p w14:paraId="73712F8A" w14:textId="293A172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MCPTTImminentPerilGroupCallS</w:t>
      </w:r>
      <w:r w:rsidRPr="006D3B1D">
        <w:rPr>
          <w:rFonts w:eastAsia="SimSun"/>
          <w:noProof/>
          <w:lang w:eastAsia="zh-CN"/>
        </w:rPr>
        <w:t>ignalling</w:t>
      </w:r>
      <w:r>
        <w:rPr>
          <w:noProof/>
        </w:rPr>
        <w:tab/>
      </w:r>
      <w:r>
        <w:rPr>
          <w:noProof/>
        </w:rPr>
        <w:fldChar w:fldCharType="begin"/>
      </w:r>
      <w:r>
        <w:rPr>
          <w:noProof/>
        </w:rPr>
        <w:instrText xml:space="preserve"> PAGEREF _Toc176353434 \h </w:instrText>
      </w:r>
      <w:r>
        <w:rPr>
          <w:noProof/>
        </w:rPr>
      </w:r>
      <w:r>
        <w:rPr>
          <w:noProof/>
        </w:rPr>
        <w:fldChar w:fldCharType="separate"/>
      </w:r>
      <w:r>
        <w:rPr>
          <w:noProof/>
        </w:rPr>
        <w:t>102</w:t>
      </w:r>
      <w:r>
        <w:rPr>
          <w:noProof/>
        </w:rPr>
        <w:fldChar w:fldCharType="end"/>
      </w:r>
    </w:p>
    <w:p w14:paraId="5839BE43" w14:textId="1E08A8D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MCPTTImminentPerilGroupCallMedia</w:t>
      </w:r>
      <w:r>
        <w:rPr>
          <w:noProof/>
        </w:rPr>
        <w:tab/>
      </w:r>
      <w:r>
        <w:rPr>
          <w:noProof/>
        </w:rPr>
        <w:fldChar w:fldCharType="begin"/>
      </w:r>
      <w:r>
        <w:rPr>
          <w:noProof/>
        </w:rPr>
        <w:instrText xml:space="preserve"> PAGEREF _Toc176353435 \h </w:instrText>
      </w:r>
      <w:r>
        <w:rPr>
          <w:noProof/>
        </w:rPr>
      </w:r>
      <w:r>
        <w:rPr>
          <w:noProof/>
        </w:rPr>
        <w:fldChar w:fldCharType="separate"/>
      </w:r>
      <w:r>
        <w:rPr>
          <w:noProof/>
        </w:rPr>
        <w:t>102</w:t>
      </w:r>
      <w:r>
        <w:rPr>
          <w:noProof/>
        </w:rPr>
        <w:fldChar w:fldCharType="end"/>
      </w:r>
    </w:p>
    <w:p w14:paraId="3A44F75E" w14:textId="336F88D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rPr>
        <w:tab/>
      </w:r>
      <w:r>
        <w:rPr>
          <w:noProof/>
        </w:rPr>
        <w:fldChar w:fldCharType="begin"/>
      </w:r>
      <w:r>
        <w:rPr>
          <w:noProof/>
        </w:rPr>
        <w:instrText xml:space="preserve"> PAGEREF _Toc176353436 \h </w:instrText>
      </w:r>
      <w:r>
        <w:rPr>
          <w:noProof/>
        </w:rPr>
      </w:r>
      <w:r>
        <w:rPr>
          <w:noProof/>
        </w:rPr>
        <w:fldChar w:fldCharType="separate"/>
      </w:r>
      <w:r>
        <w:rPr>
          <w:noProof/>
        </w:rPr>
        <w:t>103</w:t>
      </w:r>
      <w:r>
        <w:rPr>
          <w:noProof/>
        </w:rPr>
        <w:fldChar w:fldCharType="end"/>
      </w:r>
    </w:p>
    <w:p w14:paraId="02D2A1A0" w14:textId="485E309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w:t>
      </w:r>
      <w:r>
        <w:rPr>
          <w:noProof/>
        </w:rPr>
        <w:tab/>
      </w:r>
      <w:r>
        <w:rPr>
          <w:noProof/>
        </w:rPr>
        <w:fldChar w:fldCharType="begin"/>
      </w:r>
      <w:r>
        <w:rPr>
          <w:noProof/>
        </w:rPr>
        <w:instrText xml:space="preserve"> PAGEREF _Toc176353437 \h </w:instrText>
      </w:r>
      <w:r>
        <w:rPr>
          <w:noProof/>
        </w:rPr>
      </w:r>
      <w:r>
        <w:rPr>
          <w:noProof/>
        </w:rPr>
        <w:fldChar w:fldCharType="separate"/>
      </w:r>
      <w:r>
        <w:rPr>
          <w:noProof/>
        </w:rPr>
        <w:t>103</w:t>
      </w:r>
      <w:r>
        <w:rPr>
          <w:noProof/>
        </w:rPr>
        <w:fldChar w:fldCharType="end"/>
      </w:r>
    </w:p>
    <w:p w14:paraId="658F2DBF" w14:textId="4BA0501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 MCDataGroupCallSignalling</w:t>
      </w:r>
      <w:r>
        <w:rPr>
          <w:noProof/>
        </w:rPr>
        <w:tab/>
      </w:r>
      <w:r>
        <w:rPr>
          <w:noProof/>
        </w:rPr>
        <w:fldChar w:fldCharType="begin"/>
      </w:r>
      <w:r>
        <w:rPr>
          <w:noProof/>
        </w:rPr>
        <w:instrText xml:space="preserve"> PAGEREF _Toc176353438 \h </w:instrText>
      </w:r>
      <w:r>
        <w:rPr>
          <w:noProof/>
        </w:rPr>
      </w:r>
      <w:r>
        <w:rPr>
          <w:noProof/>
        </w:rPr>
        <w:fldChar w:fldCharType="separate"/>
      </w:r>
      <w:r>
        <w:rPr>
          <w:noProof/>
        </w:rPr>
        <w:t>103</w:t>
      </w:r>
      <w:r>
        <w:rPr>
          <w:noProof/>
        </w:rPr>
        <w:fldChar w:fldCharType="end"/>
      </w:r>
    </w:p>
    <w:p w14:paraId="40DAE230" w14:textId="62CFB75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 MCDataGroupCallMedia</w:t>
      </w:r>
      <w:r>
        <w:rPr>
          <w:noProof/>
        </w:rPr>
        <w:tab/>
      </w:r>
      <w:r>
        <w:rPr>
          <w:noProof/>
        </w:rPr>
        <w:fldChar w:fldCharType="begin"/>
      </w:r>
      <w:r>
        <w:rPr>
          <w:noProof/>
        </w:rPr>
        <w:instrText xml:space="preserve"> PAGEREF _Toc176353439 \h </w:instrText>
      </w:r>
      <w:r>
        <w:rPr>
          <w:noProof/>
        </w:rPr>
      </w:r>
      <w:r>
        <w:rPr>
          <w:noProof/>
        </w:rPr>
        <w:fldChar w:fldCharType="separate"/>
      </w:r>
      <w:r>
        <w:rPr>
          <w:noProof/>
        </w:rPr>
        <w:t>103</w:t>
      </w:r>
      <w:r>
        <w:rPr>
          <w:noProof/>
        </w:rPr>
        <w:fldChar w:fldCharType="end"/>
      </w:r>
    </w:p>
    <w:p w14:paraId="28242833" w14:textId="0DC01EA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rPr>
        <w:tab/>
      </w:r>
      <w:r>
        <w:rPr>
          <w:noProof/>
        </w:rPr>
        <w:fldChar w:fldCharType="begin"/>
      </w:r>
      <w:r>
        <w:rPr>
          <w:noProof/>
        </w:rPr>
        <w:instrText xml:space="preserve"> PAGEREF _Toc176353440 \h </w:instrText>
      </w:r>
      <w:r>
        <w:rPr>
          <w:noProof/>
        </w:rPr>
      </w:r>
      <w:r>
        <w:rPr>
          <w:noProof/>
        </w:rPr>
        <w:fldChar w:fldCharType="separate"/>
      </w:r>
      <w:r>
        <w:rPr>
          <w:noProof/>
        </w:rPr>
        <w:t>104</w:t>
      </w:r>
      <w:r>
        <w:rPr>
          <w:noProof/>
        </w:rPr>
        <w:fldChar w:fldCharType="end"/>
      </w:r>
    </w:p>
    <w:p w14:paraId="0E27016D" w14:textId="6182086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ArbitrationApproach</w:t>
      </w:r>
      <w:r>
        <w:rPr>
          <w:noProof/>
        </w:rPr>
        <w:tab/>
      </w:r>
      <w:r>
        <w:rPr>
          <w:noProof/>
        </w:rPr>
        <w:fldChar w:fldCharType="begin"/>
      </w:r>
      <w:r>
        <w:rPr>
          <w:noProof/>
        </w:rPr>
        <w:instrText xml:space="preserve"> PAGEREF _Toc176353441 \h </w:instrText>
      </w:r>
      <w:r>
        <w:rPr>
          <w:noProof/>
        </w:rPr>
      </w:r>
      <w:r>
        <w:rPr>
          <w:noProof/>
        </w:rPr>
        <w:fldChar w:fldCharType="separate"/>
      </w:r>
      <w:r>
        <w:rPr>
          <w:noProof/>
        </w:rPr>
        <w:t>104</w:t>
      </w:r>
      <w:r>
        <w:rPr>
          <w:noProof/>
        </w:rPr>
        <w:fldChar w:fldCharType="end"/>
      </w:r>
    </w:p>
    <w:p w14:paraId="096E5E5C" w14:textId="1A0969E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/&lt;x&gt;/&lt;x&gt;/OffNetwork/MCVideo/MaxTransmissions</w:t>
      </w:r>
      <w:r>
        <w:rPr>
          <w:noProof/>
        </w:rPr>
        <w:tab/>
      </w:r>
      <w:r>
        <w:rPr>
          <w:noProof/>
        </w:rPr>
        <w:fldChar w:fldCharType="begin"/>
      </w:r>
      <w:r>
        <w:rPr>
          <w:noProof/>
        </w:rPr>
        <w:instrText xml:space="preserve"> PAGEREF _Toc176353442 \h </w:instrText>
      </w:r>
      <w:r>
        <w:rPr>
          <w:noProof/>
        </w:rPr>
      </w:r>
      <w:r>
        <w:rPr>
          <w:noProof/>
        </w:rPr>
        <w:fldChar w:fldCharType="separate"/>
      </w:r>
      <w:r>
        <w:rPr>
          <w:noProof/>
        </w:rPr>
        <w:t>104</w:t>
      </w:r>
      <w:r>
        <w:rPr>
          <w:noProof/>
        </w:rPr>
        <w:fldChar w:fldCharType="end"/>
      </w:r>
    </w:p>
    <w:p w14:paraId="6A26A5E4" w14:textId="7B4505B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w:t>
      </w:r>
      <w:r>
        <w:rPr>
          <w:noProof/>
        </w:rPr>
        <w:tab/>
      </w:r>
      <w:r>
        <w:rPr>
          <w:noProof/>
        </w:rPr>
        <w:fldChar w:fldCharType="begin"/>
      </w:r>
      <w:r>
        <w:rPr>
          <w:noProof/>
        </w:rPr>
        <w:instrText xml:space="preserve"> PAGEREF _Toc176353443 \h </w:instrText>
      </w:r>
      <w:r>
        <w:rPr>
          <w:noProof/>
        </w:rPr>
      </w:r>
      <w:r>
        <w:rPr>
          <w:noProof/>
        </w:rPr>
        <w:fldChar w:fldCharType="separate"/>
      </w:r>
      <w:r>
        <w:rPr>
          <w:noProof/>
        </w:rPr>
        <w:t>104</w:t>
      </w:r>
      <w:r>
        <w:rPr>
          <w:noProof/>
        </w:rPr>
        <w:fldChar w:fldCharType="end"/>
      </w:r>
    </w:p>
    <w:p w14:paraId="67B71E0D" w14:textId="2F6714C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6</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MCVideoGroupCallSignalling</w:t>
      </w:r>
      <w:r>
        <w:rPr>
          <w:noProof/>
        </w:rPr>
        <w:tab/>
      </w:r>
      <w:r>
        <w:rPr>
          <w:noProof/>
        </w:rPr>
        <w:fldChar w:fldCharType="begin"/>
      </w:r>
      <w:r>
        <w:rPr>
          <w:noProof/>
        </w:rPr>
        <w:instrText xml:space="preserve"> PAGEREF _Toc176353444 \h </w:instrText>
      </w:r>
      <w:r>
        <w:rPr>
          <w:noProof/>
        </w:rPr>
      </w:r>
      <w:r>
        <w:rPr>
          <w:noProof/>
        </w:rPr>
        <w:fldChar w:fldCharType="separate"/>
      </w:r>
      <w:r>
        <w:rPr>
          <w:noProof/>
        </w:rPr>
        <w:t>105</w:t>
      </w:r>
      <w:r>
        <w:rPr>
          <w:noProof/>
        </w:rPr>
        <w:fldChar w:fldCharType="end"/>
      </w:r>
    </w:p>
    <w:p w14:paraId="7708CD15" w14:textId="2D8F267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MCVideoGroupCallMedia</w:t>
      </w:r>
      <w:r>
        <w:rPr>
          <w:noProof/>
        </w:rPr>
        <w:tab/>
      </w:r>
      <w:r>
        <w:rPr>
          <w:noProof/>
        </w:rPr>
        <w:fldChar w:fldCharType="begin"/>
      </w:r>
      <w:r>
        <w:rPr>
          <w:noProof/>
        </w:rPr>
        <w:instrText xml:space="preserve"> PAGEREF _Toc176353445 \h </w:instrText>
      </w:r>
      <w:r>
        <w:rPr>
          <w:noProof/>
        </w:rPr>
      </w:r>
      <w:r>
        <w:rPr>
          <w:noProof/>
        </w:rPr>
        <w:fldChar w:fldCharType="separate"/>
      </w:r>
      <w:r>
        <w:rPr>
          <w:noProof/>
        </w:rPr>
        <w:t>105</w:t>
      </w:r>
      <w:r>
        <w:rPr>
          <w:noProof/>
        </w:rPr>
        <w:fldChar w:fldCharType="end"/>
      </w:r>
    </w:p>
    <w:p w14:paraId="27B0A234" w14:textId="4C20F7A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w:t>
      </w:r>
      <w:r w:rsidRPr="006D3B1D">
        <w:rPr>
          <w:rFonts w:eastAsia="SimSun"/>
          <w:noProof/>
          <w:lang w:eastAsia="zh-CN"/>
        </w:rPr>
        <w:t>Emergency</w:t>
      </w:r>
      <w:r>
        <w:rPr>
          <w:noProof/>
          <w:lang w:eastAsia="ko-KR"/>
        </w:rPr>
        <w:t>GroupCallS</w:t>
      </w:r>
      <w:r w:rsidRPr="006D3B1D">
        <w:rPr>
          <w:rFonts w:eastAsia="SimSun"/>
          <w:noProof/>
          <w:lang w:eastAsia="zh-CN"/>
        </w:rPr>
        <w:t>ignalling</w:t>
      </w:r>
      <w:r>
        <w:rPr>
          <w:noProof/>
        </w:rPr>
        <w:tab/>
      </w:r>
      <w:r>
        <w:rPr>
          <w:noProof/>
        </w:rPr>
        <w:fldChar w:fldCharType="begin"/>
      </w:r>
      <w:r>
        <w:rPr>
          <w:noProof/>
        </w:rPr>
        <w:instrText xml:space="preserve"> PAGEREF _Toc176353446 \h </w:instrText>
      </w:r>
      <w:r>
        <w:rPr>
          <w:noProof/>
        </w:rPr>
      </w:r>
      <w:r>
        <w:rPr>
          <w:noProof/>
        </w:rPr>
        <w:fldChar w:fldCharType="separate"/>
      </w:r>
      <w:r>
        <w:rPr>
          <w:noProof/>
        </w:rPr>
        <w:t>105</w:t>
      </w:r>
      <w:r>
        <w:rPr>
          <w:noProof/>
        </w:rPr>
        <w:fldChar w:fldCharType="end"/>
      </w:r>
    </w:p>
    <w:p w14:paraId="3E4B7D3B" w14:textId="439ABF5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w:t>
      </w:r>
      <w:r w:rsidRPr="006D3B1D">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_Toc176353447 \h </w:instrText>
      </w:r>
      <w:r>
        <w:rPr>
          <w:noProof/>
        </w:rPr>
      </w:r>
      <w:r>
        <w:rPr>
          <w:noProof/>
        </w:rPr>
        <w:fldChar w:fldCharType="separate"/>
      </w:r>
      <w:r>
        <w:rPr>
          <w:noProof/>
        </w:rPr>
        <w:t>106</w:t>
      </w:r>
      <w:r>
        <w:rPr>
          <w:noProof/>
        </w:rPr>
        <w:fldChar w:fldCharType="end"/>
      </w:r>
    </w:p>
    <w:p w14:paraId="71102030" w14:textId="40DC921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MCVideoImminentPerilGroupCallS</w:t>
      </w:r>
      <w:r w:rsidRPr="006D3B1D">
        <w:rPr>
          <w:rFonts w:eastAsia="SimSun"/>
          <w:noProof/>
          <w:lang w:eastAsia="zh-CN"/>
        </w:rPr>
        <w:t>ignalling</w:t>
      </w:r>
      <w:r>
        <w:rPr>
          <w:noProof/>
        </w:rPr>
        <w:tab/>
      </w:r>
      <w:r>
        <w:rPr>
          <w:noProof/>
        </w:rPr>
        <w:fldChar w:fldCharType="begin"/>
      </w:r>
      <w:r>
        <w:rPr>
          <w:noProof/>
        </w:rPr>
        <w:instrText xml:space="preserve"> PAGEREF _Toc176353448 \h </w:instrText>
      </w:r>
      <w:r>
        <w:rPr>
          <w:noProof/>
        </w:rPr>
      </w:r>
      <w:r>
        <w:rPr>
          <w:noProof/>
        </w:rPr>
        <w:fldChar w:fldCharType="separate"/>
      </w:r>
      <w:r>
        <w:rPr>
          <w:noProof/>
        </w:rPr>
        <w:t>106</w:t>
      </w:r>
      <w:r>
        <w:rPr>
          <w:noProof/>
        </w:rPr>
        <w:fldChar w:fldCharType="end"/>
      </w:r>
    </w:p>
    <w:p w14:paraId="12AFD6E3" w14:textId="293CD96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MCVideoImminentPerilGroupCallMedia</w:t>
      </w:r>
      <w:r>
        <w:rPr>
          <w:noProof/>
        </w:rPr>
        <w:tab/>
      </w:r>
      <w:r>
        <w:rPr>
          <w:noProof/>
        </w:rPr>
        <w:fldChar w:fldCharType="begin"/>
      </w:r>
      <w:r>
        <w:rPr>
          <w:noProof/>
        </w:rPr>
        <w:instrText xml:space="preserve"> PAGEREF _Toc176353449 \h </w:instrText>
      </w:r>
      <w:r>
        <w:rPr>
          <w:noProof/>
        </w:rPr>
      </w:r>
      <w:r>
        <w:rPr>
          <w:noProof/>
        </w:rPr>
        <w:fldChar w:fldCharType="separate"/>
      </w:r>
      <w:r>
        <w:rPr>
          <w:noProof/>
        </w:rPr>
        <w:t>106</w:t>
      </w:r>
      <w:r>
        <w:rPr>
          <w:noProof/>
        </w:rPr>
        <w:fldChar w:fldCharType="end"/>
      </w:r>
    </w:p>
    <w:p w14:paraId="7ED38945" w14:textId="6982AE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/&lt;x&gt;/OffNetwork/MCVideo/MaxDuration</w:t>
      </w:r>
      <w:r>
        <w:rPr>
          <w:noProof/>
        </w:rPr>
        <w:tab/>
      </w:r>
      <w:r>
        <w:rPr>
          <w:noProof/>
        </w:rPr>
        <w:fldChar w:fldCharType="begin"/>
      </w:r>
      <w:r>
        <w:rPr>
          <w:noProof/>
        </w:rPr>
        <w:instrText xml:space="preserve"> PAGEREF _Toc176353450 \h </w:instrText>
      </w:r>
      <w:r>
        <w:rPr>
          <w:noProof/>
        </w:rPr>
      </w:r>
      <w:r>
        <w:rPr>
          <w:noProof/>
        </w:rPr>
        <w:fldChar w:fldCharType="separate"/>
      </w:r>
      <w:r>
        <w:rPr>
          <w:noProof/>
        </w:rPr>
        <w:t>107</w:t>
      </w:r>
      <w:r>
        <w:rPr>
          <w:noProof/>
        </w:rPr>
        <w:fldChar w:fldCharType="end"/>
      </w:r>
    </w:p>
    <w:p w14:paraId="14460EDC" w14:textId="1F892AB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/MCVideo/EmergencyCallCancel</w:t>
      </w:r>
      <w:r>
        <w:rPr>
          <w:noProof/>
        </w:rPr>
        <w:tab/>
      </w:r>
      <w:r>
        <w:rPr>
          <w:noProof/>
        </w:rPr>
        <w:fldChar w:fldCharType="begin"/>
      </w:r>
      <w:r>
        <w:rPr>
          <w:noProof/>
        </w:rPr>
        <w:instrText xml:space="preserve"> PAGEREF _Toc176353451 \h </w:instrText>
      </w:r>
      <w:r>
        <w:rPr>
          <w:noProof/>
        </w:rPr>
      </w:r>
      <w:r>
        <w:rPr>
          <w:noProof/>
        </w:rPr>
        <w:fldChar w:fldCharType="separate"/>
      </w:r>
      <w:r>
        <w:rPr>
          <w:noProof/>
        </w:rPr>
        <w:t>107</w:t>
      </w:r>
      <w:r>
        <w:rPr>
          <w:noProof/>
        </w:rPr>
        <w:fldChar w:fldCharType="end"/>
      </w:r>
    </w:p>
    <w:p w14:paraId="5EB4CBE3" w14:textId="3D77D4C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/MCVideo/ImminentPerilCallCancel</w:t>
      </w:r>
      <w:r>
        <w:rPr>
          <w:noProof/>
        </w:rPr>
        <w:tab/>
      </w:r>
      <w:r>
        <w:rPr>
          <w:noProof/>
        </w:rPr>
        <w:fldChar w:fldCharType="begin"/>
      </w:r>
      <w:r>
        <w:rPr>
          <w:noProof/>
        </w:rPr>
        <w:instrText xml:space="preserve"> PAGEREF _Toc176353452 \h </w:instrText>
      </w:r>
      <w:r>
        <w:rPr>
          <w:noProof/>
        </w:rPr>
      </w:r>
      <w:r>
        <w:rPr>
          <w:noProof/>
        </w:rPr>
        <w:fldChar w:fldCharType="separate"/>
      </w:r>
      <w:r>
        <w:rPr>
          <w:noProof/>
        </w:rPr>
        <w:t>107</w:t>
      </w:r>
      <w:r>
        <w:rPr>
          <w:noProof/>
        </w:rPr>
        <w:fldChar w:fldCharType="end"/>
      </w:r>
    </w:p>
    <w:p w14:paraId="58FEA59F" w14:textId="283F172E"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7</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service configuration </w:t>
      </w:r>
      <w:r>
        <w:rPr>
          <w:noProof/>
        </w:rPr>
        <w:t>MO</w:t>
      </w:r>
      <w:r>
        <w:rPr>
          <w:noProof/>
        </w:rPr>
        <w:tab/>
      </w:r>
      <w:r>
        <w:rPr>
          <w:noProof/>
        </w:rPr>
        <w:fldChar w:fldCharType="begin"/>
      </w:r>
      <w:r>
        <w:rPr>
          <w:noProof/>
        </w:rPr>
        <w:instrText xml:space="preserve"> PAGEREF _Toc176353453 \h </w:instrText>
      </w:r>
      <w:r>
        <w:rPr>
          <w:noProof/>
        </w:rPr>
      </w:r>
      <w:r>
        <w:rPr>
          <w:noProof/>
        </w:rPr>
        <w:fldChar w:fldCharType="separate"/>
      </w:r>
      <w:r>
        <w:rPr>
          <w:noProof/>
        </w:rPr>
        <w:t>107</w:t>
      </w:r>
      <w:r>
        <w:rPr>
          <w:noProof/>
        </w:rPr>
        <w:fldChar w:fldCharType="end"/>
      </w:r>
    </w:p>
    <w:p w14:paraId="3C249CA7" w14:textId="7BCA53F0"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_Toc176353454 \h </w:instrText>
      </w:r>
      <w:r>
        <w:rPr>
          <w:noProof/>
        </w:rPr>
      </w:r>
      <w:r>
        <w:rPr>
          <w:noProof/>
        </w:rPr>
        <w:fldChar w:fldCharType="separate"/>
      </w:r>
      <w:r>
        <w:rPr>
          <w:noProof/>
        </w:rPr>
        <w:t>107</w:t>
      </w:r>
      <w:r>
        <w:rPr>
          <w:noProof/>
        </w:rPr>
        <w:fldChar w:fldCharType="end"/>
      </w:r>
    </w:p>
    <w:p w14:paraId="639A8EFA" w14:textId="79E35835"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service configuration MO parameters</w:t>
      </w:r>
      <w:r>
        <w:rPr>
          <w:noProof/>
        </w:rPr>
        <w:tab/>
      </w:r>
      <w:r>
        <w:rPr>
          <w:noProof/>
        </w:rPr>
        <w:fldChar w:fldCharType="begin"/>
      </w:r>
      <w:r>
        <w:rPr>
          <w:noProof/>
        </w:rPr>
        <w:instrText xml:space="preserve"> PAGEREF _Toc176353455 \h </w:instrText>
      </w:r>
      <w:r>
        <w:rPr>
          <w:noProof/>
        </w:rPr>
      </w:r>
      <w:r>
        <w:rPr>
          <w:noProof/>
        </w:rPr>
        <w:fldChar w:fldCharType="separate"/>
      </w:r>
      <w:r>
        <w:rPr>
          <w:noProof/>
        </w:rPr>
        <w:t>108</w:t>
      </w:r>
      <w:r>
        <w:rPr>
          <w:noProof/>
        </w:rPr>
        <w:fldChar w:fldCharType="end"/>
      </w:r>
    </w:p>
    <w:p w14:paraId="3B6C04A2" w14:textId="6FDE13B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_Toc176353456 \h </w:instrText>
      </w:r>
      <w:r>
        <w:rPr>
          <w:noProof/>
        </w:rPr>
      </w:r>
      <w:r>
        <w:rPr>
          <w:noProof/>
        </w:rPr>
        <w:fldChar w:fldCharType="separate"/>
      </w:r>
      <w:r>
        <w:rPr>
          <w:noProof/>
        </w:rPr>
        <w:t>108</w:t>
      </w:r>
      <w:r>
        <w:rPr>
          <w:noProof/>
        </w:rPr>
        <w:fldChar w:fldCharType="end"/>
      </w:r>
    </w:p>
    <w:p w14:paraId="39FA7F56" w14:textId="46AD347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_Toc176353457 \h </w:instrText>
      </w:r>
      <w:r>
        <w:rPr>
          <w:noProof/>
        </w:rPr>
      </w:r>
      <w:r>
        <w:rPr>
          <w:noProof/>
        </w:rPr>
        <w:fldChar w:fldCharType="separate"/>
      </w:r>
      <w:r>
        <w:rPr>
          <w:noProof/>
        </w:rPr>
        <w:t>108</w:t>
      </w:r>
      <w:r>
        <w:rPr>
          <w:noProof/>
        </w:rPr>
        <w:fldChar w:fldCharType="end"/>
      </w:r>
    </w:p>
    <w:p w14:paraId="59F3E0D4" w14:textId="080A0D1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_Toc176353458 \h </w:instrText>
      </w:r>
      <w:r>
        <w:rPr>
          <w:noProof/>
        </w:rPr>
      </w:r>
      <w:r>
        <w:rPr>
          <w:noProof/>
        </w:rPr>
        <w:fldChar w:fldCharType="separate"/>
      </w:r>
      <w:r>
        <w:rPr>
          <w:noProof/>
        </w:rPr>
        <w:t>109</w:t>
      </w:r>
      <w:r>
        <w:rPr>
          <w:noProof/>
        </w:rPr>
        <w:fldChar w:fldCharType="end"/>
      </w:r>
    </w:p>
    <w:p w14:paraId="7C051601" w14:textId="78C3F7C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_Toc176353459 \h </w:instrText>
      </w:r>
      <w:r>
        <w:rPr>
          <w:noProof/>
        </w:rPr>
      </w:r>
      <w:r>
        <w:rPr>
          <w:noProof/>
        </w:rPr>
        <w:fldChar w:fldCharType="separate"/>
      </w:r>
      <w:r>
        <w:rPr>
          <w:noProof/>
        </w:rPr>
        <w:t>109</w:t>
      </w:r>
      <w:r>
        <w:rPr>
          <w:noProof/>
        </w:rPr>
        <w:fldChar w:fldCharType="end"/>
      </w:r>
    </w:p>
    <w:p w14:paraId="6A2A2144" w14:textId="36207B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_Toc176353460 \h </w:instrText>
      </w:r>
      <w:r>
        <w:rPr>
          <w:noProof/>
        </w:rPr>
      </w:r>
      <w:r>
        <w:rPr>
          <w:noProof/>
        </w:rPr>
        <w:fldChar w:fldCharType="separate"/>
      </w:r>
      <w:r>
        <w:rPr>
          <w:noProof/>
        </w:rPr>
        <w:t>109</w:t>
      </w:r>
      <w:r>
        <w:rPr>
          <w:noProof/>
        </w:rPr>
        <w:fldChar w:fldCharType="end"/>
      </w:r>
    </w:p>
    <w:p w14:paraId="6D4B261C" w14:textId="0DDD099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/Common/BroadcastMCPTTGroupCall</w:t>
      </w:r>
      <w:r>
        <w:rPr>
          <w:noProof/>
        </w:rPr>
        <w:tab/>
      </w:r>
      <w:r>
        <w:rPr>
          <w:noProof/>
        </w:rPr>
        <w:fldChar w:fldCharType="begin"/>
      </w:r>
      <w:r>
        <w:rPr>
          <w:noProof/>
        </w:rPr>
        <w:instrText xml:space="preserve"> PAGEREF _Toc176353461 \h </w:instrText>
      </w:r>
      <w:r>
        <w:rPr>
          <w:noProof/>
        </w:rPr>
      </w:r>
      <w:r>
        <w:rPr>
          <w:noProof/>
        </w:rPr>
        <w:fldChar w:fldCharType="separate"/>
      </w:r>
      <w:r>
        <w:rPr>
          <w:noProof/>
        </w:rPr>
        <w:t>109</w:t>
      </w:r>
      <w:r>
        <w:rPr>
          <w:noProof/>
        </w:rPr>
        <w:fldChar w:fldCharType="end"/>
      </w:r>
    </w:p>
    <w:p w14:paraId="7701FC66" w14:textId="4D9B6D1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/Common/BroadcastMCPTTGroupCall/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_Toc176353462 \h </w:instrText>
      </w:r>
      <w:r>
        <w:rPr>
          <w:noProof/>
        </w:rPr>
      </w:r>
      <w:r>
        <w:rPr>
          <w:noProof/>
        </w:rPr>
        <w:fldChar w:fldCharType="separate"/>
      </w:r>
      <w:r>
        <w:rPr>
          <w:noProof/>
        </w:rPr>
        <w:t>110</w:t>
      </w:r>
      <w:r>
        <w:rPr>
          <w:noProof/>
        </w:rPr>
        <w:fldChar w:fldCharType="end"/>
      </w:r>
    </w:p>
    <w:p w14:paraId="223CDB8E" w14:textId="52C9C0F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/Common/BroadcastMCPTTGroupCall/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_Toc176353463 \h </w:instrText>
      </w:r>
      <w:r>
        <w:rPr>
          <w:noProof/>
        </w:rPr>
      </w:r>
      <w:r>
        <w:rPr>
          <w:noProof/>
        </w:rPr>
        <w:fldChar w:fldCharType="separate"/>
      </w:r>
      <w:r>
        <w:rPr>
          <w:noProof/>
        </w:rPr>
        <w:t>110</w:t>
      </w:r>
      <w:r>
        <w:rPr>
          <w:noProof/>
        </w:rPr>
        <w:fldChar w:fldCharType="end"/>
      </w:r>
    </w:p>
    <w:p w14:paraId="13BF8BDD" w14:textId="3A1A765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/Common/MinLengthAliasID</w:t>
      </w:r>
      <w:r>
        <w:rPr>
          <w:noProof/>
        </w:rPr>
        <w:tab/>
      </w:r>
      <w:r>
        <w:rPr>
          <w:noProof/>
        </w:rPr>
        <w:fldChar w:fldCharType="begin"/>
      </w:r>
      <w:r>
        <w:rPr>
          <w:noProof/>
        </w:rPr>
        <w:instrText xml:space="preserve"> PAGEREF _Toc176353464 \h </w:instrText>
      </w:r>
      <w:r>
        <w:rPr>
          <w:noProof/>
        </w:rPr>
      </w:r>
      <w:r>
        <w:rPr>
          <w:noProof/>
        </w:rPr>
        <w:fldChar w:fldCharType="separate"/>
      </w:r>
      <w:r>
        <w:rPr>
          <w:noProof/>
        </w:rPr>
        <w:t>110</w:t>
      </w:r>
      <w:r>
        <w:rPr>
          <w:noProof/>
        </w:rPr>
        <w:fldChar w:fldCharType="end"/>
      </w:r>
    </w:p>
    <w:p w14:paraId="36655662" w14:textId="2E56FB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_Toc176353465 \h </w:instrText>
      </w:r>
      <w:r>
        <w:rPr>
          <w:noProof/>
        </w:rPr>
      </w:r>
      <w:r>
        <w:rPr>
          <w:noProof/>
        </w:rPr>
        <w:fldChar w:fldCharType="separate"/>
      </w:r>
      <w:r>
        <w:rPr>
          <w:noProof/>
        </w:rPr>
        <w:t>111</w:t>
      </w:r>
      <w:r>
        <w:rPr>
          <w:noProof/>
        </w:rPr>
        <w:fldChar w:fldCharType="end"/>
      </w:r>
    </w:p>
    <w:p w14:paraId="68AFB0CF" w14:textId="35DC99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_Toc176353466 \h </w:instrText>
      </w:r>
      <w:r>
        <w:rPr>
          <w:noProof/>
        </w:rPr>
      </w:r>
      <w:r>
        <w:rPr>
          <w:noProof/>
        </w:rPr>
        <w:fldChar w:fldCharType="separate"/>
      </w:r>
      <w:r>
        <w:rPr>
          <w:noProof/>
        </w:rPr>
        <w:t>111</w:t>
      </w:r>
      <w:r>
        <w:rPr>
          <w:noProof/>
        </w:rPr>
        <w:fldChar w:fldCharType="end"/>
      </w:r>
    </w:p>
    <w:p w14:paraId="371EF2C8" w14:textId="30EB381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/OffNetwork/PrivateCall/MaxDuration</w:t>
      </w:r>
      <w:r>
        <w:rPr>
          <w:noProof/>
        </w:rPr>
        <w:tab/>
      </w:r>
      <w:r>
        <w:rPr>
          <w:noProof/>
        </w:rPr>
        <w:fldChar w:fldCharType="begin"/>
      </w:r>
      <w:r>
        <w:rPr>
          <w:noProof/>
        </w:rPr>
        <w:instrText xml:space="preserve"> PAGEREF _Toc176353467 \h </w:instrText>
      </w:r>
      <w:r>
        <w:rPr>
          <w:noProof/>
        </w:rPr>
      </w:r>
      <w:r>
        <w:rPr>
          <w:noProof/>
        </w:rPr>
        <w:fldChar w:fldCharType="separate"/>
      </w:r>
      <w:r>
        <w:rPr>
          <w:noProof/>
        </w:rPr>
        <w:t>111</w:t>
      </w:r>
      <w:r>
        <w:rPr>
          <w:noProof/>
        </w:rPr>
        <w:fldChar w:fldCharType="end"/>
      </w:r>
    </w:p>
    <w:p w14:paraId="3954A69E" w14:textId="2FC6219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w:t>
      </w:r>
      <w:r>
        <w:rPr>
          <w:noProof/>
          <w:lang w:eastAsia="ko-KR"/>
        </w:rPr>
        <w:t>/</w:t>
      </w:r>
      <w:r>
        <w:rPr>
          <w:noProof/>
        </w:rPr>
        <w:t>HangTime</w:t>
      </w:r>
      <w:r>
        <w:rPr>
          <w:noProof/>
        </w:rPr>
        <w:tab/>
      </w:r>
      <w:r>
        <w:rPr>
          <w:noProof/>
        </w:rPr>
        <w:fldChar w:fldCharType="begin"/>
      </w:r>
      <w:r>
        <w:rPr>
          <w:noProof/>
        </w:rPr>
        <w:instrText xml:space="preserve"> PAGEREF _Toc176353468 \h </w:instrText>
      </w:r>
      <w:r>
        <w:rPr>
          <w:noProof/>
        </w:rPr>
      </w:r>
      <w:r>
        <w:rPr>
          <w:noProof/>
        </w:rPr>
        <w:fldChar w:fldCharType="separate"/>
      </w:r>
      <w:r>
        <w:rPr>
          <w:noProof/>
        </w:rPr>
        <w:t>111</w:t>
      </w:r>
      <w:r>
        <w:rPr>
          <w:noProof/>
        </w:rPr>
        <w:fldChar w:fldCharType="end"/>
      </w:r>
    </w:p>
    <w:p w14:paraId="7F88CB91" w14:textId="18A3095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PrivateCall</w:t>
      </w:r>
      <w:r>
        <w:rPr>
          <w:noProof/>
        </w:rPr>
        <w:t>/CancelTimeout</w:t>
      </w:r>
      <w:r>
        <w:rPr>
          <w:noProof/>
        </w:rPr>
        <w:tab/>
      </w:r>
      <w:r>
        <w:rPr>
          <w:noProof/>
        </w:rPr>
        <w:fldChar w:fldCharType="begin"/>
      </w:r>
      <w:r>
        <w:rPr>
          <w:noProof/>
        </w:rPr>
        <w:instrText xml:space="preserve"> PAGEREF _Toc176353469 \h </w:instrText>
      </w:r>
      <w:r>
        <w:rPr>
          <w:noProof/>
        </w:rPr>
      </w:r>
      <w:r>
        <w:rPr>
          <w:noProof/>
        </w:rPr>
        <w:fldChar w:fldCharType="separate"/>
      </w:r>
      <w:r>
        <w:rPr>
          <w:noProof/>
        </w:rPr>
        <w:t>111</w:t>
      </w:r>
      <w:r>
        <w:rPr>
          <w:noProof/>
        </w:rPr>
        <w:fldChar w:fldCharType="end"/>
      </w:r>
    </w:p>
    <w:p w14:paraId="3DF68784" w14:textId="4D5D69F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/OffNetwork/EmergencyCall</w:t>
      </w:r>
      <w:r>
        <w:rPr>
          <w:noProof/>
        </w:rPr>
        <w:tab/>
      </w:r>
      <w:r>
        <w:rPr>
          <w:noProof/>
        </w:rPr>
        <w:fldChar w:fldCharType="begin"/>
      </w:r>
      <w:r>
        <w:rPr>
          <w:noProof/>
        </w:rPr>
        <w:instrText xml:space="preserve"> PAGEREF _Toc176353470 \h </w:instrText>
      </w:r>
      <w:r>
        <w:rPr>
          <w:noProof/>
        </w:rPr>
      </w:r>
      <w:r>
        <w:rPr>
          <w:noProof/>
        </w:rPr>
        <w:fldChar w:fldCharType="separate"/>
      </w:r>
      <w:r>
        <w:rPr>
          <w:noProof/>
        </w:rPr>
        <w:t>112</w:t>
      </w:r>
      <w:r>
        <w:rPr>
          <w:noProof/>
        </w:rPr>
        <w:fldChar w:fldCharType="end"/>
      </w:r>
    </w:p>
    <w:p w14:paraId="35B9A6F3" w14:textId="65752F0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/OffNetwork/EmergencyCall/MCPTTGroupTimeout</w:t>
      </w:r>
      <w:r>
        <w:rPr>
          <w:noProof/>
        </w:rPr>
        <w:tab/>
      </w:r>
      <w:r>
        <w:rPr>
          <w:noProof/>
        </w:rPr>
        <w:fldChar w:fldCharType="begin"/>
      </w:r>
      <w:r>
        <w:rPr>
          <w:noProof/>
        </w:rPr>
        <w:instrText xml:space="preserve"> PAGEREF _Toc176353471 \h </w:instrText>
      </w:r>
      <w:r>
        <w:rPr>
          <w:noProof/>
        </w:rPr>
      </w:r>
      <w:r>
        <w:rPr>
          <w:noProof/>
        </w:rPr>
        <w:fldChar w:fldCharType="separate"/>
      </w:r>
      <w:r>
        <w:rPr>
          <w:noProof/>
        </w:rPr>
        <w:t>112</w:t>
      </w:r>
      <w:r>
        <w:rPr>
          <w:noProof/>
        </w:rPr>
        <w:fldChar w:fldCharType="end"/>
      </w:r>
    </w:p>
    <w:p w14:paraId="2E468382" w14:textId="6B62FA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_Toc176353472 \h </w:instrText>
      </w:r>
      <w:r>
        <w:rPr>
          <w:noProof/>
        </w:rPr>
      </w:r>
      <w:r>
        <w:rPr>
          <w:noProof/>
        </w:rPr>
        <w:fldChar w:fldCharType="separate"/>
      </w:r>
      <w:r>
        <w:rPr>
          <w:noProof/>
        </w:rPr>
        <w:t>112</w:t>
      </w:r>
      <w:r>
        <w:rPr>
          <w:noProof/>
        </w:rPr>
        <w:fldChar w:fldCharType="end"/>
      </w:r>
    </w:p>
    <w:p w14:paraId="622FD3C9" w14:textId="795C0A5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/OffNetwork/TransmitTimeout</w:t>
      </w:r>
      <w:r>
        <w:rPr>
          <w:noProof/>
        </w:rPr>
        <w:tab/>
      </w:r>
      <w:r>
        <w:rPr>
          <w:noProof/>
        </w:rPr>
        <w:fldChar w:fldCharType="begin"/>
      </w:r>
      <w:r>
        <w:rPr>
          <w:noProof/>
        </w:rPr>
        <w:instrText xml:space="preserve"> PAGEREF _Toc176353473 \h </w:instrText>
      </w:r>
      <w:r>
        <w:rPr>
          <w:noProof/>
        </w:rPr>
      </w:r>
      <w:r>
        <w:rPr>
          <w:noProof/>
        </w:rPr>
        <w:fldChar w:fldCharType="separate"/>
      </w:r>
      <w:r>
        <w:rPr>
          <w:noProof/>
        </w:rPr>
        <w:t>112</w:t>
      </w:r>
      <w:r>
        <w:rPr>
          <w:noProof/>
        </w:rPr>
        <w:fldChar w:fldCharType="end"/>
      </w:r>
    </w:p>
    <w:p w14:paraId="5FDCC3BF" w14:textId="4DA139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/OffNetwork/TransmissionWarning</w:t>
      </w:r>
      <w:r>
        <w:rPr>
          <w:noProof/>
        </w:rPr>
        <w:tab/>
      </w:r>
      <w:r>
        <w:rPr>
          <w:noProof/>
        </w:rPr>
        <w:fldChar w:fldCharType="begin"/>
      </w:r>
      <w:r>
        <w:rPr>
          <w:noProof/>
        </w:rPr>
        <w:instrText xml:space="preserve"> PAGEREF _Toc176353474 \h </w:instrText>
      </w:r>
      <w:r>
        <w:rPr>
          <w:noProof/>
        </w:rPr>
      </w:r>
      <w:r>
        <w:rPr>
          <w:noProof/>
        </w:rPr>
        <w:fldChar w:fldCharType="separate"/>
      </w:r>
      <w:r>
        <w:rPr>
          <w:noProof/>
        </w:rPr>
        <w:t>113</w:t>
      </w:r>
      <w:r>
        <w:rPr>
          <w:noProof/>
        </w:rPr>
        <w:fldChar w:fldCharType="end"/>
      </w:r>
    </w:p>
    <w:p w14:paraId="334E6EA6" w14:textId="6E46EB6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/OffNetwork/HangTimeWarning</w:t>
      </w:r>
      <w:r>
        <w:rPr>
          <w:noProof/>
        </w:rPr>
        <w:tab/>
      </w:r>
      <w:r>
        <w:rPr>
          <w:noProof/>
        </w:rPr>
        <w:fldChar w:fldCharType="begin"/>
      </w:r>
      <w:r>
        <w:rPr>
          <w:noProof/>
        </w:rPr>
        <w:instrText xml:space="preserve"> PAGEREF _Toc176353475 \h </w:instrText>
      </w:r>
      <w:r>
        <w:rPr>
          <w:noProof/>
        </w:rPr>
      </w:r>
      <w:r>
        <w:rPr>
          <w:noProof/>
        </w:rPr>
        <w:fldChar w:fldCharType="separate"/>
      </w:r>
      <w:r>
        <w:rPr>
          <w:noProof/>
        </w:rPr>
        <w:t>113</w:t>
      </w:r>
      <w:r>
        <w:rPr>
          <w:noProof/>
        </w:rPr>
        <w:fldChar w:fldCharType="end"/>
      </w:r>
    </w:p>
    <w:p w14:paraId="62F79E3C" w14:textId="2D58E2D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_Toc176353476 \h </w:instrText>
      </w:r>
      <w:r>
        <w:rPr>
          <w:noProof/>
        </w:rPr>
      </w:r>
      <w:r>
        <w:rPr>
          <w:noProof/>
        </w:rPr>
        <w:fldChar w:fldCharType="separate"/>
      </w:r>
      <w:r>
        <w:rPr>
          <w:noProof/>
        </w:rPr>
        <w:t>113</w:t>
      </w:r>
      <w:r>
        <w:rPr>
          <w:noProof/>
        </w:rPr>
        <w:fldChar w:fldCharType="end"/>
      </w:r>
    </w:p>
    <w:p w14:paraId="507E4C05" w14:textId="5228D27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DefaultPPPP/MCPTTPrivateCallSignalling</w:t>
      </w:r>
      <w:r>
        <w:rPr>
          <w:noProof/>
        </w:rPr>
        <w:tab/>
      </w:r>
      <w:r>
        <w:rPr>
          <w:noProof/>
        </w:rPr>
        <w:fldChar w:fldCharType="begin"/>
      </w:r>
      <w:r>
        <w:rPr>
          <w:noProof/>
        </w:rPr>
        <w:instrText xml:space="preserve"> PAGEREF _Toc176353477 \h </w:instrText>
      </w:r>
      <w:r>
        <w:rPr>
          <w:noProof/>
        </w:rPr>
      </w:r>
      <w:r>
        <w:rPr>
          <w:noProof/>
        </w:rPr>
        <w:fldChar w:fldCharType="separate"/>
      </w:r>
      <w:r>
        <w:rPr>
          <w:noProof/>
        </w:rPr>
        <w:t>113</w:t>
      </w:r>
      <w:r>
        <w:rPr>
          <w:noProof/>
        </w:rPr>
        <w:fldChar w:fldCharType="end"/>
      </w:r>
    </w:p>
    <w:p w14:paraId="18374F0F" w14:textId="1DFC26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DefaultPPPP/MCPTTPrivateCallMedia</w:t>
      </w:r>
      <w:r>
        <w:rPr>
          <w:noProof/>
        </w:rPr>
        <w:tab/>
      </w:r>
      <w:r>
        <w:rPr>
          <w:noProof/>
        </w:rPr>
        <w:fldChar w:fldCharType="begin"/>
      </w:r>
      <w:r>
        <w:rPr>
          <w:noProof/>
        </w:rPr>
        <w:instrText xml:space="preserve"> PAGEREF _Toc176353478 \h </w:instrText>
      </w:r>
      <w:r>
        <w:rPr>
          <w:noProof/>
        </w:rPr>
      </w:r>
      <w:r>
        <w:rPr>
          <w:noProof/>
        </w:rPr>
        <w:fldChar w:fldCharType="separate"/>
      </w:r>
      <w:r>
        <w:rPr>
          <w:noProof/>
        </w:rPr>
        <w:t>114</w:t>
      </w:r>
      <w:r>
        <w:rPr>
          <w:noProof/>
        </w:rPr>
        <w:fldChar w:fldCharType="end"/>
      </w:r>
    </w:p>
    <w:p w14:paraId="1CE0B3DD" w14:textId="31A9A44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MCPTT</w:t>
      </w:r>
      <w:r w:rsidRPr="006D3B1D">
        <w:rPr>
          <w:rFonts w:eastAsia="SimSun"/>
          <w:noProof/>
          <w:lang w:eastAsia="zh-CN"/>
        </w:rPr>
        <w:t>Emergency</w:t>
      </w:r>
      <w:r>
        <w:rPr>
          <w:noProof/>
          <w:lang w:eastAsia="ko-KR"/>
        </w:rPr>
        <w:t>PrivateCallS</w:t>
      </w:r>
      <w:r w:rsidRPr="006D3B1D">
        <w:rPr>
          <w:rFonts w:eastAsia="SimSun"/>
          <w:noProof/>
          <w:lang w:eastAsia="zh-CN"/>
        </w:rPr>
        <w:t>ignalling</w:t>
      </w:r>
      <w:r>
        <w:rPr>
          <w:noProof/>
        </w:rPr>
        <w:tab/>
      </w:r>
      <w:r>
        <w:rPr>
          <w:noProof/>
        </w:rPr>
        <w:fldChar w:fldCharType="begin"/>
      </w:r>
      <w:r>
        <w:rPr>
          <w:noProof/>
        </w:rPr>
        <w:instrText xml:space="preserve"> PAGEREF _Toc176353479 \h </w:instrText>
      </w:r>
      <w:r>
        <w:rPr>
          <w:noProof/>
        </w:rPr>
      </w:r>
      <w:r>
        <w:rPr>
          <w:noProof/>
        </w:rPr>
        <w:fldChar w:fldCharType="separate"/>
      </w:r>
      <w:r>
        <w:rPr>
          <w:noProof/>
        </w:rPr>
        <w:t>114</w:t>
      </w:r>
      <w:r>
        <w:rPr>
          <w:noProof/>
        </w:rPr>
        <w:fldChar w:fldCharType="end"/>
      </w:r>
    </w:p>
    <w:p w14:paraId="7360EEB6" w14:textId="6F512C6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w:t>
      </w:r>
      <w:r w:rsidRPr="006D3B1D">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_Toc176353480 \h </w:instrText>
      </w:r>
      <w:r>
        <w:rPr>
          <w:noProof/>
        </w:rPr>
      </w:r>
      <w:r>
        <w:rPr>
          <w:noProof/>
        </w:rPr>
        <w:fldChar w:fldCharType="separate"/>
      </w:r>
      <w:r>
        <w:rPr>
          <w:noProof/>
        </w:rPr>
        <w:t>114</w:t>
      </w:r>
      <w:r>
        <w:rPr>
          <w:noProof/>
        </w:rPr>
        <w:fldChar w:fldCharType="end"/>
      </w:r>
    </w:p>
    <w:p w14:paraId="68B2BC9E" w14:textId="0ECD852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LogMetadata</w:t>
      </w:r>
      <w:r>
        <w:rPr>
          <w:noProof/>
        </w:rPr>
        <w:tab/>
      </w:r>
      <w:r>
        <w:rPr>
          <w:noProof/>
        </w:rPr>
        <w:fldChar w:fldCharType="begin"/>
      </w:r>
      <w:r>
        <w:rPr>
          <w:noProof/>
        </w:rPr>
        <w:instrText xml:space="preserve"> PAGEREF _Toc176353481 \h </w:instrText>
      </w:r>
      <w:r>
        <w:rPr>
          <w:noProof/>
        </w:rPr>
      </w:r>
      <w:r>
        <w:rPr>
          <w:noProof/>
        </w:rPr>
        <w:fldChar w:fldCharType="separate"/>
      </w:r>
      <w:r>
        <w:rPr>
          <w:noProof/>
        </w:rPr>
        <w:t>115</w:t>
      </w:r>
      <w:r>
        <w:rPr>
          <w:noProof/>
        </w:rPr>
        <w:fldChar w:fldCharType="end"/>
      </w:r>
    </w:p>
    <w:p w14:paraId="2BFAE705" w14:textId="1D8F0A9E"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8</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UE initial configuration </w:t>
      </w:r>
      <w:r>
        <w:rPr>
          <w:noProof/>
        </w:rPr>
        <w:t>MO</w:t>
      </w:r>
      <w:r>
        <w:rPr>
          <w:noProof/>
        </w:rPr>
        <w:tab/>
      </w:r>
      <w:r>
        <w:rPr>
          <w:noProof/>
        </w:rPr>
        <w:fldChar w:fldCharType="begin"/>
      </w:r>
      <w:r>
        <w:rPr>
          <w:noProof/>
        </w:rPr>
        <w:instrText xml:space="preserve"> PAGEREF _Toc176353482 \h </w:instrText>
      </w:r>
      <w:r>
        <w:rPr>
          <w:noProof/>
        </w:rPr>
      </w:r>
      <w:r>
        <w:rPr>
          <w:noProof/>
        </w:rPr>
        <w:fldChar w:fldCharType="separate"/>
      </w:r>
      <w:r>
        <w:rPr>
          <w:noProof/>
        </w:rPr>
        <w:t>115</w:t>
      </w:r>
      <w:r>
        <w:rPr>
          <w:noProof/>
        </w:rPr>
        <w:fldChar w:fldCharType="end"/>
      </w:r>
    </w:p>
    <w:p w14:paraId="537D7AB0" w14:textId="05E2DC10"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_Toc176353483 \h </w:instrText>
      </w:r>
      <w:r>
        <w:rPr>
          <w:noProof/>
        </w:rPr>
      </w:r>
      <w:r>
        <w:rPr>
          <w:noProof/>
        </w:rPr>
        <w:fldChar w:fldCharType="separate"/>
      </w:r>
      <w:r>
        <w:rPr>
          <w:noProof/>
        </w:rPr>
        <w:t>115</w:t>
      </w:r>
      <w:r>
        <w:rPr>
          <w:noProof/>
        </w:rPr>
        <w:fldChar w:fldCharType="end"/>
      </w:r>
    </w:p>
    <w:p w14:paraId="0FD8A3E8" w14:textId="49F6438E"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UE initial configuration MO parameters</w:t>
      </w:r>
      <w:r>
        <w:rPr>
          <w:noProof/>
        </w:rPr>
        <w:tab/>
      </w:r>
      <w:r>
        <w:rPr>
          <w:noProof/>
        </w:rPr>
        <w:fldChar w:fldCharType="begin"/>
      </w:r>
      <w:r>
        <w:rPr>
          <w:noProof/>
        </w:rPr>
        <w:instrText xml:space="preserve"> PAGEREF _Toc176353484 \h </w:instrText>
      </w:r>
      <w:r>
        <w:rPr>
          <w:noProof/>
        </w:rPr>
      </w:r>
      <w:r>
        <w:rPr>
          <w:noProof/>
        </w:rPr>
        <w:fldChar w:fldCharType="separate"/>
      </w:r>
      <w:r>
        <w:rPr>
          <w:noProof/>
        </w:rPr>
        <w:t>118</w:t>
      </w:r>
      <w:r>
        <w:rPr>
          <w:noProof/>
        </w:rPr>
        <w:fldChar w:fldCharType="end"/>
      </w:r>
    </w:p>
    <w:p w14:paraId="0514B953" w14:textId="4569994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_Toc176353485 \h </w:instrText>
      </w:r>
      <w:r>
        <w:rPr>
          <w:noProof/>
        </w:rPr>
      </w:r>
      <w:r>
        <w:rPr>
          <w:noProof/>
        </w:rPr>
        <w:fldChar w:fldCharType="separate"/>
      </w:r>
      <w:r>
        <w:rPr>
          <w:noProof/>
        </w:rPr>
        <w:t>118</w:t>
      </w:r>
      <w:r>
        <w:rPr>
          <w:noProof/>
        </w:rPr>
        <w:fldChar w:fldCharType="end"/>
      </w:r>
    </w:p>
    <w:p w14:paraId="071667EB" w14:textId="4609180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_Toc176353486 \h </w:instrText>
      </w:r>
      <w:r>
        <w:rPr>
          <w:noProof/>
        </w:rPr>
      </w:r>
      <w:r>
        <w:rPr>
          <w:noProof/>
        </w:rPr>
        <w:fldChar w:fldCharType="separate"/>
      </w:r>
      <w:r>
        <w:rPr>
          <w:noProof/>
        </w:rPr>
        <w:t>118</w:t>
      </w:r>
      <w:r>
        <w:rPr>
          <w:noProof/>
        </w:rPr>
        <w:fldChar w:fldCharType="end"/>
      </w:r>
    </w:p>
    <w:p w14:paraId="019D4FC8" w14:textId="2AB7D61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_Toc176353487 \h </w:instrText>
      </w:r>
      <w:r>
        <w:rPr>
          <w:noProof/>
        </w:rPr>
      </w:r>
      <w:r>
        <w:rPr>
          <w:noProof/>
        </w:rPr>
        <w:fldChar w:fldCharType="separate"/>
      </w:r>
      <w:r>
        <w:rPr>
          <w:noProof/>
        </w:rPr>
        <w:t>118</w:t>
      </w:r>
      <w:r>
        <w:rPr>
          <w:noProof/>
        </w:rPr>
        <w:fldChar w:fldCharType="end"/>
      </w:r>
    </w:p>
    <w:p w14:paraId="0B0A61FC" w14:textId="532AD8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_Toc176353488 \h </w:instrText>
      </w:r>
      <w:r>
        <w:rPr>
          <w:noProof/>
        </w:rPr>
      </w:r>
      <w:r>
        <w:rPr>
          <w:noProof/>
        </w:rPr>
        <w:fldChar w:fldCharType="separate"/>
      </w:r>
      <w:r>
        <w:rPr>
          <w:noProof/>
        </w:rPr>
        <w:t>119</w:t>
      </w:r>
      <w:r>
        <w:rPr>
          <w:noProof/>
        </w:rPr>
        <w:fldChar w:fldCharType="end"/>
      </w:r>
    </w:p>
    <w:p w14:paraId="285DA81D" w14:textId="2B18FCA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w:t>
      </w:r>
      <w:r>
        <w:rPr>
          <w:noProof/>
        </w:rPr>
        <w:tab/>
      </w:r>
      <w:r>
        <w:rPr>
          <w:noProof/>
        </w:rPr>
        <w:fldChar w:fldCharType="begin"/>
      </w:r>
      <w:r>
        <w:rPr>
          <w:noProof/>
        </w:rPr>
        <w:instrText xml:space="preserve"> PAGEREF _Toc176353489 \h </w:instrText>
      </w:r>
      <w:r>
        <w:rPr>
          <w:noProof/>
        </w:rPr>
      </w:r>
      <w:r>
        <w:rPr>
          <w:noProof/>
        </w:rPr>
        <w:fldChar w:fldCharType="separate"/>
      </w:r>
      <w:r>
        <w:rPr>
          <w:noProof/>
        </w:rPr>
        <w:t>119</w:t>
      </w:r>
      <w:r>
        <w:rPr>
          <w:noProof/>
        </w:rPr>
        <w:fldChar w:fldCharType="end"/>
      </w:r>
    </w:p>
    <w:p w14:paraId="2C071BEB" w14:textId="7EAE580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/DefaultUserProfile/UserID</w:t>
      </w:r>
      <w:r>
        <w:rPr>
          <w:noProof/>
        </w:rPr>
        <w:tab/>
      </w:r>
      <w:r>
        <w:rPr>
          <w:noProof/>
        </w:rPr>
        <w:fldChar w:fldCharType="begin"/>
      </w:r>
      <w:r>
        <w:rPr>
          <w:noProof/>
        </w:rPr>
        <w:instrText xml:space="preserve"> PAGEREF _Toc176353490 \h </w:instrText>
      </w:r>
      <w:r>
        <w:rPr>
          <w:noProof/>
        </w:rPr>
      </w:r>
      <w:r>
        <w:rPr>
          <w:noProof/>
        </w:rPr>
        <w:fldChar w:fldCharType="separate"/>
      </w:r>
      <w:r>
        <w:rPr>
          <w:noProof/>
        </w:rPr>
        <w:t>119</w:t>
      </w:r>
      <w:r>
        <w:rPr>
          <w:noProof/>
        </w:rPr>
        <w:fldChar w:fldCharType="end"/>
      </w:r>
    </w:p>
    <w:p w14:paraId="27C6CB1F" w14:textId="2467917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w:t>
      </w:r>
      <w:r>
        <w:rPr>
          <w:noProof/>
          <w:lang w:eastAsia="ko-KR"/>
        </w:rPr>
        <w:t>/UserProfileIndex</w:t>
      </w:r>
      <w:r>
        <w:rPr>
          <w:noProof/>
        </w:rPr>
        <w:tab/>
      </w:r>
      <w:r>
        <w:rPr>
          <w:noProof/>
        </w:rPr>
        <w:fldChar w:fldCharType="begin"/>
      </w:r>
      <w:r>
        <w:rPr>
          <w:noProof/>
        </w:rPr>
        <w:instrText xml:space="preserve"> PAGEREF _Toc176353491 \h </w:instrText>
      </w:r>
      <w:r>
        <w:rPr>
          <w:noProof/>
        </w:rPr>
      </w:r>
      <w:r>
        <w:rPr>
          <w:noProof/>
        </w:rPr>
        <w:fldChar w:fldCharType="separate"/>
      </w:r>
      <w:r>
        <w:rPr>
          <w:noProof/>
        </w:rPr>
        <w:t>119</w:t>
      </w:r>
      <w:r>
        <w:rPr>
          <w:noProof/>
        </w:rPr>
        <w:fldChar w:fldCharType="end"/>
      </w:r>
    </w:p>
    <w:p w14:paraId="106B1DB3" w14:textId="31C2C0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_Toc176353492 \h </w:instrText>
      </w:r>
      <w:r>
        <w:rPr>
          <w:noProof/>
        </w:rPr>
      </w:r>
      <w:r>
        <w:rPr>
          <w:noProof/>
        </w:rPr>
        <w:fldChar w:fldCharType="separate"/>
      </w:r>
      <w:r>
        <w:rPr>
          <w:noProof/>
        </w:rPr>
        <w:t>120</w:t>
      </w:r>
      <w:r>
        <w:rPr>
          <w:noProof/>
        </w:rPr>
        <w:fldChar w:fldCharType="end"/>
      </w:r>
    </w:p>
    <w:p w14:paraId="785F050C" w14:textId="6FB050F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GMSURI</w:t>
      </w:r>
      <w:r>
        <w:rPr>
          <w:noProof/>
        </w:rPr>
        <w:tab/>
      </w:r>
      <w:r>
        <w:rPr>
          <w:noProof/>
        </w:rPr>
        <w:fldChar w:fldCharType="begin"/>
      </w:r>
      <w:r>
        <w:rPr>
          <w:noProof/>
        </w:rPr>
        <w:instrText xml:space="preserve"> PAGEREF _Toc176353493 \h </w:instrText>
      </w:r>
      <w:r>
        <w:rPr>
          <w:noProof/>
        </w:rPr>
      </w:r>
      <w:r>
        <w:rPr>
          <w:noProof/>
        </w:rPr>
        <w:fldChar w:fldCharType="separate"/>
      </w:r>
      <w:r>
        <w:rPr>
          <w:noProof/>
        </w:rPr>
        <w:t>120</w:t>
      </w:r>
      <w:r>
        <w:rPr>
          <w:noProof/>
        </w:rPr>
        <w:fldChar w:fldCharType="end"/>
      </w:r>
    </w:p>
    <w:p w14:paraId="70519B93" w14:textId="205E1AA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9A</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GroupCreationXUI</w:t>
      </w:r>
      <w:r>
        <w:rPr>
          <w:noProof/>
        </w:rPr>
        <w:tab/>
      </w:r>
      <w:r>
        <w:rPr>
          <w:noProof/>
        </w:rPr>
        <w:fldChar w:fldCharType="begin"/>
      </w:r>
      <w:r>
        <w:rPr>
          <w:noProof/>
        </w:rPr>
        <w:instrText xml:space="preserve"> PAGEREF _Toc176353494 \h </w:instrText>
      </w:r>
      <w:r>
        <w:rPr>
          <w:noProof/>
        </w:rPr>
      </w:r>
      <w:r>
        <w:rPr>
          <w:noProof/>
        </w:rPr>
        <w:fldChar w:fldCharType="separate"/>
      </w:r>
      <w:r>
        <w:rPr>
          <w:noProof/>
        </w:rPr>
        <w:t>120</w:t>
      </w:r>
      <w:r>
        <w:rPr>
          <w:noProof/>
        </w:rPr>
        <w:fldChar w:fldCharType="end"/>
      </w:r>
    </w:p>
    <w:p w14:paraId="05CA4287" w14:textId="58258BF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9B</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GMSXCAPRootURI</w:t>
      </w:r>
      <w:r>
        <w:rPr>
          <w:noProof/>
        </w:rPr>
        <w:tab/>
      </w:r>
      <w:r>
        <w:rPr>
          <w:noProof/>
        </w:rPr>
        <w:fldChar w:fldCharType="begin"/>
      </w:r>
      <w:r>
        <w:rPr>
          <w:noProof/>
        </w:rPr>
        <w:instrText xml:space="preserve"> PAGEREF _Toc176353495 \h </w:instrText>
      </w:r>
      <w:r>
        <w:rPr>
          <w:noProof/>
        </w:rPr>
      </w:r>
      <w:r>
        <w:rPr>
          <w:noProof/>
        </w:rPr>
        <w:fldChar w:fldCharType="separate"/>
      </w:r>
      <w:r>
        <w:rPr>
          <w:noProof/>
        </w:rPr>
        <w:t>120</w:t>
      </w:r>
      <w:r>
        <w:rPr>
          <w:noProof/>
        </w:rPr>
        <w:fldChar w:fldCharType="end"/>
      </w:r>
    </w:p>
    <w:p w14:paraId="3B66ECB7" w14:textId="68F232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9C</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CMSXCAPRootURI</w:t>
      </w:r>
      <w:r>
        <w:rPr>
          <w:noProof/>
        </w:rPr>
        <w:tab/>
      </w:r>
      <w:r>
        <w:rPr>
          <w:noProof/>
        </w:rPr>
        <w:fldChar w:fldCharType="begin"/>
      </w:r>
      <w:r>
        <w:rPr>
          <w:noProof/>
        </w:rPr>
        <w:instrText xml:space="preserve"> PAGEREF _Toc176353496 \h </w:instrText>
      </w:r>
      <w:r>
        <w:rPr>
          <w:noProof/>
        </w:rPr>
      </w:r>
      <w:r>
        <w:rPr>
          <w:noProof/>
        </w:rPr>
        <w:fldChar w:fldCharType="separate"/>
      </w:r>
      <w:r>
        <w:rPr>
          <w:noProof/>
        </w:rPr>
        <w:t>121</w:t>
      </w:r>
      <w:r>
        <w:rPr>
          <w:noProof/>
        </w:rPr>
        <w:fldChar w:fldCharType="end"/>
      </w:r>
    </w:p>
    <w:p w14:paraId="769400BE" w14:textId="3A253E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w:t>
      </w:r>
      <w:r>
        <w:rPr>
          <w:noProof/>
        </w:rPr>
        <w:tab/>
      </w:r>
      <w:r>
        <w:rPr>
          <w:noProof/>
        </w:rPr>
        <w:fldChar w:fldCharType="begin"/>
      </w:r>
      <w:r>
        <w:rPr>
          <w:noProof/>
        </w:rPr>
        <w:instrText xml:space="preserve"> PAGEREF _Toc176353497 \h </w:instrText>
      </w:r>
      <w:r>
        <w:rPr>
          <w:noProof/>
        </w:rPr>
      </w:r>
      <w:r>
        <w:rPr>
          <w:noProof/>
        </w:rPr>
        <w:fldChar w:fldCharType="separate"/>
      </w:r>
      <w:r>
        <w:rPr>
          <w:noProof/>
        </w:rPr>
        <w:t>121</w:t>
      </w:r>
      <w:r>
        <w:rPr>
          <w:noProof/>
        </w:rPr>
        <w:fldChar w:fldCharType="end"/>
      </w:r>
    </w:p>
    <w:p w14:paraId="26ED782E" w14:textId="07D708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Timers/T100</w:t>
      </w:r>
      <w:r>
        <w:rPr>
          <w:noProof/>
        </w:rPr>
        <w:tab/>
      </w:r>
      <w:r>
        <w:rPr>
          <w:noProof/>
        </w:rPr>
        <w:fldChar w:fldCharType="begin"/>
      </w:r>
      <w:r>
        <w:rPr>
          <w:noProof/>
        </w:rPr>
        <w:instrText xml:space="preserve"> PAGEREF _Toc176353498 \h </w:instrText>
      </w:r>
      <w:r>
        <w:rPr>
          <w:noProof/>
        </w:rPr>
      </w:r>
      <w:r>
        <w:rPr>
          <w:noProof/>
        </w:rPr>
        <w:fldChar w:fldCharType="separate"/>
      </w:r>
      <w:r>
        <w:rPr>
          <w:noProof/>
        </w:rPr>
        <w:t>121</w:t>
      </w:r>
      <w:r>
        <w:rPr>
          <w:noProof/>
        </w:rPr>
        <w:fldChar w:fldCharType="end"/>
      </w:r>
    </w:p>
    <w:p w14:paraId="7F2839A0" w14:textId="643A0BE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Timers/T101</w:t>
      </w:r>
      <w:r>
        <w:rPr>
          <w:noProof/>
        </w:rPr>
        <w:tab/>
      </w:r>
      <w:r>
        <w:rPr>
          <w:noProof/>
        </w:rPr>
        <w:fldChar w:fldCharType="begin"/>
      </w:r>
      <w:r>
        <w:rPr>
          <w:noProof/>
        </w:rPr>
        <w:instrText xml:space="preserve"> PAGEREF _Toc176353499 \h </w:instrText>
      </w:r>
      <w:r>
        <w:rPr>
          <w:noProof/>
        </w:rPr>
      </w:r>
      <w:r>
        <w:rPr>
          <w:noProof/>
        </w:rPr>
        <w:fldChar w:fldCharType="separate"/>
      </w:r>
      <w:r>
        <w:rPr>
          <w:noProof/>
        </w:rPr>
        <w:t>121</w:t>
      </w:r>
      <w:r>
        <w:rPr>
          <w:noProof/>
        </w:rPr>
        <w:fldChar w:fldCharType="end"/>
      </w:r>
    </w:p>
    <w:p w14:paraId="4537A2D0" w14:textId="0C981E8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Timers/T103</w:t>
      </w:r>
      <w:r>
        <w:rPr>
          <w:noProof/>
        </w:rPr>
        <w:tab/>
      </w:r>
      <w:r>
        <w:rPr>
          <w:noProof/>
        </w:rPr>
        <w:fldChar w:fldCharType="begin"/>
      </w:r>
      <w:r>
        <w:rPr>
          <w:noProof/>
        </w:rPr>
        <w:instrText xml:space="preserve"> PAGEREF _Toc176353500 \h </w:instrText>
      </w:r>
      <w:r>
        <w:rPr>
          <w:noProof/>
        </w:rPr>
      </w:r>
      <w:r>
        <w:rPr>
          <w:noProof/>
        </w:rPr>
        <w:fldChar w:fldCharType="separate"/>
      </w:r>
      <w:r>
        <w:rPr>
          <w:noProof/>
        </w:rPr>
        <w:t>122</w:t>
      </w:r>
      <w:r>
        <w:rPr>
          <w:noProof/>
        </w:rPr>
        <w:fldChar w:fldCharType="end"/>
      </w:r>
    </w:p>
    <w:p w14:paraId="026DF0CA" w14:textId="05E89BA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Timers/T104</w:t>
      </w:r>
      <w:r>
        <w:rPr>
          <w:noProof/>
        </w:rPr>
        <w:tab/>
      </w:r>
      <w:r>
        <w:rPr>
          <w:noProof/>
        </w:rPr>
        <w:fldChar w:fldCharType="begin"/>
      </w:r>
      <w:r>
        <w:rPr>
          <w:noProof/>
        </w:rPr>
        <w:instrText xml:space="preserve"> PAGEREF _Toc176353501 \h </w:instrText>
      </w:r>
      <w:r>
        <w:rPr>
          <w:noProof/>
        </w:rPr>
      </w:r>
      <w:r>
        <w:rPr>
          <w:noProof/>
        </w:rPr>
        <w:fldChar w:fldCharType="separate"/>
      </w:r>
      <w:r>
        <w:rPr>
          <w:noProof/>
        </w:rPr>
        <w:t>122</w:t>
      </w:r>
      <w:r>
        <w:rPr>
          <w:noProof/>
        </w:rPr>
        <w:fldChar w:fldCharType="end"/>
      </w:r>
    </w:p>
    <w:p w14:paraId="4EBB2616" w14:textId="1B694D9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Timers/T132</w:t>
      </w:r>
      <w:r>
        <w:rPr>
          <w:noProof/>
        </w:rPr>
        <w:tab/>
      </w:r>
      <w:r>
        <w:rPr>
          <w:noProof/>
        </w:rPr>
        <w:fldChar w:fldCharType="begin"/>
      </w:r>
      <w:r>
        <w:rPr>
          <w:noProof/>
        </w:rPr>
        <w:instrText xml:space="preserve"> PAGEREF _Toc176353502 \h </w:instrText>
      </w:r>
      <w:r>
        <w:rPr>
          <w:noProof/>
        </w:rPr>
      </w:r>
      <w:r>
        <w:rPr>
          <w:noProof/>
        </w:rPr>
        <w:fldChar w:fldCharType="separate"/>
      </w:r>
      <w:r>
        <w:rPr>
          <w:noProof/>
        </w:rPr>
        <w:t>122</w:t>
      </w:r>
      <w:r>
        <w:rPr>
          <w:noProof/>
        </w:rPr>
        <w:fldChar w:fldCharType="end"/>
      </w:r>
    </w:p>
    <w:p w14:paraId="7CB0F661" w14:textId="6C94934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w:t>
      </w:r>
      <w:r>
        <w:rPr>
          <w:noProof/>
        </w:rPr>
        <w:tab/>
      </w:r>
      <w:r>
        <w:rPr>
          <w:noProof/>
        </w:rPr>
        <w:fldChar w:fldCharType="begin"/>
      </w:r>
      <w:r>
        <w:rPr>
          <w:noProof/>
        </w:rPr>
        <w:instrText xml:space="preserve"> PAGEREF _Toc176353503 \h </w:instrText>
      </w:r>
      <w:r>
        <w:rPr>
          <w:noProof/>
        </w:rPr>
      </w:r>
      <w:r>
        <w:rPr>
          <w:noProof/>
        </w:rPr>
        <w:fldChar w:fldCharType="separate"/>
      </w:r>
      <w:r>
        <w:rPr>
          <w:noProof/>
        </w:rPr>
        <w:t>122</w:t>
      </w:r>
      <w:r>
        <w:rPr>
          <w:noProof/>
        </w:rPr>
        <w:fldChar w:fldCharType="end"/>
      </w:r>
    </w:p>
    <w:p w14:paraId="2BE8D6A9" w14:textId="38FF8AA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8</w:t>
      </w:r>
      <w:r>
        <w:rPr>
          <w:noProof/>
        </w:rPr>
        <w:t>.2.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HPLMN/PLMN</w:t>
      </w:r>
      <w:r>
        <w:rPr>
          <w:noProof/>
        </w:rPr>
        <w:tab/>
      </w:r>
      <w:r>
        <w:rPr>
          <w:noProof/>
        </w:rPr>
        <w:fldChar w:fldCharType="begin"/>
      </w:r>
      <w:r>
        <w:rPr>
          <w:noProof/>
        </w:rPr>
        <w:instrText xml:space="preserve"> PAGEREF _Toc176353504 \h </w:instrText>
      </w:r>
      <w:r>
        <w:rPr>
          <w:noProof/>
        </w:rPr>
      </w:r>
      <w:r>
        <w:rPr>
          <w:noProof/>
        </w:rPr>
        <w:fldChar w:fldCharType="separate"/>
      </w:r>
      <w:r>
        <w:rPr>
          <w:noProof/>
        </w:rPr>
        <w:t>123</w:t>
      </w:r>
      <w:r>
        <w:rPr>
          <w:noProof/>
        </w:rPr>
        <w:fldChar w:fldCharType="end"/>
      </w:r>
    </w:p>
    <w:p w14:paraId="1E7FC8C5" w14:textId="7626C9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w:t>
      </w:r>
      <w:r>
        <w:rPr>
          <w:noProof/>
        </w:rPr>
        <w:tab/>
      </w:r>
      <w:r>
        <w:rPr>
          <w:noProof/>
        </w:rPr>
        <w:fldChar w:fldCharType="begin"/>
      </w:r>
      <w:r>
        <w:rPr>
          <w:noProof/>
        </w:rPr>
        <w:instrText xml:space="preserve"> PAGEREF _Toc176353505 \h </w:instrText>
      </w:r>
      <w:r>
        <w:rPr>
          <w:noProof/>
        </w:rPr>
      </w:r>
      <w:r>
        <w:rPr>
          <w:noProof/>
        </w:rPr>
        <w:fldChar w:fldCharType="separate"/>
      </w:r>
      <w:r>
        <w:rPr>
          <w:noProof/>
        </w:rPr>
        <w:t>123</w:t>
      </w:r>
      <w:r>
        <w:rPr>
          <w:noProof/>
        </w:rPr>
        <w:fldChar w:fldCharType="end"/>
      </w:r>
    </w:p>
    <w:p w14:paraId="2745E9F6" w14:textId="0FFC2B4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w:t>
      </w:r>
      <w:r>
        <w:rPr>
          <w:noProof/>
        </w:rPr>
        <w:tab/>
      </w:r>
      <w:r>
        <w:rPr>
          <w:noProof/>
        </w:rPr>
        <w:fldChar w:fldCharType="begin"/>
      </w:r>
      <w:r>
        <w:rPr>
          <w:noProof/>
        </w:rPr>
        <w:instrText xml:space="preserve"> PAGEREF _Toc176353506 \h </w:instrText>
      </w:r>
      <w:r>
        <w:rPr>
          <w:noProof/>
        </w:rPr>
      </w:r>
      <w:r>
        <w:rPr>
          <w:noProof/>
        </w:rPr>
        <w:fldChar w:fldCharType="separate"/>
      </w:r>
      <w:r>
        <w:rPr>
          <w:noProof/>
        </w:rPr>
        <w:t>123</w:t>
      </w:r>
      <w:r>
        <w:rPr>
          <w:noProof/>
        </w:rPr>
        <w:fldChar w:fldCharType="end"/>
      </w:r>
    </w:p>
    <w:p w14:paraId="402D4547" w14:textId="6C3171F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HPLMN/Service/MCPTTToConRef/&lt;x&gt;</w:t>
      </w:r>
      <w:r>
        <w:rPr>
          <w:noProof/>
        </w:rPr>
        <w:tab/>
      </w:r>
      <w:r>
        <w:rPr>
          <w:noProof/>
        </w:rPr>
        <w:fldChar w:fldCharType="begin"/>
      </w:r>
      <w:r>
        <w:rPr>
          <w:noProof/>
        </w:rPr>
        <w:instrText xml:space="preserve"> PAGEREF _Toc176353507 \h </w:instrText>
      </w:r>
      <w:r>
        <w:rPr>
          <w:noProof/>
        </w:rPr>
      </w:r>
      <w:r>
        <w:rPr>
          <w:noProof/>
        </w:rPr>
        <w:fldChar w:fldCharType="separate"/>
      </w:r>
      <w:r>
        <w:rPr>
          <w:noProof/>
        </w:rPr>
        <w:t>123</w:t>
      </w:r>
      <w:r>
        <w:rPr>
          <w:noProof/>
        </w:rPr>
        <w:fldChar w:fldCharType="end"/>
      </w:r>
    </w:p>
    <w:p w14:paraId="23C79680" w14:textId="1AFC8E6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HPLMN/Service/MCPTTToConRef/&lt;x&gt;/ConRef</w:t>
      </w:r>
      <w:r>
        <w:rPr>
          <w:noProof/>
        </w:rPr>
        <w:tab/>
      </w:r>
      <w:r>
        <w:rPr>
          <w:noProof/>
        </w:rPr>
        <w:fldChar w:fldCharType="begin"/>
      </w:r>
      <w:r>
        <w:rPr>
          <w:noProof/>
        </w:rPr>
        <w:instrText xml:space="preserve"> PAGEREF _Toc176353508 \h </w:instrText>
      </w:r>
      <w:r>
        <w:rPr>
          <w:noProof/>
        </w:rPr>
      </w:r>
      <w:r>
        <w:rPr>
          <w:noProof/>
        </w:rPr>
        <w:fldChar w:fldCharType="separate"/>
      </w:r>
      <w:r>
        <w:rPr>
          <w:noProof/>
        </w:rPr>
        <w:t>123</w:t>
      </w:r>
      <w:r>
        <w:rPr>
          <w:noProof/>
        </w:rPr>
        <w:fldChar w:fldCharType="end"/>
      </w:r>
    </w:p>
    <w:p w14:paraId="3AE580F2" w14:textId="705DD45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w:t>
      </w:r>
      <w:r>
        <w:rPr>
          <w:noProof/>
        </w:rPr>
        <w:tab/>
      </w:r>
      <w:r>
        <w:rPr>
          <w:noProof/>
        </w:rPr>
        <w:fldChar w:fldCharType="begin"/>
      </w:r>
      <w:r>
        <w:rPr>
          <w:noProof/>
        </w:rPr>
        <w:instrText xml:space="preserve"> PAGEREF _Toc176353509 \h </w:instrText>
      </w:r>
      <w:r>
        <w:rPr>
          <w:noProof/>
        </w:rPr>
      </w:r>
      <w:r>
        <w:rPr>
          <w:noProof/>
        </w:rPr>
        <w:fldChar w:fldCharType="separate"/>
      </w:r>
      <w:r>
        <w:rPr>
          <w:noProof/>
        </w:rPr>
        <w:t>124</w:t>
      </w:r>
      <w:r>
        <w:rPr>
          <w:noProof/>
        </w:rPr>
        <w:fldChar w:fldCharType="end"/>
      </w:r>
    </w:p>
    <w:p w14:paraId="11909298" w14:textId="3AA2B6C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HPLMN/Service/MCCommonCoreToConRef/&lt;x&gt;</w:t>
      </w:r>
      <w:r>
        <w:rPr>
          <w:noProof/>
        </w:rPr>
        <w:tab/>
      </w:r>
      <w:r>
        <w:rPr>
          <w:noProof/>
        </w:rPr>
        <w:fldChar w:fldCharType="begin"/>
      </w:r>
      <w:r>
        <w:rPr>
          <w:noProof/>
        </w:rPr>
        <w:instrText xml:space="preserve"> PAGEREF _Toc176353510 \h </w:instrText>
      </w:r>
      <w:r>
        <w:rPr>
          <w:noProof/>
        </w:rPr>
      </w:r>
      <w:r>
        <w:rPr>
          <w:noProof/>
        </w:rPr>
        <w:fldChar w:fldCharType="separate"/>
      </w:r>
      <w:r>
        <w:rPr>
          <w:noProof/>
        </w:rPr>
        <w:t>124</w:t>
      </w:r>
      <w:r>
        <w:rPr>
          <w:noProof/>
        </w:rPr>
        <w:fldChar w:fldCharType="end"/>
      </w:r>
    </w:p>
    <w:p w14:paraId="72547A0D" w14:textId="1149CCB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 &lt;x&gt;/ConRef</w:t>
      </w:r>
      <w:r>
        <w:rPr>
          <w:noProof/>
        </w:rPr>
        <w:tab/>
      </w:r>
      <w:r>
        <w:rPr>
          <w:noProof/>
        </w:rPr>
        <w:fldChar w:fldCharType="begin"/>
      </w:r>
      <w:r>
        <w:rPr>
          <w:noProof/>
        </w:rPr>
        <w:instrText xml:space="preserve"> PAGEREF _Toc176353511 \h </w:instrText>
      </w:r>
      <w:r>
        <w:rPr>
          <w:noProof/>
        </w:rPr>
      </w:r>
      <w:r>
        <w:rPr>
          <w:noProof/>
        </w:rPr>
        <w:fldChar w:fldCharType="separate"/>
      </w:r>
      <w:r>
        <w:rPr>
          <w:noProof/>
        </w:rPr>
        <w:t>124</w:t>
      </w:r>
      <w:r>
        <w:rPr>
          <w:noProof/>
        </w:rPr>
        <w:fldChar w:fldCharType="end"/>
      </w:r>
    </w:p>
    <w:p w14:paraId="2DDB44B4" w14:textId="7AB5235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w:t>
      </w:r>
      <w:r>
        <w:rPr>
          <w:noProof/>
        </w:rPr>
        <w:tab/>
      </w:r>
      <w:r>
        <w:rPr>
          <w:noProof/>
        </w:rPr>
        <w:fldChar w:fldCharType="begin"/>
      </w:r>
      <w:r>
        <w:rPr>
          <w:noProof/>
        </w:rPr>
        <w:instrText xml:space="preserve"> PAGEREF _Toc176353512 \h </w:instrText>
      </w:r>
      <w:r>
        <w:rPr>
          <w:noProof/>
        </w:rPr>
      </w:r>
      <w:r>
        <w:rPr>
          <w:noProof/>
        </w:rPr>
        <w:fldChar w:fldCharType="separate"/>
      </w:r>
      <w:r>
        <w:rPr>
          <w:noProof/>
        </w:rPr>
        <w:t>124</w:t>
      </w:r>
      <w:r>
        <w:rPr>
          <w:noProof/>
        </w:rPr>
        <w:fldChar w:fldCharType="end"/>
      </w:r>
    </w:p>
    <w:p w14:paraId="4FE76A28" w14:textId="06B8B76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HPLMN/Service/MCIDMToConRef/&lt;x&gt;</w:t>
      </w:r>
      <w:r>
        <w:rPr>
          <w:noProof/>
        </w:rPr>
        <w:tab/>
      </w:r>
      <w:r>
        <w:rPr>
          <w:noProof/>
        </w:rPr>
        <w:fldChar w:fldCharType="begin"/>
      </w:r>
      <w:r>
        <w:rPr>
          <w:noProof/>
        </w:rPr>
        <w:instrText xml:space="preserve"> PAGEREF _Toc176353513 \h </w:instrText>
      </w:r>
      <w:r>
        <w:rPr>
          <w:noProof/>
        </w:rPr>
      </w:r>
      <w:r>
        <w:rPr>
          <w:noProof/>
        </w:rPr>
        <w:fldChar w:fldCharType="separate"/>
      </w:r>
      <w:r>
        <w:rPr>
          <w:noProof/>
        </w:rPr>
        <w:t>125</w:t>
      </w:r>
      <w:r>
        <w:rPr>
          <w:noProof/>
        </w:rPr>
        <w:fldChar w:fldCharType="end"/>
      </w:r>
    </w:p>
    <w:p w14:paraId="7BE06648" w14:textId="33CBAA8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HPLMN/Service/MCIDMToConRef/&lt;x&gt;/ConRef</w:t>
      </w:r>
      <w:r>
        <w:rPr>
          <w:noProof/>
        </w:rPr>
        <w:tab/>
      </w:r>
      <w:r>
        <w:rPr>
          <w:noProof/>
        </w:rPr>
        <w:fldChar w:fldCharType="begin"/>
      </w:r>
      <w:r>
        <w:rPr>
          <w:noProof/>
        </w:rPr>
        <w:instrText xml:space="preserve"> PAGEREF _Toc176353514 \h </w:instrText>
      </w:r>
      <w:r>
        <w:rPr>
          <w:noProof/>
        </w:rPr>
      </w:r>
      <w:r>
        <w:rPr>
          <w:noProof/>
        </w:rPr>
        <w:fldChar w:fldCharType="separate"/>
      </w:r>
      <w:r>
        <w:rPr>
          <w:noProof/>
        </w:rPr>
        <w:t>125</w:t>
      </w:r>
      <w:r>
        <w:rPr>
          <w:noProof/>
        </w:rPr>
        <w:fldChar w:fldCharType="end"/>
      </w:r>
    </w:p>
    <w:p w14:paraId="6AC0CB9E" w14:textId="7AFE10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w:t>
      </w:r>
      <w:r>
        <w:rPr>
          <w:noProof/>
        </w:rPr>
        <w:tab/>
      </w:r>
      <w:r>
        <w:rPr>
          <w:noProof/>
        </w:rPr>
        <w:fldChar w:fldCharType="begin"/>
      </w:r>
      <w:r>
        <w:rPr>
          <w:noProof/>
        </w:rPr>
        <w:instrText xml:space="preserve"> PAGEREF _Toc176353515 \h </w:instrText>
      </w:r>
      <w:r>
        <w:rPr>
          <w:noProof/>
        </w:rPr>
      </w:r>
      <w:r>
        <w:rPr>
          <w:noProof/>
        </w:rPr>
        <w:fldChar w:fldCharType="separate"/>
      </w:r>
      <w:r>
        <w:rPr>
          <w:noProof/>
        </w:rPr>
        <w:t>125</w:t>
      </w:r>
      <w:r>
        <w:rPr>
          <w:noProof/>
        </w:rPr>
        <w:fldChar w:fldCharType="end"/>
      </w:r>
    </w:p>
    <w:p w14:paraId="01506928" w14:textId="57DE42B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HPLMN/VPLMN/PLMN</w:t>
      </w:r>
      <w:r>
        <w:rPr>
          <w:noProof/>
        </w:rPr>
        <w:tab/>
      </w:r>
      <w:r>
        <w:rPr>
          <w:noProof/>
        </w:rPr>
        <w:fldChar w:fldCharType="begin"/>
      </w:r>
      <w:r>
        <w:rPr>
          <w:noProof/>
        </w:rPr>
        <w:instrText xml:space="preserve"> PAGEREF _Toc176353516 \h </w:instrText>
      </w:r>
      <w:r>
        <w:rPr>
          <w:noProof/>
        </w:rPr>
      </w:r>
      <w:r>
        <w:rPr>
          <w:noProof/>
        </w:rPr>
        <w:fldChar w:fldCharType="separate"/>
      </w:r>
      <w:r>
        <w:rPr>
          <w:noProof/>
        </w:rPr>
        <w:t>125</w:t>
      </w:r>
      <w:r>
        <w:rPr>
          <w:noProof/>
        </w:rPr>
        <w:fldChar w:fldCharType="end"/>
      </w:r>
    </w:p>
    <w:p w14:paraId="04DEE792" w14:textId="6BBDCAD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w:t>
      </w:r>
      <w:r>
        <w:rPr>
          <w:noProof/>
        </w:rPr>
        <w:tab/>
      </w:r>
      <w:r>
        <w:rPr>
          <w:noProof/>
        </w:rPr>
        <w:fldChar w:fldCharType="begin"/>
      </w:r>
      <w:r>
        <w:rPr>
          <w:noProof/>
        </w:rPr>
        <w:instrText xml:space="preserve"> PAGEREF _Toc176353517 \h </w:instrText>
      </w:r>
      <w:r>
        <w:rPr>
          <w:noProof/>
        </w:rPr>
      </w:r>
      <w:r>
        <w:rPr>
          <w:noProof/>
        </w:rPr>
        <w:fldChar w:fldCharType="separate"/>
      </w:r>
      <w:r>
        <w:rPr>
          <w:noProof/>
        </w:rPr>
        <w:t>125</w:t>
      </w:r>
      <w:r>
        <w:rPr>
          <w:noProof/>
        </w:rPr>
        <w:fldChar w:fldCharType="end"/>
      </w:r>
    </w:p>
    <w:p w14:paraId="76667CD1" w14:textId="73AF7C4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w:t>
      </w:r>
      <w:r>
        <w:rPr>
          <w:noProof/>
        </w:rPr>
        <w:tab/>
      </w:r>
      <w:r>
        <w:rPr>
          <w:noProof/>
        </w:rPr>
        <w:fldChar w:fldCharType="begin"/>
      </w:r>
      <w:r>
        <w:rPr>
          <w:noProof/>
        </w:rPr>
        <w:instrText xml:space="preserve"> PAGEREF _Toc176353518 \h </w:instrText>
      </w:r>
      <w:r>
        <w:rPr>
          <w:noProof/>
        </w:rPr>
      </w:r>
      <w:r>
        <w:rPr>
          <w:noProof/>
        </w:rPr>
        <w:fldChar w:fldCharType="separate"/>
      </w:r>
      <w:r>
        <w:rPr>
          <w:noProof/>
        </w:rPr>
        <w:t>126</w:t>
      </w:r>
      <w:r>
        <w:rPr>
          <w:noProof/>
        </w:rPr>
        <w:fldChar w:fldCharType="end"/>
      </w:r>
    </w:p>
    <w:p w14:paraId="54CF4CC7" w14:textId="27FD879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HPLMN/VPLMN/Service/MCPTTToConRef/&lt;x&gt;</w:t>
      </w:r>
      <w:r>
        <w:rPr>
          <w:noProof/>
        </w:rPr>
        <w:tab/>
      </w:r>
      <w:r>
        <w:rPr>
          <w:noProof/>
        </w:rPr>
        <w:fldChar w:fldCharType="begin"/>
      </w:r>
      <w:r>
        <w:rPr>
          <w:noProof/>
        </w:rPr>
        <w:instrText xml:space="preserve"> PAGEREF _Toc176353519 \h </w:instrText>
      </w:r>
      <w:r>
        <w:rPr>
          <w:noProof/>
        </w:rPr>
      </w:r>
      <w:r>
        <w:rPr>
          <w:noProof/>
        </w:rPr>
        <w:fldChar w:fldCharType="separate"/>
      </w:r>
      <w:r>
        <w:rPr>
          <w:noProof/>
        </w:rPr>
        <w:t>126</w:t>
      </w:r>
      <w:r>
        <w:rPr>
          <w:noProof/>
        </w:rPr>
        <w:fldChar w:fldCharType="end"/>
      </w:r>
    </w:p>
    <w:p w14:paraId="2FC149A2" w14:textId="13ADE1B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 &lt;x&gt;/ConRef</w:t>
      </w:r>
      <w:r>
        <w:rPr>
          <w:noProof/>
        </w:rPr>
        <w:tab/>
      </w:r>
      <w:r>
        <w:rPr>
          <w:noProof/>
        </w:rPr>
        <w:fldChar w:fldCharType="begin"/>
      </w:r>
      <w:r>
        <w:rPr>
          <w:noProof/>
        </w:rPr>
        <w:instrText xml:space="preserve"> PAGEREF _Toc176353520 \h </w:instrText>
      </w:r>
      <w:r>
        <w:rPr>
          <w:noProof/>
        </w:rPr>
      </w:r>
      <w:r>
        <w:rPr>
          <w:noProof/>
        </w:rPr>
        <w:fldChar w:fldCharType="separate"/>
      </w:r>
      <w:r>
        <w:rPr>
          <w:noProof/>
        </w:rPr>
        <w:t>126</w:t>
      </w:r>
      <w:r>
        <w:rPr>
          <w:noProof/>
        </w:rPr>
        <w:fldChar w:fldCharType="end"/>
      </w:r>
    </w:p>
    <w:p w14:paraId="25328F70" w14:textId="6E1BE7F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w:t>
      </w:r>
      <w:r>
        <w:rPr>
          <w:noProof/>
        </w:rPr>
        <w:tab/>
      </w:r>
      <w:r>
        <w:rPr>
          <w:noProof/>
        </w:rPr>
        <w:fldChar w:fldCharType="begin"/>
      </w:r>
      <w:r>
        <w:rPr>
          <w:noProof/>
        </w:rPr>
        <w:instrText xml:space="preserve"> PAGEREF _Toc176353521 \h </w:instrText>
      </w:r>
      <w:r>
        <w:rPr>
          <w:noProof/>
        </w:rPr>
      </w:r>
      <w:r>
        <w:rPr>
          <w:noProof/>
        </w:rPr>
        <w:fldChar w:fldCharType="separate"/>
      </w:r>
      <w:r>
        <w:rPr>
          <w:noProof/>
        </w:rPr>
        <w:t>126</w:t>
      </w:r>
      <w:r>
        <w:rPr>
          <w:noProof/>
        </w:rPr>
        <w:fldChar w:fldCharType="end"/>
      </w:r>
    </w:p>
    <w:p w14:paraId="1FB58F62" w14:textId="0F80D85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MCCommonCoreToConRef/&lt;x&gt;</w:t>
      </w:r>
      <w:r>
        <w:rPr>
          <w:noProof/>
        </w:rPr>
        <w:tab/>
      </w:r>
      <w:r>
        <w:rPr>
          <w:noProof/>
        </w:rPr>
        <w:fldChar w:fldCharType="begin"/>
      </w:r>
      <w:r>
        <w:rPr>
          <w:noProof/>
        </w:rPr>
        <w:instrText xml:space="preserve"> PAGEREF _Toc176353522 \h </w:instrText>
      </w:r>
      <w:r>
        <w:rPr>
          <w:noProof/>
        </w:rPr>
      </w:r>
      <w:r>
        <w:rPr>
          <w:noProof/>
        </w:rPr>
        <w:fldChar w:fldCharType="separate"/>
      </w:r>
      <w:r>
        <w:rPr>
          <w:noProof/>
        </w:rPr>
        <w:t>127</w:t>
      </w:r>
      <w:r>
        <w:rPr>
          <w:noProof/>
        </w:rPr>
        <w:fldChar w:fldCharType="end"/>
      </w:r>
    </w:p>
    <w:p w14:paraId="134A7853" w14:textId="6EBDF87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MCCommonCoreToConRef/&lt;x&gt;/ConRef</w:t>
      </w:r>
      <w:r>
        <w:rPr>
          <w:noProof/>
        </w:rPr>
        <w:tab/>
      </w:r>
      <w:r>
        <w:rPr>
          <w:noProof/>
        </w:rPr>
        <w:fldChar w:fldCharType="begin"/>
      </w:r>
      <w:r>
        <w:rPr>
          <w:noProof/>
        </w:rPr>
        <w:instrText xml:space="preserve"> PAGEREF _Toc176353523 \h </w:instrText>
      </w:r>
      <w:r>
        <w:rPr>
          <w:noProof/>
        </w:rPr>
      </w:r>
      <w:r>
        <w:rPr>
          <w:noProof/>
        </w:rPr>
        <w:fldChar w:fldCharType="separate"/>
      </w:r>
      <w:r>
        <w:rPr>
          <w:noProof/>
        </w:rPr>
        <w:t>127</w:t>
      </w:r>
      <w:r>
        <w:rPr>
          <w:noProof/>
        </w:rPr>
        <w:fldChar w:fldCharType="end"/>
      </w:r>
    </w:p>
    <w:p w14:paraId="2AF6B3D6" w14:textId="457E68D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HPLMN/VPLMN/Service/MCIDMToConRef</w:t>
      </w:r>
      <w:r>
        <w:rPr>
          <w:noProof/>
        </w:rPr>
        <w:tab/>
      </w:r>
      <w:r>
        <w:rPr>
          <w:noProof/>
        </w:rPr>
        <w:fldChar w:fldCharType="begin"/>
      </w:r>
      <w:r>
        <w:rPr>
          <w:noProof/>
        </w:rPr>
        <w:instrText xml:space="preserve"> PAGEREF _Toc176353524 \h </w:instrText>
      </w:r>
      <w:r>
        <w:rPr>
          <w:noProof/>
        </w:rPr>
      </w:r>
      <w:r>
        <w:rPr>
          <w:noProof/>
        </w:rPr>
        <w:fldChar w:fldCharType="separate"/>
      </w:r>
      <w:r>
        <w:rPr>
          <w:noProof/>
        </w:rPr>
        <w:t>127</w:t>
      </w:r>
      <w:r>
        <w:rPr>
          <w:noProof/>
        </w:rPr>
        <w:fldChar w:fldCharType="end"/>
      </w:r>
    </w:p>
    <w:p w14:paraId="555DEE9C" w14:textId="0FAB496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HPLMN/VPLMN/Service/MCIDMToConRef/&lt;x&gt;</w:t>
      </w:r>
      <w:r>
        <w:rPr>
          <w:noProof/>
        </w:rPr>
        <w:tab/>
      </w:r>
      <w:r>
        <w:rPr>
          <w:noProof/>
        </w:rPr>
        <w:fldChar w:fldCharType="begin"/>
      </w:r>
      <w:r>
        <w:rPr>
          <w:noProof/>
        </w:rPr>
        <w:instrText xml:space="preserve"> PAGEREF _Toc176353525 \h </w:instrText>
      </w:r>
      <w:r>
        <w:rPr>
          <w:noProof/>
        </w:rPr>
      </w:r>
      <w:r>
        <w:rPr>
          <w:noProof/>
        </w:rPr>
        <w:fldChar w:fldCharType="separate"/>
      </w:r>
      <w:r>
        <w:rPr>
          <w:noProof/>
        </w:rPr>
        <w:t>127</w:t>
      </w:r>
      <w:r>
        <w:rPr>
          <w:noProof/>
        </w:rPr>
        <w:fldChar w:fldCharType="end"/>
      </w:r>
    </w:p>
    <w:p w14:paraId="0F97B6A9" w14:textId="5BC434B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MCIDMToConRef/&lt;x&gt;/ConRef</w:t>
      </w:r>
      <w:r>
        <w:rPr>
          <w:noProof/>
        </w:rPr>
        <w:tab/>
      </w:r>
      <w:r>
        <w:rPr>
          <w:noProof/>
        </w:rPr>
        <w:fldChar w:fldCharType="begin"/>
      </w:r>
      <w:r>
        <w:rPr>
          <w:noProof/>
        </w:rPr>
        <w:instrText xml:space="preserve"> PAGEREF _Toc176353526 \h </w:instrText>
      </w:r>
      <w:r>
        <w:rPr>
          <w:noProof/>
        </w:rPr>
      </w:r>
      <w:r>
        <w:rPr>
          <w:noProof/>
        </w:rPr>
        <w:fldChar w:fldCharType="separate"/>
      </w:r>
      <w:r>
        <w:rPr>
          <w:noProof/>
        </w:rPr>
        <w:t>128</w:t>
      </w:r>
      <w:r>
        <w:rPr>
          <w:noProof/>
        </w:rPr>
        <w:fldChar w:fldCharType="end"/>
      </w:r>
    </w:p>
    <w:p w14:paraId="4A4718A8" w14:textId="430B184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w:t>
      </w:r>
      <w:r>
        <w:rPr>
          <w:noProof/>
        </w:rPr>
        <w:tab/>
      </w:r>
      <w:r>
        <w:rPr>
          <w:noProof/>
        </w:rPr>
        <w:fldChar w:fldCharType="begin"/>
      </w:r>
      <w:r>
        <w:rPr>
          <w:noProof/>
        </w:rPr>
        <w:instrText xml:space="preserve"> PAGEREF _Toc176353527 \h </w:instrText>
      </w:r>
      <w:r>
        <w:rPr>
          <w:noProof/>
        </w:rPr>
      </w:r>
      <w:r>
        <w:rPr>
          <w:noProof/>
        </w:rPr>
        <w:fldChar w:fldCharType="separate"/>
      </w:r>
      <w:r>
        <w:rPr>
          <w:noProof/>
        </w:rPr>
        <w:t>128</w:t>
      </w:r>
      <w:r>
        <w:rPr>
          <w:noProof/>
        </w:rPr>
        <w:fldChar w:fldCharType="end"/>
      </w:r>
    </w:p>
    <w:p w14:paraId="2489C5C4" w14:textId="51CF20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AppServerInfo/IDMSAuthEndpoint</w:t>
      </w:r>
      <w:r>
        <w:rPr>
          <w:noProof/>
        </w:rPr>
        <w:tab/>
      </w:r>
      <w:r>
        <w:rPr>
          <w:noProof/>
        </w:rPr>
        <w:fldChar w:fldCharType="begin"/>
      </w:r>
      <w:r>
        <w:rPr>
          <w:noProof/>
        </w:rPr>
        <w:instrText xml:space="preserve"> PAGEREF _Toc176353528 \h </w:instrText>
      </w:r>
      <w:r>
        <w:rPr>
          <w:noProof/>
        </w:rPr>
      </w:r>
      <w:r>
        <w:rPr>
          <w:noProof/>
        </w:rPr>
        <w:fldChar w:fldCharType="separate"/>
      </w:r>
      <w:r>
        <w:rPr>
          <w:noProof/>
        </w:rPr>
        <w:t>128</w:t>
      </w:r>
      <w:r>
        <w:rPr>
          <w:noProof/>
        </w:rPr>
        <w:fldChar w:fldCharType="end"/>
      </w:r>
    </w:p>
    <w:p w14:paraId="5474B6C9" w14:textId="7EB1D9E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AppServerInfo/IDMSTokenEndpoint</w:t>
      </w:r>
      <w:r>
        <w:rPr>
          <w:noProof/>
        </w:rPr>
        <w:tab/>
      </w:r>
      <w:r>
        <w:rPr>
          <w:noProof/>
        </w:rPr>
        <w:fldChar w:fldCharType="begin"/>
      </w:r>
      <w:r>
        <w:rPr>
          <w:noProof/>
        </w:rPr>
        <w:instrText xml:space="preserve"> PAGEREF _Toc176353529 \h </w:instrText>
      </w:r>
      <w:r>
        <w:rPr>
          <w:noProof/>
        </w:rPr>
      </w:r>
      <w:r>
        <w:rPr>
          <w:noProof/>
        </w:rPr>
        <w:fldChar w:fldCharType="separate"/>
      </w:r>
      <w:r>
        <w:rPr>
          <w:noProof/>
        </w:rPr>
        <w:t>128</w:t>
      </w:r>
      <w:r>
        <w:rPr>
          <w:noProof/>
        </w:rPr>
        <w:fldChar w:fldCharType="end"/>
      </w:r>
    </w:p>
    <w:p w14:paraId="1C951AE8" w14:textId="472F29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AppServerInfo/HTTPProxy</w:t>
      </w:r>
      <w:r>
        <w:rPr>
          <w:noProof/>
        </w:rPr>
        <w:tab/>
      </w:r>
      <w:r>
        <w:rPr>
          <w:noProof/>
        </w:rPr>
        <w:fldChar w:fldCharType="begin"/>
      </w:r>
      <w:r>
        <w:rPr>
          <w:noProof/>
        </w:rPr>
        <w:instrText xml:space="preserve"> PAGEREF _Toc176353530 \h </w:instrText>
      </w:r>
      <w:r>
        <w:rPr>
          <w:noProof/>
        </w:rPr>
      </w:r>
      <w:r>
        <w:rPr>
          <w:noProof/>
        </w:rPr>
        <w:fldChar w:fldCharType="separate"/>
      </w:r>
      <w:r>
        <w:rPr>
          <w:noProof/>
        </w:rPr>
        <w:t>128</w:t>
      </w:r>
      <w:r>
        <w:rPr>
          <w:noProof/>
        </w:rPr>
        <w:fldChar w:fldCharType="end"/>
      </w:r>
    </w:p>
    <w:p w14:paraId="1F36009D" w14:textId="63B840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AppServerInfo/GMS</w:t>
      </w:r>
      <w:r>
        <w:rPr>
          <w:noProof/>
        </w:rPr>
        <w:tab/>
      </w:r>
      <w:r>
        <w:rPr>
          <w:noProof/>
        </w:rPr>
        <w:fldChar w:fldCharType="begin"/>
      </w:r>
      <w:r>
        <w:rPr>
          <w:noProof/>
        </w:rPr>
        <w:instrText xml:space="preserve"> PAGEREF _Toc176353531 \h </w:instrText>
      </w:r>
      <w:r>
        <w:rPr>
          <w:noProof/>
        </w:rPr>
      </w:r>
      <w:r>
        <w:rPr>
          <w:noProof/>
        </w:rPr>
        <w:fldChar w:fldCharType="separate"/>
      </w:r>
      <w:r>
        <w:rPr>
          <w:noProof/>
        </w:rPr>
        <w:t>129</w:t>
      </w:r>
      <w:r>
        <w:rPr>
          <w:noProof/>
        </w:rPr>
        <w:fldChar w:fldCharType="end"/>
      </w:r>
    </w:p>
    <w:p w14:paraId="75C241B3" w14:textId="46C8812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AppServerInfo/CMS</w:t>
      </w:r>
      <w:r>
        <w:rPr>
          <w:noProof/>
        </w:rPr>
        <w:tab/>
      </w:r>
      <w:r>
        <w:rPr>
          <w:noProof/>
        </w:rPr>
        <w:fldChar w:fldCharType="begin"/>
      </w:r>
      <w:r>
        <w:rPr>
          <w:noProof/>
        </w:rPr>
        <w:instrText xml:space="preserve"> PAGEREF _Toc176353532 \h </w:instrText>
      </w:r>
      <w:r>
        <w:rPr>
          <w:noProof/>
        </w:rPr>
      </w:r>
      <w:r>
        <w:rPr>
          <w:noProof/>
        </w:rPr>
        <w:fldChar w:fldCharType="separate"/>
      </w:r>
      <w:r>
        <w:rPr>
          <w:noProof/>
        </w:rPr>
        <w:t>129</w:t>
      </w:r>
      <w:r>
        <w:rPr>
          <w:noProof/>
        </w:rPr>
        <w:fldChar w:fldCharType="end"/>
      </w:r>
    </w:p>
    <w:p w14:paraId="385F78D9" w14:textId="07CD7D2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AppServerInfo/KMS</w:t>
      </w:r>
      <w:r>
        <w:rPr>
          <w:noProof/>
        </w:rPr>
        <w:tab/>
      </w:r>
      <w:r>
        <w:rPr>
          <w:noProof/>
        </w:rPr>
        <w:fldChar w:fldCharType="begin"/>
      </w:r>
      <w:r>
        <w:rPr>
          <w:noProof/>
        </w:rPr>
        <w:instrText xml:space="preserve"> PAGEREF _Toc176353533 \h </w:instrText>
      </w:r>
      <w:r>
        <w:rPr>
          <w:noProof/>
        </w:rPr>
      </w:r>
      <w:r>
        <w:rPr>
          <w:noProof/>
        </w:rPr>
        <w:fldChar w:fldCharType="separate"/>
      </w:r>
      <w:r>
        <w:rPr>
          <w:noProof/>
        </w:rPr>
        <w:t>129</w:t>
      </w:r>
      <w:r>
        <w:rPr>
          <w:noProof/>
        </w:rPr>
        <w:fldChar w:fldCharType="end"/>
      </w:r>
    </w:p>
    <w:p w14:paraId="41ABEA62" w14:textId="05451A3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w:t>
      </w:r>
      <w:r>
        <w:rPr>
          <w:noProof/>
        </w:rPr>
        <w:tab/>
      </w:r>
      <w:r>
        <w:rPr>
          <w:noProof/>
        </w:rPr>
        <w:fldChar w:fldCharType="begin"/>
      </w:r>
      <w:r>
        <w:rPr>
          <w:noProof/>
        </w:rPr>
        <w:instrText xml:space="preserve"> PAGEREF _Toc176353534 \h </w:instrText>
      </w:r>
      <w:r>
        <w:rPr>
          <w:noProof/>
        </w:rPr>
      </w:r>
      <w:r>
        <w:rPr>
          <w:noProof/>
        </w:rPr>
        <w:fldChar w:fldCharType="separate"/>
      </w:r>
      <w:r>
        <w:rPr>
          <w:noProof/>
        </w:rPr>
        <w:t>129</w:t>
      </w:r>
      <w:r>
        <w:rPr>
          <w:noProof/>
        </w:rPr>
        <w:fldChar w:fldCharType="end"/>
      </w:r>
    </w:p>
    <w:p w14:paraId="7B4B8B5D" w14:textId="0E0D91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AppServerInfo/TLSTunnelAuthMethod/Mutual</w:t>
      </w:r>
      <w:r>
        <w:rPr>
          <w:noProof/>
        </w:rPr>
        <w:tab/>
      </w:r>
      <w:r>
        <w:rPr>
          <w:noProof/>
        </w:rPr>
        <w:fldChar w:fldCharType="begin"/>
      </w:r>
      <w:r>
        <w:rPr>
          <w:noProof/>
        </w:rPr>
        <w:instrText xml:space="preserve"> PAGEREF _Toc176353535 \h </w:instrText>
      </w:r>
      <w:r>
        <w:rPr>
          <w:noProof/>
        </w:rPr>
      </w:r>
      <w:r>
        <w:rPr>
          <w:noProof/>
        </w:rPr>
        <w:fldChar w:fldCharType="separate"/>
      </w:r>
      <w:r>
        <w:rPr>
          <w:noProof/>
        </w:rPr>
        <w:t>130</w:t>
      </w:r>
      <w:r>
        <w:rPr>
          <w:noProof/>
        </w:rPr>
        <w:fldChar w:fldCharType="end"/>
      </w:r>
    </w:p>
    <w:p w14:paraId="1C2E5FDB" w14:textId="1280528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AppServerInfo/TLSTunnelAuthMethod/X509</w:t>
      </w:r>
      <w:r>
        <w:rPr>
          <w:noProof/>
        </w:rPr>
        <w:tab/>
      </w:r>
      <w:r>
        <w:rPr>
          <w:noProof/>
        </w:rPr>
        <w:fldChar w:fldCharType="begin"/>
      </w:r>
      <w:r>
        <w:rPr>
          <w:noProof/>
        </w:rPr>
        <w:instrText xml:space="preserve"> PAGEREF _Toc176353536 \h </w:instrText>
      </w:r>
      <w:r>
        <w:rPr>
          <w:noProof/>
        </w:rPr>
      </w:r>
      <w:r>
        <w:rPr>
          <w:noProof/>
        </w:rPr>
        <w:fldChar w:fldCharType="separate"/>
      </w:r>
      <w:r>
        <w:rPr>
          <w:noProof/>
        </w:rPr>
        <w:t>130</w:t>
      </w:r>
      <w:r>
        <w:rPr>
          <w:noProof/>
        </w:rPr>
        <w:fldChar w:fldCharType="end"/>
      </w:r>
    </w:p>
    <w:p w14:paraId="3A200BC8" w14:textId="524A5B5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AppServerInfo/TLSTunnelAuthMethod/Key</w:t>
      </w:r>
      <w:r>
        <w:rPr>
          <w:noProof/>
        </w:rPr>
        <w:tab/>
      </w:r>
      <w:r>
        <w:rPr>
          <w:noProof/>
        </w:rPr>
        <w:fldChar w:fldCharType="begin"/>
      </w:r>
      <w:r>
        <w:rPr>
          <w:noProof/>
        </w:rPr>
        <w:instrText xml:space="preserve"> PAGEREF _Toc176353537 \h </w:instrText>
      </w:r>
      <w:r>
        <w:rPr>
          <w:noProof/>
        </w:rPr>
      </w:r>
      <w:r>
        <w:rPr>
          <w:noProof/>
        </w:rPr>
        <w:fldChar w:fldCharType="separate"/>
      </w:r>
      <w:r>
        <w:rPr>
          <w:noProof/>
        </w:rPr>
        <w:t>130</w:t>
      </w:r>
      <w:r>
        <w:rPr>
          <w:noProof/>
        </w:rPr>
        <w:fldChar w:fldCharType="end"/>
      </w:r>
    </w:p>
    <w:p w14:paraId="7A70CC79" w14:textId="146476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IntegrityProtection</w:t>
      </w:r>
      <w:r>
        <w:rPr>
          <w:noProof/>
        </w:rPr>
        <w:tab/>
      </w:r>
      <w:r>
        <w:rPr>
          <w:noProof/>
        </w:rPr>
        <w:fldChar w:fldCharType="begin"/>
      </w:r>
      <w:r>
        <w:rPr>
          <w:noProof/>
        </w:rPr>
        <w:instrText xml:space="preserve"> PAGEREF _Toc176353538 \h </w:instrText>
      </w:r>
      <w:r>
        <w:rPr>
          <w:noProof/>
        </w:rPr>
      </w:r>
      <w:r>
        <w:rPr>
          <w:noProof/>
        </w:rPr>
        <w:fldChar w:fldCharType="separate"/>
      </w:r>
      <w:r>
        <w:rPr>
          <w:noProof/>
        </w:rPr>
        <w:t>130</w:t>
      </w:r>
      <w:r>
        <w:rPr>
          <w:noProof/>
        </w:rPr>
        <w:fldChar w:fldCharType="end"/>
      </w:r>
    </w:p>
    <w:p w14:paraId="54612F79" w14:textId="1CC3C60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ConfidentialityProtection</w:t>
      </w:r>
      <w:r>
        <w:rPr>
          <w:noProof/>
        </w:rPr>
        <w:tab/>
      </w:r>
      <w:r>
        <w:rPr>
          <w:noProof/>
        </w:rPr>
        <w:fldChar w:fldCharType="begin"/>
      </w:r>
      <w:r>
        <w:rPr>
          <w:noProof/>
        </w:rPr>
        <w:instrText xml:space="preserve"> PAGEREF _Toc176353539 \h </w:instrText>
      </w:r>
      <w:r>
        <w:rPr>
          <w:noProof/>
        </w:rPr>
      </w:r>
      <w:r>
        <w:rPr>
          <w:noProof/>
        </w:rPr>
        <w:fldChar w:fldCharType="separate"/>
      </w:r>
      <w:r>
        <w:rPr>
          <w:noProof/>
        </w:rPr>
        <w:t>131</w:t>
      </w:r>
      <w:r>
        <w:rPr>
          <w:noProof/>
        </w:rPr>
        <w:fldChar w:fldCharType="end"/>
      </w:r>
    </w:p>
    <w:p w14:paraId="2F6715FE" w14:textId="46A6366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_Toc176353540 \h </w:instrText>
      </w:r>
      <w:r>
        <w:rPr>
          <w:noProof/>
        </w:rPr>
      </w:r>
      <w:r>
        <w:rPr>
          <w:noProof/>
        </w:rPr>
        <w:fldChar w:fldCharType="separate"/>
      </w:r>
      <w:r>
        <w:rPr>
          <w:noProof/>
        </w:rPr>
        <w:t>131</w:t>
      </w:r>
      <w:r>
        <w:rPr>
          <w:noProof/>
        </w:rPr>
        <w:fldChar w:fldCharType="end"/>
      </w:r>
    </w:p>
    <w:p w14:paraId="20C36D5E" w14:textId="159A113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Timers</w:t>
      </w:r>
      <w:r>
        <w:rPr>
          <w:noProof/>
        </w:rPr>
        <w:tab/>
      </w:r>
      <w:r>
        <w:rPr>
          <w:noProof/>
        </w:rPr>
        <w:fldChar w:fldCharType="begin"/>
      </w:r>
      <w:r>
        <w:rPr>
          <w:noProof/>
        </w:rPr>
        <w:instrText xml:space="preserve"> PAGEREF _Toc176353541 \h </w:instrText>
      </w:r>
      <w:r>
        <w:rPr>
          <w:noProof/>
        </w:rPr>
      </w:r>
      <w:r>
        <w:rPr>
          <w:noProof/>
        </w:rPr>
        <w:fldChar w:fldCharType="separate"/>
      </w:r>
      <w:r>
        <w:rPr>
          <w:noProof/>
        </w:rPr>
        <w:t>131</w:t>
      </w:r>
      <w:r>
        <w:rPr>
          <w:noProof/>
        </w:rPr>
        <w:fldChar w:fldCharType="end"/>
      </w:r>
    </w:p>
    <w:p w14:paraId="04477C8E" w14:textId="6A12CF0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w:t>
      </w:r>
      <w:r>
        <w:rPr>
          <w:noProof/>
        </w:rPr>
        <w:tab/>
      </w:r>
      <w:r>
        <w:rPr>
          <w:noProof/>
        </w:rPr>
        <w:fldChar w:fldCharType="begin"/>
      </w:r>
      <w:r>
        <w:rPr>
          <w:noProof/>
        </w:rPr>
        <w:instrText xml:space="preserve"> PAGEREF _Toc176353542 \h </w:instrText>
      </w:r>
      <w:r>
        <w:rPr>
          <w:noProof/>
        </w:rPr>
      </w:r>
      <w:r>
        <w:rPr>
          <w:noProof/>
        </w:rPr>
        <w:fldChar w:fldCharType="separate"/>
      </w:r>
      <w:r>
        <w:rPr>
          <w:noProof/>
        </w:rPr>
        <w:t>131</w:t>
      </w:r>
      <w:r>
        <w:rPr>
          <w:noProof/>
        </w:rPr>
        <w:fldChar w:fldCharType="end"/>
      </w:r>
    </w:p>
    <w:p w14:paraId="4581F90D" w14:textId="5A591BA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Timers/TFG2</w:t>
      </w:r>
      <w:r>
        <w:rPr>
          <w:noProof/>
        </w:rPr>
        <w:tab/>
      </w:r>
      <w:r>
        <w:rPr>
          <w:noProof/>
        </w:rPr>
        <w:fldChar w:fldCharType="begin"/>
      </w:r>
      <w:r>
        <w:rPr>
          <w:noProof/>
        </w:rPr>
        <w:instrText xml:space="preserve"> PAGEREF _Toc176353543 \h </w:instrText>
      </w:r>
      <w:r>
        <w:rPr>
          <w:noProof/>
        </w:rPr>
      </w:r>
      <w:r>
        <w:rPr>
          <w:noProof/>
        </w:rPr>
        <w:fldChar w:fldCharType="separate"/>
      </w:r>
      <w:r>
        <w:rPr>
          <w:noProof/>
        </w:rPr>
        <w:t>132</w:t>
      </w:r>
      <w:r>
        <w:rPr>
          <w:noProof/>
        </w:rPr>
        <w:fldChar w:fldCharType="end"/>
      </w:r>
    </w:p>
    <w:p w14:paraId="263C3AAC" w14:textId="64D0BA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Timers/TFG3</w:t>
      </w:r>
      <w:r>
        <w:rPr>
          <w:noProof/>
        </w:rPr>
        <w:tab/>
      </w:r>
      <w:r>
        <w:rPr>
          <w:noProof/>
        </w:rPr>
        <w:fldChar w:fldCharType="begin"/>
      </w:r>
      <w:r>
        <w:rPr>
          <w:noProof/>
        </w:rPr>
        <w:instrText xml:space="preserve"> PAGEREF _Toc176353544 \h </w:instrText>
      </w:r>
      <w:r>
        <w:rPr>
          <w:noProof/>
        </w:rPr>
      </w:r>
      <w:r>
        <w:rPr>
          <w:noProof/>
        </w:rPr>
        <w:fldChar w:fldCharType="separate"/>
      </w:r>
      <w:r>
        <w:rPr>
          <w:noProof/>
        </w:rPr>
        <w:t>132</w:t>
      </w:r>
      <w:r>
        <w:rPr>
          <w:noProof/>
        </w:rPr>
        <w:fldChar w:fldCharType="end"/>
      </w:r>
    </w:p>
    <w:p w14:paraId="6FA38EE1" w14:textId="5414D3C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Timers/TFG4</w:t>
      </w:r>
      <w:r>
        <w:rPr>
          <w:noProof/>
        </w:rPr>
        <w:tab/>
      </w:r>
      <w:r>
        <w:rPr>
          <w:noProof/>
        </w:rPr>
        <w:fldChar w:fldCharType="begin"/>
      </w:r>
      <w:r>
        <w:rPr>
          <w:noProof/>
        </w:rPr>
        <w:instrText xml:space="preserve"> PAGEREF _Toc176353545 \h </w:instrText>
      </w:r>
      <w:r>
        <w:rPr>
          <w:noProof/>
        </w:rPr>
      </w:r>
      <w:r>
        <w:rPr>
          <w:noProof/>
        </w:rPr>
        <w:fldChar w:fldCharType="separate"/>
      </w:r>
      <w:r>
        <w:rPr>
          <w:noProof/>
        </w:rPr>
        <w:t>132</w:t>
      </w:r>
      <w:r>
        <w:rPr>
          <w:noProof/>
        </w:rPr>
        <w:fldChar w:fldCharType="end"/>
      </w:r>
    </w:p>
    <w:p w14:paraId="70AD48FE" w14:textId="08DBA3B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Timers/TFG5</w:t>
      </w:r>
      <w:r>
        <w:rPr>
          <w:noProof/>
        </w:rPr>
        <w:tab/>
      </w:r>
      <w:r>
        <w:rPr>
          <w:noProof/>
        </w:rPr>
        <w:fldChar w:fldCharType="begin"/>
      </w:r>
      <w:r>
        <w:rPr>
          <w:noProof/>
        </w:rPr>
        <w:instrText xml:space="preserve"> PAGEREF _Toc176353546 \h </w:instrText>
      </w:r>
      <w:r>
        <w:rPr>
          <w:noProof/>
        </w:rPr>
      </w:r>
      <w:r>
        <w:rPr>
          <w:noProof/>
        </w:rPr>
        <w:fldChar w:fldCharType="separate"/>
      </w:r>
      <w:r>
        <w:rPr>
          <w:noProof/>
        </w:rPr>
        <w:t>132</w:t>
      </w:r>
      <w:r>
        <w:rPr>
          <w:noProof/>
        </w:rPr>
        <w:fldChar w:fldCharType="end"/>
      </w:r>
    </w:p>
    <w:p w14:paraId="42D630D5" w14:textId="37B0EB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Timers/TFG11</w:t>
      </w:r>
      <w:r>
        <w:rPr>
          <w:noProof/>
        </w:rPr>
        <w:tab/>
      </w:r>
      <w:r>
        <w:rPr>
          <w:noProof/>
        </w:rPr>
        <w:fldChar w:fldCharType="begin"/>
      </w:r>
      <w:r>
        <w:rPr>
          <w:noProof/>
        </w:rPr>
        <w:instrText xml:space="preserve"> PAGEREF _Toc176353547 \h </w:instrText>
      </w:r>
      <w:r>
        <w:rPr>
          <w:noProof/>
        </w:rPr>
      </w:r>
      <w:r>
        <w:rPr>
          <w:noProof/>
        </w:rPr>
        <w:fldChar w:fldCharType="separate"/>
      </w:r>
      <w:r>
        <w:rPr>
          <w:noProof/>
        </w:rPr>
        <w:t>133</w:t>
      </w:r>
      <w:r>
        <w:rPr>
          <w:noProof/>
        </w:rPr>
        <w:fldChar w:fldCharType="end"/>
      </w:r>
    </w:p>
    <w:p w14:paraId="2E1C3F42" w14:textId="2FCA29F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Timers/TFG12</w:t>
      </w:r>
      <w:r>
        <w:rPr>
          <w:noProof/>
        </w:rPr>
        <w:tab/>
      </w:r>
      <w:r>
        <w:rPr>
          <w:noProof/>
        </w:rPr>
        <w:fldChar w:fldCharType="begin"/>
      </w:r>
      <w:r>
        <w:rPr>
          <w:noProof/>
        </w:rPr>
        <w:instrText xml:space="preserve"> PAGEREF _Toc176353548 \h </w:instrText>
      </w:r>
      <w:r>
        <w:rPr>
          <w:noProof/>
        </w:rPr>
      </w:r>
      <w:r>
        <w:rPr>
          <w:noProof/>
        </w:rPr>
        <w:fldChar w:fldCharType="separate"/>
      </w:r>
      <w:r>
        <w:rPr>
          <w:noProof/>
        </w:rPr>
        <w:t>133</w:t>
      </w:r>
      <w:r>
        <w:rPr>
          <w:noProof/>
        </w:rPr>
        <w:fldChar w:fldCharType="end"/>
      </w:r>
    </w:p>
    <w:p w14:paraId="0CB3A5B0" w14:textId="7B7BD5C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8.2.5</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/OffNetwork/Timers/TFG13</w:t>
      </w:r>
      <w:r>
        <w:rPr>
          <w:noProof/>
        </w:rPr>
        <w:tab/>
      </w:r>
      <w:r>
        <w:rPr>
          <w:noProof/>
        </w:rPr>
        <w:fldChar w:fldCharType="begin"/>
      </w:r>
      <w:r>
        <w:rPr>
          <w:noProof/>
        </w:rPr>
        <w:instrText xml:space="preserve"> PAGEREF _Toc176353549 \h </w:instrText>
      </w:r>
      <w:r>
        <w:rPr>
          <w:noProof/>
        </w:rPr>
      </w:r>
      <w:r>
        <w:rPr>
          <w:noProof/>
        </w:rPr>
        <w:fldChar w:fldCharType="separate"/>
      </w:r>
      <w:r>
        <w:rPr>
          <w:noProof/>
        </w:rPr>
        <w:t>133</w:t>
      </w:r>
      <w:r>
        <w:rPr>
          <w:noProof/>
        </w:rPr>
        <w:fldChar w:fldCharType="end"/>
      </w:r>
    </w:p>
    <w:p w14:paraId="62E81B31" w14:textId="2409F39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8.2.5</w:t>
      </w:r>
      <w:r>
        <w:rPr>
          <w:noProof/>
          <w:lang w:eastAsia="ko-KR"/>
        </w:rPr>
        <w:t>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/OffNetwork/Timers/TFG14</w:t>
      </w:r>
      <w:r>
        <w:rPr>
          <w:noProof/>
        </w:rPr>
        <w:tab/>
      </w:r>
      <w:r>
        <w:rPr>
          <w:noProof/>
        </w:rPr>
        <w:fldChar w:fldCharType="begin"/>
      </w:r>
      <w:r>
        <w:rPr>
          <w:noProof/>
        </w:rPr>
        <w:instrText xml:space="preserve"> PAGEREF _Toc176353550 \h </w:instrText>
      </w:r>
      <w:r>
        <w:rPr>
          <w:noProof/>
        </w:rPr>
      </w:r>
      <w:r>
        <w:rPr>
          <w:noProof/>
        </w:rPr>
        <w:fldChar w:fldCharType="separate"/>
      </w:r>
      <w:r>
        <w:rPr>
          <w:noProof/>
        </w:rPr>
        <w:t>133</w:t>
      </w:r>
      <w:r>
        <w:rPr>
          <w:noProof/>
        </w:rPr>
        <w:fldChar w:fldCharType="end"/>
      </w:r>
    </w:p>
    <w:p w14:paraId="7D6800DC" w14:textId="3E2908D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Timers/TFP1</w:t>
      </w:r>
      <w:r>
        <w:rPr>
          <w:noProof/>
        </w:rPr>
        <w:tab/>
      </w:r>
      <w:r>
        <w:rPr>
          <w:noProof/>
        </w:rPr>
        <w:fldChar w:fldCharType="begin"/>
      </w:r>
      <w:r>
        <w:rPr>
          <w:noProof/>
        </w:rPr>
        <w:instrText xml:space="preserve"> PAGEREF _Toc176353551 \h </w:instrText>
      </w:r>
      <w:r>
        <w:rPr>
          <w:noProof/>
        </w:rPr>
      </w:r>
      <w:r>
        <w:rPr>
          <w:noProof/>
        </w:rPr>
        <w:fldChar w:fldCharType="separate"/>
      </w:r>
      <w:r>
        <w:rPr>
          <w:noProof/>
        </w:rPr>
        <w:t>134</w:t>
      </w:r>
      <w:r>
        <w:rPr>
          <w:noProof/>
        </w:rPr>
        <w:fldChar w:fldCharType="end"/>
      </w:r>
    </w:p>
    <w:p w14:paraId="19F604DD" w14:textId="21EB22B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Timers/TFP2</w:t>
      </w:r>
      <w:r>
        <w:rPr>
          <w:noProof/>
        </w:rPr>
        <w:tab/>
      </w:r>
      <w:r>
        <w:rPr>
          <w:noProof/>
        </w:rPr>
        <w:fldChar w:fldCharType="begin"/>
      </w:r>
      <w:r>
        <w:rPr>
          <w:noProof/>
        </w:rPr>
        <w:instrText xml:space="preserve"> PAGEREF _Toc176353552 \h </w:instrText>
      </w:r>
      <w:r>
        <w:rPr>
          <w:noProof/>
        </w:rPr>
      </w:r>
      <w:r>
        <w:rPr>
          <w:noProof/>
        </w:rPr>
        <w:fldChar w:fldCharType="separate"/>
      </w:r>
      <w:r>
        <w:rPr>
          <w:noProof/>
        </w:rPr>
        <w:t>134</w:t>
      </w:r>
      <w:r>
        <w:rPr>
          <w:noProof/>
        </w:rPr>
        <w:fldChar w:fldCharType="end"/>
      </w:r>
    </w:p>
    <w:p w14:paraId="0E255F64" w14:textId="5A9EB1D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Timers/TFP3</w:t>
      </w:r>
      <w:r>
        <w:rPr>
          <w:noProof/>
        </w:rPr>
        <w:tab/>
      </w:r>
      <w:r>
        <w:rPr>
          <w:noProof/>
        </w:rPr>
        <w:fldChar w:fldCharType="begin"/>
      </w:r>
      <w:r>
        <w:rPr>
          <w:noProof/>
        </w:rPr>
        <w:instrText xml:space="preserve"> PAGEREF _Toc176353553 \h </w:instrText>
      </w:r>
      <w:r>
        <w:rPr>
          <w:noProof/>
        </w:rPr>
      </w:r>
      <w:r>
        <w:rPr>
          <w:noProof/>
        </w:rPr>
        <w:fldChar w:fldCharType="separate"/>
      </w:r>
      <w:r>
        <w:rPr>
          <w:noProof/>
        </w:rPr>
        <w:t>134</w:t>
      </w:r>
      <w:r>
        <w:rPr>
          <w:noProof/>
        </w:rPr>
        <w:fldChar w:fldCharType="end"/>
      </w:r>
    </w:p>
    <w:p w14:paraId="4AC92F48" w14:textId="77BA4CC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Timers/TFP4</w:t>
      </w:r>
      <w:r>
        <w:rPr>
          <w:noProof/>
        </w:rPr>
        <w:tab/>
      </w:r>
      <w:r>
        <w:rPr>
          <w:noProof/>
        </w:rPr>
        <w:fldChar w:fldCharType="begin"/>
      </w:r>
      <w:r>
        <w:rPr>
          <w:noProof/>
        </w:rPr>
        <w:instrText xml:space="preserve"> PAGEREF _Toc176353554 \h </w:instrText>
      </w:r>
      <w:r>
        <w:rPr>
          <w:noProof/>
        </w:rPr>
      </w:r>
      <w:r>
        <w:rPr>
          <w:noProof/>
        </w:rPr>
        <w:fldChar w:fldCharType="separate"/>
      </w:r>
      <w:r>
        <w:rPr>
          <w:noProof/>
        </w:rPr>
        <w:t>134</w:t>
      </w:r>
      <w:r>
        <w:rPr>
          <w:noProof/>
        </w:rPr>
        <w:fldChar w:fldCharType="end"/>
      </w:r>
    </w:p>
    <w:p w14:paraId="2327C097" w14:textId="40CD000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Timers/TFP5</w:t>
      </w:r>
      <w:r>
        <w:rPr>
          <w:noProof/>
        </w:rPr>
        <w:tab/>
      </w:r>
      <w:r>
        <w:rPr>
          <w:noProof/>
        </w:rPr>
        <w:fldChar w:fldCharType="begin"/>
      </w:r>
      <w:r>
        <w:rPr>
          <w:noProof/>
        </w:rPr>
        <w:instrText xml:space="preserve"> PAGEREF _Toc176353555 \h </w:instrText>
      </w:r>
      <w:r>
        <w:rPr>
          <w:noProof/>
        </w:rPr>
      </w:r>
      <w:r>
        <w:rPr>
          <w:noProof/>
        </w:rPr>
        <w:fldChar w:fldCharType="separate"/>
      </w:r>
      <w:r>
        <w:rPr>
          <w:noProof/>
        </w:rPr>
        <w:t>135</w:t>
      </w:r>
      <w:r>
        <w:rPr>
          <w:noProof/>
        </w:rPr>
        <w:fldChar w:fldCharType="end"/>
      </w:r>
    </w:p>
    <w:p w14:paraId="471415C1" w14:textId="1C35421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Timers/TFP6</w:t>
      </w:r>
      <w:r>
        <w:rPr>
          <w:noProof/>
        </w:rPr>
        <w:tab/>
      </w:r>
      <w:r>
        <w:rPr>
          <w:noProof/>
        </w:rPr>
        <w:fldChar w:fldCharType="begin"/>
      </w:r>
      <w:r>
        <w:rPr>
          <w:noProof/>
        </w:rPr>
        <w:instrText xml:space="preserve"> PAGEREF _Toc176353556 \h </w:instrText>
      </w:r>
      <w:r>
        <w:rPr>
          <w:noProof/>
        </w:rPr>
      </w:r>
      <w:r>
        <w:rPr>
          <w:noProof/>
        </w:rPr>
        <w:fldChar w:fldCharType="separate"/>
      </w:r>
      <w:r>
        <w:rPr>
          <w:noProof/>
        </w:rPr>
        <w:t>135</w:t>
      </w:r>
      <w:r>
        <w:rPr>
          <w:noProof/>
        </w:rPr>
        <w:fldChar w:fldCharType="end"/>
      </w:r>
    </w:p>
    <w:p w14:paraId="68937017" w14:textId="6B0F682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Timers/TFP7</w:t>
      </w:r>
      <w:r>
        <w:rPr>
          <w:noProof/>
        </w:rPr>
        <w:tab/>
      </w:r>
      <w:r>
        <w:rPr>
          <w:noProof/>
        </w:rPr>
        <w:fldChar w:fldCharType="begin"/>
      </w:r>
      <w:r>
        <w:rPr>
          <w:noProof/>
        </w:rPr>
        <w:instrText xml:space="preserve"> PAGEREF _Toc176353557 \h </w:instrText>
      </w:r>
      <w:r>
        <w:rPr>
          <w:noProof/>
        </w:rPr>
      </w:r>
      <w:r>
        <w:rPr>
          <w:noProof/>
        </w:rPr>
        <w:fldChar w:fldCharType="separate"/>
      </w:r>
      <w:r>
        <w:rPr>
          <w:noProof/>
        </w:rPr>
        <w:t>135</w:t>
      </w:r>
      <w:r>
        <w:rPr>
          <w:noProof/>
        </w:rPr>
        <w:fldChar w:fldCharType="end"/>
      </w:r>
    </w:p>
    <w:p w14:paraId="7B402088" w14:textId="4369F0C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Timers/TFP9</w:t>
      </w:r>
      <w:r>
        <w:rPr>
          <w:noProof/>
        </w:rPr>
        <w:tab/>
      </w:r>
      <w:r>
        <w:rPr>
          <w:noProof/>
        </w:rPr>
        <w:fldChar w:fldCharType="begin"/>
      </w:r>
      <w:r>
        <w:rPr>
          <w:noProof/>
        </w:rPr>
        <w:instrText xml:space="preserve"> PAGEREF _Toc176353558 \h </w:instrText>
      </w:r>
      <w:r>
        <w:rPr>
          <w:noProof/>
        </w:rPr>
      </w:r>
      <w:r>
        <w:rPr>
          <w:noProof/>
        </w:rPr>
        <w:fldChar w:fldCharType="separate"/>
      </w:r>
      <w:r>
        <w:rPr>
          <w:noProof/>
        </w:rPr>
        <w:t>136</w:t>
      </w:r>
      <w:r>
        <w:rPr>
          <w:noProof/>
        </w:rPr>
        <w:fldChar w:fldCharType="end"/>
      </w:r>
    </w:p>
    <w:p w14:paraId="662CFD1C" w14:textId="5C29E89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Timers/TFB1</w:t>
      </w:r>
      <w:r>
        <w:rPr>
          <w:noProof/>
        </w:rPr>
        <w:tab/>
      </w:r>
      <w:r>
        <w:rPr>
          <w:noProof/>
        </w:rPr>
        <w:fldChar w:fldCharType="begin"/>
      </w:r>
      <w:r>
        <w:rPr>
          <w:noProof/>
        </w:rPr>
        <w:instrText xml:space="preserve"> PAGEREF _Toc176353559 \h </w:instrText>
      </w:r>
      <w:r>
        <w:rPr>
          <w:noProof/>
        </w:rPr>
      </w:r>
      <w:r>
        <w:rPr>
          <w:noProof/>
        </w:rPr>
        <w:fldChar w:fldCharType="separate"/>
      </w:r>
      <w:r>
        <w:rPr>
          <w:noProof/>
        </w:rPr>
        <w:t>136</w:t>
      </w:r>
      <w:r>
        <w:rPr>
          <w:noProof/>
        </w:rPr>
        <w:fldChar w:fldCharType="end"/>
      </w:r>
    </w:p>
    <w:p w14:paraId="66F7172D" w14:textId="206CE6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Timers/TFB2</w:t>
      </w:r>
      <w:r>
        <w:rPr>
          <w:noProof/>
        </w:rPr>
        <w:tab/>
      </w:r>
      <w:r>
        <w:rPr>
          <w:noProof/>
        </w:rPr>
        <w:fldChar w:fldCharType="begin"/>
      </w:r>
      <w:r>
        <w:rPr>
          <w:noProof/>
        </w:rPr>
        <w:instrText xml:space="preserve"> PAGEREF _Toc176353560 \h </w:instrText>
      </w:r>
      <w:r>
        <w:rPr>
          <w:noProof/>
        </w:rPr>
      </w:r>
      <w:r>
        <w:rPr>
          <w:noProof/>
        </w:rPr>
        <w:fldChar w:fldCharType="separate"/>
      </w:r>
      <w:r>
        <w:rPr>
          <w:noProof/>
        </w:rPr>
        <w:t>136</w:t>
      </w:r>
      <w:r>
        <w:rPr>
          <w:noProof/>
        </w:rPr>
        <w:fldChar w:fldCharType="end"/>
      </w:r>
    </w:p>
    <w:p w14:paraId="30410ACA" w14:textId="61D63EF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Timers/TFB3</w:t>
      </w:r>
      <w:r>
        <w:rPr>
          <w:noProof/>
        </w:rPr>
        <w:tab/>
      </w:r>
      <w:r>
        <w:rPr>
          <w:noProof/>
        </w:rPr>
        <w:fldChar w:fldCharType="begin"/>
      </w:r>
      <w:r>
        <w:rPr>
          <w:noProof/>
        </w:rPr>
        <w:instrText xml:space="preserve"> PAGEREF _Toc176353561 \h </w:instrText>
      </w:r>
      <w:r>
        <w:rPr>
          <w:noProof/>
        </w:rPr>
      </w:r>
      <w:r>
        <w:rPr>
          <w:noProof/>
        </w:rPr>
        <w:fldChar w:fldCharType="separate"/>
      </w:r>
      <w:r>
        <w:rPr>
          <w:noProof/>
        </w:rPr>
        <w:t>136</w:t>
      </w:r>
      <w:r>
        <w:rPr>
          <w:noProof/>
        </w:rPr>
        <w:fldChar w:fldCharType="end"/>
      </w:r>
    </w:p>
    <w:p w14:paraId="4A47C15F" w14:textId="7A1E074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Timers/T201</w:t>
      </w:r>
      <w:r>
        <w:rPr>
          <w:noProof/>
        </w:rPr>
        <w:tab/>
      </w:r>
      <w:r>
        <w:rPr>
          <w:noProof/>
        </w:rPr>
        <w:fldChar w:fldCharType="begin"/>
      </w:r>
      <w:r>
        <w:rPr>
          <w:noProof/>
        </w:rPr>
        <w:instrText xml:space="preserve"> PAGEREF _Toc176353562 \h </w:instrText>
      </w:r>
      <w:r>
        <w:rPr>
          <w:noProof/>
        </w:rPr>
      </w:r>
      <w:r>
        <w:rPr>
          <w:noProof/>
        </w:rPr>
        <w:fldChar w:fldCharType="separate"/>
      </w:r>
      <w:r>
        <w:rPr>
          <w:noProof/>
        </w:rPr>
        <w:t>137</w:t>
      </w:r>
      <w:r>
        <w:rPr>
          <w:noProof/>
        </w:rPr>
        <w:fldChar w:fldCharType="end"/>
      </w:r>
    </w:p>
    <w:p w14:paraId="3DD2391F" w14:textId="7578258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Timers/T203</w:t>
      </w:r>
      <w:r>
        <w:rPr>
          <w:noProof/>
        </w:rPr>
        <w:tab/>
      </w:r>
      <w:r>
        <w:rPr>
          <w:noProof/>
        </w:rPr>
        <w:fldChar w:fldCharType="begin"/>
      </w:r>
      <w:r>
        <w:rPr>
          <w:noProof/>
        </w:rPr>
        <w:instrText xml:space="preserve"> PAGEREF _Toc176353563 \h </w:instrText>
      </w:r>
      <w:r>
        <w:rPr>
          <w:noProof/>
        </w:rPr>
      </w:r>
      <w:r>
        <w:rPr>
          <w:noProof/>
        </w:rPr>
        <w:fldChar w:fldCharType="separate"/>
      </w:r>
      <w:r>
        <w:rPr>
          <w:noProof/>
        </w:rPr>
        <w:t>137</w:t>
      </w:r>
      <w:r>
        <w:rPr>
          <w:noProof/>
        </w:rPr>
        <w:fldChar w:fldCharType="end"/>
      </w:r>
    </w:p>
    <w:p w14:paraId="44E62B69" w14:textId="31CA458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Timers/T204</w:t>
      </w:r>
      <w:r>
        <w:rPr>
          <w:noProof/>
        </w:rPr>
        <w:tab/>
      </w:r>
      <w:r>
        <w:rPr>
          <w:noProof/>
        </w:rPr>
        <w:fldChar w:fldCharType="begin"/>
      </w:r>
      <w:r>
        <w:rPr>
          <w:noProof/>
        </w:rPr>
        <w:instrText xml:space="preserve"> PAGEREF _Toc176353564 \h </w:instrText>
      </w:r>
      <w:r>
        <w:rPr>
          <w:noProof/>
        </w:rPr>
      </w:r>
      <w:r>
        <w:rPr>
          <w:noProof/>
        </w:rPr>
        <w:fldChar w:fldCharType="separate"/>
      </w:r>
      <w:r>
        <w:rPr>
          <w:noProof/>
        </w:rPr>
        <w:t>137</w:t>
      </w:r>
      <w:r>
        <w:rPr>
          <w:noProof/>
        </w:rPr>
        <w:fldChar w:fldCharType="end"/>
      </w:r>
    </w:p>
    <w:p w14:paraId="4D1C2A1E" w14:textId="59D9721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Timers/T205</w:t>
      </w:r>
      <w:r>
        <w:rPr>
          <w:noProof/>
        </w:rPr>
        <w:tab/>
      </w:r>
      <w:r>
        <w:rPr>
          <w:noProof/>
        </w:rPr>
        <w:fldChar w:fldCharType="begin"/>
      </w:r>
      <w:r>
        <w:rPr>
          <w:noProof/>
        </w:rPr>
        <w:instrText xml:space="preserve"> PAGEREF _Toc176353565 \h </w:instrText>
      </w:r>
      <w:r>
        <w:rPr>
          <w:noProof/>
        </w:rPr>
      </w:r>
      <w:r>
        <w:rPr>
          <w:noProof/>
        </w:rPr>
        <w:fldChar w:fldCharType="separate"/>
      </w:r>
      <w:r>
        <w:rPr>
          <w:noProof/>
        </w:rPr>
        <w:t>137</w:t>
      </w:r>
      <w:r>
        <w:rPr>
          <w:noProof/>
        </w:rPr>
        <w:fldChar w:fldCharType="end"/>
      </w:r>
    </w:p>
    <w:p w14:paraId="4C88ABF8" w14:textId="121C3F0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8.2.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_Toc176353566 \h </w:instrText>
      </w:r>
      <w:r>
        <w:rPr>
          <w:noProof/>
        </w:rPr>
      </w:r>
      <w:r>
        <w:rPr>
          <w:noProof/>
        </w:rPr>
        <w:fldChar w:fldCharType="separate"/>
      </w:r>
      <w:r>
        <w:rPr>
          <w:noProof/>
        </w:rPr>
        <w:t>138</w:t>
      </w:r>
      <w:r>
        <w:rPr>
          <w:noProof/>
        </w:rPr>
        <w:fldChar w:fldCharType="end"/>
      </w:r>
    </w:p>
    <w:p w14:paraId="323A3897" w14:textId="6FB8863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/OffNetwork/Timers/T233</w:t>
      </w:r>
      <w:r>
        <w:rPr>
          <w:noProof/>
        </w:rPr>
        <w:tab/>
      </w:r>
      <w:r>
        <w:rPr>
          <w:noProof/>
        </w:rPr>
        <w:fldChar w:fldCharType="begin"/>
      </w:r>
      <w:r>
        <w:rPr>
          <w:noProof/>
        </w:rPr>
        <w:instrText xml:space="preserve"> PAGEREF _Toc176353567 \h </w:instrText>
      </w:r>
      <w:r>
        <w:rPr>
          <w:noProof/>
        </w:rPr>
      </w:r>
      <w:r>
        <w:rPr>
          <w:noProof/>
        </w:rPr>
        <w:fldChar w:fldCharType="separate"/>
      </w:r>
      <w:r>
        <w:rPr>
          <w:noProof/>
        </w:rPr>
        <w:t>138</w:t>
      </w:r>
      <w:r>
        <w:rPr>
          <w:noProof/>
        </w:rPr>
        <w:fldChar w:fldCharType="end"/>
      </w:r>
    </w:p>
    <w:p w14:paraId="7E99B71E" w14:textId="74B769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Timers/TFE1</w:t>
      </w:r>
      <w:r>
        <w:rPr>
          <w:noProof/>
        </w:rPr>
        <w:tab/>
      </w:r>
      <w:r>
        <w:rPr>
          <w:noProof/>
        </w:rPr>
        <w:fldChar w:fldCharType="begin"/>
      </w:r>
      <w:r>
        <w:rPr>
          <w:noProof/>
        </w:rPr>
        <w:instrText xml:space="preserve"> PAGEREF _Toc176353568 \h </w:instrText>
      </w:r>
      <w:r>
        <w:rPr>
          <w:noProof/>
        </w:rPr>
      </w:r>
      <w:r>
        <w:rPr>
          <w:noProof/>
        </w:rPr>
        <w:fldChar w:fldCharType="separate"/>
      </w:r>
      <w:r>
        <w:rPr>
          <w:noProof/>
        </w:rPr>
        <w:t>138</w:t>
      </w:r>
      <w:r>
        <w:rPr>
          <w:noProof/>
        </w:rPr>
        <w:fldChar w:fldCharType="end"/>
      </w:r>
    </w:p>
    <w:p w14:paraId="6A12F7ED" w14:textId="710BB01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Timers/TFE2</w:t>
      </w:r>
      <w:r>
        <w:rPr>
          <w:noProof/>
        </w:rPr>
        <w:tab/>
      </w:r>
      <w:r>
        <w:rPr>
          <w:noProof/>
        </w:rPr>
        <w:fldChar w:fldCharType="begin"/>
      </w:r>
      <w:r>
        <w:rPr>
          <w:noProof/>
        </w:rPr>
        <w:instrText xml:space="preserve"> PAGEREF _Toc176353569 \h </w:instrText>
      </w:r>
      <w:r>
        <w:rPr>
          <w:noProof/>
        </w:rPr>
      </w:r>
      <w:r>
        <w:rPr>
          <w:noProof/>
        </w:rPr>
        <w:fldChar w:fldCharType="separate"/>
      </w:r>
      <w:r>
        <w:rPr>
          <w:noProof/>
        </w:rPr>
        <w:t>138</w:t>
      </w:r>
      <w:r>
        <w:rPr>
          <w:noProof/>
        </w:rPr>
        <w:fldChar w:fldCharType="end"/>
      </w:r>
    </w:p>
    <w:p w14:paraId="74BE2D04" w14:textId="3412D4A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Counters</w:t>
      </w:r>
      <w:r>
        <w:rPr>
          <w:noProof/>
        </w:rPr>
        <w:tab/>
      </w:r>
      <w:r>
        <w:rPr>
          <w:noProof/>
        </w:rPr>
        <w:fldChar w:fldCharType="begin"/>
      </w:r>
      <w:r>
        <w:rPr>
          <w:noProof/>
        </w:rPr>
        <w:instrText xml:space="preserve"> PAGEREF _Toc176353570 \h </w:instrText>
      </w:r>
      <w:r>
        <w:rPr>
          <w:noProof/>
        </w:rPr>
      </w:r>
      <w:r>
        <w:rPr>
          <w:noProof/>
        </w:rPr>
        <w:fldChar w:fldCharType="separate"/>
      </w:r>
      <w:r>
        <w:rPr>
          <w:noProof/>
        </w:rPr>
        <w:t>138</w:t>
      </w:r>
      <w:r>
        <w:rPr>
          <w:noProof/>
        </w:rPr>
        <w:fldChar w:fldCharType="end"/>
      </w:r>
    </w:p>
    <w:p w14:paraId="3ED1DE33" w14:textId="5C2E49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Counters/CFP1</w:t>
      </w:r>
      <w:r>
        <w:rPr>
          <w:noProof/>
        </w:rPr>
        <w:tab/>
      </w:r>
      <w:r>
        <w:rPr>
          <w:noProof/>
        </w:rPr>
        <w:fldChar w:fldCharType="begin"/>
      </w:r>
      <w:r>
        <w:rPr>
          <w:noProof/>
        </w:rPr>
        <w:instrText xml:space="preserve"> PAGEREF _Toc176353571 \h </w:instrText>
      </w:r>
      <w:r>
        <w:rPr>
          <w:noProof/>
        </w:rPr>
      </w:r>
      <w:r>
        <w:rPr>
          <w:noProof/>
        </w:rPr>
        <w:fldChar w:fldCharType="separate"/>
      </w:r>
      <w:r>
        <w:rPr>
          <w:noProof/>
        </w:rPr>
        <w:t>139</w:t>
      </w:r>
      <w:r>
        <w:rPr>
          <w:noProof/>
        </w:rPr>
        <w:fldChar w:fldCharType="end"/>
      </w:r>
    </w:p>
    <w:p w14:paraId="14462C29" w14:textId="5F62EEF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Counters/CFP3</w:t>
      </w:r>
      <w:r>
        <w:rPr>
          <w:noProof/>
        </w:rPr>
        <w:tab/>
      </w:r>
      <w:r>
        <w:rPr>
          <w:noProof/>
        </w:rPr>
        <w:fldChar w:fldCharType="begin"/>
      </w:r>
      <w:r>
        <w:rPr>
          <w:noProof/>
        </w:rPr>
        <w:instrText xml:space="preserve"> PAGEREF _Toc176353572 \h </w:instrText>
      </w:r>
      <w:r>
        <w:rPr>
          <w:noProof/>
        </w:rPr>
      </w:r>
      <w:r>
        <w:rPr>
          <w:noProof/>
        </w:rPr>
        <w:fldChar w:fldCharType="separate"/>
      </w:r>
      <w:r>
        <w:rPr>
          <w:noProof/>
        </w:rPr>
        <w:t>139</w:t>
      </w:r>
      <w:r>
        <w:rPr>
          <w:noProof/>
        </w:rPr>
        <w:fldChar w:fldCharType="end"/>
      </w:r>
    </w:p>
    <w:p w14:paraId="6318EE5E" w14:textId="3ABBEC3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Counters/CFP4</w:t>
      </w:r>
      <w:r>
        <w:rPr>
          <w:noProof/>
        </w:rPr>
        <w:tab/>
      </w:r>
      <w:r>
        <w:rPr>
          <w:noProof/>
        </w:rPr>
        <w:fldChar w:fldCharType="begin"/>
      </w:r>
      <w:r>
        <w:rPr>
          <w:noProof/>
        </w:rPr>
        <w:instrText xml:space="preserve"> PAGEREF _Toc176353573 \h </w:instrText>
      </w:r>
      <w:r>
        <w:rPr>
          <w:noProof/>
        </w:rPr>
      </w:r>
      <w:r>
        <w:rPr>
          <w:noProof/>
        </w:rPr>
        <w:fldChar w:fldCharType="separate"/>
      </w:r>
      <w:r>
        <w:rPr>
          <w:noProof/>
        </w:rPr>
        <w:t>139</w:t>
      </w:r>
      <w:r>
        <w:rPr>
          <w:noProof/>
        </w:rPr>
        <w:fldChar w:fldCharType="end"/>
      </w:r>
    </w:p>
    <w:p w14:paraId="4E7D854F" w14:textId="2ED0D18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Counters/CFP6</w:t>
      </w:r>
      <w:r>
        <w:rPr>
          <w:noProof/>
        </w:rPr>
        <w:tab/>
      </w:r>
      <w:r>
        <w:rPr>
          <w:noProof/>
        </w:rPr>
        <w:fldChar w:fldCharType="begin"/>
      </w:r>
      <w:r>
        <w:rPr>
          <w:noProof/>
        </w:rPr>
        <w:instrText xml:space="preserve"> PAGEREF _Toc176353574 \h </w:instrText>
      </w:r>
      <w:r>
        <w:rPr>
          <w:noProof/>
        </w:rPr>
      </w:r>
      <w:r>
        <w:rPr>
          <w:noProof/>
        </w:rPr>
        <w:fldChar w:fldCharType="separate"/>
      </w:r>
      <w:r>
        <w:rPr>
          <w:noProof/>
        </w:rPr>
        <w:t>139</w:t>
      </w:r>
      <w:r>
        <w:rPr>
          <w:noProof/>
        </w:rPr>
        <w:fldChar w:fldCharType="end"/>
      </w:r>
    </w:p>
    <w:p w14:paraId="406FF686" w14:textId="406031D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Counters/CFG11</w:t>
      </w:r>
      <w:r>
        <w:rPr>
          <w:noProof/>
        </w:rPr>
        <w:tab/>
      </w:r>
      <w:r>
        <w:rPr>
          <w:noProof/>
        </w:rPr>
        <w:fldChar w:fldCharType="begin"/>
      </w:r>
      <w:r>
        <w:rPr>
          <w:noProof/>
        </w:rPr>
        <w:instrText xml:space="preserve"> PAGEREF _Toc176353575 \h </w:instrText>
      </w:r>
      <w:r>
        <w:rPr>
          <w:noProof/>
        </w:rPr>
      </w:r>
      <w:r>
        <w:rPr>
          <w:noProof/>
        </w:rPr>
        <w:fldChar w:fldCharType="separate"/>
      </w:r>
      <w:r>
        <w:rPr>
          <w:noProof/>
        </w:rPr>
        <w:t>140</w:t>
      </w:r>
      <w:r>
        <w:rPr>
          <w:noProof/>
        </w:rPr>
        <w:fldChar w:fldCharType="end"/>
      </w:r>
    </w:p>
    <w:p w14:paraId="22514FD1" w14:textId="5B39308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Counters/CFG12</w:t>
      </w:r>
      <w:r>
        <w:rPr>
          <w:noProof/>
        </w:rPr>
        <w:tab/>
      </w:r>
      <w:r>
        <w:rPr>
          <w:noProof/>
        </w:rPr>
        <w:fldChar w:fldCharType="begin"/>
      </w:r>
      <w:r>
        <w:rPr>
          <w:noProof/>
        </w:rPr>
        <w:instrText xml:space="preserve"> PAGEREF _Toc176353576 \h </w:instrText>
      </w:r>
      <w:r>
        <w:rPr>
          <w:noProof/>
        </w:rPr>
      </w:r>
      <w:r>
        <w:rPr>
          <w:noProof/>
        </w:rPr>
        <w:fldChar w:fldCharType="separate"/>
      </w:r>
      <w:r>
        <w:rPr>
          <w:noProof/>
        </w:rPr>
        <w:t>140</w:t>
      </w:r>
      <w:r>
        <w:rPr>
          <w:noProof/>
        </w:rPr>
        <w:fldChar w:fldCharType="end"/>
      </w:r>
    </w:p>
    <w:p w14:paraId="246FD64D" w14:textId="5C22DBB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Counters/C201</w:t>
      </w:r>
      <w:r>
        <w:rPr>
          <w:noProof/>
        </w:rPr>
        <w:tab/>
      </w:r>
      <w:r>
        <w:rPr>
          <w:noProof/>
        </w:rPr>
        <w:fldChar w:fldCharType="begin"/>
      </w:r>
      <w:r>
        <w:rPr>
          <w:noProof/>
        </w:rPr>
        <w:instrText xml:space="preserve"> PAGEREF _Toc176353577 \h </w:instrText>
      </w:r>
      <w:r>
        <w:rPr>
          <w:noProof/>
        </w:rPr>
      </w:r>
      <w:r>
        <w:rPr>
          <w:noProof/>
        </w:rPr>
        <w:fldChar w:fldCharType="separate"/>
      </w:r>
      <w:r>
        <w:rPr>
          <w:noProof/>
        </w:rPr>
        <w:t>140</w:t>
      </w:r>
      <w:r>
        <w:rPr>
          <w:noProof/>
        </w:rPr>
        <w:fldChar w:fldCharType="end"/>
      </w:r>
    </w:p>
    <w:p w14:paraId="717D057C" w14:textId="18434C2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Counters/C204</w:t>
      </w:r>
      <w:r>
        <w:rPr>
          <w:noProof/>
        </w:rPr>
        <w:tab/>
      </w:r>
      <w:r>
        <w:rPr>
          <w:noProof/>
        </w:rPr>
        <w:fldChar w:fldCharType="begin"/>
      </w:r>
      <w:r>
        <w:rPr>
          <w:noProof/>
        </w:rPr>
        <w:instrText xml:space="preserve"> PAGEREF _Toc176353578 \h </w:instrText>
      </w:r>
      <w:r>
        <w:rPr>
          <w:noProof/>
        </w:rPr>
      </w:r>
      <w:r>
        <w:rPr>
          <w:noProof/>
        </w:rPr>
        <w:fldChar w:fldCharType="separate"/>
      </w:r>
      <w:r>
        <w:rPr>
          <w:noProof/>
        </w:rPr>
        <w:t>140</w:t>
      </w:r>
      <w:r>
        <w:rPr>
          <w:noProof/>
        </w:rPr>
        <w:fldChar w:fldCharType="end"/>
      </w:r>
    </w:p>
    <w:p w14:paraId="64486B1E" w14:textId="52A918F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Counters/C205</w:t>
      </w:r>
      <w:r>
        <w:rPr>
          <w:noProof/>
        </w:rPr>
        <w:tab/>
      </w:r>
      <w:r>
        <w:rPr>
          <w:noProof/>
        </w:rPr>
        <w:fldChar w:fldCharType="begin"/>
      </w:r>
      <w:r>
        <w:rPr>
          <w:noProof/>
        </w:rPr>
        <w:instrText xml:space="preserve"> PAGEREF _Toc176353579 \h </w:instrText>
      </w:r>
      <w:r>
        <w:rPr>
          <w:noProof/>
        </w:rPr>
      </w:r>
      <w:r>
        <w:rPr>
          <w:noProof/>
        </w:rPr>
        <w:fldChar w:fldCharType="separate"/>
      </w:r>
      <w:r>
        <w:rPr>
          <w:noProof/>
        </w:rPr>
        <w:t>141</w:t>
      </w:r>
      <w:r>
        <w:rPr>
          <w:noProof/>
        </w:rPr>
        <w:fldChar w:fldCharType="end"/>
      </w:r>
    </w:p>
    <w:p w14:paraId="49424E84" w14:textId="6437BDCA"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UE configuration </w:t>
      </w:r>
      <w:r>
        <w:rPr>
          <w:noProof/>
        </w:rPr>
        <w:t>MO</w:t>
      </w:r>
      <w:r>
        <w:rPr>
          <w:noProof/>
        </w:rPr>
        <w:tab/>
      </w:r>
      <w:r>
        <w:rPr>
          <w:noProof/>
        </w:rPr>
        <w:fldChar w:fldCharType="begin"/>
      </w:r>
      <w:r>
        <w:rPr>
          <w:noProof/>
        </w:rPr>
        <w:instrText xml:space="preserve"> PAGEREF _Toc176353580 \h </w:instrText>
      </w:r>
      <w:r>
        <w:rPr>
          <w:noProof/>
        </w:rPr>
      </w:r>
      <w:r>
        <w:rPr>
          <w:noProof/>
        </w:rPr>
        <w:fldChar w:fldCharType="separate"/>
      </w:r>
      <w:r>
        <w:rPr>
          <w:noProof/>
        </w:rPr>
        <w:t>141</w:t>
      </w:r>
      <w:r>
        <w:rPr>
          <w:noProof/>
        </w:rPr>
        <w:fldChar w:fldCharType="end"/>
      </w:r>
    </w:p>
    <w:p w14:paraId="0FCAF805" w14:textId="2EDDB85A"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9.</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_Toc176353581 \h </w:instrText>
      </w:r>
      <w:r>
        <w:rPr>
          <w:noProof/>
        </w:rPr>
      </w:r>
      <w:r>
        <w:rPr>
          <w:noProof/>
        </w:rPr>
        <w:fldChar w:fldCharType="separate"/>
      </w:r>
      <w:r>
        <w:rPr>
          <w:noProof/>
        </w:rPr>
        <w:t>141</w:t>
      </w:r>
      <w:r>
        <w:rPr>
          <w:noProof/>
        </w:rPr>
        <w:fldChar w:fldCharType="end"/>
      </w:r>
    </w:p>
    <w:p w14:paraId="78999807" w14:textId="3A81BEFB"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lang w:eastAsia="ko-KR"/>
        </w:rPr>
        <w:t>MCData UE configuration MO parameters</w:t>
      </w:r>
      <w:r>
        <w:rPr>
          <w:noProof/>
        </w:rPr>
        <w:tab/>
      </w:r>
      <w:r>
        <w:rPr>
          <w:noProof/>
        </w:rPr>
        <w:fldChar w:fldCharType="begin"/>
      </w:r>
      <w:r>
        <w:rPr>
          <w:noProof/>
        </w:rPr>
        <w:instrText xml:space="preserve"> PAGEREF _Toc176353582 \h </w:instrText>
      </w:r>
      <w:r>
        <w:rPr>
          <w:noProof/>
        </w:rPr>
      </w:r>
      <w:r>
        <w:rPr>
          <w:noProof/>
        </w:rPr>
        <w:fldChar w:fldCharType="separate"/>
      </w:r>
      <w:r>
        <w:rPr>
          <w:noProof/>
        </w:rPr>
        <w:t>143</w:t>
      </w:r>
      <w:r>
        <w:rPr>
          <w:noProof/>
        </w:rPr>
        <w:fldChar w:fldCharType="end"/>
      </w:r>
    </w:p>
    <w:p w14:paraId="376A37EF" w14:textId="00DE294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_Toc176353583 \h </w:instrText>
      </w:r>
      <w:r>
        <w:rPr>
          <w:noProof/>
        </w:rPr>
      </w:r>
      <w:r>
        <w:rPr>
          <w:noProof/>
        </w:rPr>
        <w:fldChar w:fldCharType="separate"/>
      </w:r>
      <w:r>
        <w:rPr>
          <w:noProof/>
        </w:rPr>
        <w:t>143</w:t>
      </w:r>
      <w:r>
        <w:rPr>
          <w:noProof/>
        </w:rPr>
        <w:fldChar w:fldCharType="end"/>
      </w:r>
    </w:p>
    <w:p w14:paraId="00F09B2D" w14:textId="7D8C3FC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_Toc176353584 \h </w:instrText>
      </w:r>
      <w:r>
        <w:rPr>
          <w:noProof/>
        </w:rPr>
      </w:r>
      <w:r>
        <w:rPr>
          <w:noProof/>
        </w:rPr>
        <w:fldChar w:fldCharType="separate"/>
      </w:r>
      <w:r>
        <w:rPr>
          <w:noProof/>
        </w:rPr>
        <w:t>143</w:t>
      </w:r>
      <w:r>
        <w:rPr>
          <w:noProof/>
        </w:rPr>
        <w:fldChar w:fldCharType="end"/>
      </w:r>
    </w:p>
    <w:p w14:paraId="297DCE89" w14:textId="3361667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_Toc176353585 \h </w:instrText>
      </w:r>
      <w:r>
        <w:rPr>
          <w:noProof/>
        </w:rPr>
      </w:r>
      <w:r>
        <w:rPr>
          <w:noProof/>
        </w:rPr>
        <w:fldChar w:fldCharType="separate"/>
      </w:r>
      <w:r>
        <w:rPr>
          <w:noProof/>
        </w:rPr>
        <w:t>143</w:t>
      </w:r>
      <w:r>
        <w:rPr>
          <w:noProof/>
        </w:rPr>
        <w:fldChar w:fldCharType="end"/>
      </w:r>
    </w:p>
    <w:p w14:paraId="5A6938A8" w14:textId="6ED6B33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_Toc176353586 \h </w:instrText>
      </w:r>
      <w:r>
        <w:rPr>
          <w:noProof/>
        </w:rPr>
      </w:r>
      <w:r>
        <w:rPr>
          <w:noProof/>
        </w:rPr>
        <w:fldChar w:fldCharType="separate"/>
      </w:r>
      <w:r>
        <w:rPr>
          <w:noProof/>
        </w:rPr>
        <w:t>143</w:t>
      </w:r>
      <w:r>
        <w:rPr>
          <w:noProof/>
        </w:rPr>
        <w:fldChar w:fldCharType="end"/>
      </w:r>
    </w:p>
    <w:p w14:paraId="11AF770A" w14:textId="3C0852D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_Toc176353587 \h </w:instrText>
      </w:r>
      <w:r>
        <w:rPr>
          <w:noProof/>
        </w:rPr>
      </w:r>
      <w:r>
        <w:rPr>
          <w:noProof/>
        </w:rPr>
        <w:fldChar w:fldCharType="separate"/>
      </w:r>
      <w:r>
        <w:rPr>
          <w:noProof/>
        </w:rPr>
        <w:t>144</w:t>
      </w:r>
      <w:r>
        <w:rPr>
          <w:noProof/>
        </w:rPr>
        <w:fldChar w:fldCharType="end"/>
      </w:r>
    </w:p>
    <w:p w14:paraId="137668F1" w14:textId="321221B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w:t>
      </w:r>
      <w:r>
        <w:rPr>
          <w:noProof/>
        </w:rPr>
        <w:tab/>
      </w:r>
      <w:r>
        <w:rPr>
          <w:noProof/>
        </w:rPr>
        <w:fldChar w:fldCharType="begin"/>
      </w:r>
      <w:r>
        <w:rPr>
          <w:noProof/>
        </w:rPr>
        <w:instrText xml:space="preserve"> PAGEREF _Toc176353588 \h </w:instrText>
      </w:r>
      <w:r>
        <w:rPr>
          <w:noProof/>
        </w:rPr>
      </w:r>
      <w:r>
        <w:rPr>
          <w:noProof/>
        </w:rPr>
        <w:fldChar w:fldCharType="separate"/>
      </w:r>
      <w:r>
        <w:rPr>
          <w:noProof/>
        </w:rPr>
        <w:t>144</w:t>
      </w:r>
      <w:r>
        <w:rPr>
          <w:noProof/>
        </w:rPr>
        <w:fldChar w:fldCharType="end"/>
      </w:r>
    </w:p>
    <w:p w14:paraId="40A4A2C4" w14:textId="406BCE3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/Common/MCDataGroupTxns/MaxSDSNc4</w:t>
      </w:r>
      <w:r>
        <w:rPr>
          <w:noProof/>
        </w:rPr>
        <w:tab/>
      </w:r>
      <w:r>
        <w:rPr>
          <w:noProof/>
        </w:rPr>
        <w:fldChar w:fldCharType="begin"/>
      </w:r>
      <w:r>
        <w:rPr>
          <w:noProof/>
        </w:rPr>
        <w:instrText xml:space="preserve"> PAGEREF _Toc176353589 \h </w:instrText>
      </w:r>
      <w:r>
        <w:rPr>
          <w:noProof/>
        </w:rPr>
      </w:r>
      <w:r>
        <w:rPr>
          <w:noProof/>
        </w:rPr>
        <w:fldChar w:fldCharType="separate"/>
      </w:r>
      <w:r>
        <w:rPr>
          <w:noProof/>
        </w:rPr>
        <w:t>144</w:t>
      </w:r>
      <w:r>
        <w:rPr>
          <w:noProof/>
        </w:rPr>
        <w:fldChar w:fldCharType="end"/>
      </w:r>
    </w:p>
    <w:p w14:paraId="07052268" w14:textId="115F46C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w:t>
      </w:r>
      <w:r>
        <w:rPr>
          <w:noProof/>
        </w:rPr>
        <w:tab/>
      </w:r>
      <w:r>
        <w:rPr>
          <w:noProof/>
        </w:rPr>
        <w:fldChar w:fldCharType="begin"/>
      </w:r>
      <w:r>
        <w:rPr>
          <w:noProof/>
        </w:rPr>
        <w:instrText xml:space="preserve"> PAGEREF _Toc176353590 \h </w:instrText>
      </w:r>
      <w:r>
        <w:rPr>
          <w:noProof/>
        </w:rPr>
      </w:r>
      <w:r>
        <w:rPr>
          <w:noProof/>
        </w:rPr>
        <w:fldChar w:fldCharType="separate"/>
      </w:r>
      <w:r>
        <w:rPr>
          <w:noProof/>
        </w:rPr>
        <w:t>144</w:t>
      </w:r>
      <w:r>
        <w:rPr>
          <w:noProof/>
        </w:rPr>
        <w:fldChar w:fldCharType="end"/>
      </w:r>
    </w:p>
    <w:p w14:paraId="6B05A427" w14:textId="37E8914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/Common/MCDataGroupTxns/SDSPresentationPriority/&lt;x&gt;</w:t>
      </w:r>
      <w:r>
        <w:rPr>
          <w:noProof/>
        </w:rPr>
        <w:tab/>
      </w:r>
      <w:r>
        <w:rPr>
          <w:noProof/>
        </w:rPr>
        <w:fldChar w:fldCharType="begin"/>
      </w:r>
      <w:r>
        <w:rPr>
          <w:noProof/>
        </w:rPr>
        <w:instrText xml:space="preserve"> PAGEREF _Toc176353591 \h </w:instrText>
      </w:r>
      <w:r>
        <w:rPr>
          <w:noProof/>
        </w:rPr>
      </w:r>
      <w:r>
        <w:rPr>
          <w:noProof/>
        </w:rPr>
        <w:fldChar w:fldCharType="separate"/>
      </w:r>
      <w:r>
        <w:rPr>
          <w:noProof/>
        </w:rPr>
        <w:t>144</w:t>
      </w:r>
      <w:r>
        <w:rPr>
          <w:noProof/>
        </w:rPr>
        <w:fldChar w:fldCharType="end"/>
      </w:r>
    </w:p>
    <w:p w14:paraId="52776B19" w14:textId="70EC0BB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 &lt;x&gt;/MCDataGroup</w:t>
      </w:r>
      <w:r>
        <w:rPr>
          <w:noProof/>
          <w:lang w:eastAsia="ko-KR"/>
        </w:rPr>
        <w:t>ID</w:t>
      </w:r>
      <w:r>
        <w:rPr>
          <w:noProof/>
        </w:rPr>
        <w:tab/>
      </w:r>
      <w:r>
        <w:rPr>
          <w:noProof/>
        </w:rPr>
        <w:fldChar w:fldCharType="begin"/>
      </w:r>
      <w:r>
        <w:rPr>
          <w:noProof/>
        </w:rPr>
        <w:instrText xml:space="preserve"> PAGEREF _Toc176353592 \h </w:instrText>
      </w:r>
      <w:r>
        <w:rPr>
          <w:noProof/>
        </w:rPr>
      </w:r>
      <w:r>
        <w:rPr>
          <w:noProof/>
        </w:rPr>
        <w:fldChar w:fldCharType="separate"/>
      </w:r>
      <w:r>
        <w:rPr>
          <w:noProof/>
        </w:rPr>
        <w:t>145</w:t>
      </w:r>
      <w:r>
        <w:rPr>
          <w:noProof/>
        </w:rPr>
        <w:fldChar w:fldCharType="end"/>
      </w:r>
    </w:p>
    <w:p w14:paraId="4A546C88" w14:textId="5563786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 &lt;x&gt;/MCDataGroupPriority</w:t>
      </w:r>
      <w:r>
        <w:rPr>
          <w:noProof/>
          <w:lang w:eastAsia="ko-KR"/>
        </w:rPr>
        <w:t>Hierarchy</w:t>
      </w:r>
      <w:r>
        <w:rPr>
          <w:noProof/>
        </w:rPr>
        <w:tab/>
      </w:r>
      <w:r>
        <w:rPr>
          <w:noProof/>
        </w:rPr>
        <w:fldChar w:fldCharType="begin"/>
      </w:r>
      <w:r>
        <w:rPr>
          <w:noProof/>
        </w:rPr>
        <w:instrText xml:space="preserve"> PAGEREF _Toc176353593 \h </w:instrText>
      </w:r>
      <w:r>
        <w:rPr>
          <w:noProof/>
        </w:rPr>
      </w:r>
      <w:r>
        <w:rPr>
          <w:noProof/>
        </w:rPr>
        <w:fldChar w:fldCharType="separate"/>
      </w:r>
      <w:r>
        <w:rPr>
          <w:noProof/>
        </w:rPr>
        <w:t>145</w:t>
      </w:r>
      <w:r>
        <w:rPr>
          <w:noProof/>
        </w:rPr>
        <w:fldChar w:fldCharType="end"/>
      </w:r>
    </w:p>
    <w:p w14:paraId="23D47E11" w14:textId="4D6074D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/Common/MCDataGroupTxns/MaxFDNc4</w:t>
      </w:r>
      <w:r>
        <w:rPr>
          <w:noProof/>
        </w:rPr>
        <w:tab/>
      </w:r>
      <w:r>
        <w:rPr>
          <w:noProof/>
        </w:rPr>
        <w:fldChar w:fldCharType="begin"/>
      </w:r>
      <w:r>
        <w:rPr>
          <w:noProof/>
        </w:rPr>
        <w:instrText xml:space="preserve"> PAGEREF _Toc176353594 \h </w:instrText>
      </w:r>
      <w:r>
        <w:rPr>
          <w:noProof/>
        </w:rPr>
      </w:r>
      <w:r>
        <w:rPr>
          <w:noProof/>
        </w:rPr>
        <w:fldChar w:fldCharType="separate"/>
      </w:r>
      <w:r>
        <w:rPr>
          <w:noProof/>
        </w:rPr>
        <w:t>145</w:t>
      </w:r>
      <w:r>
        <w:rPr>
          <w:noProof/>
        </w:rPr>
        <w:fldChar w:fldCharType="end"/>
      </w:r>
    </w:p>
    <w:p w14:paraId="29F511CB" w14:textId="74BAE24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w:t>
      </w:r>
      <w:r>
        <w:rPr>
          <w:noProof/>
        </w:rPr>
        <w:tab/>
      </w:r>
      <w:r>
        <w:rPr>
          <w:noProof/>
        </w:rPr>
        <w:fldChar w:fldCharType="begin"/>
      </w:r>
      <w:r>
        <w:rPr>
          <w:noProof/>
        </w:rPr>
        <w:instrText xml:space="preserve"> PAGEREF _Toc176353595 \h </w:instrText>
      </w:r>
      <w:r>
        <w:rPr>
          <w:noProof/>
        </w:rPr>
      </w:r>
      <w:r>
        <w:rPr>
          <w:noProof/>
        </w:rPr>
        <w:fldChar w:fldCharType="separate"/>
      </w:r>
      <w:r>
        <w:rPr>
          <w:noProof/>
        </w:rPr>
        <w:t>145</w:t>
      </w:r>
      <w:r>
        <w:rPr>
          <w:noProof/>
        </w:rPr>
        <w:fldChar w:fldCharType="end"/>
      </w:r>
    </w:p>
    <w:p w14:paraId="39B85464" w14:textId="1447020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/Common/MCDataGroupTxns/FDPresentationPriority/&lt;x&gt;</w:t>
      </w:r>
      <w:r>
        <w:rPr>
          <w:noProof/>
        </w:rPr>
        <w:tab/>
      </w:r>
      <w:r>
        <w:rPr>
          <w:noProof/>
        </w:rPr>
        <w:fldChar w:fldCharType="begin"/>
      </w:r>
      <w:r>
        <w:rPr>
          <w:noProof/>
        </w:rPr>
        <w:instrText xml:space="preserve"> PAGEREF _Toc176353596 \h </w:instrText>
      </w:r>
      <w:r>
        <w:rPr>
          <w:noProof/>
        </w:rPr>
      </w:r>
      <w:r>
        <w:rPr>
          <w:noProof/>
        </w:rPr>
        <w:fldChar w:fldCharType="separate"/>
      </w:r>
      <w:r>
        <w:rPr>
          <w:noProof/>
        </w:rPr>
        <w:t>146</w:t>
      </w:r>
      <w:r>
        <w:rPr>
          <w:noProof/>
        </w:rPr>
        <w:fldChar w:fldCharType="end"/>
      </w:r>
    </w:p>
    <w:p w14:paraId="6F8A4A48" w14:textId="47F8E8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 &lt;x&gt;/MCDataGroup</w:t>
      </w:r>
      <w:r>
        <w:rPr>
          <w:noProof/>
          <w:lang w:eastAsia="ko-KR"/>
        </w:rPr>
        <w:t>ID</w:t>
      </w:r>
      <w:r>
        <w:rPr>
          <w:noProof/>
        </w:rPr>
        <w:tab/>
      </w:r>
      <w:r>
        <w:rPr>
          <w:noProof/>
        </w:rPr>
        <w:fldChar w:fldCharType="begin"/>
      </w:r>
      <w:r>
        <w:rPr>
          <w:noProof/>
        </w:rPr>
        <w:instrText xml:space="preserve"> PAGEREF _Toc176353597 \h </w:instrText>
      </w:r>
      <w:r>
        <w:rPr>
          <w:noProof/>
        </w:rPr>
      </w:r>
      <w:r>
        <w:rPr>
          <w:noProof/>
        </w:rPr>
        <w:fldChar w:fldCharType="separate"/>
      </w:r>
      <w:r>
        <w:rPr>
          <w:noProof/>
        </w:rPr>
        <w:t>146</w:t>
      </w:r>
      <w:r>
        <w:rPr>
          <w:noProof/>
        </w:rPr>
        <w:fldChar w:fldCharType="end"/>
      </w:r>
    </w:p>
    <w:p w14:paraId="275090B6" w14:textId="41F56F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 &lt;x&gt;/MCDataGroupPriority</w:t>
      </w:r>
      <w:r>
        <w:rPr>
          <w:noProof/>
          <w:lang w:eastAsia="ko-KR"/>
        </w:rPr>
        <w:t>Hierarchy</w:t>
      </w:r>
      <w:r>
        <w:rPr>
          <w:noProof/>
        </w:rPr>
        <w:tab/>
      </w:r>
      <w:r>
        <w:rPr>
          <w:noProof/>
        </w:rPr>
        <w:fldChar w:fldCharType="begin"/>
      </w:r>
      <w:r>
        <w:rPr>
          <w:noProof/>
        </w:rPr>
        <w:instrText xml:space="preserve"> PAGEREF _Toc176353598 \h </w:instrText>
      </w:r>
      <w:r>
        <w:rPr>
          <w:noProof/>
        </w:rPr>
      </w:r>
      <w:r>
        <w:rPr>
          <w:noProof/>
        </w:rPr>
        <w:fldChar w:fldCharType="separate"/>
      </w:r>
      <w:r>
        <w:rPr>
          <w:noProof/>
        </w:rPr>
        <w:t>146</w:t>
      </w:r>
      <w:r>
        <w:rPr>
          <w:noProof/>
        </w:rPr>
        <w:fldChar w:fldCharType="end"/>
      </w:r>
    </w:p>
    <w:p w14:paraId="58CC66F7" w14:textId="1B2641B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/Common/MCDataGroupTxns/ConversationPresentationPriority</w:t>
      </w:r>
      <w:r>
        <w:rPr>
          <w:noProof/>
        </w:rPr>
        <w:tab/>
      </w:r>
      <w:r>
        <w:rPr>
          <w:noProof/>
        </w:rPr>
        <w:fldChar w:fldCharType="begin"/>
      </w:r>
      <w:r>
        <w:rPr>
          <w:noProof/>
        </w:rPr>
        <w:instrText xml:space="preserve"> PAGEREF _Toc176353599 \h </w:instrText>
      </w:r>
      <w:r>
        <w:rPr>
          <w:noProof/>
        </w:rPr>
      </w:r>
      <w:r>
        <w:rPr>
          <w:noProof/>
        </w:rPr>
        <w:fldChar w:fldCharType="separate"/>
      </w:r>
      <w:r>
        <w:rPr>
          <w:noProof/>
        </w:rPr>
        <w:t>146</w:t>
      </w:r>
      <w:r>
        <w:rPr>
          <w:noProof/>
        </w:rPr>
        <w:fldChar w:fldCharType="end"/>
      </w:r>
    </w:p>
    <w:p w14:paraId="3496EB32" w14:textId="4F2D33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w:t>
      </w:r>
      <w:r>
        <w:rPr>
          <w:noProof/>
        </w:rPr>
        <w:tab/>
      </w:r>
      <w:r>
        <w:rPr>
          <w:noProof/>
        </w:rPr>
        <w:fldChar w:fldCharType="begin"/>
      </w:r>
      <w:r>
        <w:rPr>
          <w:noProof/>
        </w:rPr>
        <w:instrText xml:space="preserve"> PAGEREF _Toc176353600 \h </w:instrText>
      </w:r>
      <w:r>
        <w:rPr>
          <w:noProof/>
        </w:rPr>
      </w:r>
      <w:r>
        <w:rPr>
          <w:noProof/>
        </w:rPr>
        <w:fldChar w:fldCharType="separate"/>
      </w:r>
      <w:r>
        <w:rPr>
          <w:noProof/>
        </w:rPr>
        <w:t>147</w:t>
      </w:r>
      <w:r>
        <w:rPr>
          <w:noProof/>
        </w:rPr>
        <w:fldChar w:fldCharType="end"/>
      </w:r>
    </w:p>
    <w:p w14:paraId="1CC9B25C" w14:textId="05E58B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ConversationPresentationPriority/&lt;x&gt;/MCDataGroup</w:t>
      </w:r>
      <w:r>
        <w:rPr>
          <w:noProof/>
          <w:lang w:eastAsia="ko-KR"/>
        </w:rPr>
        <w:t>ID</w:t>
      </w:r>
      <w:r>
        <w:rPr>
          <w:noProof/>
        </w:rPr>
        <w:tab/>
      </w:r>
      <w:r>
        <w:rPr>
          <w:noProof/>
        </w:rPr>
        <w:fldChar w:fldCharType="begin"/>
      </w:r>
      <w:r>
        <w:rPr>
          <w:noProof/>
        </w:rPr>
        <w:instrText xml:space="preserve"> PAGEREF _Toc176353601 \h </w:instrText>
      </w:r>
      <w:r>
        <w:rPr>
          <w:noProof/>
        </w:rPr>
      </w:r>
      <w:r>
        <w:rPr>
          <w:noProof/>
        </w:rPr>
        <w:fldChar w:fldCharType="separate"/>
      </w:r>
      <w:r>
        <w:rPr>
          <w:noProof/>
        </w:rPr>
        <w:t>147</w:t>
      </w:r>
      <w:r>
        <w:rPr>
          <w:noProof/>
        </w:rPr>
        <w:fldChar w:fldCharType="end"/>
      </w:r>
    </w:p>
    <w:p w14:paraId="00CC3B0F" w14:textId="6DE47E1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 MCDataGroupPriority</w:t>
      </w:r>
      <w:r>
        <w:rPr>
          <w:noProof/>
          <w:lang w:eastAsia="ko-KR"/>
        </w:rPr>
        <w:t>Hierarchy</w:t>
      </w:r>
      <w:r>
        <w:rPr>
          <w:noProof/>
        </w:rPr>
        <w:tab/>
      </w:r>
      <w:r>
        <w:rPr>
          <w:noProof/>
        </w:rPr>
        <w:fldChar w:fldCharType="begin"/>
      </w:r>
      <w:r>
        <w:rPr>
          <w:noProof/>
        </w:rPr>
        <w:instrText xml:space="preserve"> PAGEREF _Toc176353602 \h </w:instrText>
      </w:r>
      <w:r>
        <w:rPr>
          <w:noProof/>
        </w:rPr>
      </w:r>
      <w:r>
        <w:rPr>
          <w:noProof/>
        </w:rPr>
        <w:fldChar w:fldCharType="separate"/>
      </w:r>
      <w:r>
        <w:rPr>
          <w:noProof/>
        </w:rPr>
        <w:t>147</w:t>
      </w:r>
      <w:r>
        <w:rPr>
          <w:noProof/>
        </w:rPr>
        <w:fldChar w:fldCharType="end"/>
      </w:r>
    </w:p>
    <w:p w14:paraId="36025470" w14:textId="6639EA6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/Common/MCDataGroupTxns/MaxTCNc4</w:t>
      </w:r>
      <w:r>
        <w:rPr>
          <w:noProof/>
        </w:rPr>
        <w:tab/>
      </w:r>
      <w:r>
        <w:rPr>
          <w:noProof/>
        </w:rPr>
        <w:fldChar w:fldCharType="begin"/>
      </w:r>
      <w:r>
        <w:rPr>
          <w:noProof/>
        </w:rPr>
        <w:instrText xml:space="preserve"> PAGEREF _Toc176353603 \h </w:instrText>
      </w:r>
      <w:r>
        <w:rPr>
          <w:noProof/>
        </w:rPr>
      </w:r>
      <w:r>
        <w:rPr>
          <w:noProof/>
        </w:rPr>
        <w:fldChar w:fldCharType="separate"/>
      </w:r>
      <w:r>
        <w:rPr>
          <w:noProof/>
        </w:rPr>
        <w:t>147</w:t>
      </w:r>
      <w:r>
        <w:rPr>
          <w:noProof/>
        </w:rPr>
        <w:fldChar w:fldCharType="end"/>
      </w:r>
    </w:p>
    <w:p w14:paraId="126E2A0D" w14:textId="424C141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/Common/MCDataGroupTxns/MaxTCNc5</w:t>
      </w:r>
      <w:r>
        <w:rPr>
          <w:noProof/>
        </w:rPr>
        <w:tab/>
      </w:r>
      <w:r>
        <w:rPr>
          <w:noProof/>
        </w:rPr>
        <w:fldChar w:fldCharType="begin"/>
      </w:r>
      <w:r>
        <w:rPr>
          <w:noProof/>
        </w:rPr>
        <w:instrText xml:space="preserve"> PAGEREF _Toc176353604 \h </w:instrText>
      </w:r>
      <w:r>
        <w:rPr>
          <w:noProof/>
        </w:rPr>
      </w:r>
      <w:r>
        <w:rPr>
          <w:noProof/>
        </w:rPr>
        <w:fldChar w:fldCharType="separate"/>
      </w:r>
      <w:r>
        <w:rPr>
          <w:noProof/>
        </w:rPr>
        <w:t>148</w:t>
      </w:r>
      <w:r>
        <w:rPr>
          <w:noProof/>
        </w:rPr>
        <w:fldChar w:fldCharType="end"/>
      </w:r>
    </w:p>
    <w:p w14:paraId="2750001A" w14:textId="6F27191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w:t>
      </w:r>
      <w:r>
        <w:rPr>
          <w:noProof/>
        </w:rPr>
        <w:tab/>
      </w:r>
      <w:r>
        <w:rPr>
          <w:noProof/>
        </w:rPr>
        <w:fldChar w:fldCharType="begin"/>
      </w:r>
      <w:r>
        <w:rPr>
          <w:noProof/>
        </w:rPr>
        <w:instrText xml:space="preserve"> PAGEREF _Toc176353605 \h </w:instrText>
      </w:r>
      <w:r>
        <w:rPr>
          <w:noProof/>
        </w:rPr>
      </w:r>
      <w:r>
        <w:rPr>
          <w:noProof/>
        </w:rPr>
        <w:fldChar w:fldCharType="separate"/>
      </w:r>
      <w:r>
        <w:rPr>
          <w:noProof/>
        </w:rPr>
        <w:t>148</w:t>
      </w:r>
      <w:r>
        <w:rPr>
          <w:noProof/>
        </w:rPr>
        <w:fldChar w:fldCharType="end"/>
      </w:r>
    </w:p>
    <w:p w14:paraId="4320B4F2" w14:textId="3FE7B72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/Common/MCDataGroupTxns/DataPresentationPriority/&lt;x&gt;</w:t>
      </w:r>
      <w:r>
        <w:rPr>
          <w:noProof/>
        </w:rPr>
        <w:tab/>
      </w:r>
      <w:r>
        <w:rPr>
          <w:noProof/>
        </w:rPr>
        <w:fldChar w:fldCharType="begin"/>
      </w:r>
      <w:r>
        <w:rPr>
          <w:noProof/>
        </w:rPr>
        <w:instrText xml:space="preserve"> PAGEREF _Toc176353606 \h </w:instrText>
      </w:r>
      <w:r>
        <w:rPr>
          <w:noProof/>
        </w:rPr>
      </w:r>
      <w:r>
        <w:rPr>
          <w:noProof/>
        </w:rPr>
        <w:fldChar w:fldCharType="separate"/>
      </w:r>
      <w:r>
        <w:rPr>
          <w:noProof/>
        </w:rPr>
        <w:t>148</w:t>
      </w:r>
      <w:r>
        <w:rPr>
          <w:noProof/>
        </w:rPr>
        <w:fldChar w:fldCharType="end"/>
      </w:r>
    </w:p>
    <w:p w14:paraId="58CA770A" w14:textId="2E6A1A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 &lt;x&gt;/MCDataGroup</w:t>
      </w:r>
      <w:r>
        <w:rPr>
          <w:noProof/>
          <w:lang w:eastAsia="ko-KR"/>
        </w:rPr>
        <w:t>ID</w:t>
      </w:r>
      <w:r>
        <w:rPr>
          <w:noProof/>
        </w:rPr>
        <w:tab/>
      </w:r>
      <w:r>
        <w:rPr>
          <w:noProof/>
        </w:rPr>
        <w:fldChar w:fldCharType="begin"/>
      </w:r>
      <w:r>
        <w:rPr>
          <w:noProof/>
        </w:rPr>
        <w:instrText xml:space="preserve"> PAGEREF _Toc176353607 \h </w:instrText>
      </w:r>
      <w:r>
        <w:rPr>
          <w:noProof/>
        </w:rPr>
      </w:r>
      <w:r>
        <w:rPr>
          <w:noProof/>
        </w:rPr>
        <w:fldChar w:fldCharType="separate"/>
      </w:r>
      <w:r>
        <w:rPr>
          <w:noProof/>
        </w:rPr>
        <w:t>148</w:t>
      </w:r>
      <w:r>
        <w:rPr>
          <w:noProof/>
        </w:rPr>
        <w:fldChar w:fldCharType="end"/>
      </w:r>
    </w:p>
    <w:p w14:paraId="6A458D47" w14:textId="3CA9216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 &lt;x&gt;/MCDataGroupPriority</w:t>
      </w:r>
      <w:r>
        <w:rPr>
          <w:noProof/>
          <w:lang w:eastAsia="ko-KR"/>
        </w:rPr>
        <w:t>Hierarchy</w:t>
      </w:r>
      <w:r>
        <w:rPr>
          <w:noProof/>
        </w:rPr>
        <w:tab/>
      </w:r>
      <w:r>
        <w:rPr>
          <w:noProof/>
        </w:rPr>
        <w:fldChar w:fldCharType="begin"/>
      </w:r>
      <w:r>
        <w:rPr>
          <w:noProof/>
        </w:rPr>
        <w:instrText xml:space="preserve"> PAGEREF _Toc176353608 \h </w:instrText>
      </w:r>
      <w:r>
        <w:rPr>
          <w:noProof/>
        </w:rPr>
      </w:r>
      <w:r>
        <w:rPr>
          <w:noProof/>
        </w:rPr>
        <w:fldChar w:fldCharType="separate"/>
      </w:r>
      <w:r>
        <w:rPr>
          <w:noProof/>
        </w:rPr>
        <w:t>149</w:t>
      </w:r>
      <w:r>
        <w:rPr>
          <w:noProof/>
        </w:rPr>
        <w:fldChar w:fldCharType="end"/>
      </w:r>
    </w:p>
    <w:p w14:paraId="0949C40C" w14:textId="5E3F134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/Common/MCDataGroupTxns/MaxRCNc4</w:t>
      </w:r>
      <w:r>
        <w:rPr>
          <w:noProof/>
        </w:rPr>
        <w:tab/>
      </w:r>
      <w:r>
        <w:rPr>
          <w:noProof/>
        </w:rPr>
        <w:fldChar w:fldCharType="begin"/>
      </w:r>
      <w:r>
        <w:rPr>
          <w:noProof/>
        </w:rPr>
        <w:instrText xml:space="preserve"> PAGEREF _Toc176353609 \h </w:instrText>
      </w:r>
      <w:r>
        <w:rPr>
          <w:noProof/>
        </w:rPr>
      </w:r>
      <w:r>
        <w:rPr>
          <w:noProof/>
        </w:rPr>
        <w:fldChar w:fldCharType="separate"/>
      </w:r>
      <w:r>
        <w:rPr>
          <w:noProof/>
        </w:rPr>
        <w:t>149</w:t>
      </w:r>
      <w:r>
        <w:rPr>
          <w:noProof/>
        </w:rPr>
        <w:fldChar w:fldCharType="end"/>
      </w:r>
    </w:p>
    <w:p w14:paraId="6DF2BF5F" w14:textId="6AF5727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/Common/MCDataGroupTxns/MaxRCNc5</w:t>
      </w:r>
      <w:r>
        <w:rPr>
          <w:noProof/>
        </w:rPr>
        <w:tab/>
      </w:r>
      <w:r>
        <w:rPr>
          <w:noProof/>
        </w:rPr>
        <w:fldChar w:fldCharType="begin"/>
      </w:r>
      <w:r>
        <w:rPr>
          <w:noProof/>
        </w:rPr>
        <w:instrText xml:space="preserve"> PAGEREF _Toc176353610 \h </w:instrText>
      </w:r>
      <w:r>
        <w:rPr>
          <w:noProof/>
        </w:rPr>
      </w:r>
      <w:r>
        <w:rPr>
          <w:noProof/>
        </w:rPr>
        <w:fldChar w:fldCharType="separate"/>
      </w:r>
      <w:r>
        <w:rPr>
          <w:noProof/>
        </w:rPr>
        <w:t>149</w:t>
      </w:r>
      <w:r>
        <w:rPr>
          <w:noProof/>
        </w:rPr>
        <w:fldChar w:fldCharType="end"/>
      </w:r>
    </w:p>
    <w:p w14:paraId="14A49680" w14:textId="34836B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9.2.28A</w:t>
      </w:r>
      <w:r>
        <w:rPr>
          <w:rFonts w:asciiTheme="minorHAnsi" w:eastAsiaTheme="minorEastAsia" w:hAnsiTheme="minorHAnsi" w:cstheme="minorBidi"/>
          <w:noProof/>
          <w:kern w:val="2"/>
          <w:sz w:val="22"/>
          <w:szCs w:val="22"/>
          <w:lang w:val="en-US"/>
          <w14:ligatures w14:val="standardContextual"/>
        </w:rPr>
        <w:tab/>
      </w:r>
      <w:r>
        <w:rPr>
          <w:noProof/>
        </w:rPr>
        <w:t>/&lt;x&gt;/Common/MCDataSDSCharset</w:t>
      </w:r>
      <w:r>
        <w:rPr>
          <w:noProof/>
        </w:rPr>
        <w:tab/>
      </w:r>
      <w:r>
        <w:rPr>
          <w:noProof/>
        </w:rPr>
        <w:fldChar w:fldCharType="begin"/>
      </w:r>
      <w:r>
        <w:rPr>
          <w:noProof/>
        </w:rPr>
        <w:instrText xml:space="preserve"> PAGEREF _Toc176353611 \h </w:instrText>
      </w:r>
      <w:r>
        <w:rPr>
          <w:noProof/>
        </w:rPr>
      </w:r>
      <w:r>
        <w:rPr>
          <w:noProof/>
        </w:rPr>
        <w:fldChar w:fldCharType="separate"/>
      </w:r>
      <w:r>
        <w:rPr>
          <w:noProof/>
        </w:rPr>
        <w:t>149</w:t>
      </w:r>
      <w:r>
        <w:rPr>
          <w:noProof/>
        </w:rPr>
        <w:fldChar w:fldCharType="end"/>
      </w:r>
    </w:p>
    <w:p w14:paraId="092E7110" w14:textId="3B10BAE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_Toc176353612 \h </w:instrText>
      </w:r>
      <w:r>
        <w:rPr>
          <w:noProof/>
        </w:rPr>
      </w:r>
      <w:r>
        <w:rPr>
          <w:noProof/>
        </w:rPr>
        <w:fldChar w:fldCharType="separate"/>
      </w:r>
      <w:r>
        <w:rPr>
          <w:noProof/>
        </w:rPr>
        <w:t>150</w:t>
      </w:r>
      <w:r>
        <w:rPr>
          <w:noProof/>
        </w:rPr>
        <w:fldChar w:fldCharType="end"/>
      </w:r>
    </w:p>
    <w:p w14:paraId="55B42E01" w14:textId="76D6295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_Toc176353613 \h </w:instrText>
      </w:r>
      <w:r>
        <w:rPr>
          <w:noProof/>
        </w:rPr>
      </w:r>
      <w:r>
        <w:rPr>
          <w:noProof/>
        </w:rPr>
        <w:fldChar w:fldCharType="separate"/>
      </w:r>
      <w:r>
        <w:rPr>
          <w:noProof/>
        </w:rPr>
        <w:t>150</w:t>
      </w:r>
      <w:r>
        <w:rPr>
          <w:noProof/>
        </w:rPr>
        <w:fldChar w:fldCharType="end"/>
      </w:r>
    </w:p>
    <w:p w14:paraId="7C55C93B" w14:textId="4A6205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_Toc176353614 \h </w:instrText>
      </w:r>
      <w:r>
        <w:rPr>
          <w:noProof/>
        </w:rPr>
      </w:r>
      <w:r>
        <w:rPr>
          <w:noProof/>
        </w:rPr>
        <w:fldChar w:fldCharType="separate"/>
      </w:r>
      <w:r>
        <w:rPr>
          <w:noProof/>
        </w:rPr>
        <w:t>150</w:t>
      </w:r>
      <w:r>
        <w:rPr>
          <w:noProof/>
        </w:rPr>
        <w:fldChar w:fldCharType="end"/>
      </w:r>
    </w:p>
    <w:p w14:paraId="0215D9B8" w14:textId="77BB6A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w:t>
      </w:r>
      <w:r>
        <w:rPr>
          <w:noProof/>
        </w:rPr>
        <w:tab/>
      </w:r>
      <w:r>
        <w:rPr>
          <w:noProof/>
        </w:rPr>
        <w:fldChar w:fldCharType="begin"/>
      </w:r>
      <w:r>
        <w:rPr>
          <w:noProof/>
        </w:rPr>
        <w:instrText xml:space="preserve"> PAGEREF _Toc176353615 \h </w:instrText>
      </w:r>
      <w:r>
        <w:rPr>
          <w:noProof/>
        </w:rPr>
      </w:r>
      <w:r>
        <w:rPr>
          <w:noProof/>
        </w:rPr>
        <w:fldChar w:fldCharType="separate"/>
      </w:r>
      <w:r>
        <w:rPr>
          <w:noProof/>
        </w:rPr>
        <w:t>150</w:t>
      </w:r>
      <w:r>
        <w:rPr>
          <w:noProof/>
        </w:rPr>
        <w:fldChar w:fldCharType="end"/>
      </w:r>
    </w:p>
    <w:p w14:paraId="1B4E0FEF" w14:textId="4DDDF74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w:t>
      </w:r>
      <w:r>
        <w:rPr>
          <w:noProof/>
        </w:rPr>
        <w:tab/>
      </w:r>
      <w:r>
        <w:rPr>
          <w:noProof/>
        </w:rPr>
        <w:fldChar w:fldCharType="begin"/>
      </w:r>
      <w:r>
        <w:rPr>
          <w:noProof/>
        </w:rPr>
        <w:instrText xml:space="preserve"> PAGEREF _Toc176353616 \h </w:instrText>
      </w:r>
      <w:r>
        <w:rPr>
          <w:noProof/>
        </w:rPr>
      </w:r>
      <w:r>
        <w:rPr>
          <w:noProof/>
        </w:rPr>
        <w:fldChar w:fldCharType="separate"/>
      </w:r>
      <w:r>
        <w:rPr>
          <w:noProof/>
        </w:rPr>
        <w:t>151</w:t>
      </w:r>
      <w:r>
        <w:rPr>
          <w:noProof/>
        </w:rPr>
        <w:fldChar w:fldCharType="end"/>
      </w:r>
    </w:p>
    <w:p w14:paraId="1CC5FE20" w14:textId="424392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RelayedMCDataGroup/&lt;x&gt;/MCDataGroupID</w:t>
      </w:r>
      <w:r>
        <w:rPr>
          <w:noProof/>
        </w:rPr>
        <w:tab/>
      </w:r>
      <w:r>
        <w:rPr>
          <w:noProof/>
        </w:rPr>
        <w:fldChar w:fldCharType="begin"/>
      </w:r>
      <w:r>
        <w:rPr>
          <w:noProof/>
        </w:rPr>
        <w:instrText xml:space="preserve"> PAGEREF _Toc176353617 \h </w:instrText>
      </w:r>
      <w:r>
        <w:rPr>
          <w:noProof/>
        </w:rPr>
      </w:r>
      <w:r>
        <w:rPr>
          <w:noProof/>
        </w:rPr>
        <w:fldChar w:fldCharType="separate"/>
      </w:r>
      <w:r>
        <w:rPr>
          <w:noProof/>
        </w:rPr>
        <w:t>151</w:t>
      </w:r>
      <w:r>
        <w:rPr>
          <w:noProof/>
        </w:rPr>
        <w:fldChar w:fldCharType="end"/>
      </w:r>
    </w:p>
    <w:p w14:paraId="72B2C1E0" w14:textId="700E42E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RelayedMCDataGroup/&lt;x&gt;/RelayServiceCode</w:t>
      </w:r>
      <w:r>
        <w:rPr>
          <w:noProof/>
        </w:rPr>
        <w:tab/>
      </w:r>
      <w:r>
        <w:rPr>
          <w:noProof/>
        </w:rPr>
        <w:fldChar w:fldCharType="begin"/>
      </w:r>
      <w:r>
        <w:rPr>
          <w:noProof/>
        </w:rPr>
        <w:instrText xml:space="preserve"> PAGEREF _Toc176353618 \h </w:instrText>
      </w:r>
      <w:r>
        <w:rPr>
          <w:noProof/>
        </w:rPr>
      </w:r>
      <w:r>
        <w:rPr>
          <w:noProof/>
        </w:rPr>
        <w:fldChar w:fldCharType="separate"/>
      </w:r>
      <w:r>
        <w:rPr>
          <w:noProof/>
        </w:rPr>
        <w:t>151</w:t>
      </w:r>
      <w:r>
        <w:rPr>
          <w:noProof/>
        </w:rPr>
        <w:fldChar w:fldCharType="end"/>
      </w:r>
    </w:p>
    <w:p w14:paraId="4EC4ADAD" w14:textId="106D2F0F"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10</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user profile </w:t>
      </w:r>
      <w:r>
        <w:rPr>
          <w:noProof/>
        </w:rPr>
        <w:t>MO</w:t>
      </w:r>
      <w:r>
        <w:rPr>
          <w:noProof/>
        </w:rPr>
        <w:tab/>
      </w:r>
      <w:r>
        <w:rPr>
          <w:noProof/>
        </w:rPr>
        <w:fldChar w:fldCharType="begin"/>
      </w:r>
      <w:r>
        <w:rPr>
          <w:noProof/>
        </w:rPr>
        <w:instrText xml:space="preserve"> PAGEREF _Toc176353619 \h </w:instrText>
      </w:r>
      <w:r>
        <w:rPr>
          <w:noProof/>
        </w:rPr>
      </w:r>
      <w:r>
        <w:rPr>
          <w:noProof/>
        </w:rPr>
        <w:fldChar w:fldCharType="separate"/>
      </w:r>
      <w:r>
        <w:rPr>
          <w:noProof/>
        </w:rPr>
        <w:t>151</w:t>
      </w:r>
      <w:r>
        <w:rPr>
          <w:noProof/>
        </w:rPr>
        <w:fldChar w:fldCharType="end"/>
      </w:r>
    </w:p>
    <w:p w14:paraId="6A47B710" w14:textId="5D841230"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_Toc176353620 \h </w:instrText>
      </w:r>
      <w:r>
        <w:rPr>
          <w:noProof/>
        </w:rPr>
      </w:r>
      <w:r>
        <w:rPr>
          <w:noProof/>
        </w:rPr>
        <w:fldChar w:fldCharType="separate"/>
      </w:r>
      <w:r>
        <w:rPr>
          <w:noProof/>
        </w:rPr>
        <w:t>151</w:t>
      </w:r>
      <w:r>
        <w:rPr>
          <w:noProof/>
        </w:rPr>
        <w:fldChar w:fldCharType="end"/>
      </w:r>
    </w:p>
    <w:p w14:paraId="5C46CC42" w14:textId="655451C2"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lang w:eastAsia="ko-KR"/>
        </w:rPr>
        <w:t>MCData user profile MO parameters</w:t>
      </w:r>
      <w:r>
        <w:rPr>
          <w:noProof/>
        </w:rPr>
        <w:tab/>
      </w:r>
      <w:r>
        <w:rPr>
          <w:noProof/>
        </w:rPr>
        <w:fldChar w:fldCharType="begin"/>
      </w:r>
      <w:r>
        <w:rPr>
          <w:noProof/>
        </w:rPr>
        <w:instrText xml:space="preserve"> PAGEREF _Toc176353621 \h </w:instrText>
      </w:r>
      <w:r>
        <w:rPr>
          <w:noProof/>
        </w:rPr>
      </w:r>
      <w:r>
        <w:rPr>
          <w:noProof/>
        </w:rPr>
        <w:fldChar w:fldCharType="separate"/>
      </w:r>
      <w:r>
        <w:rPr>
          <w:noProof/>
        </w:rPr>
        <w:t>154</w:t>
      </w:r>
      <w:r>
        <w:rPr>
          <w:noProof/>
        </w:rPr>
        <w:fldChar w:fldCharType="end"/>
      </w:r>
    </w:p>
    <w:p w14:paraId="2316EBF3" w14:textId="7F90BF2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_Toc176353622 \h </w:instrText>
      </w:r>
      <w:r>
        <w:rPr>
          <w:noProof/>
        </w:rPr>
      </w:r>
      <w:r>
        <w:rPr>
          <w:noProof/>
        </w:rPr>
        <w:fldChar w:fldCharType="separate"/>
      </w:r>
      <w:r>
        <w:rPr>
          <w:noProof/>
        </w:rPr>
        <w:t>154</w:t>
      </w:r>
      <w:r>
        <w:rPr>
          <w:noProof/>
        </w:rPr>
        <w:fldChar w:fldCharType="end"/>
      </w:r>
    </w:p>
    <w:p w14:paraId="4166994D" w14:textId="7DDB08D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_Toc176353623 \h </w:instrText>
      </w:r>
      <w:r>
        <w:rPr>
          <w:noProof/>
        </w:rPr>
      </w:r>
      <w:r>
        <w:rPr>
          <w:noProof/>
        </w:rPr>
        <w:fldChar w:fldCharType="separate"/>
      </w:r>
      <w:r>
        <w:rPr>
          <w:noProof/>
        </w:rPr>
        <w:t>154</w:t>
      </w:r>
      <w:r>
        <w:rPr>
          <w:noProof/>
        </w:rPr>
        <w:fldChar w:fldCharType="end"/>
      </w:r>
    </w:p>
    <w:p w14:paraId="1813F884" w14:textId="0644AA5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_Toc176353624 \h </w:instrText>
      </w:r>
      <w:r>
        <w:rPr>
          <w:noProof/>
        </w:rPr>
      </w:r>
      <w:r>
        <w:rPr>
          <w:noProof/>
        </w:rPr>
        <w:fldChar w:fldCharType="separate"/>
      </w:r>
      <w:r>
        <w:rPr>
          <w:noProof/>
        </w:rPr>
        <w:t>154</w:t>
      </w:r>
      <w:r>
        <w:rPr>
          <w:noProof/>
        </w:rPr>
        <w:fldChar w:fldCharType="end"/>
      </w:r>
    </w:p>
    <w:p w14:paraId="513195C0" w14:textId="7C8B2F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10.2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_Toc176353625 \h </w:instrText>
      </w:r>
      <w:r>
        <w:rPr>
          <w:noProof/>
        </w:rPr>
      </w:r>
      <w:r>
        <w:rPr>
          <w:noProof/>
        </w:rPr>
        <w:fldChar w:fldCharType="separate"/>
      </w:r>
      <w:r>
        <w:rPr>
          <w:noProof/>
        </w:rPr>
        <w:t>154</w:t>
      </w:r>
      <w:r>
        <w:rPr>
          <w:noProof/>
        </w:rPr>
        <w:fldChar w:fldCharType="end"/>
      </w:r>
    </w:p>
    <w:p w14:paraId="764AD09F" w14:textId="02F98BF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_Toc176353626 \h </w:instrText>
      </w:r>
      <w:r>
        <w:rPr>
          <w:noProof/>
        </w:rPr>
      </w:r>
      <w:r>
        <w:rPr>
          <w:noProof/>
        </w:rPr>
        <w:fldChar w:fldCharType="separate"/>
      </w:r>
      <w:r>
        <w:rPr>
          <w:noProof/>
        </w:rPr>
        <w:t>155</w:t>
      </w:r>
      <w:r>
        <w:rPr>
          <w:noProof/>
        </w:rPr>
        <w:fldChar w:fldCharType="end"/>
      </w:r>
    </w:p>
    <w:p w14:paraId="2F3256DA" w14:textId="3DBD4D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_Toc176353627 \h </w:instrText>
      </w:r>
      <w:r>
        <w:rPr>
          <w:noProof/>
        </w:rPr>
      </w:r>
      <w:r>
        <w:rPr>
          <w:noProof/>
        </w:rPr>
        <w:fldChar w:fldCharType="separate"/>
      </w:r>
      <w:r>
        <w:rPr>
          <w:noProof/>
        </w:rPr>
        <w:t>155</w:t>
      </w:r>
      <w:r>
        <w:rPr>
          <w:noProof/>
        </w:rPr>
        <w:fldChar w:fldCharType="end"/>
      </w:r>
    </w:p>
    <w:p w14:paraId="393AC309" w14:textId="666E98A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MCDataUserID</w:t>
      </w:r>
      <w:r>
        <w:rPr>
          <w:noProof/>
        </w:rPr>
        <w:tab/>
      </w:r>
      <w:r>
        <w:rPr>
          <w:noProof/>
        </w:rPr>
        <w:fldChar w:fldCharType="begin"/>
      </w:r>
      <w:r>
        <w:rPr>
          <w:noProof/>
        </w:rPr>
        <w:instrText xml:space="preserve"> PAGEREF _Toc176353628 \h </w:instrText>
      </w:r>
      <w:r>
        <w:rPr>
          <w:noProof/>
        </w:rPr>
      </w:r>
      <w:r>
        <w:rPr>
          <w:noProof/>
        </w:rPr>
        <w:fldChar w:fldCharType="separate"/>
      </w:r>
      <w:r>
        <w:rPr>
          <w:noProof/>
        </w:rPr>
        <w:t>155</w:t>
      </w:r>
      <w:r>
        <w:rPr>
          <w:noProof/>
        </w:rPr>
        <w:fldChar w:fldCharType="end"/>
      </w:r>
    </w:p>
    <w:p w14:paraId="1E5901F2" w14:textId="220A56C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MCDataUserProfileIndex</w:t>
      </w:r>
      <w:r>
        <w:rPr>
          <w:noProof/>
        </w:rPr>
        <w:tab/>
      </w:r>
      <w:r>
        <w:rPr>
          <w:noProof/>
        </w:rPr>
        <w:fldChar w:fldCharType="begin"/>
      </w:r>
      <w:r>
        <w:rPr>
          <w:noProof/>
        </w:rPr>
        <w:instrText xml:space="preserve"> PAGEREF _Toc176353629 \h </w:instrText>
      </w:r>
      <w:r>
        <w:rPr>
          <w:noProof/>
        </w:rPr>
      </w:r>
      <w:r>
        <w:rPr>
          <w:noProof/>
        </w:rPr>
        <w:fldChar w:fldCharType="separate"/>
      </w:r>
      <w:r>
        <w:rPr>
          <w:noProof/>
        </w:rPr>
        <w:t>155</w:t>
      </w:r>
      <w:r>
        <w:rPr>
          <w:noProof/>
        </w:rPr>
        <w:fldChar w:fldCharType="end"/>
      </w:r>
    </w:p>
    <w:p w14:paraId="57AC53F0" w14:textId="1FA48F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MCDataUserProfileName</w:t>
      </w:r>
      <w:r>
        <w:rPr>
          <w:noProof/>
        </w:rPr>
        <w:tab/>
      </w:r>
      <w:r>
        <w:rPr>
          <w:noProof/>
        </w:rPr>
        <w:fldChar w:fldCharType="begin"/>
      </w:r>
      <w:r>
        <w:rPr>
          <w:noProof/>
        </w:rPr>
        <w:instrText xml:space="preserve"> PAGEREF _Toc176353630 \h </w:instrText>
      </w:r>
      <w:r>
        <w:rPr>
          <w:noProof/>
        </w:rPr>
      </w:r>
      <w:r>
        <w:rPr>
          <w:noProof/>
        </w:rPr>
        <w:fldChar w:fldCharType="separate"/>
      </w:r>
      <w:r>
        <w:rPr>
          <w:noProof/>
        </w:rPr>
        <w:t>156</w:t>
      </w:r>
      <w:r>
        <w:rPr>
          <w:noProof/>
        </w:rPr>
        <w:fldChar w:fldCharType="end"/>
      </w:r>
    </w:p>
    <w:p w14:paraId="091D12C8" w14:textId="030FCE8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10.2.9A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MCDataUserIDKMSURI</w:t>
      </w:r>
      <w:r>
        <w:rPr>
          <w:noProof/>
        </w:rPr>
        <w:tab/>
      </w:r>
      <w:r>
        <w:rPr>
          <w:noProof/>
        </w:rPr>
        <w:fldChar w:fldCharType="begin"/>
      </w:r>
      <w:r>
        <w:rPr>
          <w:noProof/>
        </w:rPr>
        <w:instrText xml:space="preserve"> PAGEREF _Toc176353631 \h </w:instrText>
      </w:r>
      <w:r>
        <w:rPr>
          <w:noProof/>
        </w:rPr>
      </w:r>
      <w:r>
        <w:rPr>
          <w:noProof/>
        </w:rPr>
        <w:fldChar w:fldCharType="separate"/>
      </w:r>
      <w:r>
        <w:rPr>
          <w:noProof/>
        </w:rPr>
        <w:t>156</w:t>
      </w:r>
      <w:r>
        <w:rPr>
          <w:noProof/>
        </w:rPr>
        <w:fldChar w:fldCharType="end"/>
      </w:r>
    </w:p>
    <w:p w14:paraId="3B66280C" w14:textId="75C861E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_Toc176353632 \h </w:instrText>
      </w:r>
      <w:r>
        <w:rPr>
          <w:noProof/>
        </w:rPr>
      </w:r>
      <w:r>
        <w:rPr>
          <w:noProof/>
        </w:rPr>
        <w:fldChar w:fldCharType="separate"/>
      </w:r>
      <w:r>
        <w:rPr>
          <w:noProof/>
        </w:rPr>
        <w:t>156</w:t>
      </w:r>
      <w:r>
        <w:rPr>
          <w:noProof/>
        </w:rPr>
        <w:fldChar w:fldCharType="end"/>
      </w:r>
    </w:p>
    <w:p w14:paraId="591B2056" w14:textId="50FD23B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w:t>
      </w:r>
      <w:r>
        <w:rPr>
          <w:noProof/>
        </w:rPr>
        <w:tab/>
      </w:r>
      <w:r>
        <w:rPr>
          <w:noProof/>
        </w:rPr>
        <w:fldChar w:fldCharType="begin"/>
      </w:r>
      <w:r>
        <w:rPr>
          <w:noProof/>
        </w:rPr>
        <w:instrText xml:space="preserve"> PAGEREF _Toc176353633 \h </w:instrText>
      </w:r>
      <w:r>
        <w:rPr>
          <w:noProof/>
        </w:rPr>
      </w:r>
      <w:r>
        <w:rPr>
          <w:noProof/>
        </w:rPr>
        <w:fldChar w:fldCharType="separate"/>
      </w:r>
      <w:r>
        <w:rPr>
          <w:noProof/>
        </w:rPr>
        <w:t>156</w:t>
      </w:r>
      <w:r>
        <w:rPr>
          <w:noProof/>
        </w:rPr>
        <w:fldChar w:fldCharType="end"/>
      </w:r>
    </w:p>
    <w:p w14:paraId="00B46421" w14:textId="7979C29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/&lt;x&gt;/Common/UserAliases/&lt;x&gt;</w:t>
      </w:r>
      <w:r>
        <w:rPr>
          <w:noProof/>
        </w:rPr>
        <w:tab/>
      </w:r>
      <w:r>
        <w:rPr>
          <w:noProof/>
        </w:rPr>
        <w:fldChar w:fldCharType="begin"/>
      </w:r>
      <w:r>
        <w:rPr>
          <w:noProof/>
        </w:rPr>
        <w:instrText xml:space="preserve"> PAGEREF _Toc176353634 \h </w:instrText>
      </w:r>
      <w:r>
        <w:rPr>
          <w:noProof/>
        </w:rPr>
      </w:r>
      <w:r>
        <w:rPr>
          <w:noProof/>
        </w:rPr>
        <w:fldChar w:fldCharType="separate"/>
      </w:r>
      <w:r>
        <w:rPr>
          <w:noProof/>
        </w:rPr>
        <w:t>157</w:t>
      </w:r>
      <w:r>
        <w:rPr>
          <w:noProof/>
        </w:rPr>
        <w:fldChar w:fldCharType="end"/>
      </w:r>
    </w:p>
    <w:p w14:paraId="2371F425" w14:textId="7A95FB5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_Toc176353635 \h </w:instrText>
      </w:r>
      <w:r>
        <w:rPr>
          <w:noProof/>
        </w:rPr>
      </w:r>
      <w:r>
        <w:rPr>
          <w:noProof/>
        </w:rPr>
        <w:fldChar w:fldCharType="separate"/>
      </w:r>
      <w:r>
        <w:rPr>
          <w:noProof/>
        </w:rPr>
        <w:t>157</w:t>
      </w:r>
      <w:r>
        <w:rPr>
          <w:noProof/>
        </w:rPr>
        <w:fldChar w:fldCharType="end"/>
      </w:r>
    </w:p>
    <w:p w14:paraId="65B00515" w14:textId="47781DA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_Toc176353636 \h </w:instrText>
      </w:r>
      <w:r>
        <w:rPr>
          <w:noProof/>
        </w:rPr>
      </w:r>
      <w:r>
        <w:rPr>
          <w:noProof/>
        </w:rPr>
        <w:fldChar w:fldCharType="separate"/>
      </w:r>
      <w:r>
        <w:rPr>
          <w:noProof/>
        </w:rPr>
        <w:t>157</w:t>
      </w:r>
      <w:r>
        <w:rPr>
          <w:noProof/>
        </w:rPr>
        <w:fldChar w:fldCharType="end"/>
      </w:r>
    </w:p>
    <w:p w14:paraId="2CBFF393" w14:textId="0E7EC98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_Toc176353637 \h </w:instrText>
      </w:r>
      <w:r>
        <w:rPr>
          <w:noProof/>
        </w:rPr>
      </w:r>
      <w:r>
        <w:rPr>
          <w:noProof/>
        </w:rPr>
        <w:fldChar w:fldCharType="separate"/>
      </w:r>
      <w:r>
        <w:rPr>
          <w:noProof/>
        </w:rPr>
        <w:t>157</w:t>
      </w:r>
      <w:r>
        <w:rPr>
          <w:noProof/>
        </w:rPr>
        <w:fldChar w:fldCharType="end"/>
      </w:r>
    </w:p>
    <w:p w14:paraId="5AF010A3" w14:textId="623B38B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_Toc176353638 \h </w:instrText>
      </w:r>
      <w:r>
        <w:rPr>
          <w:noProof/>
        </w:rPr>
      </w:r>
      <w:r>
        <w:rPr>
          <w:noProof/>
        </w:rPr>
        <w:fldChar w:fldCharType="separate"/>
      </w:r>
      <w:r>
        <w:rPr>
          <w:noProof/>
        </w:rPr>
        <w:t>158</w:t>
      </w:r>
      <w:r>
        <w:rPr>
          <w:noProof/>
        </w:rPr>
        <w:fldChar w:fldCharType="end"/>
      </w:r>
    </w:p>
    <w:p w14:paraId="46BB2CEF" w14:textId="2587866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/Common/OnetoOne</w:t>
      </w:r>
      <w:r>
        <w:rPr>
          <w:noProof/>
        </w:rPr>
        <w:tab/>
      </w:r>
      <w:r>
        <w:rPr>
          <w:noProof/>
        </w:rPr>
        <w:fldChar w:fldCharType="begin"/>
      </w:r>
      <w:r>
        <w:rPr>
          <w:noProof/>
        </w:rPr>
        <w:instrText xml:space="preserve"> PAGEREF _Toc176353639 \h </w:instrText>
      </w:r>
      <w:r>
        <w:rPr>
          <w:noProof/>
        </w:rPr>
      </w:r>
      <w:r>
        <w:rPr>
          <w:noProof/>
        </w:rPr>
        <w:fldChar w:fldCharType="separate"/>
      </w:r>
      <w:r>
        <w:rPr>
          <w:noProof/>
        </w:rPr>
        <w:t>158</w:t>
      </w:r>
      <w:r>
        <w:rPr>
          <w:noProof/>
        </w:rPr>
        <w:fldChar w:fldCharType="end"/>
      </w:r>
    </w:p>
    <w:p w14:paraId="15B79FFF" w14:textId="430D74D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OnetoOne/UserList</w:t>
      </w:r>
      <w:r>
        <w:rPr>
          <w:noProof/>
        </w:rPr>
        <w:tab/>
      </w:r>
      <w:r>
        <w:rPr>
          <w:noProof/>
        </w:rPr>
        <w:fldChar w:fldCharType="begin"/>
      </w:r>
      <w:r>
        <w:rPr>
          <w:noProof/>
        </w:rPr>
        <w:instrText xml:space="preserve"> PAGEREF _Toc176353640 \h </w:instrText>
      </w:r>
      <w:r>
        <w:rPr>
          <w:noProof/>
        </w:rPr>
      </w:r>
      <w:r>
        <w:rPr>
          <w:noProof/>
        </w:rPr>
        <w:fldChar w:fldCharType="separate"/>
      </w:r>
      <w:r>
        <w:rPr>
          <w:noProof/>
        </w:rPr>
        <w:t>158</w:t>
      </w:r>
      <w:r>
        <w:rPr>
          <w:noProof/>
        </w:rPr>
        <w:fldChar w:fldCharType="end"/>
      </w:r>
    </w:p>
    <w:p w14:paraId="4081C4F1" w14:textId="594784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w:t>
      </w:r>
      <w:r>
        <w:rPr>
          <w:noProof/>
        </w:rPr>
        <w:tab/>
      </w:r>
      <w:r>
        <w:rPr>
          <w:noProof/>
        </w:rPr>
        <w:fldChar w:fldCharType="begin"/>
      </w:r>
      <w:r>
        <w:rPr>
          <w:noProof/>
        </w:rPr>
        <w:instrText xml:space="preserve"> PAGEREF _Toc176353641 \h </w:instrText>
      </w:r>
      <w:r>
        <w:rPr>
          <w:noProof/>
        </w:rPr>
      </w:r>
      <w:r>
        <w:rPr>
          <w:noProof/>
        </w:rPr>
        <w:fldChar w:fldCharType="separate"/>
      </w:r>
      <w:r>
        <w:rPr>
          <w:noProof/>
        </w:rPr>
        <w:t>158</w:t>
      </w:r>
      <w:r>
        <w:rPr>
          <w:noProof/>
        </w:rPr>
        <w:fldChar w:fldCharType="end"/>
      </w:r>
    </w:p>
    <w:p w14:paraId="4D6D1A15" w14:textId="23B9C6F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w:t>
      </w:r>
      <w:r>
        <w:rPr>
          <w:noProof/>
        </w:rPr>
        <w:tab/>
      </w:r>
      <w:r>
        <w:rPr>
          <w:noProof/>
        </w:rPr>
        <w:fldChar w:fldCharType="begin"/>
      </w:r>
      <w:r>
        <w:rPr>
          <w:noProof/>
        </w:rPr>
        <w:instrText xml:space="preserve"> PAGEREF _Toc176353642 \h </w:instrText>
      </w:r>
      <w:r>
        <w:rPr>
          <w:noProof/>
        </w:rPr>
      </w:r>
      <w:r>
        <w:rPr>
          <w:noProof/>
        </w:rPr>
        <w:fldChar w:fldCharType="separate"/>
      </w:r>
      <w:r>
        <w:rPr>
          <w:noProof/>
        </w:rPr>
        <w:t>158</w:t>
      </w:r>
      <w:r>
        <w:rPr>
          <w:noProof/>
        </w:rPr>
        <w:fldChar w:fldCharType="end"/>
      </w:r>
    </w:p>
    <w:p w14:paraId="6D8E6ADF" w14:textId="4FAB1DC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/&lt;x&gt;/Common/OnetoOne/UserList/&lt;x&gt;/Entry/MCDataID</w:t>
      </w:r>
      <w:r>
        <w:rPr>
          <w:noProof/>
        </w:rPr>
        <w:tab/>
      </w:r>
      <w:r>
        <w:rPr>
          <w:noProof/>
        </w:rPr>
        <w:fldChar w:fldCharType="begin"/>
      </w:r>
      <w:r>
        <w:rPr>
          <w:noProof/>
        </w:rPr>
        <w:instrText xml:space="preserve"> PAGEREF _Toc176353643 \h </w:instrText>
      </w:r>
      <w:r>
        <w:rPr>
          <w:noProof/>
        </w:rPr>
      </w:r>
      <w:r>
        <w:rPr>
          <w:noProof/>
        </w:rPr>
        <w:fldChar w:fldCharType="separate"/>
      </w:r>
      <w:r>
        <w:rPr>
          <w:noProof/>
        </w:rPr>
        <w:t>159</w:t>
      </w:r>
      <w:r>
        <w:rPr>
          <w:noProof/>
        </w:rPr>
        <w:fldChar w:fldCharType="end"/>
      </w:r>
    </w:p>
    <w:p w14:paraId="0BA6E5A6" w14:textId="1858F9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/&lt;x&gt;/Common/OnetoOne/UserList/&lt;x&gt;/Entry/DiscoveryGroupID</w:t>
      </w:r>
      <w:r>
        <w:rPr>
          <w:noProof/>
        </w:rPr>
        <w:tab/>
      </w:r>
      <w:r>
        <w:rPr>
          <w:noProof/>
        </w:rPr>
        <w:fldChar w:fldCharType="begin"/>
      </w:r>
      <w:r>
        <w:rPr>
          <w:noProof/>
        </w:rPr>
        <w:instrText xml:space="preserve"> PAGEREF _Toc176353644 \h </w:instrText>
      </w:r>
      <w:r>
        <w:rPr>
          <w:noProof/>
        </w:rPr>
      </w:r>
      <w:r>
        <w:rPr>
          <w:noProof/>
        </w:rPr>
        <w:fldChar w:fldCharType="separate"/>
      </w:r>
      <w:r>
        <w:rPr>
          <w:noProof/>
        </w:rPr>
        <w:t>159</w:t>
      </w:r>
      <w:r>
        <w:rPr>
          <w:noProof/>
        </w:rPr>
        <w:fldChar w:fldCharType="end"/>
      </w:r>
    </w:p>
    <w:p w14:paraId="1CC4D5DE" w14:textId="38CBA63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Common/OnetoOne/UserList/&lt;x&gt;/Entry/</w:t>
      </w:r>
      <w:r>
        <w:rPr>
          <w:noProof/>
        </w:rPr>
        <w:t>UserInfoID</w:t>
      </w:r>
      <w:r>
        <w:rPr>
          <w:noProof/>
        </w:rPr>
        <w:tab/>
      </w:r>
      <w:r>
        <w:rPr>
          <w:noProof/>
        </w:rPr>
        <w:fldChar w:fldCharType="begin"/>
      </w:r>
      <w:r>
        <w:rPr>
          <w:noProof/>
        </w:rPr>
        <w:instrText xml:space="preserve"> PAGEREF _Toc176353645 \h </w:instrText>
      </w:r>
      <w:r>
        <w:rPr>
          <w:noProof/>
        </w:rPr>
      </w:r>
      <w:r>
        <w:rPr>
          <w:noProof/>
        </w:rPr>
        <w:fldChar w:fldCharType="separate"/>
      </w:r>
      <w:r>
        <w:rPr>
          <w:noProof/>
        </w:rPr>
        <w:t>159</w:t>
      </w:r>
      <w:r>
        <w:rPr>
          <w:noProof/>
        </w:rPr>
        <w:fldChar w:fldCharType="end"/>
      </w:r>
    </w:p>
    <w:p w14:paraId="464D60D7" w14:textId="23DFE98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10.2.16H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Common/OnetoOne/UserList/&lt;x&gt;/Entry</w:t>
      </w:r>
      <w:r>
        <w:rPr>
          <w:noProof/>
        </w:rPr>
        <w:t xml:space="preserve">/ </w:t>
      </w:r>
      <w:r>
        <w:rPr>
          <w:noProof/>
          <w:lang w:eastAsia="ko-KR"/>
        </w:rPr>
        <w:t>MCDataIDKMSURI</w:t>
      </w:r>
      <w:r>
        <w:rPr>
          <w:noProof/>
        </w:rPr>
        <w:tab/>
      </w:r>
      <w:r>
        <w:rPr>
          <w:noProof/>
        </w:rPr>
        <w:fldChar w:fldCharType="begin"/>
      </w:r>
      <w:r>
        <w:rPr>
          <w:noProof/>
        </w:rPr>
        <w:instrText xml:space="preserve"> PAGEREF _Toc176353646 \h </w:instrText>
      </w:r>
      <w:r>
        <w:rPr>
          <w:noProof/>
        </w:rPr>
      </w:r>
      <w:r>
        <w:rPr>
          <w:noProof/>
        </w:rPr>
        <w:fldChar w:fldCharType="separate"/>
      </w:r>
      <w:r>
        <w:rPr>
          <w:noProof/>
        </w:rPr>
        <w:t>159</w:t>
      </w:r>
      <w:r>
        <w:rPr>
          <w:noProof/>
        </w:rPr>
        <w:fldChar w:fldCharType="end"/>
      </w:r>
    </w:p>
    <w:p w14:paraId="218904FA" w14:textId="719B279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Common/OnetoOne/UserList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_Toc176353647 \h </w:instrText>
      </w:r>
      <w:r>
        <w:rPr>
          <w:noProof/>
        </w:rPr>
      </w:r>
      <w:r>
        <w:rPr>
          <w:noProof/>
        </w:rPr>
        <w:fldChar w:fldCharType="separate"/>
      </w:r>
      <w:r>
        <w:rPr>
          <w:noProof/>
        </w:rPr>
        <w:t>160</w:t>
      </w:r>
      <w:r>
        <w:rPr>
          <w:noProof/>
        </w:rPr>
        <w:fldChar w:fldCharType="end"/>
      </w:r>
    </w:p>
    <w:p w14:paraId="2090C1BD" w14:textId="188E51D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/Common/FileDistribution</w:t>
      </w:r>
      <w:r>
        <w:rPr>
          <w:noProof/>
        </w:rPr>
        <w:tab/>
      </w:r>
      <w:r>
        <w:rPr>
          <w:noProof/>
        </w:rPr>
        <w:fldChar w:fldCharType="begin"/>
      </w:r>
      <w:r>
        <w:rPr>
          <w:noProof/>
        </w:rPr>
        <w:instrText xml:space="preserve"> PAGEREF _Toc176353648 \h </w:instrText>
      </w:r>
      <w:r>
        <w:rPr>
          <w:noProof/>
        </w:rPr>
      </w:r>
      <w:r>
        <w:rPr>
          <w:noProof/>
        </w:rPr>
        <w:fldChar w:fldCharType="separate"/>
      </w:r>
      <w:r>
        <w:rPr>
          <w:noProof/>
        </w:rPr>
        <w:t>160</w:t>
      </w:r>
      <w:r>
        <w:rPr>
          <w:noProof/>
        </w:rPr>
        <w:fldChar w:fldCharType="end"/>
      </w:r>
    </w:p>
    <w:p w14:paraId="6C653E1C" w14:textId="033B15D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ab/>
      </w:r>
      <w:r>
        <w:rPr>
          <w:noProof/>
        </w:rPr>
        <w:fldChar w:fldCharType="begin"/>
      </w:r>
      <w:r>
        <w:rPr>
          <w:noProof/>
        </w:rPr>
        <w:instrText xml:space="preserve"> PAGEREF _Toc176353649 \h </w:instrText>
      </w:r>
      <w:r>
        <w:rPr>
          <w:noProof/>
        </w:rPr>
      </w:r>
      <w:r>
        <w:rPr>
          <w:noProof/>
        </w:rPr>
        <w:fldChar w:fldCharType="separate"/>
      </w:r>
      <w:r>
        <w:rPr>
          <w:noProof/>
        </w:rPr>
        <w:t>160</w:t>
      </w:r>
      <w:r>
        <w:rPr>
          <w:noProof/>
        </w:rPr>
        <w:fldChar w:fldCharType="end"/>
      </w:r>
    </w:p>
    <w:p w14:paraId="030C98D5" w14:textId="1FD531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w:t>
      </w:r>
      <w:r>
        <w:rPr>
          <w:noProof/>
        </w:rPr>
        <w:tab/>
      </w:r>
      <w:r>
        <w:rPr>
          <w:noProof/>
        </w:rPr>
        <w:fldChar w:fldCharType="begin"/>
      </w:r>
      <w:r>
        <w:rPr>
          <w:noProof/>
        </w:rPr>
        <w:instrText xml:space="preserve"> PAGEREF _Toc176353650 \h </w:instrText>
      </w:r>
      <w:r>
        <w:rPr>
          <w:noProof/>
        </w:rPr>
      </w:r>
      <w:r>
        <w:rPr>
          <w:noProof/>
        </w:rPr>
        <w:fldChar w:fldCharType="separate"/>
      </w:r>
      <w:r>
        <w:rPr>
          <w:noProof/>
        </w:rPr>
        <w:t>160</w:t>
      </w:r>
      <w:r>
        <w:rPr>
          <w:noProof/>
        </w:rPr>
        <w:fldChar w:fldCharType="end"/>
      </w:r>
    </w:p>
    <w:p w14:paraId="154FE325" w14:textId="39D5EC3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w:t>
      </w:r>
      <w:r>
        <w:rPr>
          <w:noProof/>
        </w:rPr>
        <w:tab/>
      </w:r>
      <w:r>
        <w:rPr>
          <w:noProof/>
        </w:rPr>
        <w:fldChar w:fldCharType="begin"/>
      </w:r>
      <w:r>
        <w:rPr>
          <w:noProof/>
        </w:rPr>
        <w:instrText xml:space="preserve"> PAGEREF _Toc176353651 \h </w:instrText>
      </w:r>
      <w:r>
        <w:rPr>
          <w:noProof/>
        </w:rPr>
      </w:r>
      <w:r>
        <w:rPr>
          <w:noProof/>
        </w:rPr>
        <w:fldChar w:fldCharType="separate"/>
      </w:r>
      <w:r>
        <w:rPr>
          <w:noProof/>
        </w:rPr>
        <w:t>160</w:t>
      </w:r>
      <w:r>
        <w:rPr>
          <w:noProof/>
        </w:rPr>
        <w:fldChar w:fldCharType="end"/>
      </w:r>
    </w:p>
    <w:p w14:paraId="34C9CC06" w14:textId="7FD4312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/&lt;x&gt;/Entry/MCDataID</w:t>
      </w:r>
      <w:r>
        <w:rPr>
          <w:noProof/>
        </w:rPr>
        <w:tab/>
      </w:r>
      <w:r>
        <w:rPr>
          <w:noProof/>
        </w:rPr>
        <w:fldChar w:fldCharType="begin"/>
      </w:r>
      <w:r>
        <w:rPr>
          <w:noProof/>
        </w:rPr>
        <w:instrText xml:space="preserve"> PAGEREF _Toc176353652 \h </w:instrText>
      </w:r>
      <w:r>
        <w:rPr>
          <w:noProof/>
        </w:rPr>
      </w:r>
      <w:r>
        <w:rPr>
          <w:noProof/>
        </w:rPr>
        <w:fldChar w:fldCharType="separate"/>
      </w:r>
      <w:r>
        <w:rPr>
          <w:noProof/>
        </w:rPr>
        <w:t>161</w:t>
      </w:r>
      <w:r>
        <w:rPr>
          <w:noProof/>
        </w:rPr>
        <w:fldChar w:fldCharType="end"/>
      </w:r>
    </w:p>
    <w:p w14:paraId="3CA4DAE5" w14:textId="4EA0866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 MCDataIDKMSURI</w:t>
      </w:r>
      <w:r>
        <w:rPr>
          <w:noProof/>
        </w:rPr>
        <w:tab/>
      </w:r>
      <w:r>
        <w:rPr>
          <w:noProof/>
        </w:rPr>
        <w:fldChar w:fldCharType="begin"/>
      </w:r>
      <w:r>
        <w:rPr>
          <w:noProof/>
        </w:rPr>
        <w:instrText xml:space="preserve"> PAGEREF _Toc176353653 \h </w:instrText>
      </w:r>
      <w:r>
        <w:rPr>
          <w:noProof/>
        </w:rPr>
      </w:r>
      <w:r>
        <w:rPr>
          <w:noProof/>
        </w:rPr>
        <w:fldChar w:fldCharType="separate"/>
      </w:r>
      <w:r>
        <w:rPr>
          <w:noProof/>
        </w:rPr>
        <w:t>161</w:t>
      </w:r>
      <w:r>
        <w:rPr>
          <w:noProof/>
        </w:rPr>
        <w:fldChar w:fldCharType="end"/>
      </w:r>
    </w:p>
    <w:p w14:paraId="1B6E5F6E" w14:textId="1456139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 xml:space="preserve">Common/FileDistribution/CancelList/&lt;x&gt;/Entry/ </w:t>
      </w:r>
      <w:r>
        <w:rPr>
          <w:noProof/>
        </w:rPr>
        <w:t>DisplayName</w:t>
      </w:r>
      <w:r>
        <w:rPr>
          <w:noProof/>
        </w:rPr>
        <w:tab/>
      </w:r>
      <w:r>
        <w:rPr>
          <w:noProof/>
        </w:rPr>
        <w:fldChar w:fldCharType="begin"/>
      </w:r>
      <w:r>
        <w:rPr>
          <w:noProof/>
        </w:rPr>
        <w:instrText xml:space="preserve"> PAGEREF _Toc176353654 \h </w:instrText>
      </w:r>
      <w:r>
        <w:rPr>
          <w:noProof/>
        </w:rPr>
      </w:r>
      <w:r>
        <w:rPr>
          <w:noProof/>
        </w:rPr>
        <w:fldChar w:fldCharType="separate"/>
      </w:r>
      <w:r>
        <w:rPr>
          <w:noProof/>
        </w:rPr>
        <w:t>161</w:t>
      </w:r>
      <w:r>
        <w:rPr>
          <w:noProof/>
        </w:rPr>
        <w:fldChar w:fldCharType="end"/>
      </w:r>
    </w:p>
    <w:p w14:paraId="744FC970" w14:textId="3C2F382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/Common/TxRxControl</w:t>
      </w:r>
      <w:r>
        <w:rPr>
          <w:noProof/>
        </w:rPr>
        <w:tab/>
      </w:r>
      <w:r>
        <w:rPr>
          <w:noProof/>
        </w:rPr>
        <w:fldChar w:fldCharType="begin"/>
      </w:r>
      <w:r>
        <w:rPr>
          <w:noProof/>
        </w:rPr>
        <w:instrText xml:space="preserve"> PAGEREF _Toc176353655 \h </w:instrText>
      </w:r>
      <w:r>
        <w:rPr>
          <w:noProof/>
        </w:rPr>
      </w:r>
      <w:r>
        <w:rPr>
          <w:noProof/>
        </w:rPr>
        <w:fldChar w:fldCharType="separate"/>
      </w:r>
      <w:r>
        <w:rPr>
          <w:noProof/>
        </w:rPr>
        <w:t>161</w:t>
      </w:r>
      <w:r>
        <w:rPr>
          <w:noProof/>
        </w:rPr>
        <w:fldChar w:fldCharType="end"/>
      </w:r>
    </w:p>
    <w:p w14:paraId="33EFBCA8" w14:textId="20EF7C0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/Common/TxRxControl/AuthorisedTransmit</w:t>
      </w:r>
      <w:r>
        <w:rPr>
          <w:noProof/>
        </w:rPr>
        <w:tab/>
      </w:r>
      <w:r>
        <w:rPr>
          <w:noProof/>
        </w:rPr>
        <w:fldChar w:fldCharType="begin"/>
      </w:r>
      <w:r>
        <w:rPr>
          <w:noProof/>
        </w:rPr>
        <w:instrText xml:space="preserve"> PAGEREF _Toc176353656 \h </w:instrText>
      </w:r>
      <w:r>
        <w:rPr>
          <w:noProof/>
        </w:rPr>
      </w:r>
      <w:r>
        <w:rPr>
          <w:noProof/>
        </w:rPr>
        <w:fldChar w:fldCharType="separate"/>
      </w:r>
      <w:r>
        <w:rPr>
          <w:noProof/>
        </w:rPr>
        <w:t>162</w:t>
      </w:r>
      <w:r>
        <w:rPr>
          <w:noProof/>
        </w:rPr>
        <w:fldChar w:fldCharType="end"/>
      </w:r>
    </w:p>
    <w:p w14:paraId="0F255353" w14:textId="00D44F2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/&lt;x&gt;/&lt;x&gt;/Common/TxRxControl/MaxData1To1</w:t>
      </w:r>
      <w:r>
        <w:rPr>
          <w:noProof/>
        </w:rPr>
        <w:tab/>
      </w:r>
      <w:r>
        <w:rPr>
          <w:noProof/>
        </w:rPr>
        <w:fldChar w:fldCharType="begin"/>
      </w:r>
      <w:r>
        <w:rPr>
          <w:noProof/>
        </w:rPr>
        <w:instrText xml:space="preserve"> PAGEREF _Toc176353657 \h </w:instrText>
      </w:r>
      <w:r>
        <w:rPr>
          <w:noProof/>
        </w:rPr>
      </w:r>
      <w:r>
        <w:rPr>
          <w:noProof/>
        </w:rPr>
        <w:fldChar w:fldCharType="separate"/>
      </w:r>
      <w:r>
        <w:rPr>
          <w:noProof/>
        </w:rPr>
        <w:t>162</w:t>
      </w:r>
      <w:r>
        <w:rPr>
          <w:noProof/>
        </w:rPr>
        <w:fldChar w:fldCharType="end"/>
      </w:r>
    </w:p>
    <w:p w14:paraId="25FA45E9" w14:textId="058F3B6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/&lt;x&gt;/&lt;x&gt;/Common/TxRxControl/MaxTime1To1</w:t>
      </w:r>
      <w:r>
        <w:rPr>
          <w:noProof/>
        </w:rPr>
        <w:tab/>
      </w:r>
      <w:r>
        <w:rPr>
          <w:noProof/>
        </w:rPr>
        <w:fldChar w:fldCharType="begin"/>
      </w:r>
      <w:r>
        <w:rPr>
          <w:noProof/>
        </w:rPr>
        <w:instrText xml:space="preserve"> PAGEREF _Toc176353658 \h </w:instrText>
      </w:r>
      <w:r>
        <w:rPr>
          <w:noProof/>
        </w:rPr>
      </w:r>
      <w:r>
        <w:rPr>
          <w:noProof/>
        </w:rPr>
        <w:fldChar w:fldCharType="separate"/>
      </w:r>
      <w:r>
        <w:rPr>
          <w:noProof/>
        </w:rPr>
        <w:t>162</w:t>
      </w:r>
      <w:r>
        <w:rPr>
          <w:noProof/>
        </w:rPr>
        <w:fldChar w:fldCharType="end"/>
      </w:r>
    </w:p>
    <w:p w14:paraId="0D58BC50" w14:textId="2609B71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ab/>
      </w:r>
      <w:r>
        <w:rPr>
          <w:noProof/>
        </w:rPr>
        <w:fldChar w:fldCharType="begin"/>
      </w:r>
      <w:r>
        <w:rPr>
          <w:noProof/>
        </w:rPr>
        <w:instrText xml:space="preserve"> PAGEREF _Toc176353659 \h </w:instrText>
      </w:r>
      <w:r>
        <w:rPr>
          <w:noProof/>
        </w:rPr>
      </w:r>
      <w:r>
        <w:rPr>
          <w:noProof/>
        </w:rPr>
        <w:fldChar w:fldCharType="separate"/>
      </w:r>
      <w:r>
        <w:rPr>
          <w:noProof/>
        </w:rPr>
        <w:t>162</w:t>
      </w:r>
      <w:r>
        <w:rPr>
          <w:noProof/>
        </w:rPr>
        <w:fldChar w:fldCharType="end"/>
      </w:r>
    </w:p>
    <w:p w14:paraId="203CF32D" w14:textId="322A8DE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w:t>
      </w:r>
      <w:r>
        <w:rPr>
          <w:noProof/>
        </w:rPr>
        <w:tab/>
      </w:r>
      <w:r>
        <w:rPr>
          <w:noProof/>
        </w:rPr>
        <w:fldChar w:fldCharType="begin"/>
      </w:r>
      <w:r>
        <w:rPr>
          <w:noProof/>
        </w:rPr>
        <w:instrText xml:space="preserve"> PAGEREF _Toc176353660 \h </w:instrText>
      </w:r>
      <w:r>
        <w:rPr>
          <w:noProof/>
        </w:rPr>
      </w:r>
      <w:r>
        <w:rPr>
          <w:noProof/>
        </w:rPr>
        <w:fldChar w:fldCharType="separate"/>
      </w:r>
      <w:r>
        <w:rPr>
          <w:noProof/>
        </w:rPr>
        <w:t>163</w:t>
      </w:r>
      <w:r>
        <w:rPr>
          <w:noProof/>
        </w:rPr>
        <w:fldChar w:fldCharType="end"/>
      </w:r>
    </w:p>
    <w:p w14:paraId="5D49BBF8" w14:textId="28DD67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/&lt;x&gt;/Entry</w:t>
      </w:r>
      <w:r>
        <w:rPr>
          <w:noProof/>
        </w:rPr>
        <w:tab/>
      </w:r>
      <w:r>
        <w:rPr>
          <w:noProof/>
        </w:rPr>
        <w:fldChar w:fldCharType="begin"/>
      </w:r>
      <w:r>
        <w:rPr>
          <w:noProof/>
        </w:rPr>
        <w:instrText xml:space="preserve"> PAGEREF _Toc176353661 \h </w:instrText>
      </w:r>
      <w:r>
        <w:rPr>
          <w:noProof/>
        </w:rPr>
      </w:r>
      <w:r>
        <w:rPr>
          <w:noProof/>
        </w:rPr>
        <w:fldChar w:fldCharType="separate"/>
      </w:r>
      <w:r>
        <w:rPr>
          <w:noProof/>
        </w:rPr>
        <w:t>163</w:t>
      </w:r>
      <w:r>
        <w:rPr>
          <w:noProof/>
        </w:rPr>
        <w:fldChar w:fldCharType="end"/>
      </w:r>
    </w:p>
    <w:p w14:paraId="70BD02E4" w14:textId="1A4082A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/&lt;x&gt;/Entry/MCDataID</w:t>
      </w:r>
      <w:r>
        <w:rPr>
          <w:noProof/>
        </w:rPr>
        <w:tab/>
      </w:r>
      <w:r>
        <w:rPr>
          <w:noProof/>
        </w:rPr>
        <w:fldChar w:fldCharType="begin"/>
      </w:r>
      <w:r>
        <w:rPr>
          <w:noProof/>
        </w:rPr>
        <w:instrText xml:space="preserve"> PAGEREF _Toc176353662 \h </w:instrText>
      </w:r>
      <w:r>
        <w:rPr>
          <w:noProof/>
        </w:rPr>
      </w:r>
      <w:r>
        <w:rPr>
          <w:noProof/>
        </w:rPr>
        <w:fldChar w:fldCharType="separate"/>
      </w:r>
      <w:r>
        <w:rPr>
          <w:noProof/>
        </w:rPr>
        <w:t>163</w:t>
      </w:r>
      <w:r>
        <w:rPr>
          <w:noProof/>
        </w:rPr>
        <w:fldChar w:fldCharType="end"/>
      </w:r>
    </w:p>
    <w:p w14:paraId="1E24D0F4" w14:textId="47EF9DA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 xml:space="preserve">Common/TxRxControl/ReleaseList/&lt;x&gt;/Entry/ </w:t>
      </w:r>
      <w:r>
        <w:rPr>
          <w:noProof/>
        </w:rPr>
        <w:t>DisplayName</w:t>
      </w:r>
      <w:r>
        <w:rPr>
          <w:noProof/>
        </w:rPr>
        <w:tab/>
      </w:r>
      <w:r>
        <w:rPr>
          <w:noProof/>
        </w:rPr>
        <w:fldChar w:fldCharType="begin"/>
      </w:r>
      <w:r>
        <w:rPr>
          <w:noProof/>
        </w:rPr>
        <w:instrText xml:space="preserve"> PAGEREF _Toc176353663 \h </w:instrText>
      </w:r>
      <w:r>
        <w:rPr>
          <w:noProof/>
        </w:rPr>
      </w:r>
      <w:r>
        <w:rPr>
          <w:noProof/>
        </w:rPr>
        <w:fldChar w:fldCharType="separate"/>
      </w:r>
      <w:r>
        <w:rPr>
          <w:noProof/>
        </w:rPr>
        <w:t>163</w:t>
      </w:r>
      <w:r>
        <w:rPr>
          <w:noProof/>
        </w:rPr>
        <w:fldChar w:fldCharType="end"/>
      </w:r>
    </w:p>
    <w:p w14:paraId="0570D851" w14:textId="6098BB6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/Common/MCDataGroupBroadcast</w:t>
      </w:r>
      <w:r>
        <w:rPr>
          <w:noProof/>
        </w:rPr>
        <w:tab/>
      </w:r>
      <w:r>
        <w:rPr>
          <w:noProof/>
        </w:rPr>
        <w:fldChar w:fldCharType="begin"/>
      </w:r>
      <w:r>
        <w:rPr>
          <w:noProof/>
        </w:rPr>
        <w:instrText xml:space="preserve"> PAGEREF _Toc176353664 \h </w:instrText>
      </w:r>
      <w:r>
        <w:rPr>
          <w:noProof/>
        </w:rPr>
      </w:r>
      <w:r>
        <w:rPr>
          <w:noProof/>
        </w:rPr>
        <w:fldChar w:fldCharType="separate"/>
      </w:r>
      <w:r>
        <w:rPr>
          <w:noProof/>
        </w:rPr>
        <w:t>163</w:t>
      </w:r>
      <w:r>
        <w:rPr>
          <w:noProof/>
        </w:rPr>
        <w:fldChar w:fldCharType="end"/>
      </w:r>
    </w:p>
    <w:p w14:paraId="55274D54" w14:textId="7040E04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/Common/MCDataGroupBroadcast/Authorised</w:t>
      </w:r>
      <w:r>
        <w:rPr>
          <w:noProof/>
        </w:rPr>
        <w:tab/>
      </w:r>
      <w:r>
        <w:rPr>
          <w:noProof/>
        </w:rPr>
        <w:fldChar w:fldCharType="begin"/>
      </w:r>
      <w:r>
        <w:rPr>
          <w:noProof/>
        </w:rPr>
        <w:instrText xml:space="preserve"> PAGEREF _Toc176353665 \h </w:instrText>
      </w:r>
      <w:r>
        <w:rPr>
          <w:noProof/>
        </w:rPr>
      </w:r>
      <w:r>
        <w:rPr>
          <w:noProof/>
        </w:rPr>
        <w:fldChar w:fldCharType="separate"/>
      </w:r>
      <w:r>
        <w:rPr>
          <w:noProof/>
        </w:rPr>
        <w:t>164</w:t>
      </w:r>
      <w:r>
        <w:rPr>
          <w:noProof/>
        </w:rPr>
        <w:fldChar w:fldCharType="end"/>
      </w:r>
    </w:p>
    <w:p w14:paraId="5FCE684E" w14:textId="7D1549A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_Toc176353666 \h </w:instrText>
      </w:r>
      <w:r>
        <w:rPr>
          <w:noProof/>
        </w:rPr>
      </w:r>
      <w:r>
        <w:rPr>
          <w:noProof/>
        </w:rPr>
        <w:fldChar w:fldCharType="separate"/>
      </w:r>
      <w:r>
        <w:rPr>
          <w:noProof/>
        </w:rPr>
        <w:t>164</w:t>
      </w:r>
      <w:r>
        <w:rPr>
          <w:noProof/>
        </w:rPr>
        <w:fldChar w:fldCharType="end"/>
      </w:r>
    </w:p>
    <w:p w14:paraId="0C845B8B" w14:textId="5C4D932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_Toc176353667 \h </w:instrText>
      </w:r>
      <w:r>
        <w:rPr>
          <w:noProof/>
        </w:rPr>
      </w:r>
      <w:r>
        <w:rPr>
          <w:noProof/>
        </w:rPr>
        <w:fldChar w:fldCharType="separate"/>
      </w:r>
      <w:r>
        <w:rPr>
          <w:noProof/>
        </w:rPr>
        <w:t>164</w:t>
      </w:r>
      <w:r>
        <w:rPr>
          <w:noProof/>
        </w:rPr>
        <w:fldChar w:fldCharType="end"/>
      </w:r>
    </w:p>
    <w:p w14:paraId="4CB8A9DA" w14:textId="0781CF0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/&lt;x&gt;/Common/Group</w:t>
      </w:r>
      <w:r>
        <w:rPr>
          <w:noProof/>
          <w:lang w:eastAsia="ko-KR"/>
        </w:rPr>
        <w:t>EmergencyAlert</w:t>
      </w:r>
      <w:r>
        <w:rPr>
          <w:noProof/>
        </w:rPr>
        <w:tab/>
      </w:r>
      <w:r>
        <w:rPr>
          <w:noProof/>
        </w:rPr>
        <w:fldChar w:fldCharType="begin"/>
      </w:r>
      <w:r>
        <w:rPr>
          <w:noProof/>
        </w:rPr>
        <w:instrText xml:space="preserve"> PAGEREF _Toc176353668 \h </w:instrText>
      </w:r>
      <w:r>
        <w:rPr>
          <w:noProof/>
        </w:rPr>
      </w:r>
      <w:r>
        <w:rPr>
          <w:noProof/>
        </w:rPr>
        <w:fldChar w:fldCharType="separate"/>
      </w:r>
      <w:r>
        <w:rPr>
          <w:noProof/>
        </w:rPr>
        <w:t>164</w:t>
      </w:r>
      <w:r>
        <w:rPr>
          <w:noProof/>
        </w:rPr>
        <w:fldChar w:fldCharType="end"/>
      </w:r>
    </w:p>
    <w:p w14:paraId="6358FF89" w14:textId="2F4E0BD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/&lt;x&gt;/Common/GroupEmergencyAlert/Entry</w:t>
      </w:r>
      <w:r>
        <w:rPr>
          <w:noProof/>
        </w:rPr>
        <w:tab/>
      </w:r>
      <w:r>
        <w:rPr>
          <w:noProof/>
        </w:rPr>
        <w:fldChar w:fldCharType="begin"/>
      </w:r>
      <w:r>
        <w:rPr>
          <w:noProof/>
        </w:rPr>
        <w:instrText xml:space="preserve"> PAGEREF _Toc176353669 \h </w:instrText>
      </w:r>
      <w:r>
        <w:rPr>
          <w:noProof/>
        </w:rPr>
      </w:r>
      <w:r>
        <w:rPr>
          <w:noProof/>
        </w:rPr>
        <w:fldChar w:fldCharType="separate"/>
      </w:r>
      <w:r>
        <w:rPr>
          <w:noProof/>
        </w:rPr>
        <w:t>165</w:t>
      </w:r>
      <w:r>
        <w:rPr>
          <w:noProof/>
        </w:rPr>
        <w:fldChar w:fldCharType="end"/>
      </w:r>
    </w:p>
    <w:p w14:paraId="685027D3" w14:textId="5D6D334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/Common/GroupEmergencyAlert/Entry/ID</w:t>
      </w:r>
      <w:r>
        <w:rPr>
          <w:noProof/>
        </w:rPr>
        <w:tab/>
      </w:r>
      <w:r>
        <w:rPr>
          <w:noProof/>
        </w:rPr>
        <w:fldChar w:fldCharType="begin"/>
      </w:r>
      <w:r>
        <w:rPr>
          <w:noProof/>
        </w:rPr>
        <w:instrText xml:space="preserve"> PAGEREF _Toc176353670 \h </w:instrText>
      </w:r>
      <w:r>
        <w:rPr>
          <w:noProof/>
        </w:rPr>
      </w:r>
      <w:r>
        <w:rPr>
          <w:noProof/>
        </w:rPr>
        <w:fldChar w:fldCharType="separate"/>
      </w:r>
      <w:r>
        <w:rPr>
          <w:noProof/>
        </w:rPr>
        <w:t>165</w:t>
      </w:r>
      <w:r>
        <w:rPr>
          <w:noProof/>
        </w:rPr>
        <w:fldChar w:fldCharType="end"/>
      </w:r>
    </w:p>
    <w:p w14:paraId="6614A98F" w14:textId="4DEBEC9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/Common/GroupEmergencyAlert/Entry/DisplayName</w:t>
      </w:r>
      <w:r>
        <w:rPr>
          <w:noProof/>
        </w:rPr>
        <w:tab/>
      </w:r>
      <w:r>
        <w:rPr>
          <w:noProof/>
        </w:rPr>
        <w:fldChar w:fldCharType="begin"/>
      </w:r>
      <w:r>
        <w:rPr>
          <w:noProof/>
        </w:rPr>
        <w:instrText xml:space="preserve"> PAGEREF _Toc176353671 \h </w:instrText>
      </w:r>
      <w:r>
        <w:rPr>
          <w:noProof/>
        </w:rPr>
      </w:r>
      <w:r>
        <w:rPr>
          <w:noProof/>
        </w:rPr>
        <w:fldChar w:fldCharType="separate"/>
      </w:r>
      <w:r>
        <w:rPr>
          <w:noProof/>
        </w:rPr>
        <w:t>165</w:t>
      </w:r>
      <w:r>
        <w:rPr>
          <w:noProof/>
        </w:rPr>
        <w:fldChar w:fldCharType="end"/>
      </w:r>
    </w:p>
    <w:p w14:paraId="41B9BFF8" w14:textId="51F1F13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/Common/GroupEmergencyAlert/Entry/Usage</w:t>
      </w:r>
      <w:r>
        <w:rPr>
          <w:noProof/>
        </w:rPr>
        <w:tab/>
      </w:r>
      <w:r>
        <w:rPr>
          <w:noProof/>
        </w:rPr>
        <w:fldChar w:fldCharType="begin"/>
      </w:r>
      <w:r>
        <w:rPr>
          <w:noProof/>
        </w:rPr>
        <w:instrText xml:space="preserve"> PAGEREF _Toc176353672 \h </w:instrText>
      </w:r>
      <w:r>
        <w:rPr>
          <w:noProof/>
        </w:rPr>
      </w:r>
      <w:r>
        <w:rPr>
          <w:noProof/>
        </w:rPr>
        <w:fldChar w:fldCharType="separate"/>
      </w:r>
      <w:r>
        <w:rPr>
          <w:noProof/>
        </w:rPr>
        <w:t>165</w:t>
      </w:r>
      <w:r>
        <w:rPr>
          <w:noProof/>
        </w:rPr>
        <w:fldChar w:fldCharType="end"/>
      </w:r>
    </w:p>
    <w:p w14:paraId="0E0671F3" w14:textId="29FAC3F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_Toc176353673 \h </w:instrText>
      </w:r>
      <w:r>
        <w:rPr>
          <w:noProof/>
        </w:rPr>
      </w:r>
      <w:r>
        <w:rPr>
          <w:noProof/>
        </w:rPr>
        <w:fldChar w:fldCharType="separate"/>
      </w:r>
      <w:r>
        <w:rPr>
          <w:noProof/>
        </w:rPr>
        <w:t>166</w:t>
      </w:r>
      <w:r>
        <w:rPr>
          <w:noProof/>
        </w:rPr>
        <w:fldChar w:fldCharType="end"/>
      </w:r>
    </w:p>
    <w:p w14:paraId="284E3D7D" w14:textId="383BCD7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/Common/AllowedCancelAlert</w:t>
      </w:r>
      <w:r>
        <w:rPr>
          <w:noProof/>
        </w:rPr>
        <w:tab/>
      </w:r>
      <w:r>
        <w:rPr>
          <w:noProof/>
        </w:rPr>
        <w:fldChar w:fldCharType="begin"/>
      </w:r>
      <w:r>
        <w:rPr>
          <w:noProof/>
        </w:rPr>
        <w:instrText xml:space="preserve"> PAGEREF _Toc176353674 \h </w:instrText>
      </w:r>
      <w:r>
        <w:rPr>
          <w:noProof/>
        </w:rPr>
      </w:r>
      <w:r>
        <w:rPr>
          <w:noProof/>
        </w:rPr>
        <w:fldChar w:fldCharType="separate"/>
      </w:r>
      <w:r>
        <w:rPr>
          <w:noProof/>
        </w:rPr>
        <w:t>166</w:t>
      </w:r>
      <w:r>
        <w:rPr>
          <w:noProof/>
        </w:rPr>
        <w:fldChar w:fldCharType="end"/>
      </w:r>
    </w:p>
    <w:p w14:paraId="5C999F74" w14:textId="6E2DB7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_Toc176353675 \h </w:instrText>
      </w:r>
      <w:r>
        <w:rPr>
          <w:noProof/>
        </w:rPr>
      </w:r>
      <w:r>
        <w:rPr>
          <w:noProof/>
        </w:rPr>
        <w:fldChar w:fldCharType="separate"/>
      </w:r>
      <w:r>
        <w:rPr>
          <w:noProof/>
        </w:rPr>
        <w:t>166</w:t>
      </w:r>
      <w:r>
        <w:rPr>
          <w:noProof/>
        </w:rPr>
        <w:fldChar w:fldCharType="end"/>
      </w:r>
    </w:p>
    <w:p w14:paraId="0C870414" w14:textId="7F9E69A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Network/MCDataGroup</w:t>
      </w:r>
      <w:r>
        <w:rPr>
          <w:noProof/>
          <w:lang w:eastAsia="ko-KR"/>
        </w:rPr>
        <w:t>List</w:t>
      </w:r>
      <w:r>
        <w:rPr>
          <w:noProof/>
        </w:rPr>
        <w:tab/>
      </w:r>
      <w:r>
        <w:rPr>
          <w:noProof/>
        </w:rPr>
        <w:fldChar w:fldCharType="begin"/>
      </w:r>
      <w:r>
        <w:rPr>
          <w:noProof/>
        </w:rPr>
        <w:instrText xml:space="preserve"> PAGEREF _Toc176353676 \h </w:instrText>
      </w:r>
      <w:r>
        <w:rPr>
          <w:noProof/>
        </w:rPr>
      </w:r>
      <w:r>
        <w:rPr>
          <w:noProof/>
        </w:rPr>
        <w:fldChar w:fldCharType="separate"/>
      </w:r>
      <w:r>
        <w:rPr>
          <w:noProof/>
        </w:rPr>
        <w:t>166</w:t>
      </w:r>
      <w:r>
        <w:rPr>
          <w:noProof/>
        </w:rPr>
        <w:fldChar w:fldCharType="end"/>
      </w:r>
    </w:p>
    <w:p w14:paraId="32B42C10" w14:textId="33DA3E2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w:t>
      </w:r>
      <w:r>
        <w:rPr>
          <w:noProof/>
        </w:rPr>
        <w:tab/>
      </w:r>
      <w:r>
        <w:rPr>
          <w:noProof/>
        </w:rPr>
        <w:fldChar w:fldCharType="begin"/>
      </w:r>
      <w:r>
        <w:rPr>
          <w:noProof/>
        </w:rPr>
        <w:instrText xml:space="preserve"> PAGEREF _Toc176353677 \h </w:instrText>
      </w:r>
      <w:r>
        <w:rPr>
          <w:noProof/>
        </w:rPr>
      </w:r>
      <w:r>
        <w:rPr>
          <w:noProof/>
        </w:rPr>
        <w:fldChar w:fldCharType="separate"/>
      </w:r>
      <w:r>
        <w:rPr>
          <w:noProof/>
        </w:rPr>
        <w:t>166</w:t>
      </w:r>
      <w:r>
        <w:rPr>
          <w:noProof/>
        </w:rPr>
        <w:fldChar w:fldCharType="end"/>
      </w:r>
    </w:p>
    <w:p w14:paraId="450B2F83" w14:textId="1B175E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w:t>
      </w:r>
      <w:r>
        <w:rPr>
          <w:noProof/>
        </w:rPr>
        <w:tab/>
      </w:r>
      <w:r>
        <w:rPr>
          <w:noProof/>
        </w:rPr>
        <w:fldChar w:fldCharType="begin"/>
      </w:r>
      <w:r>
        <w:rPr>
          <w:noProof/>
        </w:rPr>
        <w:instrText xml:space="preserve"> PAGEREF _Toc176353678 \h </w:instrText>
      </w:r>
      <w:r>
        <w:rPr>
          <w:noProof/>
        </w:rPr>
      </w:r>
      <w:r>
        <w:rPr>
          <w:noProof/>
        </w:rPr>
        <w:fldChar w:fldCharType="separate"/>
      </w:r>
      <w:r>
        <w:rPr>
          <w:noProof/>
        </w:rPr>
        <w:t>167</w:t>
      </w:r>
      <w:r>
        <w:rPr>
          <w:noProof/>
        </w:rPr>
        <w:fldChar w:fldCharType="end"/>
      </w:r>
    </w:p>
    <w:p w14:paraId="592A9C4A" w14:textId="3D65582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/&lt;x&gt;/Entry/MCDataGroupID</w:t>
      </w:r>
      <w:r>
        <w:rPr>
          <w:noProof/>
        </w:rPr>
        <w:tab/>
      </w:r>
      <w:r>
        <w:rPr>
          <w:noProof/>
        </w:rPr>
        <w:fldChar w:fldCharType="begin"/>
      </w:r>
      <w:r>
        <w:rPr>
          <w:noProof/>
        </w:rPr>
        <w:instrText xml:space="preserve"> PAGEREF _Toc176353679 \h </w:instrText>
      </w:r>
      <w:r>
        <w:rPr>
          <w:noProof/>
        </w:rPr>
      </w:r>
      <w:r>
        <w:rPr>
          <w:noProof/>
        </w:rPr>
        <w:fldChar w:fldCharType="separate"/>
      </w:r>
      <w:r>
        <w:rPr>
          <w:noProof/>
        </w:rPr>
        <w:t>167</w:t>
      </w:r>
      <w:r>
        <w:rPr>
          <w:noProof/>
        </w:rPr>
        <w:fldChar w:fldCharType="end"/>
      </w:r>
    </w:p>
    <w:p w14:paraId="52BAABB5" w14:textId="6CEF699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Network/MCDataGroup</w:t>
      </w:r>
      <w:r>
        <w:rPr>
          <w:noProof/>
          <w:lang w:eastAsia="ko-KR"/>
        </w:rPr>
        <w:t>List</w:t>
      </w:r>
      <w:r>
        <w:rPr>
          <w:noProof/>
        </w:rPr>
        <w:t>/&lt;x&gt;/Entry/DisplayName</w:t>
      </w:r>
      <w:r>
        <w:rPr>
          <w:noProof/>
        </w:rPr>
        <w:tab/>
      </w:r>
      <w:r>
        <w:rPr>
          <w:noProof/>
        </w:rPr>
        <w:fldChar w:fldCharType="begin"/>
      </w:r>
      <w:r>
        <w:rPr>
          <w:noProof/>
        </w:rPr>
        <w:instrText xml:space="preserve"> PAGEREF _Toc176353680 \h </w:instrText>
      </w:r>
      <w:r>
        <w:rPr>
          <w:noProof/>
        </w:rPr>
      </w:r>
      <w:r>
        <w:rPr>
          <w:noProof/>
        </w:rPr>
        <w:fldChar w:fldCharType="separate"/>
      </w:r>
      <w:r>
        <w:rPr>
          <w:noProof/>
        </w:rPr>
        <w:t>167</w:t>
      </w:r>
      <w:r>
        <w:rPr>
          <w:noProof/>
        </w:rPr>
        <w:fldChar w:fldCharType="end"/>
      </w:r>
    </w:p>
    <w:p w14:paraId="5E5A1D03" w14:textId="6F0CD8D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_Toc176353681 \h </w:instrText>
      </w:r>
      <w:r>
        <w:rPr>
          <w:noProof/>
        </w:rPr>
      </w:r>
      <w:r>
        <w:rPr>
          <w:noProof/>
        </w:rPr>
        <w:fldChar w:fldCharType="separate"/>
      </w:r>
      <w:r>
        <w:rPr>
          <w:noProof/>
        </w:rPr>
        <w:t>167</w:t>
      </w:r>
      <w:r>
        <w:rPr>
          <w:noProof/>
        </w:rPr>
        <w:fldChar w:fldCharType="end"/>
      </w:r>
    </w:p>
    <w:p w14:paraId="4217E943" w14:textId="7E9541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_Toc176353682 \h </w:instrText>
      </w:r>
      <w:r>
        <w:rPr>
          <w:noProof/>
        </w:rPr>
      </w:r>
      <w:r>
        <w:rPr>
          <w:noProof/>
        </w:rPr>
        <w:fldChar w:fldCharType="separate"/>
      </w:r>
      <w:r>
        <w:rPr>
          <w:noProof/>
        </w:rPr>
        <w:t>167</w:t>
      </w:r>
      <w:r>
        <w:rPr>
          <w:noProof/>
        </w:rPr>
        <w:fldChar w:fldCharType="end"/>
      </w:r>
    </w:p>
    <w:p w14:paraId="2A5C7BC5" w14:textId="06DD2C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GMSServID</w:t>
      </w:r>
      <w:r>
        <w:rPr>
          <w:noProof/>
        </w:rPr>
        <w:tab/>
      </w:r>
      <w:r>
        <w:rPr>
          <w:noProof/>
        </w:rPr>
        <w:fldChar w:fldCharType="begin"/>
      </w:r>
      <w:r>
        <w:rPr>
          <w:noProof/>
        </w:rPr>
        <w:instrText xml:space="preserve"> PAGEREF _Toc176353683 \h </w:instrText>
      </w:r>
      <w:r>
        <w:rPr>
          <w:noProof/>
        </w:rPr>
      </w:r>
      <w:r>
        <w:rPr>
          <w:noProof/>
        </w:rPr>
        <w:fldChar w:fldCharType="separate"/>
      </w:r>
      <w:r>
        <w:rPr>
          <w:noProof/>
        </w:rPr>
        <w:t>167</w:t>
      </w:r>
      <w:r>
        <w:rPr>
          <w:noProof/>
        </w:rPr>
        <w:fldChar w:fldCharType="end"/>
      </w:r>
    </w:p>
    <w:p w14:paraId="3904F288" w14:textId="6E730A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_Toc176353684 \h </w:instrText>
      </w:r>
      <w:r>
        <w:rPr>
          <w:noProof/>
        </w:rPr>
      </w:r>
      <w:r>
        <w:rPr>
          <w:noProof/>
        </w:rPr>
        <w:fldChar w:fldCharType="separate"/>
      </w:r>
      <w:r>
        <w:rPr>
          <w:noProof/>
        </w:rPr>
        <w:t>168</w:t>
      </w:r>
      <w:r>
        <w:rPr>
          <w:noProof/>
        </w:rPr>
        <w:fldChar w:fldCharType="end"/>
      </w:r>
    </w:p>
    <w:p w14:paraId="0DD92D91" w14:textId="0530514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_Toc176353685 \h </w:instrText>
      </w:r>
      <w:r>
        <w:rPr>
          <w:noProof/>
        </w:rPr>
      </w:r>
      <w:r>
        <w:rPr>
          <w:noProof/>
        </w:rPr>
        <w:fldChar w:fldCharType="separate"/>
      </w:r>
      <w:r>
        <w:rPr>
          <w:noProof/>
        </w:rPr>
        <w:t>168</w:t>
      </w:r>
      <w:r>
        <w:rPr>
          <w:noProof/>
        </w:rPr>
        <w:fldChar w:fldCharType="end"/>
      </w:r>
    </w:p>
    <w:p w14:paraId="5FB5C534" w14:textId="4114915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_Toc176353686 \h </w:instrText>
      </w:r>
      <w:r>
        <w:rPr>
          <w:noProof/>
        </w:rPr>
      </w:r>
      <w:r>
        <w:rPr>
          <w:noProof/>
        </w:rPr>
        <w:fldChar w:fldCharType="separate"/>
      </w:r>
      <w:r>
        <w:rPr>
          <w:noProof/>
        </w:rPr>
        <w:t>168</w:t>
      </w:r>
      <w:r>
        <w:rPr>
          <w:noProof/>
        </w:rPr>
        <w:fldChar w:fldCharType="end"/>
      </w:r>
    </w:p>
    <w:p w14:paraId="5B5B3833" w14:textId="2AB4D21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10.2.</w:t>
      </w:r>
      <w:r>
        <w:rPr>
          <w:noProof/>
          <w:lang w:eastAsia="ko-KR"/>
        </w:rPr>
        <w:t>54A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w:t>
      </w:r>
      <w:r w:rsidRPr="006D3B1D">
        <w:rPr>
          <w:noProof/>
          <w:lang w:val="sv-SE"/>
        </w:rPr>
        <w:t>GroupKMSURI</w:t>
      </w:r>
      <w:r>
        <w:rPr>
          <w:noProof/>
        </w:rPr>
        <w:tab/>
      </w:r>
      <w:r>
        <w:rPr>
          <w:noProof/>
        </w:rPr>
        <w:fldChar w:fldCharType="begin"/>
      </w:r>
      <w:r>
        <w:rPr>
          <w:noProof/>
        </w:rPr>
        <w:instrText xml:space="preserve"> PAGEREF _Toc176353687 \h </w:instrText>
      </w:r>
      <w:r>
        <w:rPr>
          <w:noProof/>
        </w:rPr>
      </w:r>
      <w:r>
        <w:rPr>
          <w:noProof/>
        </w:rPr>
        <w:fldChar w:fldCharType="separate"/>
      </w:r>
      <w:r>
        <w:rPr>
          <w:noProof/>
        </w:rPr>
        <w:t>168</w:t>
      </w:r>
      <w:r>
        <w:rPr>
          <w:noProof/>
        </w:rPr>
        <w:fldChar w:fldCharType="end"/>
      </w:r>
    </w:p>
    <w:p w14:paraId="5587F456" w14:textId="3F2AB7A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_Toc176353688 \h </w:instrText>
      </w:r>
      <w:r>
        <w:rPr>
          <w:noProof/>
        </w:rPr>
      </w:r>
      <w:r>
        <w:rPr>
          <w:noProof/>
        </w:rPr>
        <w:fldChar w:fldCharType="separate"/>
      </w:r>
      <w:r>
        <w:rPr>
          <w:noProof/>
        </w:rPr>
        <w:t>168</w:t>
      </w:r>
      <w:r>
        <w:rPr>
          <w:noProof/>
        </w:rPr>
        <w:fldChar w:fldCharType="end"/>
      </w:r>
    </w:p>
    <w:p w14:paraId="5BB57217" w14:textId="4A2C1B2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_Toc176353689 \h </w:instrText>
      </w:r>
      <w:r>
        <w:rPr>
          <w:noProof/>
        </w:rPr>
      </w:r>
      <w:r>
        <w:rPr>
          <w:noProof/>
        </w:rPr>
        <w:fldChar w:fldCharType="separate"/>
      </w:r>
      <w:r>
        <w:rPr>
          <w:noProof/>
        </w:rPr>
        <w:t>169</w:t>
      </w:r>
      <w:r>
        <w:rPr>
          <w:noProof/>
        </w:rPr>
        <w:fldChar w:fldCharType="end"/>
      </w:r>
    </w:p>
    <w:p w14:paraId="5AE6B6F1" w14:textId="2995D4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_Toc176353690 \h </w:instrText>
      </w:r>
      <w:r>
        <w:rPr>
          <w:noProof/>
        </w:rPr>
      </w:r>
      <w:r>
        <w:rPr>
          <w:noProof/>
        </w:rPr>
        <w:fldChar w:fldCharType="separate"/>
      </w:r>
      <w:r>
        <w:rPr>
          <w:noProof/>
        </w:rPr>
        <w:t>169</w:t>
      </w:r>
      <w:r>
        <w:rPr>
          <w:noProof/>
        </w:rPr>
        <w:fldChar w:fldCharType="end"/>
      </w:r>
    </w:p>
    <w:p w14:paraId="60052C8A" w14:textId="38B877B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_Toc176353691 \h </w:instrText>
      </w:r>
      <w:r>
        <w:rPr>
          <w:noProof/>
        </w:rPr>
      </w:r>
      <w:r>
        <w:rPr>
          <w:noProof/>
        </w:rPr>
        <w:fldChar w:fldCharType="separate"/>
      </w:r>
      <w:r>
        <w:rPr>
          <w:noProof/>
        </w:rPr>
        <w:t>169</w:t>
      </w:r>
      <w:r>
        <w:rPr>
          <w:noProof/>
        </w:rPr>
        <w:fldChar w:fldCharType="end"/>
      </w:r>
    </w:p>
    <w:p w14:paraId="418AA70A" w14:textId="23C0B8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Network/ImplicitAffiliations/&lt;x&gt;/Entry/MCDataGroupID</w:t>
      </w:r>
      <w:r>
        <w:rPr>
          <w:noProof/>
        </w:rPr>
        <w:tab/>
      </w:r>
      <w:r>
        <w:rPr>
          <w:noProof/>
        </w:rPr>
        <w:fldChar w:fldCharType="begin"/>
      </w:r>
      <w:r>
        <w:rPr>
          <w:noProof/>
        </w:rPr>
        <w:instrText xml:space="preserve"> PAGEREF _Toc176353692 \h </w:instrText>
      </w:r>
      <w:r>
        <w:rPr>
          <w:noProof/>
        </w:rPr>
      </w:r>
      <w:r>
        <w:rPr>
          <w:noProof/>
        </w:rPr>
        <w:fldChar w:fldCharType="separate"/>
      </w:r>
      <w:r>
        <w:rPr>
          <w:noProof/>
        </w:rPr>
        <w:t>169</w:t>
      </w:r>
      <w:r>
        <w:rPr>
          <w:noProof/>
        </w:rPr>
        <w:fldChar w:fldCharType="end"/>
      </w:r>
    </w:p>
    <w:p w14:paraId="7F36FC9A" w14:textId="5405B4E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_Toc176353693 \h </w:instrText>
      </w:r>
      <w:r>
        <w:rPr>
          <w:noProof/>
        </w:rPr>
      </w:r>
      <w:r>
        <w:rPr>
          <w:noProof/>
        </w:rPr>
        <w:fldChar w:fldCharType="separate"/>
      </w:r>
      <w:r>
        <w:rPr>
          <w:noProof/>
        </w:rPr>
        <w:t>169</w:t>
      </w:r>
      <w:r>
        <w:rPr>
          <w:noProof/>
        </w:rPr>
        <w:fldChar w:fldCharType="end"/>
      </w:r>
    </w:p>
    <w:p w14:paraId="7B859534" w14:textId="3CF3687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_Toc176353694 \h </w:instrText>
      </w:r>
      <w:r>
        <w:rPr>
          <w:noProof/>
        </w:rPr>
      </w:r>
      <w:r>
        <w:rPr>
          <w:noProof/>
        </w:rPr>
        <w:fldChar w:fldCharType="separate"/>
      </w:r>
      <w:r>
        <w:rPr>
          <w:noProof/>
        </w:rPr>
        <w:t>170</w:t>
      </w:r>
      <w:r>
        <w:rPr>
          <w:noProof/>
        </w:rPr>
        <w:fldChar w:fldCharType="end"/>
      </w:r>
    </w:p>
    <w:p w14:paraId="4EB9F66F" w14:textId="3C4517A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_Toc176353695 \h </w:instrText>
      </w:r>
      <w:r>
        <w:rPr>
          <w:noProof/>
        </w:rPr>
      </w:r>
      <w:r>
        <w:rPr>
          <w:noProof/>
        </w:rPr>
        <w:fldChar w:fldCharType="separate"/>
      </w:r>
      <w:r>
        <w:rPr>
          <w:noProof/>
        </w:rPr>
        <w:t>170</w:t>
      </w:r>
      <w:r>
        <w:rPr>
          <w:noProof/>
        </w:rPr>
        <w:fldChar w:fldCharType="end"/>
      </w:r>
    </w:p>
    <w:p w14:paraId="4F2FD49E" w14:textId="1D698D6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2.63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_Toc176353696 \h </w:instrText>
      </w:r>
      <w:r>
        <w:rPr>
          <w:noProof/>
        </w:rPr>
      </w:r>
      <w:r>
        <w:rPr>
          <w:noProof/>
        </w:rPr>
        <w:fldChar w:fldCharType="separate"/>
      </w:r>
      <w:r>
        <w:rPr>
          <w:noProof/>
        </w:rPr>
        <w:t>170</w:t>
      </w:r>
      <w:r>
        <w:rPr>
          <w:noProof/>
        </w:rPr>
        <w:fldChar w:fldCharType="end"/>
      </w:r>
    </w:p>
    <w:p w14:paraId="78FC987F" w14:textId="50CCAAA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Network/PresenceStatus/&lt;x&gt;/Entry/MCDataID</w:t>
      </w:r>
      <w:r>
        <w:rPr>
          <w:noProof/>
        </w:rPr>
        <w:tab/>
      </w:r>
      <w:r>
        <w:rPr>
          <w:noProof/>
        </w:rPr>
        <w:fldChar w:fldCharType="begin"/>
      </w:r>
      <w:r>
        <w:rPr>
          <w:noProof/>
        </w:rPr>
        <w:instrText xml:space="preserve"> PAGEREF _Toc176353697 \h </w:instrText>
      </w:r>
      <w:r>
        <w:rPr>
          <w:noProof/>
        </w:rPr>
      </w:r>
      <w:r>
        <w:rPr>
          <w:noProof/>
        </w:rPr>
        <w:fldChar w:fldCharType="separate"/>
      </w:r>
      <w:r>
        <w:rPr>
          <w:noProof/>
        </w:rPr>
        <w:t>170</w:t>
      </w:r>
      <w:r>
        <w:rPr>
          <w:noProof/>
        </w:rPr>
        <w:fldChar w:fldCharType="end"/>
      </w:r>
    </w:p>
    <w:p w14:paraId="0D733DF2" w14:textId="5415D94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_Toc176353698 \h </w:instrText>
      </w:r>
      <w:r>
        <w:rPr>
          <w:noProof/>
        </w:rPr>
      </w:r>
      <w:r>
        <w:rPr>
          <w:noProof/>
        </w:rPr>
        <w:fldChar w:fldCharType="separate"/>
      </w:r>
      <w:r>
        <w:rPr>
          <w:noProof/>
        </w:rPr>
        <w:t>170</w:t>
      </w:r>
      <w:r>
        <w:rPr>
          <w:noProof/>
        </w:rPr>
        <w:fldChar w:fldCharType="end"/>
      </w:r>
    </w:p>
    <w:p w14:paraId="191C1F7E" w14:textId="096990D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Network/RemoteGroupChange</w:t>
      </w:r>
      <w:r>
        <w:rPr>
          <w:noProof/>
        </w:rPr>
        <w:tab/>
      </w:r>
      <w:r>
        <w:rPr>
          <w:noProof/>
        </w:rPr>
        <w:fldChar w:fldCharType="begin"/>
      </w:r>
      <w:r>
        <w:rPr>
          <w:noProof/>
        </w:rPr>
        <w:instrText xml:space="preserve"> PAGEREF _Toc176353699 \h </w:instrText>
      </w:r>
      <w:r>
        <w:rPr>
          <w:noProof/>
        </w:rPr>
      </w:r>
      <w:r>
        <w:rPr>
          <w:noProof/>
        </w:rPr>
        <w:fldChar w:fldCharType="separate"/>
      </w:r>
      <w:r>
        <w:rPr>
          <w:noProof/>
        </w:rPr>
        <w:t>171</w:t>
      </w:r>
      <w:r>
        <w:rPr>
          <w:noProof/>
        </w:rPr>
        <w:fldChar w:fldCharType="end"/>
      </w:r>
    </w:p>
    <w:p w14:paraId="66F0EF8D" w14:textId="19FF84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w:t>
      </w:r>
      <w:r>
        <w:rPr>
          <w:noProof/>
        </w:rPr>
        <w:tab/>
      </w:r>
      <w:r>
        <w:rPr>
          <w:noProof/>
        </w:rPr>
        <w:fldChar w:fldCharType="begin"/>
      </w:r>
      <w:r>
        <w:rPr>
          <w:noProof/>
        </w:rPr>
        <w:instrText xml:space="preserve"> PAGEREF _Toc176353700 \h </w:instrText>
      </w:r>
      <w:r>
        <w:rPr>
          <w:noProof/>
        </w:rPr>
      </w:r>
      <w:r>
        <w:rPr>
          <w:noProof/>
        </w:rPr>
        <w:fldChar w:fldCharType="separate"/>
      </w:r>
      <w:r>
        <w:rPr>
          <w:noProof/>
        </w:rPr>
        <w:t>171</w:t>
      </w:r>
      <w:r>
        <w:rPr>
          <w:noProof/>
        </w:rPr>
        <w:fldChar w:fldCharType="end"/>
      </w:r>
    </w:p>
    <w:p w14:paraId="4422D8B4" w14:textId="71B7BC5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Network/RemoteGroupChange/&lt;x&gt;/Entry</w:t>
      </w:r>
      <w:r>
        <w:rPr>
          <w:noProof/>
        </w:rPr>
        <w:tab/>
      </w:r>
      <w:r>
        <w:rPr>
          <w:noProof/>
        </w:rPr>
        <w:fldChar w:fldCharType="begin"/>
      </w:r>
      <w:r>
        <w:rPr>
          <w:noProof/>
        </w:rPr>
        <w:instrText xml:space="preserve"> PAGEREF _Toc176353701 \h </w:instrText>
      </w:r>
      <w:r>
        <w:rPr>
          <w:noProof/>
        </w:rPr>
      </w:r>
      <w:r>
        <w:rPr>
          <w:noProof/>
        </w:rPr>
        <w:fldChar w:fldCharType="separate"/>
      </w:r>
      <w:r>
        <w:rPr>
          <w:noProof/>
        </w:rPr>
        <w:t>171</w:t>
      </w:r>
      <w:r>
        <w:rPr>
          <w:noProof/>
        </w:rPr>
        <w:fldChar w:fldCharType="end"/>
      </w:r>
    </w:p>
    <w:p w14:paraId="07E03B20" w14:textId="2F139C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Network/RemoteGroupChange/&lt;x&gt;/Entry/MCDataID</w:t>
      </w:r>
      <w:r>
        <w:rPr>
          <w:noProof/>
        </w:rPr>
        <w:tab/>
      </w:r>
      <w:r>
        <w:rPr>
          <w:noProof/>
        </w:rPr>
        <w:fldChar w:fldCharType="begin"/>
      </w:r>
      <w:r>
        <w:rPr>
          <w:noProof/>
        </w:rPr>
        <w:instrText xml:space="preserve"> PAGEREF _Toc176353702 \h </w:instrText>
      </w:r>
      <w:r>
        <w:rPr>
          <w:noProof/>
        </w:rPr>
      </w:r>
      <w:r>
        <w:rPr>
          <w:noProof/>
        </w:rPr>
        <w:fldChar w:fldCharType="separate"/>
      </w:r>
      <w:r>
        <w:rPr>
          <w:noProof/>
        </w:rPr>
        <w:t>171</w:t>
      </w:r>
      <w:r>
        <w:rPr>
          <w:noProof/>
        </w:rPr>
        <w:fldChar w:fldCharType="end"/>
      </w:r>
    </w:p>
    <w:p w14:paraId="4048E3E9" w14:textId="403A9AE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Network/RemoteGroupChange/&lt;x&gt;/Entry/DisplayName</w:t>
      </w:r>
      <w:r>
        <w:rPr>
          <w:noProof/>
        </w:rPr>
        <w:tab/>
      </w:r>
      <w:r>
        <w:rPr>
          <w:noProof/>
        </w:rPr>
        <w:fldChar w:fldCharType="begin"/>
      </w:r>
      <w:r>
        <w:rPr>
          <w:noProof/>
        </w:rPr>
        <w:instrText xml:space="preserve"> PAGEREF _Toc176353703 \h </w:instrText>
      </w:r>
      <w:r>
        <w:rPr>
          <w:noProof/>
        </w:rPr>
      </w:r>
      <w:r>
        <w:rPr>
          <w:noProof/>
        </w:rPr>
        <w:fldChar w:fldCharType="separate"/>
      </w:r>
      <w:r>
        <w:rPr>
          <w:noProof/>
        </w:rPr>
        <w:t>171</w:t>
      </w:r>
      <w:r>
        <w:rPr>
          <w:noProof/>
        </w:rPr>
        <w:fldChar w:fldCharType="end"/>
      </w:r>
    </w:p>
    <w:p w14:paraId="475C3EB5" w14:textId="745DE0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_Toc176353704 \h </w:instrText>
      </w:r>
      <w:r>
        <w:rPr>
          <w:noProof/>
        </w:rPr>
      </w:r>
      <w:r>
        <w:rPr>
          <w:noProof/>
        </w:rPr>
        <w:fldChar w:fldCharType="separate"/>
      </w:r>
      <w:r>
        <w:rPr>
          <w:noProof/>
        </w:rPr>
        <w:t>172</w:t>
      </w:r>
      <w:r>
        <w:rPr>
          <w:noProof/>
        </w:rPr>
        <w:fldChar w:fldCharType="end"/>
      </w:r>
    </w:p>
    <w:p w14:paraId="38DE7029" w14:textId="7BEC355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w:t>
      </w:r>
      <w:r>
        <w:rPr>
          <w:noProof/>
        </w:rPr>
        <w:tab/>
      </w:r>
      <w:r>
        <w:rPr>
          <w:noProof/>
        </w:rPr>
        <w:fldChar w:fldCharType="begin"/>
      </w:r>
      <w:r>
        <w:rPr>
          <w:noProof/>
        </w:rPr>
        <w:instrText xml:space="preserve"> PAGEREF _Toc176353705 \h </w:instrText>
      </w:r>
      <w:r>
        <w:rPr>
          <w:noProof/>
        </w:rPr>
      </w:r>
      <w:r>
        <w:rPr>
          <w:noProof/>
        </w:rPr>
        <w:fldChar w:fldCharType="separate"/>
      </w:r>
      <w:r>
        <w:rPr>
          <w:noProof/>
        </w:rPr>
        <w:t>172</w:t>
      </w:r>
      <w:r>
        <w:rPr>
          <w:noProof/>
        </w:rPr>
        <w:fldChar w:fldCharType="end"/>
      </w:r>
    </w:p>
    <w:p w14:paraId="48819688" w14:textId="726DFF1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Network/ConversationManagement/GroupHangTime</w:t>
      </w:r>
      <w:r>
        <w:rPr>
          <w:noProof/>
        </w:rPr>
        <w:tab/>
      </w:r>
      <w:r>
        <w:rPr>
          <w:noProof/>
        </w:rPr>
        <w:fldChar w:fldCharType="begin"/>
      </w:r>
      <w:r>
        <w:rPr>
          <w:noProof/>
        </w:rPr>
        <w:instrText xml:space="preserve"> PAGEREF _Toc176353706 \h </w:instrText>
      </w:r>
      <w:r>
        <w:rPr>
          <w:noProof/>
        </w:rPr>
      </w:r>
      <w:r>
        <w:rPr>
          <w:noProof/>
        </w:rPr>
        <w:fldChar w:fldCharType="separate"/>
      </w:r>
      <w:r>
        <w:rPr>
          <w:noProof/>
        </w:rPr>
        <w:t>172</w:t>
      </w:r>
      <w:r>
        <w:rPr>
          <w:noProof/>
        </w:rPr>
        <w:fldChar w:fldCharType="end"/>
      </w:r>
    </w:p>
    <w:p w14:paraId="2E78BDBE" w14:textId="04094E8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GroupHangTime/&lt;x&gt;</w:t>
      </w:r>
      <w:r>
        <w:rPr>
          <w:noProof/>
        </w:rPr>
        <w:tab/>
      </w:r>
      <w:r>
        <w:rPr>
          <w:noProof/>
        </w:rPr>
        <w:fldChar w:fldCharType="begin"/>
      </w:r>
      <w:r>
        <w:rPr>
          <w:noProof/>
        </w:rPr>
        <w:instrText xml:space="preserve"> PAGEREF _Toc176353707 \h </w:instrText>
      </w:r>
      <w:r>
        <w:rPr>
          <w:noProof/>
        </w:rPr>
      </w:r>
      <w:r>
        <w:rPr>
          <w:noProof/>
        </w:rPr>
        <w:fldChar w:fldCharType="separate"/>
      </w:r>
      <w:r>
        <w:rPr>
          <w:noProof/>
        </w:rPr>
        <w:t>172</w:t>
      </w:r>
      <w:r>
        <w:rPr>
          <w:noProof/>
        </w:rPr>
        <w:fldChar w:fldCharType="end"/>
      </w:r>
    </w:p>
    <w:p w14:paraId="6913EFCC" w14:textId="7AAEDE4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2.75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GroupHangTime/&lt;x&gt;/Entry</w:t>
      </w:r>
      <w:r>
        <w:rPr>
          <w:noProof/>
        </w:rPr>
        <w:tab/>
      </w:r>
      <w:r>
        <w:rPr>
          <w:noProof/>
        </w:rPr>
        <w:fldChar w:fldCharType="begin"/>
      </w:r>
      <w:r>
        <w:rPr>
          <w:noProof/>
        </w:rPr>
        <w:instrText xml:space="preserve"> PAGEREF _Toc176353708 \h </w:instrText>
      </w:r>
      <w:r>
        <w:rPr>
          <w:noProof/>
        </w:rPr>
      </w:r>
      <w:r>
        <w:rPr>
          <w:noProof/>
        </w:rPr>
        <w:fldChar w:fldCharType="separate"/>
      </w:r>
      <w:r>
        <w:rPr>
          <w:noProof/>
        </w:rPr>
        <w:t>173</w:t>
      </w:r>
      <w:r>
        <w:rPr>
          <w:noProof/>
        </w:rPr>
        <w:fldChar w:fldCharType="end"/>
      </w:r>
    </w:p>
    <w:p w14:paraId="3CE353C7" w14:textId="29E1867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GroupHangTime/&lt;x&gt;/Entry/MCDataGroupID</w:t>
      </w:r>
      <w:r>
        <w:rPr>
          <w:noProof/>
        </w:rPr>
        <w:tab/>
      </w:r>
      <w:r>
        <w:rPr>
          <w:noProof/>
        </w:rPr>
        <w:fldChar w:fldCharType="begin"/>
      </w:r>
      <w:r>
        <w:rPr>
          <w:noProof/>
        </w:rPr>
        <w:instrText xml:space="preserve"> PAGEREF _Toc176353709 \h </w:instrText>
      </w:r>
      <w:r>
        <w:rPr>
          <w:noProof/>
        </w:rPr>
      </w:r>
      <w:r>
        <w:rPr>
          <w:noProof/>
        </w:rPr>
        <w:fldChar w:fldCharType="separate"/>
      </w:r>
      <w:r>
        <w:rPr>
          <w:noProof/>
        </w:rPr>
        <w:t>173</w:t>
      </w:r>
      <w:r>
        <w:rPr>
          <w:noProof/>
        </w:rPr>
        <w:fldChar w:fldCharType="end"/>
      </w:r>
    </w:p>
    <w:p w14:paraId="7811DDFE" w14:textId="31B1542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GroupHangTime/&lt;x&gt;/Entry/DisplayName</w:t>
      </w:r>
      <w:r>
        <w:rPr>
          <w:noProof/>
        </w:rPr>
        <w:tab/>
      </w:r>
      <w:r>
        <w:rPr>
          <w:noProof/>
        </w:rPr>
        <w:fldChar w:fldCharType="begin"/>
      </w:r>
      <w:r>
        <w:rPr>
          <w:noProof/>
        </w:rPr>
        <w:instrText xml:space="preserve"> PAGEREF _Toc176353710 \h </w:instrText>
      </w:r>
      <w:r>
        <w:rPr>
          <w:noProof/>
        </w:rPr>
      </w:r>
      <w:r>
        <w:rPr>
          <w:noProof/>
        </w:rPr>
        <w:fldChar w:fldCharType="separate"/>
      </w:r>
      <w:r>
        <w:rPr>
          <w:noProof/>
        </w:rPr>
        <w:t>173</w:t>
      </w:r>
      <w:r>
        <w:rPr>
          <w:noProof/>
        </w:rPr>
        <w:fldChar w:fldCharType="end"/>
      </w:r>
    </w:p>
    <w:p w14:paraId="607E5E45" w14:textId="4E417B7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10.2.78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GroupHangTime/&lt;x&gt;/Entry/HangTime</w:t>
      </w:r>
      <w:r>
        <w:rPr>
          <w:noProof/>
        </w:rPr>
        <w:tab/>
      </w:r>
      <w:r>
        <w:rPr>
          <w:noProof/>
        </w:rPr>
        <w:fldChar w:fldCharType="begin"/>
      </w:r>
      <w:r>
        <w:rPr>
          <w:noProof/>
        </w:rPr>
        <w:instrText xml:space="preserve"> PAGEREF _Toc176353711 \h </w:instrText>
      </w:r>
      <w:r>
        <w:rPr>
          <w:noProof/>
        </w:rPr>
      </w:r>
      <w:r>
        <w:rPr>
          <w:noProof/>
        </w:rPr>
        <w:fldChar w:fldCharType="separate"/>
      </w:r>
      <w:r>
        <w:rPr>
          <w:noProof/>
        </w:rPr>
        <w:t>173</w:t>
      </w:r>
      <w:r>
        <w:rPr>
          <w:noProof/>
        </w:rPr>
        <w:fldChar w:fldCharType="end"/>
      </w:r>
    </w:p>
    <w:p w14:paraId="6AF366CA" w14:textId="4E4EDE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w:t>
      </w:r>
      <w:r>
        <w:rPr>
          <w:noProof/>
        </w:rPr>
        <w:tab/>
      </w:r>
      <w:r>
        <w:rPr>
          <w:noProof/>
        </w:rPr>
        <w:fldChar w:fldCharType="begin"/>
      </w:r>
      <w:r>
        <w:rPr>
          <w:noProof/>
        </w:rPr>
        <w:instrText xml:space="preserve"> PAGEREF _Toc176353712 \h </w:instrText>
      </w:r>
      <w:r>
        <w:rPr>
          <w:noProof/>
        </w:rPr>
      </w:r>
      <w:r>
        <w:rPr>
          <w:noProof/>
        </w:rPr>
        <w:fldChar w:fldCharType="separate"/>
      </w:r>
      <w:r>
        <w:rPr>
          <w:noProof/>
        </w:rPr>
        <w:t>174</w:t>
      </w:r>
      <w:r>
        <w:rPr>
          <w:noProof/>
        </w:rPr>
        <w:fldChar w:fldCharType="end"/>
      </w:r>
    </w:p>
    <w:p w14:paraId="16BB388A" w14:textId="34A356C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DeliveredDisposition/&lt;x&gt;</w:t>
      </w:r>
      <w:r>
        <w:rPr>
          <w:noProof/>
        </w:rPr>
        <w:tab/>
      </w:r>
      <w:r>
        <w:rPr>
          <w:noProof/>
        </w:rPr>
        <w:fldChar w:fldCharType="begin"/>
      </w:r>
      <w:r>
        <w:rPr>
          <w:noProof/>
        </w:rPr>
        <w:instrText xml:space="preserve"> PAGEREF _Toc176353713 \h </w:instrText>
      </w:r>
      <w:r>
        <w:rPr>
          <w:noProof/>
        </w:rPr>
      </w:r>
      <w:r>
        <w:rPr>
          <w:noProof/>
        </w:rPr>
        <w:fldChar w:fldCharType="separate"/>
      </w:r>
      <w:r>
        <w:rPr>
          <w:noProof/>
        </w:rPr>
        <w:t>174</w:t>
      </w:r>
      <w:r>
        <w:rPr>
          <w:noProof/>
        </w:rPr>
        <w:fldChar w:fldCharType="end"/>
      </w:r>
    </w:p>
    <w:p w14:paraId="2774C201" w14:textId="0CB7E80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DeliveredDisposition/&lt;x&gt;/Entry</w:t>
      </w:r>
      <w:r>
        <w:rPr>
          <w:noProof/>
        </w:rPr>
        <w:tab/>
      </w:r>
      <w:r>
        <w:rPr>
          <w:noProof/>
        </w:rPr>
        <w:fldChar w:fldCharType="begin"/>
      </w:r>
      <w:r>
        <w:rPr>
          <w:noProof/>
        </w:rPr>
        <w:instrText xml:space="preserve"> PAGEREF _Toc176353714 \h </w:instrText>
      </w:r>
      <w:r>
        <w:rPr>
          <w:noProof/>
        </w:rPr>
      </w:r>
      <w:r>
        <w:rPr>
          <w:noProof/>
        </w:rPr>
        <w:fldChar w:fldCharType="separate"/>
      </w:r>
      <w:r>
        <w:rPr>
          <w:noProof/>
        </w:rPr>
        <w:t>174</w:t>
      </w:r>
      <w:r>
        <w:rPr>
          <w:noProof/>
        </w:rPr>
        <w:fldChar w:fldCharType="end"/>
      </w:r>
    </w:p>
    <w:p w14:paraId="454358DC" w14:textId="1EB62A0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DeliveredDisposition/&lt;x&gt;/Entry/MCDataID</w:t>
      </w:r>
      <w:r>
        <w:rPr>
          <w:noProof/>
        </w:rPr>
        <w:tab/>
      </w:r>
      <w:r>
        <w:rPr>
          <w:noProof/>
        </w:rPr>
        <w:fldChar w:fldCharType="begin"/>
      </w:r>
      <w:r>
        <w:rPr>
          <w:noProof/>
        </w:rPr>
        <w:instrText xml:space="preserve"> PAGEREF _Toc176353715 \h </w:instrText>
      </w:r>
      <w:r>
        <w:rPr>
          <w:noProof/>
        </w:rPr>
      </w:r>
      <w:r>
        <w:rPr>
          <w:noProof/>
        </w:rPr>
        <w:fldChar w:fldCharType="separate"/>
      </w:r>
      <w:r>
        <w:rPr>
          <w:noProof/>
        </w:rPr>
        <w:t>174</w:t>
      </w:r>
      <w:r>
        <w:rPr>
          <w:noProof/>
        </w:rPr>
        <w:fldChar w:fldCharType="end"/>
      </w:r>
    </w:p>
    <w:p w14:paraId="43B4C81D" w14:textId="098E309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DeliveredDisposition/&lt;x&gt;/Entry/DisplayName</w:t>
      </w:r>
      <w:r>
        <w:rPr>
          <w:noProof/>
        </w:rPr>
        <w:tab/>
      </w:r>
      <w:r>
        <w:rPr>
          <w:noProof/>
        </w:rPr>
        <w:fldChar w:fldCharType="begin"/>
      </w:r>
      <w:r>
        <w:rPr>
          <w:noProof/>
        </w:rPr>
        <w:instrText xml:space="preserve"> PAGEREF _Toc176353716 \h </w:instrText>
      </w:r>
      <w:r>
        <w:rPr>
          <w:noProof/>
        </w:rPr>
      </w:r>
      <w:r>
        <w:rPr>
          <w:noProof/>
        </w:rPr>
        <w:fldChar w:fldCharType="separate"/>
      </w:r>
      <w:r>
        <w:rPr>
          <w:noProof/>
        </w:rPr>
        <w:t>175</w:t>
      </w:r>
      <w:r>
        <w:rPr>
          <w:noProof/>
        </w:rPr>
        <w:fldChar w:fldCharType="end"/>
      </w:r>
    </w:p>
    <w:p w14:paraId="096DD25C" w14:textId="6C0A894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Network/ConversationManagement/ReadDisposition</w:t>
      </w:r>
      <w:r>
        <w:rPr>
          <w:noProof/>
        </w:rPr>
        <w:tab/>
      </w:r>
      <w:r>
        <w:rPr>
          <w:noProof/>
        </w:rPr>
        <w:fldChar w:fldCharType="begin"/>
      </w:r>
      <w:r>
        <w:rPr>
          <w:noProof/>
        </w:rPr>
        <w:instrText xml:space="preserve"> PAGEREF _Toc176353717 \h </w:instrText>
      </w:r>
      <w:r>
        <w:rPr>
          <w:noProof/>
        </w:rPr>
      </w:r>
      <w:r>
        <w:rPr>
          <w:noProof/>
        </w:rPr>
        <w:fldChar w:fldCharType="separate"/>
      </w:r>
      <w:r>
        <w:rPr>
          <w:noProof/>
        </w:rPr>
        <w:t>175</w:t>
      </w:r>
      <w:r>
        <w:rPr>
          <w:noProof/>
        </w:rPr>
        <w:fldChar w:fldCharType="end"/>
      </w:r>
    </w:p>
    <w:p w14:paraId="552BD462" w14:textId="5A3571A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ReadDisposition/&lt;x&gt;</w:t>
      </w:r>
      <w:r>
        <w:rPr>
          <w:noProof/>
        </w:rPr>
        <w:tab/>
      </w:r>
      <w:r>
        <w:rPr>
          <w:noProof/>
        </w:rPr>
        <w:fldChar w:fldCharType="begin"/>
      </w:r>
      <w:r>
        <w:rPr>
          <w:noProof/>
        </w:rPr>
        <w:instrText xml:space="preserve"> PAGEREF _Toc176353718 \h </w:instrText>
      </w:r>
      <w:r>
        <w:rPr>
          <w:noProof/>
        </w:rPr>
      </w:r>
      <w:r>
        <w:rPr>
          <w:noProof/>
        </w:rPr>
        <w:fldChar w:fldCharType="separate"/>
      </w:r>
      <w:r>
        <w:rPr>
          <w:noProof/>
        </w:rPr>
        <w:t>175</w:t>
      </w:r>
      <w:r>
        <w:rPr>
          <w:noProof/>
        </w:rPr>
        <w:fldChar w:fldCharType="end"/>
      </w:r>
    </w:p>
    <w:p w14:paraId="0D7F9FF4" w14:textId="73B23E8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ReadDisposition/&lt;x&gt;/Entry</w:t>
      </w:r>
      <w:r>
        <w:rPr>
          <w:noProof/>
        </w:rPr>
        <w:tab/>
      </w:r>
      <w:r>
        <w:rPr>
          <w:noProof/>
        </w:rPr>
        <w:fldChar w:fldCharType="begin"/>
      </w:r>
      <w:r>
        <w:rPr>
          <w:noProof/>
        </w:rPr>
        <w:instrText xml:space="preserve"> PAGEREF _Toc176353719 \h </w:instrText>
      </w:r>
      <w:r>
        <w:rPr>
          <w:noProof/>
        </w:rPr>
      </w:r>
      <w:r>
        <w:rPr>
          <w:noProof/>
        </w:rPr>
        <w:fldChar w:fldCharType="separate"/>
      </w:r>
      <w:r>
        <w:rPr>
          <w:noProof/>
        </w:rPr>
        <w:t>175</w:t>
      </w:r>
      <w:r>
        <w:rPr>
          <w:noProof/>
        </w:rPr>
        <w:fldChar w:fldCharType="end"/>
      </w:r>
    </w:p>
    <w:p w14:paraId="7427F9C7" w14:textId="1183EB4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ReadDisposition/&lt;x&gt;/Entry/MCDataID</w:t>
      </w:r>
      <w:r>
        <w:rPr>
          <w:noProof/>
        </w:rPr>
        <w:tab/>
      </w:r>
      <w:r>
        <w:rPr>
          <w:noProof/>
        </w:rPr>
        <w:fldChar w:fldCharType="begin"/>
      </w:r>
      <w:r>
        <w:rPr>
          <w:noProof/>
        </w:rPr>
        <w:instrText xml:space="preserve"> PAGEREF _Toc176353720 \h </w:instrText>
      </w:r>
      <w:r>
        <w:rPr>
          <w:noProof/>
        </w:rPr>
      </w:r>
      <w:r>
        <w:rPr>
          <w:noProof/>
        </w:rPr>
        <w:fldChar w:fldCharType="separate"/>
      </w:r>
      <w:r>
        <w:rPr>
          <w:noProof/>
        </w:rPr>
        <w:t>176</w:t>
      </w:r>
      <w:r>
        <w:rPr>
          <w:noProof/>
        </w:rPr>
        <w:fldChar w:fldCharType="end"/>
      </w:r>
    </w:p>
    <w:p w14:paraId="3CA63297" w14:textId="3012026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ReadDisposition/&lt;x&gt;/Entry/DisplayName</w:t>
      </w:r>
      <w:r>
        <w:rPr>
          <w:noProof/>
        </w:rPr>
        <w:tab/>
      </w:r>
      <w:r>
        <w:rPr>
          <w:noProof/>
        </w:rPr>
        <w:fldChar w:fldCharType="begin"/>
      </w:r>
      <w:r>
        <w:rPr>
          <w:noProof/>
        </w:rPr>
        <w:instrText xml:space="preserve"> PAGEREF _Toc176353721 \h </w:instrText>
      </w:r>
      <w:r>
        <w:rPr>
          <w:noProof/>
        </w:rPr>
      </w:r>
      <w:r>
        <w:rPr>
          <w:noProof/>
        </w:rPr>
        <w:fldChar w:fldCharType="separate"/>
      </w:r>
      <w:r>
        <w:rPr>
          <w:noProof/>
        </w:rPr>
        <w:t>176</w:t>
      </w:r>
      <w:r>
        <w:rPr>
          <w:noProof/>
        </w:rPr>
        <w:fldChar w:fldCharType="end"/>
      </w:r>
    </w:p>
    <w:p w14:paraId="4EEFA8E4" w14:textId="59331BE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/&lt;x&gt;/OnNetwork/OneToOneEmergencyAlert</w:t>
      </w:r>
      <w:r>
        <w:rPr>
          <w:noProof/>
        </w:rPr>
        <w:tab/>
      </w:r>
      <w:r>
        <w:rPr>
          <w:noProof/>
        </w:rPr>
        <w:fldChar w:fldCharType="begin"/>
      </w:r>
      <w:r>
        <w:rPr>
          <w:noProof/>
        </w:rPr>
        <w:instrText xml:space="preserve"> PAGEREF _Toc176353722 \h </w:instrText>
      </w:r>
      <w:r>
        <w:rPr>
          <w:noProof/>
        </w:rPr>
      </w:r>
      <w:r>
        <w:rPr>
          <w:noProof/>
        </w:rPr>
        <w:fldChar w:fldCharType="separate"/>
      </w:r>
      <w:r>
        <w:rPr>
          <w:noProof/>
        </w:rPr>
        <w:t>176</w:t>
      </w:r>
      <w:r>
        <w:rPr>
          <w:noProof/>
        </w:rPr>
        <w:fldChar w:fldCharType="end"/>
      </w:r>
    </w:p>
    <w:p w14:paraId="5B2F0B18" w14:textId="47692F5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.2.90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/&lt;x&gt;/OnNetwork/OneToOneEmergencyAlert/Entry</w:t>
      </w:r>
      <w:r>
        <w:rPr>
          <w:noProof/>
        </w:rPr>
        <w:tab/>
      </w:r>
      <w:r>
        <w:rPr>
          <w:noProof/>
        </w:rPr>
        <w:fldChar w:fldCharType="begin"/>
      </w:r>
      <w:r>
        <w:rPr>
          <w:noProof/>
        </w:rPr>
        <w:instrText xml:space="preserve"> PAGEREF _Toc176353723 \h </w:instrText>
      </w:r>
      <w:r>
        <w:rPr>
          <w:noProof/>
        </w:rPr>
      </w:r>
      <w:r>
        <w:rPr>
          <w:noProof/>
        </w:rPr>
        <w:fldChar w:fldCharType="separate"/>
      </w:r>
      <w:r>
        <w:rPr>
          <w:noProof/>
        </w:rPr>
        <w:t>176</w:t>
      </w:r>
      <w:r>
        <w:rPr>
          <w:noProof/>
        </w:rPr>
        <w:fldChar w:fldCharType="end"/>
      </w:r>
    </w:p>
    <w:p w14:paraId="36C97082" w14:textId="66FD143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/OnNetwork/OneToOneEmergencyAlert/Entry/ID</w:t>
      </w:r>
      <w:r>
        <w:rPr>
          <w:noProof/>
        </w:rPr>
        <w:tab/>
      </w:r>
      <w:r>
        <w:rPr>
          <w:noProof/>
        </w:rPr>
        <w:fldChar w:fldCharType="begin"/>
      </w:r>
      <w:r>
        <w:rPr>
          <w:noProof/>
        </w:rPr>
        <w:instrText xml:space="preserve"> PAGEREF _Toc176353724 \h </w:instrText>
      </w:r>
      <w:r>
        <w:rPr>
          <w:noProof/>
        </w:rPr>
      </w:r>
      <w:r>
        <w:rPr>
          <w:noProof/>
        </w:rPr>
        <w:fldChar w:fldCharType="separate"/>
      </w:r>
      <w:r>
        <w:rPr>
          <w:noProof/>
        </w:rPr>
        <w:t>176</w:t>
      </w:r>
      <w:r>
        <w:rPr>
          <w:noProof/>
        </w:rPr>
        <w:fldChar w:fldCharType="end"/>
      </w:r>
    </w:p>
    <w:p w14:paraId="68EE0E6E" w14:textId="673FA98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 DisplayName</w:t>
      </w:r>
      <w:r>
        <w:rPr>
          <w:noProof/>
        </w:rPr>
        <w:tab/>
      </w:r>
      <w:r>
        <w:rPr>
          <w:noProof/>
        </w:rPr>
        <w:fldChar w:fldCharType="begin"/>
      </w:r>
      <w:r>
        <w:rPr>
          <w:noProof/>
        </w:rPr>
        <w:instrText xml:space="preserve"> PAGEREF _Toc176353725 \h </w:instrText>
      </w:r>
      <w:r>
        <w:rPr>
          <w:noProof/>
        </w:rPr>
      </w:r>
      <w:r>
        <w:rPr>
          <w:noProof/>
        </w:rPr>
        <w:fldChar w:fldCharType="separate"/>
      </w:r>
      <w:r>
        <w:rPr>
          <w:noProof/>
        </w:rPr>
        <w:t>177</w:t>
      </w:r>
      <w:r>
        <w:rPr>
          <w:noProof/>
        </w:rPr>
        <w:fldChar w:fldCharType="end"/>
      </w:r>
    </w:p>
    <w:p w14:paraId="0FAC7EAF" w14:textId="003979B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/OnNetwork/OneToOneEmergencyAlert/Entry/Usage</w:t>
      </w:r>
      <w:r>
        <w:rPr>
          <w:noProof/>
        </w:rPr>
        <w:tab/>
      </w:r>
      <w:r>
        <w:rPr>
          <w:noProof/>
        </w:rPr>
        <w:fldChar w:fldCharType="begin"/>
      </w:r>
      <w:r>
        <w:rPr>
          <w:noProof/>
        </w:rPr>
        <w:instrText xml:space="preserve"> PAGEREF _Toc176353726 \h </w:instrText>
      </w:r>
      <w:r>
        <w:rPr>
          <w:noProof/>
        </w:rPr>
      </w:r>
      <w:r>
        <w:rPr>
          <w:noProof/>
        </w:rPr>
        <w:fldChar w:fldCharType="separate"/>
      </w:r>
      <w:r>
        <w:rPr>
          <w:noProof/>
        </w:rPr>
        <w:t>177</w:t>
      </w:r>
      <w:r>
        <w:rPr>
          <w:noProof/>
        </w:rPr>
        <w:fldChar w:fldCharType="end"/>
      </w:r>
    </w:p>
    <w:p w14:paraId="6784C88D" w14:textId="4A4BB5A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10.2.94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_Toc176353727 \h </w:instrText>
      </w:r>
      <w:r>
        <w:rPr>
          <w:noProof/>
        </w:rPr>
      </w:r>
      <w:r>
        <w:rPr>
          <w:noProof/>
        </w:rPr>
        <w:fldChar w:fldCharType="separate"/>
      </w:r>
      <w:r>
        <w:rPr>
          <w:noProof/>
        </w:rPr>
        <w:t>177</w:t>
      </w:r>
      <w:r>
        <w:rPr>
          <w:noProof/>
        </w:rPr>
        <w:fldChar w:fldCharType="end"/>
      </w:r>
    </w:p>
    <w:p w14:paraId="6C0EC647" w14:textId="3531CA5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10.2.95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_Toc176353728 \h </w:instrText>
      </w:r>
      <w:r>
        <w:rPr>
          <w:noProof/>
        </w:rPr>
      </w:r>
      <w:r>
        <w:rPr>
          <w:noProof/>
        </w:rPr>
        <w:fldChar w:fldCharType="separate"/>
      </w:r>
      <w:r>
        <w:rPr>
          <w:noProof/>
        </w:rPr>
        <w:t>177</w:t>
      </w:r>
      <w:r>
        <w:rPr>
          <w:noProof/>
        </w:rPr>
        <w:fldChar w:fldCharType="end"/>
      </w:r>
    </w:p>
    <w:p w14:paraId="0DD971B4" w14:textId="68227E1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10.2.96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_Toc176353729 \h </w:instrText>
      </w:r>
      <w:r>
        <w:rPr>
          <w:noProof/>
        </w:rPr>
      </w:r>
      <w:r>
        <w:rPr>
          <w:noProof/>
        </w:rPr>
        <w:fldChar w:fldCharType="separate"/>
      </w:r>
      <w:r>
        <w:rPr>
          <w:noProof/>
        </w:rPr>
        <w:t>178</w:t>
      </w:r>
      <w:r>
        <w:rPr>
          <w:noProof/>
        </w:rPr>
        <w:fldChar w:fldCharType="end"/>
      </w:r>
    </w:p>
    <w:p w14:paraId="69EBCD0C" w14:textId="34681F4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_Toc176353730 \h </w:instrText>
      </w:r>
      <w:r>
        <w:rPr>
          <w:noProof/>
        </w:rPr>
      </w:r>
      <w:r>
        <w:rPr>
          <w:noProof/>
        </w:rPr>
        <w:fldChar w:fldCharType="separate"/>
      </w:r>
      <w:r>
        <w:rPr>
          <w:noProof/>
        </w:rPr>
        <w:t>178</w:t>
      </w:r>
      <w:r>
        <w:rPr>
          <w:noProof/>
        </w:rPr>
        <w:fldChar w:fldCharType="end"/>
      </w:r>
    </w:p>
    <w:p w14:paraId="16262A37" w14:textId="7F4FFC7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_Toc176353731 \h </w:instrText>
      </w:r>
      <w:r>
        <w:rPr>
          <w:noProof/>
        </w:rPr>
      </w:r>
      <w:r>
        <w:rPr>
          <w:noProof/>
        </w:rPr>
        <w:fldChar w:fldCharType="separate"/>
      </w:r>
      <w:r>
        <w:rPr>
          <w:noProof/>
        </w:rPr>
        <w:t>178</w:t>
      </w:r>
      <w:r>
        <w:rPr>
          <w:noProof/>
        </w:rPr>
        <w:fldChar w:fldCharType="end"/>
      </w:r>
    </w:p>
    <w:p w14:paraId="512E4630" w14:textId="2B0A62D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_Toc176353732 \h </w:instrText>
      </w:r>
      <w:r>
        <w:rPr>
          <w:noProof/>
        </w:rPr>
      </w:r>
      <w:r>
        <w:rPr>
          <w:noProof/>
        </w:rPr>
        <w:fldChar w:fldCharType="separate"/>
      </w:r>
      <w:r>
        <w:rPr>
          <w:noProof/>
        </w:rPr>
        <w:t>179</w:t>
      </w:r>
      <w:r>
        <w:rPr>
          <w:noProof/>
        </w:rPr>
        <w:fldChar w:fldCharType="end"/>
      </w:r>
    </w:p>
    <w:p w14:paraId="774780D7" w14:textId="2F07F60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/OffNetwork/MCDataGroup</w:t>
      </w:r>
      <w:r>
        <w:rPr>
          <w:noProof/>
          <w:lang w:eastAsia="ko-KR"/>
        </w:rPr>
        <w:t>List</w:t>
      </w:r>
      <w:r>
        <w:rPr>
          <w:noProof/>
        </w:rPr>
        <w:tab/>
      </w:r>
      <w:r>
        <w:rPr>
          <w:noProof/>
        </w:rPr>
        <w:fldChar w:fldCharType="begin"/>
      </w:r>
      <w:r>
        <w:rPr>
          <w:noProof/>
        </w:rPr>
        <w:instrText xml:space="preserve"> PAGEREF _Toc176353733 \h </w:instrText>
      </w:r>
      <w:r>
        <w:rPr>
          <w:noProof/>
        </w:rPr>
      </w:r>
      <w:r>
        <w:rPr>
          <w:noProof/>
        </w:rPr>
        <w:fldChar w:fldCharType="separate"/>
      </w:r>
      <w:r>
        <w:rPr>
          <w:noProof/>
        </w:rPr>
        <w:t>179</w:t>
      </w:r>
      <w:r>
        <w:rPr>
          <w:noProof/>
        </w:rPr>
        <w:fldChar w:fldCharType="end"/>
      </w:r>
    </w:p>
    <w:p w14:paraId="0D26BD68" w14:textId="3182C9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w:t>
      </w:r>
      <w:r>
        <w:rPr>
          <w:noProof/>
        </w:rPr>
        <w:tab/>
      </w:r>
      <w:r>
        <w:rPr>
          <w:noProof/>
        </w:rPr>
        <w:fldChar w:fldCharType="begin"/>
      </w:r>
      <w:r>
        <w:rPr>
          <w:noProof/>
        </w:rPr>
        <w:instrText xml:space="preserve"> PAGEREF _Toc176353734 \h </w:instrText>
      </w:r>
      <w:r>
        <w:rPr>
          <w:noProof/>
        </w:rPr>
      </w:r>
      <w:r>
        <w:rPr>
          <w:noProof/>
        </w:rPr>
        <w:fldChar w:fldCharType="separate"/>
      </w:r>
      <w:r>
        <w:rPr>
          <w:noProof/>
        </w:rPr>
        <w:t>179</w:t>
      </w:r>
      <w:r>
        <w:rPr>
          <w:noProof/>
        </w:rPr>
        <w:fldChar w:fldCharType="end"/>
      </w:r>
    </w:p>
    <w:p w14:paraId="223CF7A7" w14:textId="14F51CB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2.102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w:t>
      </w:r>
      <w:r>
        <w:rPr>
          <w:noProof/>
        </w:rPr>
        <w:tab/>
      </w:r>
      <w:r>
        <w:rPr>
          <w:noProof/>
        </w:rPr>
        <w:fldChar w:fldCharType="begin"/>
      </w:r>
      <w:r>
        <w:rPr>
          <w:noProof/>
        </w:rPr>
        <w:instrText xml:space="preserve"> PAGEREF _Toc176353735 \h </w:instrText>
      </w:r>
      <w:r>
        <w:rPr>
          <w:noProof/>
        </w:rPr>
      </w:r>
      <w:r>
        <w:rPr>
          <w:noProof/>
        </w:rPr>
        <w:fldChar w:fldCharType="separate"/>
      </w:r>
      <w:r>
        <w:rPr>
          <w:noProof/>
        </w:rPr>
        <w:t>179</w:t>
      </w:r>
      <w:r>
        <w:rPr>
          <w:noProof/>
        </w:rPr>
        <w:fldChar w:fldCharType="end"/>
      </w:r>
    </w:p>
    <w:p w14:paraId="17F59657" w14:textId="0E9196A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/&lt;x&gt;/Entry/MCDataGroupID</w:t>
      </w:r>
      <w:r>
        <w:rPr>
          <w:noProof/>
        </w:rPr>
        <w:tab/>
      </w:r>
      <w:r>
        <w:rPr>
          <w:noProof/>
        </w:rPr>
        <w:fldChar w:fldCharType="begin"/>
      </w:r>
      <w:r>
        <w:rPr>
          <w:noProof/>
        </w:rPr>
        <w:instrText xml:space="preserve"> PAGEREF _Toc176353736 \h </w:instrText>
      </w:r>
      <w:r>
        <w:rPr>
          <w:noProof/>
        </w:rPr>
      </w:r>
      <w:r>
        <w:rPr>
          <w:noProof/>
        </w:rPr>
        <w:fldChar w:fldCharType="separate"/>
      </w:r>
      <w:r>
        <w:rPr>
          <w:noProof/>
        </w:rPr>
        <w:t>179</w:t>
      </w:r>
      <w:r>
        <w:rPr>
          <w:noProof/>
        </w:rPr>
        <w:fldChar w:fldCharType="end"/>
      </w:r>
    </w:p>
    <w:p w14:paraId="439544D2" w14:textId="6474A98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/OffNetwork/MCDataGroup</w:t>
      </w:r>
      <w:r>
        <w:rPr>
          <w:noProof/>
          <w:lang w:eastAsia="ko-KR"/>
        </w:rPr>
        <w:t>List</w:t>
      </w:r>
      <w:r>
        <w:rPr>
          <w:noProof/>
        </w:rPr>
        <w:t>/&lt;x&gt;/Entry/DisplayName</w:t>
      </w:r>
      <w:r>
        <w:rPr>
          <w:noProof/>
        </w:rPr>
        <w:tab/>
      </w:r>
      <w:r>
        <w:rPr>
          <w:noProof/>
        </w:rPr>
        <w:fldChar w:fldCharType="begin"/>
      </w:r>
      <w:r>
        <w:rPr>
          <w:noProof/>
        </w:rPr>
        <w:instrText xml:space="preserve"> PAGEREF _Toc176353737 \h </w:instrText>
      </w:r>
      <w:r>
        <w:rPr>
          <w:noProof/>
        </w:rPr>
      </w:r>
      <w:r>
        <w:rPr>
          <w:noProof/>
        </w:rPr>
        <w:fldChar w:fldCharType="separate"/>
      </w:r>
      <w:r>
        <w:rPr>
          <w:noProof/>
        </w:rPr>
        <w:t>180</w:t>
      </w:r>
      <w:r>
        <w:rPr>
          <w:noProof/>
        </w:rPr>
        <w:fldChar w:fldCharType="end"/>
      </w:r>
    </w:p>
    <w:p w14:paraId="507E157D" w14:textId="2B5019D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_Toc176353738 \h </w:instrText>
      </w:r>
      <w:r>
        <w:rPr>
          <w:noProof/>
        </w:rPr>
      </w:r>
      <w:r>
        <w:rPr>
          <w:noProof/>
        </w:rPr>
        <w:fldChar w:fldCharType="separate"/>
      </w:r>
      <w:r>
        <w:rPr>
          <w:noProof/>
        </w:rPr>
        <w:t>180</w:t>
      </w:r>
      <w:r>
        <w:rPr>
          <w:noProof/>
        </w:rPr>
        <w:fldChar w:fldCharType="end"/>
      </w:r>
    </w:p>
    <w:p w14:paraId="100B3727" w14:textId="2A9F27F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_Toc176353739 \h </w:instrText>
      </w:r>
      <w:r>
        <w:rPr>
          <w:noProof/>
        </w:rPr>
      </w:r>
      <w:r>
        <w:rPr>
          <w:noProof/>
        </w:rPr>
        <w:fldChar w:fldCharType="separate"/>
      </w:r>
      <w:r>
        <w:rPr>
          <w:noProof/>
        </w:rPr>
        <w:t>180</w:t>
      </w:r>
      <w:r>
        <w:rPr>
          <w:noProof/>
        </w:rPr>
        <w:fldChar w:fldCharType="end"/>
      </w:r>
    </w:p>
    <w:p w14:paraId="194F855F" w14:textId="461A479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/&lt;x&gt;/Entry/GMSServID</w:t>
      </w:r>
      <w:r>
        <w:rPr>
          <w:noProof/>
        </w:rPr>
        <w:tab/>
      </w:r>
      <w:r>
        <w:rPr>
          <w:noProof/>
        </w:rPr>
        <w:fldChar w:fldCharType="begin"/>
      </w:r>
      <w:r>
        <w:rPr>
          <w:noProof/>
        </w:rPr>
        <w:instrText xml:space="preserve"> PAGEREF _Toc176353740 \h </w:instrText>
      </w:r>
      <w:r>
        <w:rPr>
          <w:noProof/>
        </w:rPr>
      </w:r>
      <w:r>
        <w:rPr>
          <w:noProof/>
        </w:rPr>
        <w:fldChar w:fldCharType="separate"/>
      </w:r>
      <w:r>
        <w:rPr>
          <w:noProof/>
        </w:rPr>
        <w:t>180</w:t>
      </w:r>
      <w:r>
        <w:rPr>
          <w:noProof/>
        </w:rPr>
        <w:fldChar w:fldCharType="end"/>
      </w:r>
    </w:p>
    <w:p w14:paraId="1ABC5BD0" w14:textId="6C4D796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_Toc176353741 \h </w:instrText>
      </w:r>
      <w:r>
        <w:rPr>
          <w:noProof/>
        </w:rPr>
      </w:r>
      <w:r>
        <w:rPr>
          <w:noProof/>
        </w:rPr>
        <w:fldChar w:fldCharType="separate"/>
      </w:r>
      <w:r>
        <w:rPr>
          <w:noProof/>
        </w:rPr>
        <w:t>180</w:t>
      </w:r>
      <w:r>
        <w:rPr>
          <w:noProof/>
        </w:rPr>
        <w:fldChar w:fldCharType="end"/>
      </w:r>
    </w:p>
    <w:p w14:paraId="471B0D49" w14:textId="5CDB442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_Toc176353742 \h </w:instrText>
      </w:r>
      <w:r>
        <w:rPr>
          <w:noProof/>
        </w:rPr>
      </w:r>
      <w:r>
        <w:rPr>
          <w:noProof/>
        </w:rPr>
        <w:fldChar w:fldCharType="separate"/>
      </w:r>
      <w:r>
        <w:rPr>
          <w:noProof/>
        </w:rPr>
        <w:t>180</w:t>
      </w:r>
      <w:r>
        <w:rPr>
          <w:noProof/>
        </w:rPr>
        <w:fldChar w:fldCharType="end"/>
      </w:r>
    </w:p>
    <w:p w14:paraId="73D9715F" w14:textId="4DE5126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_Toc176353743 \h </w:instrText>
      </w:r>
      <w:r>
        <w:rPr>
          <w:noProof/>
        </w:rPr>
      </w:r>
      <w:r>
        <w:rPr>
          <w:noProof/>
        </w:rPr>
        <w:fldChar w:fldCharType="separate"/>
      </w:r>
      <w:r>
        <w:rPr>
          <w:noProof/>
        </w:rPr>
        <w:t>180</w:t>
      </w:r>
      <w:r>
        <w:rPr>
          <w:noProof/>
        </w:rPr>
        <w:fldChar w:fldCharType="end"/>
      </w:r>
    </w:p>
    <w:p w14:paraId="77DF5121" w14:textId="25A0C4C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110A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ff</w:t>
      </w:r>
      <w:r>
        <w:rPr>
          <w:noProof/>
        </w:rPr>
        <w:t>Network/MCDataGroup</w:t>
      </w:r>
      <w:r>
        <w:rPr>
          <w:noProof/>
          <w:lang w:eastAsia="ko-KR"/>
        </w:rPr>
        <w:t>List</w:t>
      </w:r>
      <w:r>
        <w:rPr>
          <w:noProof/>
        </w:rPr>
        <w:t>/&lt;x&gt;/Entry/</w:t>
      </w:r>
      <w:r w:rsidRPr="006D3B1D">
        <w:rPr>
          <w:noProof/>
          <w:lang w:val="sv-SE"/>
        </w:rPr>
        <w:t>GroupKMSURI</w:t>
      </w:r>
      <w:r>
        <w:rPr>
          <w:noProof/>
        </w:rPr>
        <w:tab/>
      </w:r>
      <w:r>
        <w:rPr>
          <w:noProof/>
        </w:rPr>
        <w:fldChar w:fldCharType="begin"/>
      </w:r>
      <w:r>
        <w:rPr>
          <w:noProof/>
        </w:rPr>
        <w:instrText xml:space="preserve"> PAGEREF _Toc176353744 \h </w:instrText>
      </w:r>
      <w:r>
        <w:rPr>
          <w:noProof/>
        </w:rPr>
      </w:r>
      <w:r>
        <w:rPr>
          <w:noProof/>
        </w:rPr>
        <w:fldChar w:fldCharType="separate"/>
      </w:r>
      <w:r>
        <w:rPr>
          <w:noProof/>
        </w:rPr>
        <w:t>181</w:t>
      </w:r>
      <w:r>
        <w:rPr>
          <w:noProof/>
        </w:rPr>
        <w:fldChar w:fldCharType="end"/>
      </w:r>
    </w:p>
    <w:p w14:paraId="4D385680" w14:textId="1D60B85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_Toc176353745 \h </w:instrText>
      </w:r>
      <w:r>
        <w:rPr>
          <w:noProof/>
        </w:rPr>
      </w:r>
      <w:r>
        <w:rPr>
          <w:noProof/>
        </w:rPr>
        <w:fldChar w:fldCharType="separate"/>
      </w:r>
      <w:r>
        <w:rPr>
          <w:noProof/>
        </w:rPr>
        <w:t>181</w:t>
      </w:r>
      <w:r>
        <w:rPr>
          <w:noProof/>
        </w:rPr>
        <w:fldChar w:fldCharType="end"/>
      </w:r>
    </w:p>
    <w:p w14:paraId="055B3B8E" w14:textId="186C70D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_Toc176353746 \h </w:instrText>
      </w:r>
      <w:r>
        <w:rPr>
          <w:noProof/>
        </w:rPr>
      </w:r>
      <w:r>
        <w:rPr>
          <w:noProof/>
        </w:rPr>
        <w:fldChar w:fldCharType="separate"/>
      </w:r>
      <w:r>
        <w:rPr>
          <w:noProof/>
        </w:rPr>
        <w:t>181</w:t>
      </w:r>
      <w:r>
        <w:rPr>
          <w:noProof/>
        </w:rPr>
        <w:fldChar w:fldCharType="end"/>
      </w:r>
    </w:p>
    <w:p w14:paraId="18085BE7" w14:textId="6C85FBF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_Toc176353747 \h </w:instrText>
      </w:r>
      <w:r>
        <w:rPr>
          <w:noProof/>
        </w:rPr>
      </w:r>
      <w:r>
        <w:rPr>
          <w:noProof/>
        </w:rPr>
        <w:fldChar w:fldCharType="separate"/>
      </w:r>
      <w:r>
        <w:rPr>
          <w:noProof/>
        </w:rPr>
        <w:t>182</w:t>
      </w:r>
      <w:r>
        <w:rPr>
          <w:noProof/>
        </w:rPr>
        <w:fldChar w:fldCharType="end"/>
      </w:r>
    </w:p>
    <w:p w14:paraId="13BA71EE" w14:textId="1752E66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_Toc176353748 \h </w:instrText>
      </w:r>
      <w:r>
        <w:rPr>
          <w:noProof/>
        </w:rPr>
      </w:r>
      <w:r>
        <w:rPr>
          <w:noProof/>
        </w:rPr>
        <w:fldChar w:fldCharType="separate"/>
      </w:r>
      <w:r>
        <w:rPr>
          <w:noProof/>
        </w:rPr>
        <w:t>182</w:t>
      </w:r>
      <w:r>
        <w:rPr>
          <w:noProof/>
        </w:rPr>
        <w:fldChar w:fldCharType="end"/>
      </w:r>
    </w:p>
    <w:p w14:paraId="72B17619" w14:textId="295120E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10</w:t>
      </w:r>
      <w:r>
        <w:rPr>
          <w:noProof/>
        </w:rPr>
        <w:t>.2.1</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_Toc176353749 \h </w:instrText>
      </w:r>
      <w:r>
        <w:rPr>
          <w:noProof/>
        </w:rPr>
      </w:r>
      <w:r>
        <w:rPr>
          <w:noProof/>
        </w:rPr>
        <w:fldChar w:fldCharType="separate"/>
      </w:r>
      <w:r>
        <w:rPr>
          <w:noProof/>
        </w:rPr>
        <w:t>182</w:t>
      </w:r>
      <w:r>
        <w:rPr>
          <w:noProof/>
        </w:rPr>
        <w:fldChar w:fldCharType="end"/>
      </w:r>
    </w:p>
    <w:p w14:paraId="1D0C9798" w14:textId="4EFB7CE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_Toc176353750 \h </w:instrText>
      </w:r>
      <w:r>
        <w:rPr>
          <w:noProof/>
        </w:rPr>
      </w:r>
      <w:r>
        <w:rPr>
          <w:noProof/>
        </w:rPr>
        <w:fldChar w:fldCharType="separate"/>
      </w:r>
      <w:r>
        <w:rPr>
          <w:noProof/>
        </w:rPr>
        <w:t>182</w:t>
      </w:r>
      <w:r>
        <w:rPr>
          <w:noProof/>
        </w:rPr>
        <w:fldChar w:fldCharType="end"/>
      </w:r>
    </w:p>
    <w:p w14:paraId="07205519" w14:textId="15737F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_Toc176353751 \h </w:instrText>
      </w:r>
      <w:r>
        <w:rPr>
          <w:noProof/>
        </w:rPr>
      </w:r>
      <w:r>
        <w:rPr>
          <w:noProof/>
        </w:rPr>
        <w:fldChar w:fldCharType="separate"/>
      </w:r>
      <w:r>
        <w:rPr>
          <w:noProof/>
        </w:rPr>
        <w:t>182</w:t>
      </w:r>
      <w:r>
        <w:rPr>
          <w:noProof/>
        </w:rPr>
        <w:fldChar w:fldCharType="end"/>
      </w:r>
    </w:p>
    <w:p w14:paraId="7E6D605E" w14:textId="0FB5398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_Toc176353752 \h </w:instrText>
      </w:r>
      <w:r>
        <w:rPr>
          <w:noProof/>
        </w:rPr>
      </w:r>
      <w:r>
        <w:rPr>
          <w:noProof/>
        </w:rPr>
        <w:fldChar w:fldCharType="separate"/>
      </w:r>
      <w:r>
        <w:rPr>
          <w:noProof/>
        </w:rPr>
        <w:t>182</w:t>
      </w:r>
      <w:r>
        <w:rPr>
          <w:noProof/>
        </w:rPr>
        <w:fldChar w:fldCharType="end"/>
      </w:r>
    </w:p>
    <w:p w14:paraId="4516F082" w14:textId="7595686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_Toc176353753 \h </w:instrText>
      </w:r>
      <w:r>
        <w:rPr>
          <w:noProof/>
        </w:rPr>
      </w:r>
      <w:r>
        <w:rPr>
          <w:noProof/>
        </w:rPr>
        <w:fldChar w:fldCharType="separate"/>
      </w:r>
      <w:r>
        <w:rPr>
          <w:noProof/>
        </w:rPr>
        <w:t>182</w:t>
      </w:r>
      <w:r>
        <w:rPr>
          <w:noProof/>
        </w:rPr>
        <w:fldChar w:fldCharType="end"/>
      </w:r>
    </w:p>
    <w:p w14:paraId="1C157688" w14:textId="76128A1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120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_Toc176353754 \h </w:instrText>
      </w:r>
      <w:r>
        <w:rPr>
          <w:noProof/>
        </w:rPr>
      </w:r>
      <w:r>
        <w:rPr>
          <w:noProof/>
        </w:rPr>
        <w:fldChar w:fldCharType="separate"/>
      </w:r>
      <w:r>
        <w:rPr>
          <w:noProof/>
        </w:rPr>
        <w:t>182</w:t>
      </w:r>
      <w:r>
        <w:rPr>
          <w:noProof/>
        </w:rPr>
        <w:fldChar w:fldCharType="end"/>
      </w:r>
    </w:p>
    <w:p w14:paraId="7E7107EF" w14:textId="1596AF2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10.2.121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_Toc176353755 \h </w:instrText>
      </w:r>
      <w:r>
        <w:rPr>
          <w:noProof/>
        </w:rPr>
      </w:r>
      <w:r>
        <w:rPr>
          <w:noProof/>
        </w:rPr>
        <w:fldChar w:fldCharType="separate"/>
      </w:r>
      <w:r>
        <w:rPr>
          <w:noProof/>
        </w:rPr>
        <w:t>182</w:t>
      </w:r>
      <w:r>
        <w:rPr>
          <w:noProof/>
        </w:rPr>
        <w:fldChar w:fldCharType="end"/>
      </w:r>
    </w:p>
    <w:p w14:paraId="514A556F" w14:textId="465D40EF"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11</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service configuration </w:t>
      </w:r>
      <w:r>
        <w:rPr>
          <w:noProof/>
        </w:rPr>
        <w:t>MO</w:t>
      </w:r>
      <w:r>
        <w:rPr>
          <w:noProof/>
        </w:rPr>
        <w:tab/>
      </w:r>
      <w:r>
        <w:rPr>
          <w:noProof/>
        </w:rPr>
        <w:fldChar w:fldCharType="begin"/>
      </w:r>
      <w:r>
        <w:rPr>
          <w:noProof/>
        </w:rPr>
        <w:instrText xml:space="preserve"> PAGEREF _Toc176353756 \h </w:instrText>
      </w:r>
      <w:r>
        <w:rPr>
          <w:noProof/>
        </w:rPr>
      </w:r>
      <w:r>
        <w:rPr>
          <w:noProof/>
        </w:rPr>
        <w:fldChar w:fldCharType="separate"/>
      </w:r>
      <w:r>
        <w:rPr>
          <w:noProof/>
        </w:rPr>
        <w:t>182</w:t>
      </w:r>
      <w:r>
        <w:rPr>
          <w:noProof/>
        </w:rPr>
        <w:fldChar w:fldCharType="end"/>
      </w:r>
    </w:p>
    <w:p w14:paraId="2BBC55AC" w14:textId="7A0D4EDE"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11.</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_Toc176353757 \h </w:instrText>
      </w:r>
      <w:r>
        <w:rPr>
          <w:noProof/>
        </w:rPr>
      </w:r>
      <w:r>
        <w:rPr>
          <w:noProof/>
        </w:rPr>
        <w:fldChar w:fldCharType="separate"/>
      </w:r>
      <w:r>
        <w:rPr>
          <w:noProof/>
        </w:rPr>
        <w:t>182</w:t>
      </w:r>
      <w:r>
        <w:rPr>
          <w:noProof/>
        </w:rPr>
        <w:fldChar w:fldCharType="end"/>
      </w:r>
    </w:p>
    <w:p w14:paraId="732F72DC" w14:textId="7DDA0B3C"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lang w:eastAsia="ko-KR"/>
        </w:rPr>
        <w:t>MCData service configuration MO parameters</w:t>
      </w:r>
      <w:r>
        <w:rPr>
          <w:noProof/>
        </w:rPr>
        <w:tab/>
      </w:r>
      <w:r>
        <w:rPr>
          <w:noProof/>
        </w:rPr>
        <w:fldChar w:fldCharType="begin"/>
      </w:r>
      <w:r>
        <w:rPr>
          <w:noProof/>
        </w:rPr>
        <w:instrText xml:space="preserve"> PAGEREF _Toc176353758 \h </w:instrText>
      </w:r>
      <w:r>
        <w:rPr>
          <w:noProof/>
        </w:rPr>
      </w:r>
      <w:r>
        <w:rPr>
          <w:noProof/>
        </w:rPr>
        <w:fldChar w:fldCharType="separate"/>
      </w:r>
      <w:r>
        <w:rPr>
          <w:noProof/>
        </w:rPr>
        <w:t>183</w:t>
      </w:r>
      <w:r>
        <w:rPr>
          <w:noProof/>
        </w:rPr>
        <w:fldChar w:fldCharType="end"/>
      </w:r>
    </w:p>
    <w:p w14:paraId="7E5657C8" w14:textId="128238A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_Toc176353759 \h </w:instrText>
      </w:r>
      <w:r>
        <w:rPr>
          <w:noProof/>
        </w:rPr>
      </w:r>
      <w:r>
        <w:rPr>
          <w:noProof/>
        </w:rPr>
        <w:fldChar w:fldCharType="separate"/>
      </w:r>
      <w:r>
        <w:rPr>
          <w:noProof/>
        </w:rPr>
        <w:t>183</w:t>
      </w:r>
      <w:r>
        <w:rPr>
          <w:noProof/>
        </w:rPr>
        <w:fldChar w:fldCharType="end"/>
      </w:r>
    </w:p>
    <w:p w14:paraId="51728938" w14:textId="2F43032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_Toc176353760 \h </w:instrText>
      </w:r>
      <w:r>
        <w:rPr>
          <w:noProof/>
        </w:rPr>
      </w:r>
      <w:r>
        <w:rPr>
          <w:noProof/>
        </w:rPr>
        <w:fldChar w:fldCharType="separate"/>
      </w:r>
      <w:r>
        <w:rPr>
          <w:noProof/>
        </w:rPr>
        <w:t>183</w:t>
      </w:r>
      <w:r>
        <w:rPr>
          <w:noProof/>
        </w:rPr>
        <w:fldChar w:fldCharType="end"/>
      </w:r>
    </w:p>
    <w:p w14:paraId="32070309" w14:textId="4134AB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_Toc176353761 \h </w:instrText>
      </w:r>
      <w:r>
        <w:rPr>
          <w:noProof/>
        </w:rPr>
      </w:r>
      <w:r>
        <w:rPr>
          <w:noProof/>
        </w:rPr>
        <w:fldChar w:fldCharType="separate"/>
      </w:r>
      <w:r>
        <w:rPr>
          <w:noProof/>
        </w:rPr>
        <w:t>183</w:t>
      </w:r>
      <w:r>
        <w:rPr>
          <w:noProof/>
        </w:rPr>
        <w:fldChar w:fldCharType="end"/>
      </w:r>
    </w:p>
    <w:p w14:paraId="520C3401" w14:textId="020B18B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_Toc176353762 \h </w:instrText>
      </w:r>
      <w:r>
        <w:rPr>
          <w:noProof/>
        </w:rPr>
      </w:r>
      <w:r>
        <w:rPr>
          <w:noProof/>
        </w:rPr>
        <w:fldChar w:fldCharType="separate"/>
      </w:r>
      <w:r>
        <w:rPr>
          <w:noProof/>
        </w:rPr>
        <w:t>184</w:t>
      </w:r>
      <w:r>
        <w:rPr>
          <w:noProof/>
        </w:rPr>
        <w:fldChar w:fldCharType="end"/>
      </w:r>
    </w:p>
    <w:p w14:paraId="3933EBFF" w14:textId="7BF221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_Toc176353763 \h </w:instrText>
      </w:r>
      <w:r>
        <w:rPr>
          <w:noProof/>
        </w:rPr>
      </w:r>
      <w:r>
        <w:rPr>
          <w:noProof/>
        </w:rPr>
        <w:fldChar w:fldCharType="separate"/>
      </w:r>
      <w:r>
        <w:rPr>
          <w:noProof/>
        </w:rPr>
        <w:t>184</w:t>
      </w:r>
      <w:r>
        <w:rPr>
          <w:noProof/>
        </w:rPr>
        <w:fldChar w:fldCharType="end"/>
      </w:r>
    </w:p>
    <w:p w14:paraId="17F1631E" w14:textId="522B9DE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w:t>
      </w:r>
      <w:r>
        <w:rPr>
          <w:noProof/>
        </w:rPr>
        <w:tab/>
      </w:r>
      <w:r>
        <w:rPr>
          <w:noProof/>
        </w:rPr>
        <w:fldChar w:fldCharType="begin"/>
      </w:r>
      <w:r>
        <w:rPr>
          <w:noProof/>
        </w:rPr>
        <w:instrText xml:space="preserve"> PAGEREF _Toc176353764 \h </w:instrText>
      </w:r>
      <w:r>
        <w:rPr>
          <w:noProof/>
        </w:rPr>
      </w:r>
      <w:r>
        <w:rPr>
          <w:noProof/>
        </w:rPr>
        <w:fldChar w:fldCharType="separate"/>
      </w:r>
      <w:r>
        <w:rPr>
          <w:noProof/>
        </w:rPr>
        <w:t>184</w:t>
      </w:r>
      <w:r>
        <w:rPr>
          <w:noProof/>
        </w:rPr>
        <w:fldChar w:fldCharType="end"/>
      </w:r>
    </w:p>
    <w:p w14:paraId="22742255" w14:textId="003563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w:t>
      </w:r>
      <w:r>
        <w:rPr>
          <w:noProof/>
          <w:lang w:eastAsia="ko-KR"/>
        </w:rPr>
        <w:t>TimeTempDataWaiting</w:t>
      </w:r>
      <w:r>
        <w:rPr>
          <w:noProof/>
        </w:rPr>
        <w:tab/>
      </w:r>
      <w:r>
        <w:rPr>
          <w:noProof/>
        </w:rPr>
        <w:fldChar w:fldCharType="begin"/>
      </w:r>
      <w:r>
        <w:rPr>
          <w:noProof/>
        </w:rPr>
        <w:instrText xml:space="preserve"> PAGEREF _Toc176353765 \h </w:instrText>
      </w:r>
      <w:r>
        <w:rPr>
          <w:noProof/>
        </w:rPr>
      </w:r>
      <w:r>
        <w:rPr>
          <w:noProof/>
        </w:rPr>
        <w:fldChar w:fldCharType="separate"/>
      </w:r>
      <w:r>
        <w:rPr>
          <w:noProof/>
        </w:rPr>
        <w:t>184</w:t>
      </w:r>
      <w:r>
        <w:rPr>
          <w:noProof/>
        </w:rPr>
        <w:fldChar w:fldCharType="end"/>
      </w:r>
    </w:p>
    <w:p w14:paraId="5C55E5B4" w14:textId="0DDB82C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/Common/TxRxControl/TimePeriodicAnnouncement</w:t>
      </w:r>
      <w:r>
        <w:rPr>
          <w:noProof/>
        </w:rPr>
        <w:tab/>
      </w:r>
      <w:r>
        <w:rPr>
          <w:noProof/>
        </w:rPr>
        <w:fldChar w:fldCharType="begin"/>
      </w:r>
      <w:r>
        <w:rPr>
          <w:noProof/>
        </w:rPr>
        <w:instrText xml:space="preserve"> PAGEREF _Toc176353766 \h </w:instrText>
      </w:r>
      <w:r>
        <w:rPr>
          <w:noProof/>
        </w:rPr>
      </w:r>
      <w:r>
        <w:rPr>
          <w:noProof/>
        </w:rPr>
        <w:fldChar w:fldCharType="separate"/>
      </w:r>
      <w:r>
        <w:rPr>
          <w:noProof/>
        </w:rPr>
        <w:t>185</w:t>
      </w:r>
      <w:r>
        <w:rPr>
          <w:noProof/>
        </w:rPr>
        <w:fldChar w:fldCharType="end"/>
      </w:r>
    </w:p>
    <w:p w14:paraId="665A0786" w14:textId="660751A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_Toc176353767 \h </w:instrText>
      </w:r>
      <w:r>
        <w:rPr>
          <w:noProof/>
        </w:rPr>
      </w:r>
      <w:r>
        <w:rPr>
          <w:noProof/>
        </w:rPr>
        <w:fldChar w:fldCharType="separate"/>
      </w:r>
      <w:r>
        <w:rPr>
          <w:noProof/>
        </w:rPr>
        <w:t>185</w:t>
      </w:r>
      <w:r>
        <w:rPr>
          <w:noProof/>
        </w:rPr>
        <w:fldChar w:fldCharType="end"/>
      </w:r>
    </w:p>
    <w:p w14:paraId="26DF976B" w14:textId="733F5F5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_Toc176353768 \h </w:instrText>
      </w:r>
      <w:r>
        <w:rPr>
          <w:noProof/>
        </w:rPr>
      </w:r>
      <w:r>
        <w:rPr>
          <w:noProof/>
        </w:rPr>
        <w:fldChar w:fldCharType="separate"/>
      </w:r>
      <w:r>
        <w:rPr>
          <w:noProof/>
        </w:rPr>
        <w:t>185</w:t>
      </w:r>
      <w:r>
        <w:rPr>
          <w:noProof/>
        </w:rPr>
        <w:fldChar w:fldCharType="end"/>
      </w:r>
    </w:p>
    <w:p w14:paraId="6AC0A163" w14:textId="66C793C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DefaultPPPP/MCDataOneToOneCallSignalling</w:t>
      </w:r>
      <w:r>
        <w:rPr>
          <w:noProof/>
        </w:rPr>
        <w:tab/>
      </w:r>
      <w:r>
        <w:rPr>
          <w:noProof/>
        </w:rPr>
        <w:fldChar w:fldCharType="begin"/>
      </w:r>
      <w:r>
        <w:rPr>
          <w:noProof/>
        </w:rPr>
        <w:instrText xml:space="preserve"> PAGEREF _Toc176353769 \h </w:instrText>
      </w:r>
      <w:r>
        <w:rPr>
          <w:noProof/>
        </w:rPr>
      </w:r>
      <w:r>
        <w:rPr>
          <w:noProof/>
        </w:rPr>
        <w:fldChar w:fldCharType="separate"/>
      </w:r>
      <w:r>
        <w:rPr>
          <w:noProof/>
        </w:rPr>
        <w:t>185</w:t>
      </w:r>
      <w:r>
        <w:rPr>
          <w:noProof/>
        </w:rPr>
        <w:fldChar w:fldCharType="end"/>
      </w:r>
    </w:p>
    <w:p w14:paraId="7AFC31AC" w14:textId="67A05BC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DefaultPPPP/MCDataOneToOneCallMedia</w:t>
      </w:r>
      <w:r>
        <w:rPr>
          <w:noProof/>
        </w:rPr>
        <w:tab/>
      </w:r>
      <w:r>
        <w:rPr>
          <w:noProof/>
        </w:rPr>
        <w:fldChar w:fldCharType="begin"/>
      </w:r>
      <w:r>
        <w:rPr>
          <w:noProof/>
        </w:rPr>
        <w:instrText xml:space="preserve"> PAGEREF _Toc176353770 \h </w:instrText>
      </w:r>
      <w:r>
        <w:rPr>
          <w:noProof/>
        </w:rPr>
      </w:r>
      <w:r>
        <w:rPr>
          <w:noProof/>
        </w:rPr>
        <w:fldChar w:fldCharType="separate"/>
      </w:r>
      <w:r>
        <w:rPr>
          <w:noProof/>
        </w:rPr>
        <w:t>186</w:t>
      </w:r>
      <w:r>
        <w:rPr>
          <w:noProof/>
        </w:rPr>
        <w:fldChar w:fldCharType="end"/>
      </w:r>
    </w:p>
    <w:p w14:paraId="380A841A" w14:textId="58D53C62" w:rsidR="003C5204" w:rsidRDefault="003C5204">
      <w:pPr>
        <w:pStyle w:val="TOC1"/>
        <w:rPr>
          <w:rFonts w:asciiTheme="minorHAnsi" w:eastAsiaTheme="minorEastAsia" w:hAnsiTheme="minorHAnsi" w:cstheme="minorBidi"/>
          <w:noProof/>
          <w:kern w:val="2"/>
          <w:szCs w:val="22"/>
          <w:lang w:val="en-US"/>
          <w14:ligatures w14:val="standardContextual"/>
        </w:rPr>
      </w:pPr>
      <w:r>
        <w:rPr>
          <w:noProof/>
        </w:rPr>
        <w:t>12</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UE configuration </w:t>
      </w:r>
      <w:r>
        <w:rPr>
          <w:noProof/>
        </w:rPr>
        <w:t>MO</w:t>
      </w:r>
      <w:r>
        <w:rPr>
          <w:noProof/>
        </w:rPr>
        <w:tab/>
      </w:r>
      <w:r>
        <w:rPr>
          <w:noProof/>
        </w:rPr>
        <w:fldChar w:fldCharType="begin"/>
      </w:r>
      <w:r>
        <w:rPr>
          <w:noProof/>
        </w:rPr>
        <w:instrText xml:space="preserve"> PAGEREF _Toc176353771 \h </w:instrText>
      </w:r>
      <w:r>
        <w:rPr>
          <w:noProof/>
        </w:rPr>
      </w:r>
      <w:r>
        <w:rPr>
          <w:noProof/>
        </w:rPr>
        <w:fldChar w:fldCharType="separate"/>
      </w:r>
      <w:r>
        <w:rPr>
          <w:noProof/>
        </w:rPr>
        <w:t>186</w:t>
      </w:r>
      <w:r>
        <w:rPr>
          <w:noProof/>
        </w:rPr>
        <w:fldChar w:fldCharType="end"/>
      </w:r>
    </w:p>
    <w:p w14:paraId="067AB396" w14:textId="4EF818E8"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_Toc176353772 \h </w:instrText>
      </w:r>
      <w:r>
        <w:rPr>
          <w:noProof/>
        </w:rPr>
      </w:r>
      <w:r>
        <w:rPr>
          <w:noProof/>
        </w:rPr>
        <w:fldChar w:fldCharType="separate"/>
      </w:r>
      <w:r>
        <w:rPr>
          <w:noProof/>
        </w:rPr>
        <w:t>186</w:t>
      </w:r>
      <w:r>
        <w:rPr>
          <w:noProof/>
        </w:rPr>
        <w:fldChar w:fldCharType="end"/>
      </w:r>
    </w:p>
    <w:p w14:paraId="2C4848AD" w14:textId="6DA551A1"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12.2</w:t>
      </w:r>
      <w:r>
        <w:rPr>
          <w:rFonts w:asciiTheme="minorHAnsi" w:eastAsiaTheme="minorEastAsia" w:hAnsiTheme="minorHAnsi" w:cstheme="minorBidi"/>
          <w:noProof/>
          <w:kern w:val="2"/>
          <w:sz w:val="22"/>
          <w:szCs w:val="22"/>
          <w:lang w:val="en-US"/>
          <w14:ligatures w14:val="standardContextual"/>
        </w:rPr>
        <w:tab/>
      </w:r>
      <w:r>
        <w:rPr>
          <w:noProof/>
          <w:lang w:eastAsia="ko-KR"/>
        </w:rPr>
        <w:t>MCVideo UE configuration MO parameters</w:t>
      </w:r>
      <w:r>
        <w:rPr>
          <w:noProof/>
        </w:rPr>
        <w:tab/>
      </w:r>
      <w:r>
        <w:rPr>
          <w:noProof/>
        </w:rPr>
        <w:fldChar w:fldCharType="begin"/>
      </w:r>
      <w:r>
        <w:rPr>
          <w:noProof/>
        </w:rPr>
        <w:instrText xml:space="preserve"> PAGEREF _Toc176353773 \h </w:instrText>
      </w:r>
      <w:r>
        <w:rPr>
          <w:noProof/>
        </w:rPr>
      </w:r>
      <w:r>
        <w:rPr>
          <w:noProof/>
        </w:rPr>
        <w:fldChar w:fldCharType="separate"/>
      </w:r>
      <w:r>
        <w:rPr>
          <w:noProof/>
        </w:rPr>
        <w:t>187</w:t>
      </w:r>
      <w:r>
        <w:rPr>
          <w:noProof/>
        </w:rPr>
        <w:fldChar w:fldCharType="end"/>
      </w:r>
    </w:p>
    <w:p w14:paraId="6C18DDC0" w14:textId="616C15A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_Toc176353774 \h </w:instrText>
      </w:r>
      <w:r>
        <w:rPr>
          <w:noProof/>
        </w:rPr>
      </w:r>
      <w:r>
        <w:rPr>
          <w:noProof/>
        </w:rPr>
        <w:fldChar w:fldCharType="separate"/>
      </w:r>
      <w:r>
        <w:rPr>
          <w:noProof/>
        </w:rPr>
        <w:t>187</w:t>
      </w:r>
      <w:r>
        <w:rPr>
          <w:noProof/>
        </w:rPr>
        <w:fldChar w:fldCharType="end"/>
      </w:r>
    </w:p>
    <w:p w14:paraId="110004D7" w14:textId="4043949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_Toc176353775 \h </w:instrText>
      </w:r>
      <w:r>
        <w:rPr>
          <w:noProof/>
        </w:rPr>
      </w:r>
      <w:r>
        <w:rPr>
          <w:noProof/>
        </w:rPr>
        <w:fldChar w:fldCharType="separate"/>
      </w:r>
      <w:r>
        <w:rPr>
          <w:noProof/>
        </w:rPr>
        <w:t>187</w:t>
      </w:r>
      <w:r>
        <w:rPr>
          <w:noProof/>
        </w:rPr>
        <w:fldChar w:fldCharType="end"/>
      </w:r>
    </w:p>
    <w:p w14:paraId="48C669C5" w14:textId="7D96E58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_Toc176353776 \h </w:instrText>
      </w:r>
      <w:r>
        <w:rPr>
          <w:noProof/>
        </w:rPr>
      </w:r>
      <w:r>
        <w:rPr>
          <w:noProof/>
        </w:rPr>
        <w:fldChar w:fldCharType="separate"/>
      </w:r>
      <w:r>
        <w:rPr>
          <w:noProof/>
        </w:rPr>
        <w:t>187</w:t>
      </w:r>
      <w:r>
        <w:rPr>
          <w:noProof/>
        </w:rPr>
        <w:fldChar w:fldCharType="end"/>
      </w:r>
    </w:p>
    <w:p w14:paraId="7ED49735" w14:textId="707126C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_Toc176353777 \h </w:instrText>
      </w:r>
      <w:r>
        <w:rPr>
          <w:noProof/>
        </w:rPr>
      </w:r>
      <w:r>
        <w:rPr>
          <w:noProof/>
        </w:rPr>
        <w:fldChar w:fldCharType="separate"/>
      </w:r>
      <w:r>
        <w:rPr>
          <w:noProof/>
        </w:rPr>
        <w:t>188</w:t>
      </w:r>
      <w:r>
        <w:rPr>
          <w:noProof/>
        </w:rPr>
        <w:fldChar w:fldCharType="end"/>
      </w:r>
    </w:p>
    <w:p w14:paraId="3CB9DAFE" w14:textId="45935F3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_Toc176353778 \h </w:instrText>
      </w:r>
      <w:r>
        <w:rPr>
          <w:noProof/>
        </w:rPr>
      </w:r>
      <w:r>
        <w:rPr>
          <w:noProof/>
        </w:rPr>
        <w:fldChar w:fldCharType="separate"/>
      </w:r>
      <w:r>
        <w:rPr>
          <w:noProof/>
        </w:rPr>
        <w:t>188</w:t>
      </w:r>
      <w:r>
        <w:rPr>
          <w:noProof/>
        </w:rPr>
        <w:fldChar w:fldCharType="end"/>
      </w:r>
    </w:p>
    <w:p w14:paraId="41131D29" w14:textId="5C969AE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.5A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_Toc176353779 \h </w:instrText>
      </w:r>
      <w:r>
        <w:rPr>
          <w:noProof/>
        </w:rPr>
      </w:r>
      <w:r>
        <w:rPr>
          <w:noProof/>
        </w:rPr>
        <w:fldChar w:fldCharType="separate"/>
      </w:r>
      <w:r>
        <w:rPr>
          <w:noProof/>
        </w:rPr>
        <w:t>188</w:t>
      </w:r>
      <w:r>
        <w:rPr>
          <w:noProof/>
        </w:rPr>
        <w:fldChar w:fldCharType="end"/>
      </w:r>
    </w:p>
    <w:p w14:paraId="15529466" w14:textId="7562155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.5B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lang w:eastAsia="ko-KR"/>
        </w:rPr>
        <w:t>MaxCallNc10</w:t>
      </w:r>
      <w:r>
        <w:rPr>
          <w:noProof/>
        </w:rPr>
        <w:tab/>
      </w:r>
      <w:r>
        <w:rPr>
          <w:noProof/>
        </w:rPr>
        <w:fldChar w:fldCharType="begin"/>
      </w:r>
      <w:r>
        <w:rPr>
          <w:noProof/>
        </w:rPr>
        <w:instrText xml:space="preserve"> PAGEREF _Toc176353780 \h </w:instrText>
      </w:r>
      <w:r>
        <w:rPr>
          <w:noProof/>
        </w:rPr>
      </w:r>
      <w:r>
        <w:rPr>
          <w:noProof/>
        </w:rPr>
        <w:fldChar w:fldCharType="separate"/>
      </w:r>
      <w:r>
        <w:rPr>
          <w:noProof/>
        </w:rPr>
        <w:t>188</w:t>
      </w:r>
      <w:r>
        <w:rPr>
          <w:noProof/>
        </w:rPr>
        <w:fldChar w:fldCharType="end"/>
      </w:r>
    </w:p>
    <w:p w14:paraId="1C13D31D" w14:textId="5A99892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w:t>
      </w:r>
      <w:r>
        <w:rPr>
          <w:noProof/>
        </w:rPr>
        <w:tab/>
      </w:r>
      <w:r>
        <w:rPr>
          <w:noProof/>
        </w:rPr>
        <w:fldChar w:fldCharType="begin"/>
      </w:r>
      <w:r>
        <w:rPr>
          <w:noProof/>
        </w:rPr>
        <w:instrText xml:space="preserve"> PAGEREF _Toc176353781 \h </w:instrText>
      </w:r>
      <w:r>
        <w:rPr>
          <w:noProof/>
        </w:rPr>
      </w:r>
      <w:r>
        <w:rPr>
          <w:noProof/>
        </w:rPr>
        <w:fldChar w:fldCharType="separate"/>
      </w:r>
      <w:r>
        <w:rPr>
          <w:noProof/>
        </w:rPr>
        <w:t>189</w:t>
      </w:r>
      <w:r>
        <w:rPr>
          <w:noProof/>
        </w:rPr>
        <w:fldChar w:fldCharType="end"/>
      </w:r>
    </w:p>
    <w:p w14:paraId="3F96D301" w14:textId="354373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/Common/MCVideoGroupCall/MaxCall</w:t>
      </w:r>
      <w:r>
        <w:rPr>
          <w:noProof/>
          <w:lang w:eastAsia="ko-KR"/>
        </w:rPr>
        <w:t>Nc4</w:t>
      </w:r>
      <w:r>
        <w:rPr>
          <w:noProof/>
        </w:rPr>
        <w:tab/>
      </w:r>
      <w:r>
        <w:rPr>
          <w:noProof/>
        </w:rPr>
        <w:fldChar w:fldCharType="begin"/>
      </w:r>
      <w:r>
        <w:rPr>
          <w:noProof/>
        </w:rPr>
        <w:instrText xml:space="preserve"> PAGEREF _Toc176353782 \h </w:instrText>
      </w:r>
      <w:r>
        <w:rPr>
          <w:noProof/>
        </w:rPr>
      </w:r>
      <w:r>
        <w:rPr>
          <w:noProof/>
        </w:rPr>
        <w:fldChar w:fldCharType="separate"/>
      </w:r>
      <w:r>
        <w:rPr>
          <w:noProof/>
        </w:rPr>
        <w:t>189</w:t>
      </w:r>
      <w:r>
        <w:rPr>
          <w:noProof/>
        </w:rPr>
        <w:fldChar w:fldCharType="end"/>
      </w:r>
    </w:p>
    <w:p w14:paraId="1829B48B" w14:textId="7C58EFB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/Common/MCVideoGroupCall/MaxTransmission</w:t>
      </w:r>
      <w:r>
        <w:rPr>
          <w:noProof/>
          <w:lang w:eastAsia="ko-KR"/>
        </w:rPr>
        <w:t>Nc5</w:t>
      </w:r>
      <w:r>
        <w:rPr>
          <w:noProof/>
        </w:rPr>
        <w:tab/>
      </w:r>
      <w:r>
        <w:rPr>
          <w:noProof/>
        </w:rPr>
        <w:fldChar w:fldCharType="begin"/>
      </w:r>
      <w:r>
        <w:rPr>
          <w:noProof/>
        </w:rPr>
        <w:instrText xml:space="preserve"> PAGEREF _Toc176353783 \h </w:instrText>
      </w:r>
      <w:r>
        <w:rPr>
          <w:noProof/>
        </w:rPr>
      </w:r>
      <w:r>
        <w:rPr>
          <w:noProof/>
        </w:rPr>
        <w:fldChar w:fldCharType="separate"/>
      </w:r>
      <w:r>
        <w:rPr>
          <w:noProof/>
        </w:rPr>
        <w:t>189</w:t>
      </w:r>
      <w:r>
        <w:rPr>
          <w:noProof/>
        </w:rPr>
        <w:fldChar w:fldCharType="end"/>
      </w:r>
    </w:p>
    <w:p w14:paraId="12FFF08C" w14:textId="73BEA11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w:t>
      </w:r>
      <w:r>
        <w:rPr>
          <w:noProof/>
        </w:rPr>
        <w:tab/>
      </w:r>
      <w:r>
        <w:rPr>
          <w:noProof/>
        </w:rPr>
        <w:fldChar w:fldCharType="begin"/>
      </w:r>
      <w:r>
        <w:rPr>
          <w:noProof/>
        </w:rPr>
        <w:instrText xml:space="preserve"> PAGEREF _Toc176353784 \h </w:instrText>
      </w:r>
      <w:r>
        <w:rPr>
          <w:noProof/>
        </w:rPr>
      </w:r>
      <w:r>
        <w:rPr>
          <w:noProof/>
        </w:rPr>
        <w:fldChar w:fldCharType="separate"/>
      </w:r>
      <w:r>
        <w:rPr>
          <w:noProof/>
        </w:rPr>
        <w:t>189</w:t>
      </w:r>
      <w:r>
        <w:rPr>
          <w:noProof/>
        </w:rPr>
        <w:fldChar w:fldCharType="end"/>
      </w:r>
    </w:p>
    <w:p w14:paraId="7FBBD93D" w14:textId="37E755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/Common/MCVideoGroupCall/PrioritizedMCVideoGroup/&lt;x&gt;</w:t>
      </w:r>
      <w:r>
        <w:rPr>
          <w:noProof/>
        </w:rPr>
        <w:tab/>
      </w:r>
      <w:r>
        <w:rPr>
          <w:noProof/>
        </w:rPr>
        <w:fldChar w:fldCharType="begin"/>
      </w:r>
      <w:r>
        <w:rPr>
          <w:noProof/>
        </w:rPr>
        <w:instrText xml:space="preserve"> PAGEREF _Toc176353785 \h </w:instrText>
      </w:r>
      <w:r>
        <w:rPr>
          <w:noProof/>
        </w:rPr>
      </w:r>
      <w:r>
        <w:rPr>
          <w:noProof/>
        </w:rPr>
        <w:fldChar w:fldCharType="separate"/>
      </w:r>
      <w:r>
        <w:rPr>
          <w:noProof/>
        </w:rPr>
        <w:t>189</w:t>
      </w:r>
      <w:r>
        <w:rPr>
          <w:noProof/>
        </w:rPr>
        <w:fldChar w:fldCharType="end"/>
      </w:r>
    </w:p>
    <w:p w14:paraId="6489E3B5" w14:textId="0632BFB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 &lt;x&gt;/MCVideoGroup</w:t>
      </w:r>
      <w:r>
        <w:rPr>
          <w:noProof/>
          <w:lang w:eastAsia="ko-KR"/>
        </w:rPr>
        <w:t>ID</w:t>
      </w:r>
      <w:r>
        <w:rPr>
          <w:noProof/>
        </w:rPr>
        <w:tab/>
      </w:r>
      <w:r>
        <w:rPr>
          <w:noProof/>
        </w:rPr>
        <w:fldChar w:fldCharType="begin"/>
      </w:r>
      <w:r>
        <w:rPr>
          <w:noProof/>
        </w:rPr>
        <w:instrText xml:space="preserve"> PAGEREF _Toc176353786 \h </w:instrText>
      </w:r>
      <w:r>
        <w:rPr>
          <w:noProof/>
        </w:rPr>
      </w:r>
      <w:r>
        <w:rPr>
          <w:noProof/>
        </w:rPr>
        <w:fldChar w:fldCharType="separate"/>
      </w:r>
      <w:r>
        <w:rPr>
          <w:noProof/>
        </w:rPr>
        <w:t>190</w:t>
      </w:r>
      <w:r>
        <w:rPr>
          <w:noProof/>
        </w:rPr>
        <w:fldChar w:fldCharType="end"/>
      </w:r>
    </w:p>
    <w:p w14:paraId="18F17BFC" w14:textId="4366D6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 &lt;x&gt;/MCVideoGroupPriority</w:t>
      </w:r>
      <w:r>
        <w:rPr>
          <w:noProof/>
          <w:lang w:eastAsia="ko-KR"/>
        </w:rPr>
        <w:t>Hierarchy</w:t>
      </w:r>
      <w:r>
        <w:rPr>
          <w:noProof/>
        </w:rPr>
        <w:tab/>
      </w:r>
      <w:r>
        <w:rPr>
          <w:noProof/>
        </w:rPr>
        <w:fldChar w:fldCharType="begin"/>
      </w:r>
      <w:r>
        <w:rPr>
          <w:noProof/>
        </w:rPr>
        <w:instrText xml:space="preserve"> PAGEREF _Toc176353787 \h </w:instrText>
      </w:r>
      <w:r>
        <w:rPr>
          <w:noProof/>
        </w:rPr>
      </w:r>
      <w:r>
        <w:rPr>
          <w:noProof/>
        </w:rPr>
        <w:fldChar w:fldCharType="separate"/>
      </w:r>
      <w:r>
        <w:rPr>
          <w:noProof/>
        </w:rPr>
        <w:t>190</w:t>
      </w:r>
      <w:r>
        <w:rPr>
          <w:noProof/>
        </w:rPr>
        <w:fldChar w:fldCharType="end"/>
      </w:r>
    </w:p>
    <w:p w14:paraId="032E353D" w14:textId="0FAB257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_Toc176353788 \h </w:instrText>
      </w:r>
      <w:r>
        <w:rPr>
          <w:noProof/>
        </w:rPr>
      </w:r>
      <w:r>
        <w:rPr>
          <w:noProof/>
        </w:rPr>
        <w:fldChar w:fldCharType="separate"/>
      </w:r>
      <w:r>
        <w:rPr>
          <w:noProof/>
        </w:rPr>
        <w:t>190</w:t>
      </w:r>
      <w:r>
        <w:rPr>
          <w:noProof/>
        </w:rPr>
        <w:fldChar w:fldCharType="end"/>
      </w:r>
    </w:p>
    <w:p w14:paraId="1EBD0B9A" w14:textId="7BF5586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_Toc176353789 \h </w:instrText>
      </w:r>
      <w:r>
        <w:rPr>
          <w:noProof/>
        </w:rPr>
      </w:r>
      <w:r>
        <w:rPr>
          <w:noProof/>
        </w:rPr>
        <w:fldChar w:fldCharType="separate"/>
      </w:r>
      <w:r>
        <w:rPr>
          <w:noProof/>
        </w:rPr>
        <w:t>190</w:t>
      </w:r>
      <w:r>
        <w:rPr>
          <w:noProof/>
        </w:rPr>
        <w:fldChar w:fldCharType="end"/>
      </w:r>
    </w:p>
    <w:p w14:paraId="5572CD64" w14:textId="7A77201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_Toc176353790 \h </w:instrText>
      </w:r>
      <w:r>
        <w:rPr>
          <w:noProof/>
        </w:rPr>
      </w:r>
      <w:r>
        <w:rPr>
          <w:noProof/>
        </w:rPr>
        <w:fldChar w:fldCharType="separate"/>
      </w:r>
      <w:r>
        <w:rPr>
          <w:noProof/>
        </w:rPr>
        <w:t>191</w:t>
      </w:r>
      <w:r>
        <w:rPr>
          <w:noProof/>
        </w:rPr>
        <w:fldChar w:fldCharType="end"/>
      </w:r>
    </w:p>
    <w:p w14:paraId="303E59E2" w14:textId="6B252BA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w:t>
      </w:r>
      <w:r>
        <w:rPr>
          <w:noProof/>
        </w:rPr>
        <w:tab/>
      </w:r>
      <w:r>
        <w:rPr>
          <w:noProof/>
        </w:rPr>
        <w:fldChar w:fldCharType="begin"/>
      </w:r>
      <w:r>
        <w:rPr>
          <w:noProof/>
        </w:rPr>
        <w:instrText xml:space="preserve"> PAGEREF _Toc176353791 \h </w:instrText>
      </w:r>
      <w:r>
        <w:rPr>
          <w:noProof/>
        </w:rPr>
      </w:r>
      <w:r>
        <w:rPr>
          <w:noProof/>
        </w:rPr>
        <w:fldChar w:fldCharType="separate"/>
      </w:r>
      <w:r>
        <w:rPr>
          <w:noProof/>
        </w:rPr>
        <w:t>191</w:t>
      </w:r>
      <w:r>
        <w:rPr>
          <w:noProof/>
        </w:rPr>
        <w:fldChar w:fldCharType="end"/>
      </w:r>
    </w:p>
    <w:p w14:paraId="630B03CC" w14:textId="2F07DED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w:t>
      </w:r>
      <w:r>
        <w:rPr>
          <w:noProof/>
        </w:rPr>
        <w:tab/>
      </w:r>
      <w:r>
        <w:rPr>
          <w:noProof/>
        </w:rPr>
        <w:fldChar w:fldCharType="begin"/>
      </w:r>
      <w:r>
        <w:rPr>
          <w:noProof/>
        </w:rPr>
        <w:instrText xml:space="preserve"> PAGEREF _Toc176353792 \h </w:instrText>
      </w:r>
      <w:r>
        <w:rPr>
          <w:noProof/>
        </w:rPr>
      </w:r>
      <w:r>
        <w:rPr>
          <w:noProof/>
        </w:rPr>
        <w:fldChar w:fldCharType="separate"/>
      </w:r>
      <w:r>
        <w:rPr>
          <w:noProof/>
        </w:rPr>
        <w:t>191</w:t>
      </w:r>
      <w:r>
        <w:rPr>
          <w:noProof/>
        </w:rPr>
        <w:fldChar w:fldCharType="end"/>
      </w:r>
    </w:p>
    <w:p w14:paraId="389D9B00" w14:textId="51AE9E7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RelayedMCVideoGroup/&lt;x&gt;/MCVideoGroupID</w:t>
      </w:r>
      <w:r>
        <w:rPr>
          <w:noProof/>
        </w:rPr>
        <w:tab/>
      </w:r>
      <w:r>
        <w:rPr>
          <w:noProof/>
        </w:rPr>
        <w:fldChar w:fldCharType="begin"/>
      </w:r>
      <w:r>
        <w:rPr>
          <w:noProof/>
        </w:rPr>
        <w:instrText xml:space="preserve"> PAGEREF _Toc176353793 \h </w:instrText>
      </w:r>
      <w:r>
        <w:rPr>
          <w:noProof/>
        </w:rPr>
      </w:r>
      <w:r>
        <w:rPr>
          <w:noProof/>
        </w:rPr>
        <w:fldChar w:fldCharType="separate"/>
      </w:r>
      <w:r>
        <w:rPr>
          <w:noProof/>
        </w:rPr>
        <w:t>191</w:t>
      </w:r>
      <w:r>
        <w:rPr>
          <w:noProof/>
        </w:rPr>
        <w:fldChar w:fldCharType="end"/>
      </w:r>
    </w:p>
    <w:p w14:paraId="11502C70" w14:textId="728F410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RelayedMCVideoGroup/&lt;x&gt;/RelayServiceCode</w:t>
      </w:r>
      <w:r>
        <w:rPr>
          <w:noProof/>
        </w:rPr>
        <w:tab/>
      </w:r>
      <w:r>
        <w:rPr>
          <w:noProof/>
        </w:rPr>
        <w:fldChar w:fldCharType="begin"/>
      </w:r>
      <w:r>
        <w:rPr>
          <w:noProof/>
        </w:rPr>
        <w:instrText xml:space="preserve"> PAGEREF _Toc176353794 \h </w:instrText>
      </w:r>
      <w:r>
        <w:rPr>
          <w:noProof/>
        </w:rPr>
      </w:r>
      <w:r>
        <w:rPr>
          <w:noProof/>
        </w:rPr>
        <w:fldChar w:fldCharType="separate"/>
      </w:r>
      <w:r>
        <w:rPr>
          <w:noProof/>
        </w:rPr>
        <w:t>192</w:t>
      </w:r>
      <w:r>
        <w:rPr>
          <w:noProof/>
        </w:rPr>
        <w:fldChar w:fldCharType="end"/>
      </w:r>
    </w:p>
    <w:p w14:paraId="4BC58B92" w14:textId="6C18656C"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13</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user profile </w:t>
      </w:r>
      <w:r>
        <w:rPr>
          <w:noProof/>
        </w:rPr>
        <w:t>MO</w:t>
      </w:r>
      <w:r>
        <w:rPr>
          <w:noProof/>
        </w:rPr>
        <w:tab/>
      </w:r>
      <w:r>
        <w:rPr>
          <w:noProof/>
        </w:rPr>
        <w:fldChar w:fldCharType="begin"/>
      </w:r>
      <w:r>
        <w:rPr>
          <w:noProof/>
        </w:rPr>
        <w:instrText xml:space="preserve"> PAGEREF _Toc176353795 \h </w:instrText>
      </w:r>
      <w:r>
        <w:rPr>
          <w:noProof/>
        </w:rPr>
      </w:r>
      <w:r>
        <w:rPr>
          <w:noProof/>
        </w:rPr>
        <w:fldChar w:fldCharType="separate"/>
      </w:r>
      <w:r>
        <w:rPr>
          <w:noProof/>
        </w:rPr>
        <w:t>192</w:t>
      </w:r>
      <w:r>
        <w:rPr>
          <w:noProof/>
        </w:rPr>
        <w:fldChar w:fldCharType="end"/>
      </w:r>
    </w:p>
    <w:p w14:paraId="7488336E" w14:textId="7B7C98F6"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_Toc176353796 \h </w:instrText>
      </w:r>
      <w:r>
        <w:rPr>
          <w:noProof/>
        </w:rPr>
      </w:r>
      <w:r>
        <w:rPr>
          <w:noProof/>
        </w:rPr>
        <w:fldChar w:fldCharType="separate"/>
      </w:r>
      <w:r>
        <w:rPr>
          <w:noProof/>
        </w:rPr>
        <w:t>192</w:t>
      </w:r>
      <w:r>
        <w:rPr>
          <w:noProof/>
        </w:rPr>
        <w:fldChar w:fldCharType="end"/>
      </w:r>
    </w:p>
    <w:p w14:paraId="282A0989" w14:textId="1184157E"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13.2</w:t>
      </w:r>
      <w:r>
        <w:rPr>
          <w:rFonts w:asciiTheme="minorHAnsi" w:eastAsiaTheme="minorEastAsia" w:hAnsiTheme="minorHAnsi" w:cstheme="minorBidi"/>
          <w:noProof/>
          <w:kern w:val="2"/>
          <w:sz w:val="22"/>
          <w:szCs w:val="22"/>
          <w:lang w:val="en-US"/>
          <w14:ligatures w14:val="standardContextual"/>
        </w:rPr>
        <w:tab/>
      </w:r>
      <w:r>
        <w:rPr>
          <w:noProof/>
          <w:lang w:eastAsia="ko-KR"/>
        </w:rPr>
        <w:t>MCVideo user profile MO parameters</w:t>
      </w:r>
      <w:r>
        <w:rPr>
          <w:noProof/>
        </w:rPr>
        <w:tab/>
      </w:r>
      <w:r>
        <w:rPr>
          <w:noProof/>
        </w:rPr>
        <w:fldChar w:fldCharType="begin"/>
      </w:r>
      <w:r>
        <w:rPr>
          <w:noProof/>
        </w:rPr>
        <w:instrText xml:space="preserve"> PAGEREF _Toc176353797 \h </w:instrText>
      </w:r>
      <w:r>
        <w:rPr>
          <w:noProof/>
        </w:rPr>
      </w:r>
      <w:r>
        <w:rPr>
          <w:noProof/>
        </w:rPr>
        <w:fldChar w:fldCharType="separate"/>
      </w:r>
      <w:r>
        <w:rPr>
          <w:noProof/>
        </w:rPr>
        <w:t>195</w:t>
      </w:r>
      <w:r>
        <w:rPr>
          <w:noProof/>
        </w:rPr>
        <w:fldChar w:fldCharType="end"/>
      </w:r>
    </w:p>
    <w:p w14:paraId="6FBC88EF" w14:textId="40FB1BC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_Toc176353798 \h </w:instrText>
      </w:r>
      <w:r>
        <w:rPr>
          <w:noProof/>
        </w:rPr>
      </w:r>
      <w:r>
        <w:rPr>
          <w:noProof/>
        </w:rPr>
        <w:fldChar w:fldCharType="separate"/>
      </w:r>
      <w:r>
        <w:rPr>
          <w:noProof/>
        </w:rPr>
        <w:t>195</w:t>
      </w:r>
      <w:r>
        <w:rPr>
          <w:noProof/>
        </w:rPr>
        <w:fldChar w:fldCharType="end"/>
      </w:r>
    </w:p>
    <w:p w14:paraId="2EDE338F" w14:textId="3F6DB12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_Toc176353799 \h </w:instrText>
      </w:r>
      <w:r>
        <w:rPr>
          <w:noProof/>
        </w:rPr>
      </w:r>
      <w:r>
        <w:rPr>
          <w:noProof/>
        </w:rPr>
        <w:fldChar w:fldCharType="separate"/>
      </w:r>
      <w:r>
        <w:rPr>
          <w:noProof/>
        </w:rPr>
        <w:t>195</w:t>
      </w:r>
      <w:r>
        <w:rPr>
          <w:noProof/>
        </w:rPr>
        <w:fldChar w:fldCharType="end"/>
      </w:r>
    </w:p>
    <w:p w14:paraId="1D6CBCCF" w14:textId="3C3B119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_Toc176353800 \h </w:instrText>
      </w:r>
      <w:r>
        <w:rPr>
          <w:noProof/>
        </w:rPr>
      </w:r>
      <w:r>
        <w:rPr>
          <w:noProof/>
        </w:rPr>
        <w:fldChar w:fldCharType="separate"/>
      </w:r>
      <w:r>
        <w:rPr>
          <w:noProof/>
        </w:rPr>
        <w:t>195</w:t>
      </w:r>
      <w:r>
        <w:rPr>
          <w:noProof/>
        </w:rPr>
        <w:fldChar w:fldCharType="end"/>
      </w:r>
    </w:p>
    <w:p w14:paraId="6F940C17" w14:textId="2C4E405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_Toc176353801 \h </w:instrText>
      </w:r>
      <w:r>
        <w:rPr>
          <w:noProof/>
        </w:rPr>
      </w:r>
      <w:r>
        <w:rPr>
          <w:noProof/>
        </w:rPr>
        <w:fldChar w:fldCharType="separate"/>
      </w:r>
      <w:r>
        <w:rPr>
          <w:noProof/>
        </w:rPr>
        <w:t>195</w:t>
      </w:r>
      <w:r>
        <w:rPr>
          <w:noProof/>
        </w:rPr>
        <w:fldChar w:fldCharType="end"/>
      </w:r>
    </w:p>
    <w:p w14:paraId="1DA0C5B8" w14:textId="6656A0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_Toc176353802 \h </w:instrText>
      </w:r>
      <w:r>
        <w:rPr>
          <w:noProof/>
        </w:rPr>
      </w:r>
      <w:r>
        <w:rPr>
          <w:noProof/>
        </w:rPr>
        <w:fldChar w:fldCharType="separate"/>
      </w:r>
      <w:r>
        <w:rPr>
          <w:noProof/>
        </w:rPr>
        <w:t>195</w:t>
      </w:r>
      <w:r>
        <w:rPr>
          <w:noProof/>
        </w:rPr>
        <w:fldChar w:fldCharType="end"/>
      </w:r>
    </w:p>
    <w:p w14:paraId="3BCDE4F5" w14:textId="31FF706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_Toc176353803 \h </w:instrText>
      </w:r>
      <w:r>
        <w:rPr>
          <w:noProof/>
        </w:rPr>
      </w:r>
      <w:r>
        <w:rPr>
          <w:noProof/>
        </w:rPr>
        <w:fldChar w:fldCharType="separate"/>
      </w:r>
      <w:r>
        <w:rPr>
          <w:noProof/>
        </w:rPr>
        <w:t>196</w:t>
      </w:r>
      <w:r>
        <w:rPr>
          <w:noProof/>
        </w:rPr>
        <w:fldChar w:fldCharType="end"/>
      </w:r>
    </w:p>
    <w:p w14:paraId="64D55EEC" w14:textId="56CD4A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MCVideoUserID</w:t>
      </w:r>
      <w:r>
        <w:rPr>
          <w:noProof/>
        </w:rPr>
        <w:tab/>
      </w:r>
      <w:r>
        <w:rPr>
          <w:noProof/>
        </w:rPr>
        <w:fldChar w:fldCharType="begin"/>
      </w:r>
      <w:r>
        <w:rPr>
          <w:noProof/>
        </w:rPr>
        <w:instrText xml:space="preserve"> PAGEREF _Toc176353804 \h </w:instrText>
      </w:r>
      <w:r>
        <w:rPr>
          <w:noProof/>
        </w:rPr>
      </w:r>
      <w:r>
        <w:rPr>
          <w:noProof/>
        </w:rPr>
        <w:fldChar w:fldCharType="separate"/>
      </w:r>
      <w:r>
        <w:rPr>
          <w:noProof/>
        </w:rPr>
        <w:t>196</w:t>
      </w:r>
      <w:r>
        <w:rPr>
          <w:noProof/>
        </w:rPr>
        <w:fldChar w:fldCharType="end"/>
      </w:r>
    </w:p>
    <w:p w14:paraId="68A76E5B" w14:textId="1B7F26F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MCVideoUserProfileIndex</w:t>
      </w:r>
      <w:r>
        <w:rPr>
          <w:noProof/>
        </w:rPr>
        <w:tab/>
      </w:r>
      <w:r>
        <w:rPr>
          <w:noProof/>
        </w:rPr>
        <w:fldChar w:fldCharType="begin"/>
      </w:r>
      <w:r>
        <w:rPr>
          <w:noProof/>
        </w:rPr>
        <w:instrText xml:space="preserve"> PAGEREF _Toc176353805 \h </w:instrText>
      </w:r>
      <w:r>
        <w:rPr>
          <w:noProof/>
        </w:rPr>
      </w:r>
      <w:r>
        <w:rPr>
          <w:noProof/>
        </w:rPr>
        <w:fldChar w:fldCharType="separate"/>
      </w:r>
      <w:r>
        <w:rPr>
          <w:noProof/>
        </w:rPr>
        <w:t>196</w:t>
      </w:r>
      <w:r>
        <w:rPr>
          <w:noProof/>
        </w:rPr>
        <w:fldChar w:fldCharType="end"/>
      </w:r>
    </w:p>
    <w:p w14:paraId="7A41851A" w14:textId="0009882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MCVideoUserProfileName</w:t>
      </w:r>
      <w:r>
        <w:rPr>
          <w:noProof/>
        </w:rPr>
        <w:tab/>
      </w:r>
      <w:r>
        <w:rPr>
          <w:noProof/>
        </w:rPr>
        <w:fldChar w:fldCharType="begin"/>
      </w:r>
      <w:r>
        <w:rPr>
          <w:noProof/>
        </w:rPr>
        <w:instrText xml:space="preserve"> PAGEREF _Toc176353806 \h </w:instrText>
      </w:r>
      <w:r>
        <w:rPr>
          <w:noProof/>
        </w:rPr>
      </w:r>
      <w:r>
        <w:rPr>
          <w:noProof/>
        </w:rPr>
        <w:fldChar w:fldCharType="separate"/>
      </w:r>
      <w:r>
        <w:rPr>
          <w:noProof/>
        </w:rPr>
        <w:t>196</w:t>
      </w:r>
      <w:r>
        <w:rPr>
          <w:noProof/>
        </w:rPr>
        <w:fldChar w:fldCharType="end"/>
      </w:r>
    </w:p>
    <w:p w14:paraId="3E9C33CD" w14:textId="48D9D44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_Toc176353807 \h </w:instrText>
      </w:r>
      <w:r>
        <w:rPr>
          <w:noProof/>
        </w:rPr>
      </w:r>
      <w:r>
        <w:rPr>
          <w:noProof/>
        </w:rPr>
        <w:fldChar w:fldCharType="separate"/>
      </w:r>
      <w:r>
        <w:rPr>
          <w:noProof/>
        </w:rPr>
        <w:t>197</w:t>
      </w:r>
      <w:r>
        <w:rPr>
          <w:noProof/>
        </w:rPr>
        <w:fldChar w:fldCharType="end"/>
      </w:r>
    </w:p>
    <w:p w14:paraId="097C14F8" w14:textId="742DA86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13.2.11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w:t>
      </w:r>
      <w:r>
        <w:rPr>
          <w:noProof/>
        </w:rPr>
        <w:tab/>
      </w:r>
      <w:r>
        <w:rPr>
          <w:noProof/>
        </w:rPr>
        <w:fldChar w:fldCharType="begin"/>
      </w:r>
      <w:r>
        <w:rPr>
          <w:noProof/>
        </w:rPr>
        <w:instrText xml:space="preserve"> PAGEREF _Toc176353808 \h </w:instrText>
      </w:r>
      <w:r>
        <w:rPr>
          <w:noProof/>
        </w:rPr>
      </w:r>
      <w:r>
        <w:rPr>
          <w:noProof/>
        </w:rPr>
        <w:fldChar w:fldCharType="separate"/>
      </w:r>
      <w:r>
        <w:rPr>
          <w:noProof/>
        </w:rPr>
        <w:t>197</w:t>
      </w:r>
      <w:r>
        <w:rPr>
          <w:noProof/>
        </w:rPr>
        <w:fldChar w:fldCharType="end"/>
      </w:r>
    </w:p>
    <w:p w14:paraId="783D2B3B" w14:textId="32522D8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/&lt;x&gt;/Common/UserAliases/&lt;x&gt;</w:t>
      </w:r>
      <w:r>
        <w:rPr>
          <w:noProof/>
        </w:rPr>
        <w:tab/>
      </w:r>
      <w:r>
        <w:rPr>
          <w:noProof/>
        </w:rPr>
        <w:fldChar w:fldCharType="begin"/>
      </w:r>
      <w:r>
        <w:rPr>
          <w:noProof/>
        </w:rPr>
        <w:instrText xml:space="preserve"> PAGEREF _Toc176353809 \h </w:instrText>
      </w:r>
      <w:r>
        <w:rPr>
          <w:noProof/>
        </w:rPr>
      </w:r>
      <w:r>
        <w:rPr>
          <w:noProof/>
        </w:rPr>
        <w:fldChar w:fldCharType="separate"/>
      </w:r>
      <w:r>
        <w:rPr>
          <w:noProof/>
        </w:rPr>
        <w:t>197</w:t>
      </w:r>
      <w:r>
        <w:rPr>
          <w:noProof/>
        </w:rPr>
        <w:fldChar w:fldCharType="end"/>
      </w:r>
    </w:p>
    <w:p w14:paraId="5DB07F07" w14:textId="5C4401B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_Toc176353810 \h </w:instrText>
      </w:r>
      <w:r>
        <w:rPr>
          <w:noProof/>
        </w:rPr>
      </w:r>
      <w:r>
        <w:rPr>
          <w:noProof/>
        </w:rPr>
        <w:fldChar w:fldCharType="separate"/>
      </w:r>
      <w:r>
        <w:rPr>
          <w:noProof/>
        </w:rPr>
        <w:t>197</w:t>
      </w:r>
      <w:r>
        <w:rPr>
          <w:noProof/>
        </w:rPr>
        <w:fldChar w:fldCharType="end"/>
      </w:r>
    </w:p>
    <w:p w14:paraId="57060E7A" w14:textId="77AFF3B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_Toc176353811 \h </w:instrText>
      </w:r>
      <w:r>
        <w:rPr>
          <w:noProof/>
        </w:rPr>
      </w:r>
      <w:r>
        <w:rPr>
          <w:noProof/>
        </w:rPr>
        <w:fldChar w:fldCharType="separate"/>
      </w:r>
      <w:r>
        <w:rPr>
          <w:noProof/>
        </w:rPr>
        <w:t>198</w:t>
      </w:r>
      <w:r>
        <w:rPr>
          <w:noProof/>
        </w:rPr>
        <w:fldChar w:fldCharType="end"/>
      </w:r>
    </w:p>
    <w:p w14:paraId="1E663D7B" w14:textId="7E872E8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_Toc176353812 \h </w:instrText>
      </w:r>
      <w:r>
        <w:rPr>
          <w:noProof/>
        </w:rPr>
      </w:r>
      <w:r>
        <w:rPr>
          <w:noProof/>
        </w:rPr>
        <w:fldChar w:fldCharType="separate"/>
      </w:r>
      <w:r>
        <w:rPr>
          <w:noProof/>
        </w:rPr>
        <w:t>198</w:t>
      </w:r>
      <w:r>
        <w:rPr>
          <w:noProof/>
        </w:rPr>
        <w:fldChar w:fldCharType="end"/>
      </w:r>
    </w:p>
    <w:p w14:paraId="53516562" w14:textId="0B0E10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_Toc176353813 \h </w:instrText>
      </w:r>
      <w:r>
        <w:rPr>
          <w:noProof/>
        </w:rPr>
      </w:r>
      <w:r>
        <w:rPr>
          <w:noProof/>
        </w:rPr>
        <w:fldChar w:fldCharType="separate"/>
      </w:r>
      <w:r>
        <w:rPr>
          <w:noProof/>
        </w:rPr>
        <w:t>198</w:t>
      </w:r>
      <w:r>
        <w:rPr>
          <w:noProof/>
        </w:rPr>
        <w:fldChar w:fldCharType="end"/>
      </w:r>
    </w:p>
    <w:p w14:paraId="74AB484D" w14:textId="731403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/Common/MCVideoGroupBroadcast</w:t>
      </w:r>
      <w:r>
        <w:rPr>
          <w:noProof/>
        </w:rPr>
        <w:tab/>
      </w:r>
      <w:r>
        <w:rPr>
          <w:noProof/>
        </w:rPr>
        <w:fldChar w:fldCharType="begin"/>
      </w:r>
      <w:r>
        <w:rPr>
          <w:noProof/>
        </w:rPr>
        <w:instrText xml:space="preserve"> PAGEREF _Toc176353814 \h </w:instrText>
      </w:r>
      <w:r>
        <w:rPr>
          <w:noProof/>
        </w:rPr>
      </w:r>
      <w:r>
        <w:rPr>
          <w:noProof/>
        </w:rPr>
        <w:fldChar w:fldCharType="separate"/>
      </w:r>
      <w:r>
        <w:rPr>
          <w:noProof/>
        </w:rPr>
        <w:t>198</w:t>
      </w:r>
      <w:r>
        <w:rPr>
          <w:noProof/>
        </w:rPr>
        <w:fldChar w:fldCharType="end"/>
      </w:r>
    </w:p>
    <w:p w14:paraId="6A019ACC" w14:textId="34D4709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/Common/MCVideoGroupBroadcast/Authorised</w:t>
      </w:r>
      <w:r>
        <w:rPr>
          <w:noProof/>
        </w:rPr>
        <w:tab/>
      </w:r>
      <w:r>
        <w:rPr>
          <w:noProof/>
        </w:rPr>
        <w:fldChar w:fldCharType="begin"/>
      </w:r>
      <w:r>
        <w:rPr>
          <w:noProof/>
        </w:rPr>
        <w:instrText xml:space="preserve"> PAGEREF _Toc176353815 \h </w:instrText>
      </w:r>
      <w:r>
        <w:rPr>
          <w:noProof/>
        </w:rPr>
      </w:r>
      <w:r>
        <w:rPr>
          <w:noProof/>
        </w:rPr>
        <w:fldChar w:fldCharType="separate"/>
      </w:r>
      <w:r>
        <w:rPr>
          <w:noProof/>
        </w:rPr>
        <w:t>198</w:t>
      </w:r>
      <w:r>
        <w:rPr>
          <w:noProof/>
        </w:rPr>
        <w:fldChar w:fldCharType="end"/>
      </w:r>
    </w:p>
    <w:p w14:paraId="5A9C6271" w14:textId="2330700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_Toc176353816 \h </w:instrText>
      </w:r>
      <w:r>
        <w:rPr>
          <w:noProof/>
        </w:rPr>
      </w:r>
      <w:r>
        <w:rPr>
          <w:noProof/>
        </w:rPr>
        <w:fldChar w:fldCharType="separate"/>
      </w:r>
      <w:r>
        <w:rPr>
          <w:noProof/>
        </w:rPr>
        <w:t>199</w:t>
      </w:r>
      <w:r>
        <w:rPr>
          <w:noProof/>
        </w:rPr>
        <w:fldChar w:fldCharType="end"/>
      </w:r>
    </w:p>
    <w:p w14:paraId="3C797D31" w14:textId="4FDB74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_Toc176353817 \h </w:instrText>
      </w:r>
      <w:r>
        <w:rPr>
          <w:noProof/>
        </w:rPr>
      </w:r>
      <w:r>
        <w:rPr>
          <w:noProof/>
        </w:rPr>
        <w:fldChar w:fldCharType="separate"/>
      </w:r>
      <w:r>
        <w:rPr>
          <w:noProof/>
        </w:rPr>
        <w:t>199</w:t>
      </w:r>
      <w:r>
        <w:rPr>
          <w:noProof/>
        </w:rPr>
        <w:fldChar w:fldCharType="end"/>
      </w:r>
    </w:p>
    <w:p w14:paraId="1BC4891C" w14:textId="6967539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_Toc176353818 \h </w:instrText>
      </w:r>
      <w:r>
        <w:rPr>
          <w:noProof/>
        </w:rPr>
      </w:r>
      <w:r>
        <w:rPr>
          <w:noProof/>
        </w:rPr>
        <w:fldChar w:fldCharType="separate"/>
      </w:r>
      <w:r>
        <w:rPr>
          <w:noProof/>
        </w:rPr>
        <w:t>199</w:t>
      </w:r>
      <w:r>
        <w:rPr>
          <w:noProof/>
        </w:rPr>
        <w:fldChar w:fldCharType="end"/>
      </w:r>
    </w:p>
    <w:p w14:paraId="5DCCB583" w14:textId="1A6AB1A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_Toc176353819 \h </w:instrText>
      </w:r>
      <w:r>
        <w:rPr>
          <w:noProof/>
        </w:rPr>
      </w:r>
      <w:r>
        <w:rPr>
          <w:noProof/>
        </w:rPr>
        <w:fldChar w:fldCharType="separate"/>
      </w:r>
      <w:r>
        <w:rPr>
          <w:noProof/>
        </w:rPr>
        <w:t>199</w:t>
      </w:r>
      <w:r>
        <w:rPr>
          <w:noProof/>
        </w:rPr>
        <w:fldChar w:fldCharType="end"/>
      </w:r>
    </w:p>
    <w:p w14:paraId="115C413A" w14:textId="46243A6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_Toc176353820 \h </w:instrText>
      </w:r>
      <w:r>
        <w:rPr>
          <w:noProof/>
        </w:rPr>
      </w:r>
      <w:r>
        <w:rPr>
          <w:noProof/>
        </w:rPr>
        <w:fldChar w:fldCharType="separate"/>
      </w:r>
      <w:r>
        <w:rPr>
          <w:noProof/>
        </w:rPr>
        <w:t>199</w:t>
      </w:r>
      <w:r>
        <w:rPr>
          <w:noProof/>
        </w:rPr>
        <w:fldChar w:fldCharType="end"/>
      </w:r>
    </w:p>
    <w:p w14:paraId="1B3F115C" w14:textId="505282E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_Toc176353821 \h </w:instrText>
      </w:r>
      <w:r>
        <w:rPr>
          <w:noProof/>
        </w:rPr>
      </w:r>
      <w:r>
        <w:rPr>
          <w:noProof/>
        </w:rPr>
        <w:fldChar w:fldCharType="separate"/>
      </w:r>
      <w:r>
        <w:rPr>
          <w:noProof/>
        </w:rPr>
        <w:t>199</w:t>
      </w:r>
      <w:r>
        <w:rPr>
          <w:noProof/>
        </w:rPr>
        <w:fldChar w:fldCharType="end"/>
      </w:r>
    </w:p>
    <w:p w14:paraId="5D89AE3E" w14:textId="4AE555C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_Toc176353822 \h </w:instrText>
      </w:r>
      <w:r>
        <w:rPr>
          <w:noProof/>
        </w:rPr>
      </w:r>
      <w:r>
        <w:rPr>
          <w:noProof/>
        </w:rPr>
        <w:fldChar w:fldCharType="separate"/>
      </w:r>
      <w:r>
        <w:rPr>
          <w:noProof/>
        </w:rPr>
        <w:t>199</w:t>
      </w:r>
      <w:r>
        <w:rPr>
          <w:noProof/>
        </w:rPr>
        <w:fldChar w:fldCharType="end"/>
      </w:r>
    </w:p>
    <w:p w14:paraId="05EE66BB" w14:textId="1A4A1DE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_Toc176353823 \h </w:instrText>
      </w:r>
      <w:r>
        <w:rPr>
          <w:noProof/>
        </w:rPr>
      </w:r>
      <w:r>
        <w:rPr>
          <w:noProof/>
        </w:rPr>
        <w:fldChar w:fldCharType="separate"/>
      </w:r>
      <w:r>
        <w:rPr>
          <w:noProof/>
        </w:rPr>
        <w:t>199</w:t>
      </w:r>
      <w:r>
        <w:rPr>
          <w:noProof/>
        </w:rPr>
        <w:fldChar w:fldCharType="end"/>
      </w:r>
    </w:p>
    <w:p w14:paraId="25E7BE1F" w14:textId="55E67B6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_Toc176353824 \h </w:instrText>
      </w:r>
      <w:r>
        <w:rPr>
          <w:noProof/>
        </w:rPr>
      </w:r>
      <w:r>
        <w:rPr>
          <w:noProof/>
        </w:rPr>
        <w:fldChar w:fldCharType="separate"/>
      </w:r>
      <w:r>
        <w:rPr>
          <w:noProof/>
        </w:rPr>
        <w:t>199</w:t>
      </w:r>
      <w:r>
        <w:rPr>
          <w:noProof/>
        </w:rPr>
        <w:fldChar w:fldCharType="end"/>
      </w:r>
    </w:p>
    <w:p w14:paraId="467568DA" w14:textId="0E66A4C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_Toc176353825 \h </w:instrText>
      </w:r>
      <w:r>
        <w:rPr>
          <w:noProof/>
        </w:rPr>
      </w:r>
      <w:r>
        <w:rPr>
          <w:noProof/>
        </w:rPr>
        <w:fldChar w:fldCharType="separate"/>
      </w:r>
      <w:r>
        <w:rPr>
          <w:noProof/>
        </w:rPr>
        <w:t>199</w:t>
      </w:r>
      <w:r>
        <w:rPr>
          <w:noProof/>
        </w:rPr>
        <w:fldChar w:fldCharType="end"/>
      </w:r>
    </w:p>
    <w:p w14:paraId="214458E0" w14:textId="36F5770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_Toc176353826 \h </w:instrText>
      </w:r>
      <w:r>
        <w:rPr>
          <w:noProof/>
        </w:rPr>
      </w:r>
      <w:r>
        <w:rPr>
          <w:noProof/>
        </w:rPr>
        <w:fldChar w:fldCharType="separate"/>
      </w:r>
      <w:r>
        <w:rPr>
          <w:noProof/>
        </w:rPr>
        <w:t>199</w:t>
      </w:r>
      <w:r>
        <w:rPr>
          <w:noProof/>
        </w:rPr>
        <w:fldChar w:fldCharType="end"/>
      </w:r>
    </w:p>
    <w:p w14:paraId="56124F82" w14:textId="68DB42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/Common/AllowedCancelAlert</w:t>
      </w:r>
      <w:r>
        <w:rPr>
          <w:noProof/>
        </w:rPr>
        <w:tab/>
      </w:r>
      <w:r>
        <w:rPr>
          <w:noProof/>
        </w:rPr>
        <w:fldChar w:fldCharType="begin"/>
      </w:r>
      <w:r>
        <w:rPr>
          <w:noProof/>
        </w:rPr>
        <w:instrText xml:space="preserve"> PAGEREF _Toc176353827 \h </w:instrText>
      </w:r>
      <w:r>
        <w:rPr>
          <w:noProof/>
        </w:rPr>
      </w:r>
      <w:r>
        <w:rPr>
          <w:noProof/>
        </w:rPr>
        <w:fldChar w:fldCharType="separate"/>
      </w:r>
      <w:r>
        <w:rPr>
          <w:noProof/>
        </w:rPr>
        <w:t>200</w:t>
      </w:r>
      <w:r>
        <w:rPr>
          <w:noProof/>
        </w:rPr>
        <w:fldChar w:fldCharType="end"/>
      </w:r>
    </w:p>
    <w:p w14:paraId="178108AB" w14:textId="7FB5EC0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_Toc176353828 \h </w:instrText>
      </w:r>
      <w:r>
        <w:rPr>
          <w:noProof/>
        </w:rPr>
      </w:r>
      <w:r>
        <w:rPr>
          <w:noProof/>
        </w:rPr>
        <w:fldChar w:fldCharType="separate"/>
      </w:r>
      <w:r>
        <w:rPr>
          <w:noProof/>
        </w:rPr>
        <w:t>200</w:t>
      </w:r>
      <w:r>
        <w:rPr>
          <w:noProof/>
        </w:rPr>
        <w:fldChar w:fldCharType="end"/>
      </w:r>
    </w:p>
    <w:p w14:paraId="4C3644D0" w14:textId="5B973A1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_Toc176353829 \h </w:instrText>
      </w:r>
      <w:r>
        <w:rPr>
          <w:noProof/>
        </w:rPr>
      </w:r>
      <w:r>
        <w:rPr>
          <w:noProof/>
        </w:rPr>
        <w:fldChar w:fldCharType="separate"/>
      </w:r>
      <w:r>
        <w:rPr>
          <w:noProof/>
        </w:rPr>
        <w:t>200</w:t>
      </w:r>
      <w:r>
        <w:rPr>
          <w:noProof/>
        </w:rPr>
        <w:fldChar w:fldCharType="end"/>
      </w:r>
    </w:p>
    <w:p w14:paraId="58FABE58" w14:textId="5F68758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_Toc176353830 \h </w:instrText>
      </w:r>
      <w:r>
        <w:rPr>
          <w:noProof/>
        </w:rPr>
      </w:r>
      <w:r>
        <w:rPr>
          <w:noProof/>
        </w:rPr>
        <w:fldChar w:fldCharType="separate"/>
      </w:r>
      <w:r>
        <w:rPr>
          <w:noProof/>
        </w:rPr>
        <w:t>200</w:t>
      </w:r>
      <w:r>
        <w:rPr>
          <w:noProof/>
        </w:rPr>
        <w:fldChar w:fldCharType="end"/>
      </w:r>
    </w:p>
    <w:p w14:paraId="26652D8E" w14:textId="17851E7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_Toc176353831 \h </w:instrText>
      </w:r>
      <w:r>
        <w:rPr>
          <w:noProof/>
        </w:rPr>
      </w:r>
      <w:r>
        <w:rPr>
          <w:noProof/>
        </w:rPr>
        <w:fldChar w:fldCharType="separate"/>
      </w:r>
      <w:r>
        <w:rPr>
          <w:noProof/>
        </w:rPr>
        <w:t>200</w:t>
      </w:r>
      <w:r>
        <w:rPr>
          <w:noProof/>
        </w:rPr>
        <w:fldChar w:fldCharType="end"/>
      </w:r>
    </w:p>
    <w:p w14:paraId="12917688" w14:textId="160B0A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_Toc176353832 \h </w:instrText>
      </w:r>
      <w:r>
        <w:rPr>
          <w:noProof/>
        </w:rPr>
      </w:r>
      <w:r>
        <w:rPr>
          <w:noProof/>
        </w:rPr>
        <w:fldChar w:fldCharType="separate"/>
      </w:r>
      <w:r>
        <w:rPr>
          <w:noProof/>
        </w:rPr>
        <w:t>200</w:t>
      </w:r>
      <w:r>
        <w:rPr>
          <w:noProof/>
        </w:rPr>
        <w:fldChar w:fldCharType="end"/>
      </w:r>
    </w:p>
    <w:p w14:paraId="717CFFFE" w14:textId="15A8648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_Toc176353833 \h </w:instrText>
      </w:r>
      <w:r>
        <w:rPr>
          <w:noProof/>
        </w:rPr>
      </w:r>
      <w:r>
        <w:rPr>
          <w:noProof/>
        </w:rPr>
        <w:fldChar w:fldCharType="separate"/>
      </w:r>
      <w:r>
        <w:rPr>
          <w:noProof/>
        </w:rPr>
        <w:t>200</w:t>
      </w:r>
      <w:r>
        <w:rPr>
          <w:noProof/>
        </w:rPr>
        <w:fldChar w:fldCharType="end"/>
      </w:r>
    </w:p>
    <w:p w14:paraId="6375A324" w14:textId="31A2F8A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_Toc176353834 \h </w:instrText>
      </w:r>
      <w:r>
        <w:rPr>
          <w:noProof/>
        </w:rPr>
      </w:r>
      <w:r>
        <w:rPr>
          <w:noProof/>
        </w:rPr>
        <w:fldChar w:fldCharType="separate"/>
      </w:r>
      <w:r>
        <w:rPr>
          <w:noProof/>
        </w:rPr>
        <w:t>200</w:t>
      </w:r>
      <w:r>
        <w:rPr>
          <w:noProof/>
        </w:rPr>
        <w:fldChar w:fldCharType="end"/>
      </w:r>
    </w:p>
    <w:p w14:paraId="33007D43" w14:textId="2C2F529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_Toc176353835 \h </w:instrText>
      </w:r>
      <w:r>
        <w:rPr>
          <w:noProof/>
        </w:rPr>
      </w:r>
      <w:r>
        <w:rPr>
          <w:noProof/>
        </w:rPr>
        <w:fldChar w:fldCharType="separate"/>
      </w:r>
      <w:r>
        <w:rPr>
          <w:noProof/>
        </w:rPr>
        <w:t>200</w:t>
      </w:r>
      <w:r>
        <w:rPr>
          <w:noProof/>
        </w:rPr>
        <w:fldChar w:fldCharType="end"/>
      </w:r>
    </w:p>
    <w:p w14:paraId="34D23D5F" w14:textId="2723855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w:t>
      </w:r>
      <w:r>
        <w:rPr>
          <w:noProof/>
        </w:rPr>
        <w:tab/>
      </w:r>
      <w:r>
        <w:rPr>
          <w:noProof/>
        </w:rPr>
        <w:fldChar w:fldCharType="begin"/>
      </w:r>
      <w:r>
        <w:rPr>
          <w:noProof/>
        </w:rPr>
        <w:instrText xml:space="preserve"> PAGEREF _Toc176353836 \h </w:instrText>
      </w:r>
      <w:r>
        <w:rPr>
          <w:noProof/>
        </w:rPr>
      </w:r>
      <w:r>
        <w:rPr>
          <w:noProof/>
        </w:rPr>
        <w:fldChar w:fldCharType="separate"/>
      </w:r>
      <w:r>
        <w:rPr>
          <w:noProof/>
        </w:rPr>
        <w:t>200</w:t>
      </w:r>
      <w:r>
        <w:rPr>
          <w:noProof/>
        </w:rPr>
        <w:fldChar w:fldCharType="end"/>
      </w:r>
    </w:p>
    <w:p w14:paraId="00892AAD" w14:textId="28CC586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w:t>
      </w:r>
      <w:r>
        <w:rPr>
          <w:noProof/>
        </w:rPr>
        <w:tab/>
      </w:r>
      <w:r>
        <w:rPr>
          <w:noProof/>
        </w:rPr>
        <w:fldChar w:fldCharType="begin"/>
      </w:r>
      <w:r>
        <w:rPr>
          <w:noProof/>
        </w:rPr>
        <w:instrText xml:space="preserve"> PAGEREF _Toc176353837 \h </w:instrText>
      </w:r>
      <w:r>
        <w:rPr>
          <w:noProof/>
        </w:rPr>
      </w:r>
      <w:r>
        <w:rPr>
          <w:noProof/>
        </w:rPr>
        <w:fldChar w:fldCharType="separate"/>
      </w:r>
      <w:r>
        <w:rPr>
          <w:noProof/>
        </w:rPr>
        <w:t>200</w:t>
      </w:r>
      <w:r>
        <w:rPr>
          <w:noProof/>
        </w:rPr>
        <w:fldChar w:fldCharType="end"/>
      </w:r>
    </w:p>
    <w:p w14:paraId="2936D510" w14:textId="47ADC2C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Authorised</w:t>
      </w:r>
      <w:r>
        <w:rPr>
          <w:noProof/>
        </w:rPr>
        <w:tab/>
      </w:r>
      <w:r>
        <w:rPr>
          <w:noProof/>
        </w:rPr>
        <w:fldChar w:fldCharType="begin"/>
      </w:r>
      <w:r>
        <w:rPr>
          <w:noProof/>
        </w:rPr>
        <w:instrText xml:space="preserve"> PAGEREF _Toc176353838 \h </w:instrText>
      </w:r>
      <w:r>
        <w:rPr>
          <w:noProof/>
        </w:rPr>
      </w:r>
      <w:r>
        <w:rPr>
          <w:noProof/>
        </w:rPr>
        <w:fldChar w:fldCharType="separate"/>
      </w:r>
      <w:r>
        <w:rPr>
          <w:noProof/>
        </w:rPr>
        <w:t>201</w:t>
      </w:r>
      <w:r>
        <w:rPr>
          <w:noProof/>
        </w:rPr>
        <w:fldChar w:fldCharType="end"/>
      </w:r>
    </w:p>
    <w:p w14:paraId="379892B8" w14:textId="2CA9ED5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/Common/MCVideoGroupCall/EmergencyAlert/Cancel</w:t>
      </w:r>
      <w:r>
        <w:rPr>
          <w:noProof/>
        </w:rPr>
        <w:tab/>
      </w:r>
      <w:r>
        <w:rPr>
          <w:noProof/>
        </w:rPr>
        <w:fldChar w:fldCharType="begin"/>
      </w:r>
      <w:r>
        <w:rPr>
          <w:noProof/>
        </w:rPr>
        <w:instrText xml:space="preserve"> PAGEREF _Toc176353839 \h </w:instrText>
      </w:r>
      <w:r>
        <w:rPr>
          <w:noProof/>
        </w:rPr>
      </w:r>
      <w:r>
        <w:rPr>
          <w:noProof/>
        </w:rPr>
        <w:fldChar w:fldCharType="separate"/>
      </w:r>
      <w:r>
        <w:rPr>
          <w:noProof/>
        </w:rPr>
        <w:t>201</w:t>
      </w:r>
      <w:r>
        <w:rPr>
          <w:noProof/>
        </w:rPr>
        <w:fldChar w:fldCharType="end"/>
      </w:r>
    </w:p>
    <w:p w14:paraId="73415BE5" w14:textId="07D553E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2.38A4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w:t>
      </w:r>
      <w:r>
        <w:rPr>
          <w:noProof/>
        </w:rPr>
        <w:t>EmergencyAlert/Entry</w:t>
      </w:r>
      <w:r>
        <w:rPr>
          <w:noProof/>
        </w:rPr>
        <w:tab/>
      </w:r>
      <w:r>
        <w:rPr>
          <w:noProof/>
        </w:rPr>
        <w:fldChar w:fldCharType="begin"/>
      </w:r>
      <w:r>
        <w:rPr>
          <w:noProof/>
        </w:rPr>
        <w:instrText xml:space="preserve"> PAGEREF _Toc176353840 \h </w:instrText>
      </w:r>
      <w:r>
        <w:rPr>
          <w:noProof/>
        </w:rPr>
      </w:r>
      <w:r>
        <w:rPr>
          <w:noProof/>
        </w:rPr>
        <w:fldChar w:fldCharType="separate"/>
      </w:r>
      <w:r>
        <w:rPr>
          <w:noProof/>
        </w:rPr>
        <w:t>201</w:t>
      </w:r>
      <w:r>
        <w:rPr>
          <w:noProof/>
        </w:rPr>
        <w:fldChar w:fldCharType="end"/>
      </w:r>
    </w:p>
    <w:p w14:paraId="2D6F4772" w14:textId="3E90CE0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/Common/MCVideoGroupCall/EmergencyAlert/Entry/ID</w:t>
      </w:r>
      <w:r>
        <w:rPr>
          <w:noProof/>
        </w:rPr>
        <w:tab/>
      </w:r>
      <w:r>
        <w:rPr>
          <w:noProof/>
        </w:rPr>
        <w:fldChar w:fldCharType="begin"/>
      </w:r>
      <w:r>
        <w:rPr>
          <w:noProof/>
        </w:rPr>
        <w:instrText xml:space="preserve"> PAGEREF _Toc176353841 \h </w:instrText>
      </w:r>
      <w:r>
        <w:rPr>
          <w:noProof/>
        </w:rPr>
      </w:r>
      <w:r>
        <w:rPr>
          <w:noProof/>
        </w:rPr>
        <w:fldChar w:fldCharType="separate"/>
      </w:r>
      <w:r>
        <w:rPr>
          <w:noProof/>
        </w:rPr>
        <w:t>201</w:t>
      </w:r>
      <w:r>
        <w:rPr>
          <w:noProof/>
        </w:rPr>
        <w:fldChar w:fldCharType="end"/>
      </w:r>
    </w:p>
    <w:p w14:paraId="21149F95" w14:textId="71F6AE3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Entry/DisplayName</w:t>
      </w:r>
      <w:r>
        <w:rPr>
          <w:noProof/>
        </w:rPr>
        <w:tab/>
      </w:r>
      <w:r>
        <w:rPr>
          <w:noProof/>
        </w:rPr>
        <w:fldChar w:fldCharType="begin"/>
      </w:r>
      <w:r>
        <w:rPr>
          <w:noProof/>
        </w:rPr>
        <w:instrText xml:space="preserve"> PAGEREF _Toc176353842 \h </w:instrText>
      </w:r>
      <w:r>
        <w:rPr>
          <w:noProof/>
        </w:rPr>
      </w:r>
      <w:r>
        <w:rPr>
          <w:noProof/>
        </w:rPr>
        <w:fldChar w:fldCharType="separate"/>
      </w:r>
      <w:r>
        <w:rPr>
          <w:noProof/>
        </w:rPr>
        <w:t>202</w:t>
      </w:r>
      <w:r>
        <w:rPr>
          <w:noProof/>
        </w:rPr>
        <w:fldChar w:fldCharType="end"/>
      </w:r>
    </w:p>
    <w:p w14:paraId="2F3ACF54" w14:textId="6936036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Entry/Usage</w:t>
      </w:r>
      <w:r>
        <w:rPr>
          <w:noProof/>
        </w:rPr>
        <w:tab/>
      </w:r>
      <w:r>
        <w:rPr>
          <w:noProof/>
        </w:rPr>
        <w:fldChar w:fldCharType="begin"/>
      </w:r>
      <w:r>
        <w:rPr>
          <w:noProof/>
        </w:rPr>
        <w:instrText xml:space="preserve"> PAGEREF _Toc176353843 \h </w:instrText>
      </w:r>
      <w:r>
        <w:rPr>
          <w:noProof/>
        </w:rPr>
      </w:r>
      <w:r>
        <w:rPr>
          <w:noProof/>
        </w:rPr>
        <w:fldChar w:fldCharType="separate"/>
      </w:r>
      <w:r>
        <w:rPr>
          <w:noProof/>
        </w:rPr>
        <w:t>202</w:t>
      </w:r>
      <w:r>
        <w:rPr>
          <w:noProof/>
        </w:rPr>
        <w:fldChar w:fldCharType="end"/>
      </w:r>
    </w:p>
    <w:p w14:paraId="7E3085D4" w14:textId="7410CC4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w:t>
      </w:r>
      <w:r>
        <w:rPr>
          <w:noProof/>
        </w:rPr>
        <w:tab/>
      </w:r>
      <w:r>
        <w:rPr>
          <w:noProof/>
        </w:rPr>
        <w:fldChar w:fldCharType="begin"/>
      </w:r>
      <w:r>
        <w:rPr>
          <w:noProof/>
        </w:rPr>
        <w:instrText xml:space="preserve"> PAGEREF _Toc176353844 \h </w:instrText>
      </w:r>
      <w:r>
        <w:rPr>
          <w:noProof/>
        </w:rPr>
      </w:r>
      <w:r>
        <w:rPr>
          <w:noProof/>
        </w:rPr>
        <w:fldChar w:fldCharType="separate"/>
      </w:r>
      <w:r>
        <w:rPr>
          <w:noProof/>
        </w:rPr>
        <w:t>202</w:t>
      </w:r>
      <w:r>
        <w:rPr>
          <w:noProof/>
        </w:rPr>
        <w:fldChar w:fldCharType="end"/>
      </w:r>
    </w:p>
    <w:p w14:paraId="268B1EB0" w14:textId="6161433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/Common/MCVideoGroupCall/EmergencyCall/Enabled</w:t>
      </w:r>
      <w:r>
        <w:rPr>
          <w:noProof/>
        </w:rPr>
        <w:tab/>
      </w:r>
      <w:r>
        <w:rPr>
          <w:noProof/>
        </w:rPr>
        <w:fldChar w:fldCharType="begin"/>
      </w:r>
      <w:r>
        <w:rPr>
          <w:noProof/>
        </w:rPr>
        <w:instrText xml:space="preserve"> PAGEREF _Toc176353845 \h </w:instrText>
      </w:r>
      <w:r>
        <w:rPr>
          <w:noProof/>
        </w:rPr>
      </w:r>
      <w:r>
        <w:rPr>
          <w:noProof/>
        </w:rPr>
        <w:fldChar w:fldCharType="separate"/>
      </w:r>
      <w:r>
        <w:rPr>
          <w:noProof/>
        </w:rPr>
        <w:t>202</w:t>
      </w:r>
      <w:r>
        <w:rPr>
          <w:noProof/>
        </w:rPr>
        <w:fldChar w:fldCharType="end"/>
      </w:r>
    </w:p>
    <w:p w14:paraId="42250567" w14:textId="1CE3DAA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CancelMCVideoGroup</w:t>
      </w:r>
      <w:r>
        <w:rPr>
          <w:noProof/>
        </w:rPr>
        <w:tab/>
      </w:r>
      <w:r>
        <w:rPr>
          <w:noProof/>
        </w:rPr>
        <w:fldChar w:fldCharType="begin"/>
      </w:r>
      <w:r>
        <w:rPr>
          <w:noProof/>
        </w:rPr>
        <w:instrText xml:space="preserve"> PAGEREF _Toc176353846 \h </w:instrText>
      </w:r>
      <w:r>
        <w:rPr>
          <w:noProof/>
        </w:rPr>
      </w:r>
      <w:r>
        <w:rPr>
          <w:noProof/>
        </w:rPr>
        <w:fldChar w:fldCharType="separate"/>
      </w:r>
      <w:r>
        <w:rPr>
          <w:noProof/>
        </w:rPr>
        <w:t>203</w:t>
      </w:r>
      <w:r>
        <w:rPr>
          <w:noProof/>
        </w:rPr>
        <w:fldChar w:fldCharType="end"/>
      </w:r>
    </w:p>
    <w:p w14:paraId="214D147D" w14:textId="4C236D1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w:t>
      </w:r>
      <w:r>
        <w:rPr>
          <w:noProof/>
        </w:rPr>
        <w:tab/>
      </w:r>
      <w:r>
        <w:rPr>
          <w:noProof/>
        </w:rPr>
        <w:fldChar w:fldCharType="begin"/>
      </w:r>
      <w:r>
        <w:rPr>
          <w:noProof/>
        </w:rPr>
        <w:instrText xml:space="preserve"> PAGEREF _Toc176353847 \h </w:instrText>
      </w:r>
      <w:r>
        <w:rPr>
          <w:noProof/>
        </w:rPr>
      </w:r>
      <w:r>
        <w:rPr>
          <w:noProof/>
        </w:rPr>
        <w:fldChar w:fldCharType="separate"/>
      </w:r>
      <w:r>
        <w:rPr>
          <w:noProof/>
        </w:rPr>
        <w:t>203</w:t>
      </w:r>
      <w:r>
        <w:rPr>
          <w:noProof/>
        </w:rPr>
        <w:fldChar w:fldCharType="end"/>
      </w:r>
    </w:p>
    <w:p w14:paraId="2517D19C" w14:textId="5F55EC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2.38D2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 xml:space="preserve">/EmergencyCall/ </w:t>
      </w:r>
      <w:r>
        <w:rPr>
          <w:noProof/>
        </w:rPr>
        <w:t>MCVideoGroupInitiation/Entry</w:t>
      </w:r>
      <w:r>
        <w:rPr>
          <w:noProof/>
        </w:rPr>
        <w:tab/>
      </w:r>
      <w:r>
        <w:rPr>
          <w:noProof/>
        </w:rPr>
        <w:fldChar w:fldCharType="begin"/>
      </w:r>
      <w:r>
        <w:rPr>
          <w:noProof/>
        </w:rPr>
        <w:instrText xml:space="preserve"> PAGEREF _Toc176353848 \h </w:instrText>
      </w:r>
      <w:r>
        <w:rPr>
          <w:noProof/>
        </w:rPr>
      </w:r>
      <w:r>
        <w:rPr>
          <w:noProof/>
        </w:rPr>
        <w:fldChar w:fldCharType="separate"/>
      </w:r>
      <w:r>
        <w:rPr>
          <w:noProof/>
        </w:rPr>
        <w:t>203</w:t>
      </w:r>
      <w:r>
        <w:rPr>
          <w:noProof/>
        </w:rPr>
        <w:fldChar w:fldCharType="end"/>
      </w:r>
    </w:p>
    <w:p w14:paraId="1DD10B1E" w14:textId="1087068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MCVideoGroupInitiation/Entry/GroupID</w:t>
      </w:r>
      <w:r>
        <w:rPr>
          <w:noProof/>
        </w:rPr>
        <w:tab/>
      </w:r>
      <w:r>
        <w:rPr>
          <w:noProof/>
        </w:rPr>
        <w:fldChar w:fldCharType="begin"/>
      </w:r>
      <w:r>
        <w:rPr>
          <w:noProof/>
        </w:rPr>
        <w:instrText xml:space="preserve"> PAGEREF _Toc176353849 \h </w:instrText>
      </w:r>
      <w:r>
        <w:rPr>
          <w:noProof/>
        </w:rPr>
      </w:r>
      <w:r>
        <w:rPr>
          <w:noProof/>
        </w:rPr>
        <w:fldChar w:fldCharType="separate"/>
      </w:r>
      <w:r>
        <w:rPr>
          <w:noProof/>
        </w:rPr>
        <w:t>204</w:t>
      </w:r>
      <w:r>
        <w:rPr>
          <w:noProof/>
        </w:rPr>
        <w:fldChar w:fldCharType="end"/>
      </w:r>
    </w:p>
    <w:p w14:paraId="77A42F46" w14:textId="790AC5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38D4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MCVideoGroupInitiation/Entry/DisplayName</w:t>
      </w:r>
      <w:r>
        <w:rPr>
          <w:noProof/>
        </w:rPr>
        <w:tab/>
      </w:r>
      <w:r>
        <w:rPr>
          <w:noProof/>
        </w:rPr>
        <w:fldChar w:fldCharType="begin"/>
      </w:r>
      <w:r>
        <w:rPr>
          <w:noProof/>
        </w:rPr>
        <w:instrText xml:space="preserve"> PAGEREF _Toc176353850 \h </w:instrText>
      </w:r>
      <w:r>
        <w:rPr>
          <w:noProof/>
        </w:rPr>
      </w:r>
      <w:r>
        <w:rPr>
          <w:noProof/>
        </w:rPr>
        <w:fldChar w:fldCharType="separate"/>
      </w:r>
      <w:r>
        <w:rPr>
          <w:noProof/>
        </w:rPr>
        <w:t>204</w:t>
      </w:r>
      <w:r>
        <w:rPr>
          <w:noProof/>
        </w:rPr>
        <w:fldChar w:fldCharType="end"/>
      </w:r>
    </w:p>
    <w:p w14:paraId="70B6852A" w14:textId="000B27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MCVideoGroupInitiation/Entry/Usage</w:t>
      </w:r>
      <w:r>
        <w:rPr>
          <w:noProof/>
        </w:rPr>
        <w:tab/>
      </w:r>
      <w:r>
        <w:rPr>
          <w:noProof/>
        </w:rPr>
        <w:fldChar w:fldCharType="begin"/>
      </w:r>
      <w:r>
        <w:rPr>
          <w:noProof/>
        </w:rPr>
        <w:instrText xml:space="preserve"> PAGEREF _Toc176353851 \h </w:instrText>
      </w:r>
      <w:r>
        <w:rPr>
          <w:noProof/>
        </w:rPr>
      </w:r>
      <w:r>
        <w:rPr>
          <w:noProof/>
        </w:rPr>
        <w:fldChar w:fldCharType="separate"/>
      </w:r>
      <w:r>
        <w:rPr>
          <w:noProof/>
        </w:rPr>
        <w:t>204</w:t>
      </w:r>
      <w:r>
        <w:rPr>
          <w:noProof/>
        </w:rPr>
        <w:fldChar w:fldCharType="end"/>
      </w:r>
    </w:p>
    <w:p w14:paraId="251F9C76" w14:textId="0AE4BD8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w:t>
      </w:r>
      <w:r>
        <w:rPr>
          <w:noProof/>
        </w:rPr>
        <w:tab/>
      </w:r>
      <w:r>
        <w:rPr>
          <w:noProof/>
        </w:rPr>
        <w:fldChar w:fldCharType="begin"/>
      </w:r>
      <w:r>
        <w:rPr>
          <w:noProof/>
        </w:rPr>
        <w:instrText xml:space="preserve"> PAGEREF _Toc176353852 \h </w:instrText>
      </w:r>
      <w:r>
        <w:rPr>
          <w:noProof/>
        </w:rPr>
      </w:r>
      <w:r>
        <w:rPr>
          <w:noProof/>
        </w:rPr>
        <w:fldChar w:fldCharType="separate"/>
      </w:r>
      <w:r>
        <w:rPr>
          <w:noProof/>
        </w:rPr>
        <w:t>204</w:t>
      </w:r>
      <w:r>
        <w:rPr>
          <w:noProof/>
        </w:rPr>
        <w:fldChar w:fldCharType="end"/>
      </w:r>
    </w:p>
    <w:p w14:paraId="48C22C9D" w14:textId="5A67802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Authorised</w:t>
      </w:r>
      <w:r>
        <w:rPr>
          <w:noProof/>
        </w:rPr>
        <w:tab/>
      </w:r>
      <w:r>
        <w:rPr>
          <w:noProof/>
        </w:rPr>
        <w:fldChar w:fldCharType="begin"/>
      </w:r>
      <w:r>
        <w:rPr>
          <w:noProof/>
        </w:rPr>
        <w:instrText xml:space="preserve"> PAGEREF _Toc176353853 \h </w:instrText>
      </w:r>
      <w:r>
        <w:rPr>
          <w:noProof/>
        </w:rPr>
      </w:r>
      <w:r>
        <w:rPr>
          <w:noProof/>
        </w:rPr>
        <w:fldChar w:fldCharType="separate"/>
      </w:r>
      <w:r>
        <w:rPr>
          <w:noProof/>
        </w:rPr>
        <w:t>205</w:t>
      </w:r>
      <w:r>
        <w:rPr>
          <w:noProof/>
        </w:rPr>
        <w:fldChar w:fldCharType="end"/>
      </w:r>
    </w:p>
    <w:p w14:paraId="5C366364" w14:textId="16BC13E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w:t>
      </w:r>
      <w:r>
        <w:rPr>
          <w:noProof/>
          <w:lang w:eastAsia="ko-KR"/>
        </w:rPr>
        <w:t>8G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/Common/MCVideoGroupCall/ImminentPerilCall/Cancel</w:t>
      </w:r>
      <w:r>
        <w:rPr>
          <w:noProof/>
        </w:rPr>
        <w:tab/>
      </w:r>
      <w:r>
        <w:rPr>
          <w:noProof/>
        </w:rPr>
        <w:fldChar w:fldCharType="begin"/>
      </w:r>
      <w:r>
        <w:rPr>
          <w:noProof/>
        </w:rPr>
        <w:instrText xml:space="preserve"> PAGEREF _Toc176353854 \h </w:instrText>
      </w:r>
      <w:r>
        <w:rPr>
          <w:noProof/>
        </w:rPr>
      </w:r>
      <w:r>
        <w:rPr>
          <w:noProof/>
        </w:rPr>
        <w:fldChar w:fldCharType="separate"/>
      </w:r>
      <w:r>
        <w:rPr>
          <w:noProof/>
        </w:rPr>
        <w:t>205</w:t>
      </w:r>
      <w:r>
        <w:rPr>
          <w:noProof/>
        </w:rPr>
        <w:fldChar w:fldCharType="end"/>
      </w:r>
    </w:p>
    <w:p w14:paraId="2D8FE3CC" w14:textId="1564779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w:t>
      </w:r>
      <w:r>
        <w:rPr>
          <w:noProof/>
          <w:lang w:eastAsia="ko-KR"/>
        </w:rPr>
        <w:t>8G1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w:t>
      </w:r>
      <w:r>
        <w:rPr>
          <w:noProof/>
        </w:rPr>
        <w:tab/>
      </w:r>
      <w:r>
        <w:rPr>
          <w:noProof/>
        </w:rPr>
        <w:fldChar w:fldCharType="begin"/>
      </w:r>
      <w:r>
        <w:rPr>
          <w:noProof/>
        </w:rPr>
        <w:instrText xml:space="preserve"> PAGEREF _Toc176353855 \h </w:instrText>
      </w:r>
      <w:r>
        <w:rPr>
          <w:noProof/>
        </w:rPr>
      </w:r>
      <w:r>
        <w:rPr>
          <w:noProof/>
        </w:rPr>
        <w:fldChar w:fldCharType="separate"/>
      </w:r>
      <w:r>
        <w:rPr>
          <w:noProof/>
        </w:rPr>
        <w:t>205</w:t>
      </w:r>
      <w:r>
        <w:rPr>
          <w:noProof/>
        </w:rPr>
        <w:fldChar w:fldCharType="end"/>
      </w:r>
    </w:p>
    <w:p w14:paraId="0422D53E" w14:textId="2A9A785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2.38G2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/I</w:t>
      </w:r>
      <w:r>
        <w:rPr>
          <w:noProof/>
        </w:rPr>
        <w:t>mminentPerilCall/ MCVideoGroupInitiation/Entry</w:t>
      </w:r>
      <w:r>
        <w:rPr>
          <w:noProof/>
        </w:rPr>
        <w:tab/>
      </w:r>
      <w:r>
        <w:rPr>
          <w:noProof/>
        </w:rPr>
        <w:fldChar w:fldCharType="begin"/>
      </w:r>
      <w:r>
        <w:rPr>
          <w:noProof/>
        </w:rPr>
        <w:instrText xml:space="preserve"> PAGEREF _Toc176353856 \h </w:instrText>
      </w:r>
      <w:r>
        <w:rPr>
          <w:noProof/>
        </w:rPr>
      </w:r>
      <w:r>
        <w:rPr>
          <w:noProof/>
        </w:rPr>
        <w:fldChar w:fldCharType="separate"/>
      </w:r>
      <w:r>
        <w:rPr>
          <w:noProof/>
        </w:rPr>
        <w:t>205</w:t>
      </w:r>
      <w:r>
        <w:rPr>
          <w:noProof/>
        </w:rPr>
        <w:fldChar w:fldCharType="end"/>
      </w:r>
    </w:p>
    <w:p w14:paraId="475B4D9E" w14:textId="7E0183A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MCVideoGroupInitiation/Entry/GroupID</w:t>
      </w:r>
      <w:r>
        <w:rPr>
          <w:noProof/>
        </w:rPr>
        <w:tab/>
      </w:r>
      <w:r>
        <w:rPr>
          <w:noProof/>
        </w:rPr>
        <w:fldChar w:fldCharType="begin"/>
      </w:r>
      <w:r>
        <w:rPr>
          <w:noProof/>
        </w:rPr>
        <w:instrText xml:space="preserve"> PAGEREF _Toc176353857 \h </w:instrText>
      </w:r>
      <w:r>
        <w:rPr>
          <w:noProof/>
        </w:rPr>
      </w:r>
      <w:r>
        <w:rPr>
          <w:noProof/>
        </w:rPr>
        <w:fldChar w:fldCharType="separate"/>
      </w:r>
      <w:r>
        <w:rPr>
          <w:noProof/>
        </w:rPr>
        <w:t>206</w:t>
      </w:r>
      <w:r>
        <w:rPr>
          <w:noProof/>
        </w:rPr>
        <w:fldChar w:fldCharType="end"/>
      </w:r>
    </w:p>
    <w:p w14:paraId="14BD72AE" w14:textId="089F15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38G4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MCVideoGroupInitiation/DisplayName</w:t>
      </w:r>
      <w:r>
        <w:rPr>
          <w:noProof/>
        </w:rPr>
        <w:tab/>
      </w:r>
      <w:r>
        <w:rPr>
          <w:noProof/>
        </w:rPr>
        <w:fldChar w:fldCharType="begin"/>
      </w:r>
      <w:r>
        <w:rPr>
          <w:noProof/>
        </w:rPr>
        <w:instrText xml:space="preserve"> PAGEREF _Toc176353858 \h </w:instrText>
      </w:r>
      <w:r>
        <w:rPr>
          <w:noProof/>
        </w:rPr>
      </w:r>
      <w:r>
        <w:rPr>
          <w:noProof/>
        </w:rPr>
        <w:fldChar w:fldCharType="separate"/>
      </w:r>
      <w:r>
        <w:rPr>
          <w:noProof/>
        </w:rPr>
        <w:t>206</w:t>
      </w:r>
      <w:r>
        <w:rPr>
          <w:noProof/>
        </w:rPr>
        <w:fldChar w:fldCharType="end"/>
      </w:r>
    </w:p>
    <w:p w14:paraId="42E52D3D" w14:textId="41C7E82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MCVideoGroupInitiation/Entry/Usage</w:t>
      </w:r>
      <w:r>
        <w:rPr>
          <w:noProof/>
        </w:rPr>
        <w:tab/>
      </w:r>
      <w:r>
        <w:rPr>
          <w:noProof/>
        </w:rPr>
        <w:fldChar w:fldCharType="begin"/>
      </w:r>
      <w:r>
        <w:rPr>
          <w:noProof/>
        </w:rPr>
        <w:instrText xml:space="preserve"> PAGEREF _Toc176353859 \h </w:instrText>
      </w:r>
      <w:r>
        <w:rPr>
          <w:noProof/>
        </w:rPr>
      </w:r>
      <w:r>
        <w:rPr>
          <w:noProof/>
        </w:rPr>
        <w:fldChar w:fldCharType="separate"/>
      </w:r>
      <w:r>
        <w:rPr>
          <w:noProof/>
        </w:rPr>
        <w:t>206</w:t>
      </w:r>
      <w:r>
        <w:rPr>
          <w:noProof/>
        </w:rPr>
        <w:fldChar w:fldCharType="end"/>
      </w:r>
    </w:p>
    <w:p w14:paraId="6D05678E" w14:textId="38548B5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MCVideoGroupCall/</w:t>
      </w:r>
      <w:r>
        <w:rPr>
          <w:noProof/>
        </w:rPr>
        <w:t>Priority</w:t>
      </w:r>
      <w:r>
        <w:rPr>
          <w:noProof/>
        </w:rPr>
        <w:tab/>
      </w:r>
      <w:r>
        <w:rPr>
          <w:noProof/>
        </w:rPr>
        <w:fldChar w:fldCharType="begin"/>
      </w:r>
      <w:r>
        <w:rPr>
          <w:noProof/>
        </w:rPr>
        <w:instrText xml:space="preserve"> PAGEREF _Toc176353860 \h </w:instrText>
      </w:r>
      <w:r>
        <w:rPr>
          <w:noProof/>
        </w:rPr>
      </w:r>
      <w:r>
        <w:rPr>
          <w:noProof/>
        </w:rPr>
        <w:fldChar w:fldCharType="separate"/>
      </w:r>
      <w:r>
        <w:rPr>
          <w:noProof/>
        </w:rPr>
        <w:t>207</w:t>
      </w:r>
      <w:r>
        <w:rPr>
          <w:noProof/>
        </w:rPr>
        <w:fldChar w:fldCharType="end"/>
      </w:r>
    </w:p>
    <w:p w14:paraId="0362B018" w14:textId="2011F98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/Common/MCVideoGroupCall/MaxSimultaneousCallsN6</w:t>
      </w:r>
      <w:r>
        <w:rPr>
          <w:noProof/>
        </w:rPr>
        <w:tab/>
      </w:r>
      <w:r>
        <w:rPr>
          <w:noProof/>
        </w:rPr>
        <w:fldChar w:fldCharType="begin"/>
      </w:r>
      <w:r>
        <w:rPr>
          <w:noProof/>
        </w:rPr>
        <w:instrText xml:space="preserve"> PAGEREF _Toc176353861 \h </w:instrText>
      </w:r>
      <w:r>
        <w:rPr>
          <w:noProof/>
        </w:rPr>
      </w:r>
      <w:r>
        <w:rPr>
          <w:noProof/>
        </w:rPr>
        <w:fldChar w:fldCharType="separate"/>
      </w:r>
      <w:r>
        <w:rPr>
          <w:noProof/>
        </w:rPr>
        <w:t>207</w:t>
      </w:r>
      <w:r>
        <w:rPr>
          <w:noProof/>
        </w:rPr>
        <w:fldChar w:fldCharType="end"/>
      </w:r>
    </w:p>
    <w:p w14:paraId="7C0A45C8" w14:textId="56E678B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rPr>
        <w:tab/>
      </w:r>
      <w:r>
        <w:rPr>
          <w:noProof/>
        </w:rPr>
        <w:fldChar w:fldCharType="begin"/>
      </w:r>
      <w:r>
        <w:rPr>
          <w:noProof/>
        </w:rPr>
        <w:instrText xml:space="preserve"> PAGEREF _Toc176353862 \h </w:instrText>
      </w:r>
      <w:r>
        <w:rPr>
          <w:noProof/>
        </w:rPr>
      </w:r>
      <w:r>
        <w:rPr>
          <w:noProof/>
        </w:rPr>
        <w:fldChar w:fldCharType="separate"/>
      </w:r>
      <w:r>
        <w:rPr>
          <w:noProof/>
        </w:rPr>
        <w:t>207</w:t>
      </w:r>
      <w:r>
        <w:rPr>
          <w:noProof/>
        </w:rPr>
        <w:fldChar w:fldCharType="end"/>
      </w:r>
    </w:p>
    <w:p w14:paraId="31240B49" w14:textId="57D29C3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rPr>
        <w:tab/>
      </w:r>
      <w:r>
        <w:rPr>
          <w:noProof/>
        </w:rPr>
        <w:fldChar w:fldCharType="begin"/>
      </w:r>
      <w:r>
        <w:rPr>
          <w:noProof/>
        </w:rPr>
        <w:instrText xml:space="preserve"> PAGEREF _Toc176353863 \h </w:instrText>
      </w:r>
      <w:r>
        <w:rPr>
          <w:noProof/>
        </w:rPr>
      </w:r>
      <w:r>
        <w:rPr>
          <w:noProof/>
        </w:rPr>
        <w:fldChar w:fldCharType="separate"/>
      </w:r>
      <w:r>
        <w:rPr>
          <w:noProof/>
        </w:rPr>
        <w:t>207</w:t>
      </w:r>
      <w:r>
        <w:rPr>
          <w:noProof/>
        </w:rPr>
        <w:fldChar w:fldCharType="end"/>
      </w:r>
    </w:p>
    <w:p w14:paraId="4ED1AC49" w14:textId="3036039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13.2.38I1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_Toc176353864 \h </w:instrText>
      </w:r>
      <w:r>
        <w:rPr>
          <w:noProof/>
        </w:rPr>
      </w:r>
      <w:r>
        <w:rPr>
          <w:noProof/>
        </w:rPr>
        <w:fldChar w:fldCharType="separate"/>
      </w:r>
      <w:r>
        <w:rPr>
          <w:noProof/>
        </w:rPr>
        <w:t>207</w:t>
      </w:r>
      <w:r>
        <w:rPr>
          <w:noProof/>
        </w:rPr>
        <w:fldChar w:fldCharType="end"/>
      </w:r>
    </w:p>
    <w:p w14:paraId="5CCB5245" w14:textId="1B00B75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_Toc176353865 \h </w:instrText>
      </w:r>
      <w:r>
        <w:rPr>
          <w:noProof/>
        </w:rPr>
      </w:r>
      <w:r>
        <w:rPr>
          <w:noProof/>
        </w:rPr>
        <w:fldChar w:fldCharType="separate"/>
      </w:r>
      <w:r>
        <w:rPr>
          <w:noProof/>
        </w:rPr>
        <w:t>208</w:t>
      </w:r>
      <w:r>
        <w:rPr>
          <w:noProof/>
        </w:rPr>
        <w:fldChar w:fldCharType="end"/>
      </w:r>
    </w:p>
    <w:p w14:paraId="7F201487" w14:textId="240F436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_Toc176353866 \h </w:instrText>
      </w:r>
      <w:r>
        <w:rPr>
          <w:noProof/>
        </w:rPr>
      </w:r>
      <w:r>
        <w:rPr>
          <w:noProof/>
        </w:rPr>
        <w:fldChar w:fldCharType="separate"/>
      </w:r>
      <w:r>
        <w:rPr>
          <w:noProof/>
        </w:rPr>
        <w:t>208</w:t>
      </w:r>
      <w:r>
        <w:rPr>
          <w:noProof/>
        </w:rPr>
        <w:fldChar w:fldCharType="end"/>
      </w:r>
    </w:p>
    <w:p w14:paraId="0CC07BBA" w14:textId="28104F7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13.</w:t>
      </w:r>
      <w:r>
        <w:rPr>
          <w:noProof/>
        </w:rPr>
        <w:t>2.38I4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_Toc176353867 \h </w:instrText>
      </w:r>
      <w:r>
        <w:rPr>
          <w:noProof/>
        </w:rPr>
      </w:r>
      <w:r>
        <w:rPr>
          <w:noProof/>
        </w:rPr>
        <w:fldChar w:fldCharType="separate"/>
      </w:r>
      <w:r>
        <w:rPr>
          <w:noProof/>
        </w:rPr>
        <w:t>208</w:t>
      </w:r>
      <w:r>
        <w:rPr>
          <w:noProof/>
        </w:rPr>
        <w:fldChar w:fldCharType="end"/>
      </w:r>
    </w:p>
    <w:p w14:paraId="4F574BA3" w14:textId="7623096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/&lt;x&gt;/Entry/MCVideoID</w:t>
      </w:r>
      <w:r>
        <w:rPr>
          <w:noProof/>
        </w:rPr>
        <w:tab/>
      </w:r>
      <w:r>
        <w:rPr>
          <w:noProof/>
        </w:rPr>
        <w:fldChar w:fldCharType="begin"/>
      </w:r>
      <w:r>
        <w:rPr>
          <w:noProof/>
        </w:rPr>
        <w:instrText xml:space="preserve"> PAGEREF _Toc176353868 \h </w:instrText>
      </w:r>
      <w:r>
        <w:rPr>
          <w:noProof/>
        </w:rPr>
      </w:r>
      <w:r>
        <w:rPr>
          <w:noProof/>
        </w:rPr>
        <w:fldChar w:fldCharType="separate"/>
      </w:r>
      <w:r>
        <w:rPr>
          <w:noProof/>
        </w:rPr>
        <w:t>208</w:t>
      </w:r>
      <w:r>
        <w:rPr>
          <w:noProof/>
        </w:rPr>
        <w:fldChar w:fldCharType="end"/>
      </w:r>
    </w:p>
    <w:p w14:paraId="62FD877A" w14:textId="645A6FC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_Toc176353869 \h </w:instrText>
      </w:r>
      <w:r>
        <w:rPr>
          <w:noProof/>
        </w:rPr>
      </w:r>
      <w:r>
        <w:rPr>
          <w:noProof/>
        </w:rPr>
        <w:fldChar w:fldCharType="separate"/>
      </w:r>
      <w:r>
        <w:rPr>
          <w:noProof/>
        </w:rPr>
        <w:t>209</w:t>
      </w:r>
      <w:r>
        <w:rPr>
          <w:noProof/>
        </w:rPr>
        <w:fldChar w:fldCharType="end"/>
      </w:r>
    </w:p>
    <w:p w14:paraId="3343364D" w14:textId="39769FD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_Toc176353870 \h </w:instrText>
      </w:r>
      <w:r>
        <w:rPr>
          <w:noProof/>
        </w:rPr>
      </w:r>
      <w:r>
        <w:rPr>
          <w:noProof/>
        </w:rPr>
        <w:fldChar w:fldCharType="separate"/>
      </w:r>
      <w:r>
        <w:rPr>
          <w:noProof/>
        </w:rPr>
        <w:t>209</w:t>
      </w:r>
      <w:r>
        <w:rPr>
          <w:noProof/>
        </w:rPr>
        <w:fldChar w:fldCharType="end"/>
      </w:r>
    </w:p>
    <w:p w14:paraId="3486FFCA" w14:textId="54A4C6D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_Toc176353871 \h </w:instrText>
      </w:r>
      <w:r>
        <w:rPr>
          <w:noProof/>
        </w:rPr>
      </w:r>
      <w:r>
        <w:rPr>
          <w:noProof/>
        </w:rPr>
        <w:fldChar w:fldCharType="separate"/>
      </w:r>
      <w:r>
        <w:rPr>
          <w:noProof/>
        </w:rPr>
        <w:t>209</w:t>
      </w:r>
      <w:r>
        <w:rPr>
          <w:noProof/>
        </w:rPr>
        <w:fldChar w:fldCharType="end"/>
      </w:r>
    </w:p>
    <w:p w14:paraId="3A0FBDBA" w14:textId="0848DC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_Toc176353872 \h </w:instrText>
      </w:r>
      <w:r>
        <w:rPr>
          <w:noProof/>
        </w:rPr>
      </w:r>
      <w:r>
        <w:rPr>
          <w:noProof/>
        </w:rPr>
        <w:fldChar w:fldCharType="separate"/>
      </w:r>
      <w:r>
        <w:rPr>
          <w:noProof/>
        </w:rPr>
        <w:t>209</w:t>
      </w:r>
      <w:r>
        <w:rPr>
          <w:noProof/>
        </w:rPr>
        <w:fldChar w:fldCharType="end"/>
      </w:r>
    </w:p>
    <w:p w14:paraId="08EE5E24" w14:textId="1AEC05F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/Common/PrivateCall/ManualCommence</w:t>
      </w:r>
      <w:r>
        <w:rPr>
          <w:noProof/>
        </w:rPr>
        <w:tab/>
      </w:r>
      <w:r>
        <w:rPr>
          <w:noProof/>
        </w:rPr>
        <w:fldChar w:fldCharType="begin"/>
      </w:r>
      <w:r>
        <w:rPr>
          <w:noProof/>
        </w:rPr>
        <w:instrText xml:space="preserve"> PAGEREF _Toc176353873 \h </w:instrText>
      </w:r>
      <w:r>
        <w:rPr>
          <w:noProof/>
        </w:rPr>
      </w:r>
      <w:r>
        <w:rPr>
          <w:noProof/>
        </w:rPr>
        <w:fldChar w:fldCharType="separate"/>
      </w:r>
      <w:r>
        <w:rPr>
          <w:noProof/>
        </w:rPr>
        <w:t>209</w:t>
      </w:r>
      <w:r>
        <w:rPr>
          <w:noProof/>
        </w:rPr>
        <w:fldChar w:fldCharType="end"/>
      </w:r>
    </w:p>
    <w:p w14:paraId="3B9E4F30" w14:textId="333E772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/Common/PrivateCall/AutoCommence</w:t>
      </w:r>
      <w:r>
        <w:rPr>
          <w:noProof/>
        </w:rPr>
        <w:tab/>
      </w:r>
      <w:r>
        <w:rPr>
          <w:noProof/>
        </w:rPr>
        <w:fldChar w:fldCharType="begin"/>
      </w:r>
      <w:r>
        <w:rPr>
          <w:noProof/>
        </w:rPr>
        <w:instrText xml:space="preserve"> PAGEREF _Toc176353874 \h </w:instrText>
      </w:r>
      <w:r>
        <w:rPr>
          <w:noProof/>
        </w:rPr>
      </w:r>
      <w:r>
        <w:rPr>
          <w:noProof/>
        </w:rPr>
        <w:fldChar w:fldCharType="separate"/>
      </w:r>
      <w:r>
        <w:rPr>
          <w:noProof/>
        </w:rPr>
        <w:t>210</w:t>
      </w:r>
      <w:r>
        <w:rPr>
          <w:noProof/>
        </w:rPr>
        <w:fldChar w:fldCharType="end"/>
      </w:r>
    </w:p>
    <w:p w14:paraId="4350C28C" w14:textId="5647000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/Common/PrivateCall/FailRestrict</w:t>
      </w:r>
      <w:r>
        <w:rPr>
          <w:noProof/>
        </w:rPr>
        <w:tab/>
      </w:r>
      <w:r>
        <w:rPr>
          <w:noProof/>
        </w:rPr>
        <w:fldChar w:fldCharType="begin"/>
      </w:r>
      <w:r>
        <w:rPr>
          <w:noProof/>
        </w:rPr>
        <w:instrText xml:space="preserve"> PAGEREF _Toc176353875 \h </w:instrText>
      </w:r>
      <w:r>
        <w:rPr>
          <w:noProof/>
        </w:rPr>
      </w:r>
      <w:r>
        <w:rPr>
          <w:noProof/>
        </w:rPr>
        <w:fldChar w:fldCharType="separate"/>
      </w:r>
      <w:r>
        <w:rPr>
          <w:noProof/>
        </w:rPr>
        <w:t>210</w:t>
      </w:r>
      <w:r>
        <w:rPr>
          <w:noProof/>
        </w:rPr>
        <w:fldChar w:fldCharType="end"/>
      </w:r>
    </w:p>
    <w:p w14:paraId="0C445419" w14:textId="53FE727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13.2.38M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_Toc176353876 \h </w:instrText>
      </w:r>
      <w:r>
        <w:rPr>
          <w:noProof/>
        </w:rPr>
      </w:r>
      <w:r>
        <w:rPr>
          <w:noProof/>
        </w:rPr>
        <w:fldChar w:fldCharType="separate"/>
      </w:r>
      <w:r>
        <w:rPr>
          <w:noProof/>
        </w:rPr>
        <w:t>210</w:t>
      </w:r>
      <w:r>
        <w:rPr>
          <w:noProof/>
        </w:rPr>
        <w:fldChar w:fldCharType="end"/>
      </w:r>
    </w:p>
    <w:p w14:paraId="345AF164" w14:textId="4CE97B8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_Toc176353877 \h </w:instrText>
      </w:r>
      <w:r>
        <w:rPr>
          <w:noProof/>
        </w:rPr>
      </w:r>
      <w:r>
        <w:rPr>
          <w:noProof/>
        </w:rPr>
        <w:fldChar w:fldCharType="separate"/>
      </w:r>
      <w:r>
        <w:rPr>
          <w:noProof/>
        </w:rPr>
        <w:t>210</w:t>
      </w:r>
      <w:r>
        <w:rPr>
          <w:noProof/>
        </w:rPr>
        <w:fldChar w:fldCharType="end"/>
      </w:r>
    </w:p>
    <w:p w14:paraId="1FEB468C" w14:textId="546B19D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_Toc176353878 \h </w:instrText>
      </w:r>
      <w:r>
        <w:rPr>
          <w:noProof/>
        </w:rPr>
      </w:r>
      <w:r>
        <w:rPr>
          <w:noProof/>
        </w:rPr>
        <w:fldChar w:fldCharType="separate"/>
      </w:r>
      <w:r>
        <w:rPr>
          <w:noProof/>
        </w:rPr>
        <w:t>211</w:t>
      </w:r>
      <w:r>
        <w:rPr>
          <w:noProof/>
        </w:rPr>
        <w:fldChar w:fldCharType="end"/>
      </w:r>
    </w:p>
    <w:p w14:paraId="1FFE2BB3" w14:textId="4F1E867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38P</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_Toc176353879 \h </w:instrText>
      </w:r>
      <w:r>
        <w:rPr>
          <w:noProof/>
        </w:rPr>
      </w:r>
      <w:r>
        <w:rPr>
          <w:noProof/>
        </w:rPr>
        <w:fldChar w:fldCharType="separate"/>
      </w:r>
      <w:r>
        <w:rPr>
          <w:noProof/>
        </w:rPr>
        <w:t>211</w:t>
      </w:r>
      <w:r>
        <w:rPr>
          <w:noProof/>
        </w:rPr>
        <w:fldChar w:fldCharType="end"/>
      </w:r>
    </w:p>
    <w:p w14:paraId="74DF2666" w14:textId="486BEE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38Q</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_Toc176353880 \h </w:instrText>
      </w:r>
      <w:r>
        <w:rPr>
          <w:noProof/>
        </w:rPr>
      </w:r>
      <w:r>
        <w:rPr>
          <w:noProof/>
        </w:rPr>
        <w:fldChar w:fldCharType="separate"/>
      </w:r>
      <w:r>
        <w:rPr>
          <w:noProof/>
        </w:rPr>
        <w:t>211</w:t>
      </w:r>
      <w:r>
        <w:rPr>
          <w:noProof/>
        </w:rPr>
        <w:fldChar w:fldCharType="end"/>
      </w:r>
    </w:p>
    <w:p w14:paraId="2FD115FC" w14:textId="50AE888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MCVideoPrivateRecipient</w:t>
      </w:r>
      <w:r>
        <w:rPr>
          <w:noProof/>
        </w:rPr>
        <w:tab/>
      </w:r>
      <w:r>
        <w:rPr>
          <w:noProof/>
        </w:rPr>
        <w:fldChar w:fldCharType="begin"/>
      </w:r>
      <w:r>
        <w:rPr>
          <w:noProof/>
        </w:rPr>
        <w:instrText xml:space="preserve"> PAGEREF _Toc176353881 \h </w:instrText>
      </w:r>
      <w:r>
        <w:rPr>
          <w:noProof/>
        </w:rPr>
      </w:r>
      <w:r>
        <w:rPr>
          <w:noProof/>
        </w:rPr>
        <w:fldChar w:fldCharType="separate"/>
      </w:r>
      <w:r>
        <w:rPr>
          <w:noProof/>
        </w:rPr>
        <w:t>211</w:t>
      </w:r>
      <w:r>
        <w:rPr>
          <w:noProof/>
        </w:rPr>
        <w:fldChar w:fldCharType="end"/>
      </w:r>
    </w:p>
    <w:p w14:paraId="03453300" w14:textId="2716ACA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2.38S</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PrivateCall/EmergencyCall/ MCVideoPrivateRecipient</w:t>
      </w:r>
      <w:r>
        <w:rPr>
          <w:noProof/>
        </w:rPr>
        <w:t>/Entry</w:t>
      </w:r>
      <w:r>
        <w:rPr>
          <w:noProof/>
        </w:rPr>
        <w:tab/>
      </w:r>
      <w:r>
        <w:rPr>
          <w:noProof/>
        </w:rPr>
        <w:fldChar w:fldCharType="begin"/>
      </w:r>
      <w:r>
        <w:rPr>
          <w:noProof/>
        </w:rPr>
        <w:instrText xml:space="preserve"> PAGEREF _Toc176353882 \h </w:instrText>
      </w:r>
      <w:r>
        <w:rPr>
          <w:noProof/>
        </w:rPr>
      </w:r>
      <w:r>
        <w:rPr>
          <w:noProof/>
        </w:rPr>
        <w:fldChar w:fldCharType="separate"/>
      </w:r>
      <w:r>
        <w:rPr>
          <w:noProof/>
        </w:rPr>
        <w:t>212</w:t>
      </w:r>
      <w:r>
        <w:rPr>
          <w:noProof/>
        </w:rPr>
        <w:fldChar w:fldCharType="end"/>
      </w:r>
    </w:p>
    <w:p w14:paraId="10C2414C" w14:textId="4C0FA81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MCVideoPrivateRecipient</w:t>
      </w:r>
      <w:r>
        <w:rPr>
          <w:noProof/>
        </w:rPr>
        <w:t>/Entry/ID</w:t>
      </w:r>
      <w:r>
        <w:rPr>
          <w:noProof/>
        </w:rPr>
        <w:tab/>
      </w:r>
      <w:r>
        <w:rPr>
          <w:noProof/>
        </w:rPr>
        <w:fldChar w:fldCharType="begin"/>
      </w:r>
      <w:r>
        <w:rPr>
          <w:noProof/>
        </w:rPr>
        <w:instrText xml:space="preserve"> PAGEREF _Toc176353883 \h </w:instrText>
      </w:r>
      <w:r>
        <w:rPr>
          <w:noProof/>
        </w:rPr>
      </w:r>
      <w:r>
        <w:rPr>
          <w:noProof/>
        </w:rPr>
        <w:fldChar w:fldCharType="separate"/>
      </w:r>
      <w:r>
        <w:rPr>
          <w:noProof/>
        </w:rPr>
        <w:t>212</w:t>
      </w:r>
      <w:r>
        <w:rPr>
          <w:noProof/>
        </w:rPr>
        <w:fldChar w:fldCharType="end"/>
      </w:r>
    </w:p>
    <w:p w14:paraId="074FC03B" w14:textId="540CB23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38U</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/&lt;x&gt;/Common/PrivateCall/</w:t>
      </w:r>
      <w:r>
        <w:rPr>
          <w:noProof/>
          <w:lang w:eastAsia="ko-KR"/>
        </w:rPr>
        <w:t>EmergencyCall/ MCVideoPrivateRecipient</w:t>
      </w:r>
      <w:r>
        <w:rPr>
          <w:noProof/>
        </w:rPr>
        <w:t>/Entry/DiscoveryGroupID</w:t>
      </w:r>
      <w:r>
        <w:rPr>
          <w:noProof/>
        </w:rPr>
        <w:tab/>
      </w:r>
      <w:r>
        <w:rPr>
          <w:noProof/>
        </w:rPr>
        <w:fldChar w:fldCharType="begin"/>
      </w:r>
      <w:r>
        <w:rPr>
          <w:noProof/>
        </w:rPr>
        <w:instrText xml:space="preserve"> PAGEREF _Toc176353884 \h </w:instrText>
      </w:r>
      <w:r>
        <w:rPr>
          <w:noProof/>
        </w:rPr>
      </w:r>
      <w:r>
        <w:rPr>
          <w:noProof/>
        </w:rPr>
        <w:fldChar w:fldCharType="separate"/>
      </w:r>
      <w:r>
        <w:rPr>
          <w:noProof/>
        </w:rPr>
        <w:t>212</w:t>
      </w:r>
      <w:r>
        <w:rPr>
          <w:noProof/>
        </w:rPr>
        <w:fldChar w:fldCharType="end"/>
      </w:r>
    </w:p>
    <w:p w14:paraId="198E43B8" w14:textId="7F81DFA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2.38V</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/PrivateCall/</w:t>
      </w:r>
      <w:r>
        <w:rPr>
          <w:noProof/>
          <w:lang w:eastAsia="ko-KR"/>
        </w:rPr>
        <w:t>EmergencyCall/ MCVideoPrivateRecipient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_Toc176353885 \h </w:instrText>
      </w:r>
      <w:r>
        <w:rPr>
          <w:noProof/>
        </w:rPr>
      </w:r>
      <w:r>
        <w:rPr>
          <w:noProof/>
        </w:rPr>
        <w:fldChar w:fldCharType="separate"/>
      </w:r>
      <w:r>
        <w:rPr>
          <w:noProof/>
        </w:rPr>
        <w:t>212</w:t>
      </w:r>
      <w:r>
        <w:rPr>
          <w:noProof/>
        </w:rPr>
        <w:fldChar w:fldCharType="end"/>
      </w:r>
    </w:p>
    <w:p w14:paraId="01C8AABC" w14:textId="4D8D29B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38W</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MCVideoPrivate</w:t>
      </w:r>
      <w:r>
        <w:rPr>
          <w:noProof/>
        </w:rPr>
        <w:t>Recipient/Entry/DisplayName</w:t>
      </w:r>
      <w:r>
        <w:rPr>
          <w:noProof/>
        </w:rPr>
        <w:tab/>
      </w:r>
      <w:r>
        <w:rPr>
          <w:noProof/>
        </w:rPr>
        <w:fldChar w:fldCharType="begin"/>
      </w:r>
      <w:r>
        <w:rPr>
          <w:noProof/>
        </w:rPr>
        <w:instrText xml:space="preserve"> PAGEREF _Toc176353886 \h </w:instrText>
      </w:r>
      <w:r>
        <w:rPr>
          <w:noProof/>
        </w:rPr>
      </w:r>
      <w:r>
        <w:rPr>
          <w:noProof/>
        </w:rPr>
        <w:fldChar w:fldCharType="separate"/>
      </w:r>
      <w:r>
        <w:rPr>
          <w:noProof/>
        </w:rPr>
        <w:t>213</w:t>
      </w:r>
      <w:r>
        <w:rPr>
          <w:noProof/>
        </w:rPr>
        <w:fldChar w:fldCharType="end"/>
      </w:r>
    </w:p>
    <w:p w14:paraId="0A4AAD51" w14:textId="3EE2F5B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38X</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MCVideoPrivate</w:t>
      </w:r>
      <w:r>
        <w:rPr>
          <w:noProof/>
        </w:rPr>
        <w:t>Recipient/Entry/Usage</w:t>
      </w:r>
      <w:r>
        <w:rPr>
          <w:noProof/>
        </w:rPr>
        <w:tab/>
      </w:r>
      <w:r>
        <w:rPr>
          <w:noProof/>
        </w:rPr>
        <w:fldChar w:fldCharType="begin"/>
      </w:r>
      <w:r>
        <w:rPr>
          <w:noProof/>
        </w:rPr>
        <w:instrText xml:space="preserve"> PAGEREF _Toc176353887 \h </w:instrText>
      </w:r>
      <w:r>
        <w:rPr>
          <w:noProof/>
        </w:rPr>
      </w:r>
      <w:r>
        <w:rPr>
          <w:noProof/>
        </w:rPr>
        <w:fldChar w:fldCharType="separate"/>
      </w:r>
      <w:r>
        <w:rPr>
          <w:noProof/>
        </w:rPr>
        <w:t>213</w:t>
      </w:r>
      <w:r>
        <w:rPr>
          <w:noProof/>
        </w:rPr>
        <w:fldChar w:fldCharType="end"/>
      </w:r>
    </w:p>
    <w:p w14:paraId="6DE7A6AF" w14:textId="00D75B0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38Y</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/Common/PrivateCall/AutoAnswer</w:t>
      </w:r>
      <w:r>
        <w:rPr>
          <w:noProof/>
        </w:rPr>
        <w:tab/>
      </w:r>
      <w:r>
        <w:rPr>
          <w:noProof/>
        </w:rPr>
        <w:fldChar w:fldCharType="begin"/>
      </w:r>
      <w:r>
        <w:rPr>
          <w:noProof/>
        </w:rPr>
        <w:instrText xml:space="preserve"> PAGEREF _Toc176353888 \h </w:instrText>
      </w:r>
      <w:r>
        <w:rPr>
          <w:noProof/>
        </w:rPr>
      </w:r>
      <w:r>
        <w:rPr>
          <w:noProof/>
        </w:rPr>
        <w:fldChar w:fldCharType="separate"/>
      </w:r>
      <w:r>
        <w:rPr>
          <w:noProof/>
        </w:rPr>
        <w:t>213</w:t>
      </w:r>
      <w:r>
        <w:rPr>
          <w:noProof/>
        </w:rPr>
        <w:fldChar w:fldCharType="end"/>
      </w:r>
    </w:p>
    <w:p w14:paraId="6AF2897D" w14:textId="730F0EF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_Toc176353889 \h </w:instrText>
      </w:r>
      <w:r>
        <w:rPr>
          <w:noProof/>
        </w:rPr>
      </w:r>
      <w:r>
        <w:rPr>
          <w:noProof/>
        </w:rPr>
        <w:fldChar w:fldCharType="separate"/>
      </w:r>
      <w:r>
        <w:rPr>
          <w:noProof/>
        </w:rPr>
        <w:t>214</w:t>
      </w:r>
      <w:r>
        <w:rPr>
          <w:noProof/>
        </w:rPr>
        <w:fldChar w:fldCharType="end"/>
      </w:r>
    </w:p>
    <w:p w14:paraId="75917020" w14:textId="5E3BA2F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ab/>
      </w:r>
      <w:r>
        <w:rPr>
          <w:noProof/>
        </w:rPr>
        <w:fldChar w:fldCharType="begin"/>
      </w:r>
      <w:r>
        <w:rPr>
          <w:noProof/>
        </w:rPr>
        <w:instrText xml:space="preserve"> PAGEREF _Toc176353890 \h </w:instrText>
      </w:r>
      <w:r>
        <w:rPr>
          <w:noProof/>
        </w:rPr>
      </w:r>
      <w:r>
        <w:rPr>
          <w:noProof/>
        </w:rPr>
        <w:fldChar w:fldCharType="separate"/>
      </w:r>
      <w:r>
        <w:rPr>
          <w:noProof/>
        </w:rPr>
        <w:t>214</w:t>
      </w:r>
      <w:r>
        <w:rPr>
          <w:noProof/>
        </w:rPr>
        <w:fldChar w:fldCharType="end"/>
      </w:r>
    </w:p>
    <w:p w14:paraId="6787753B" w14:textId="20FAD4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w:t>
      </w:r>
      <w:r>
        <w:rPr>
          <w:noProof/>
        </w:rPr>
        <w:tab/>
      </w:r>
      <w:r>
        <w:rPr>
          <w:noProof/>
        </w:rPr>
        <w:fldChar w:fldCharType="begin"/>
      </w:r>
      <w:r>
        <w:rPr>
          <w:noProof/>
        </w:rPr>
        <w:instrText xml:space="preserve"> PAGEREF _Toc176353891 \h </w:instrText>
      </w:r>
      <w:r>
        <w:rPr>
          <w:noProof/>
        </w:rPr>
      </w:r>
      <w:r>
        <w:rPr>
          <w:noProof/>
        </w:rPr>
        <w:fldChar w:fldCharType="separate"/>
      </w:r>
      <w:r>
        <w:rPr>
          <w:noProof/>
        </w:rPr>
        <w:t>214</w:t>
      </w:r>
      <w:r>
        <w:rPr>
          <w:noProof/>
        </w:rPr>
        <w:fldChar w:fldCharType="end"/>
      </w:r>
    </w:p>
    <w:p w14:paraId="52A95124" w14:textId="1F0FF44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w:t>
      </w:r>
      <w:r>
        <w:rPr>
          <w:noProof/>
        </w:rPr>
        <w:tab/>
      </w:r>
      <w:r>
        <w:rPr>
          <w:noProof/>
        </w:rPr>
        <w:fldChar w:fldCharType="begin"/>
      </w:r>
      <w:r>
        <w:rPr>
          <w:noProof/>
        </w:rPr>
        <w:instrText xml:space="preserve"> PAGEREF _Toc176353892 \h </w:instrText>
      </w:r>
      <w:r>
        <w:rPr>
          <w:noProof/>
        </w:rPr>
      </w:r>
      <w:r>
        <w:rPr>
          <w:noProof/>
        </w:rPr>
        <w:fldChar w:fldCharType="separate"/>
      </w:r>
      <w:r>
        <w:rPr>
          <w:noProof/>
        </w:rPr>
        <w:t>214</w:t>
      </w:r>
      <w:r>
        <w:rPr>
          <w:noProof/>
        </w:rPr>
        <w:fldChar w:fldCharType="end"/>
      </w:r>
    </w:p>
    <w:p w14:paraId="449AC3D2" w14:textId="4E9307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_Toc176353893 \h </w:instrText>
      </w:r>
      <w:r>
        <w:rPr>
          <w:noProof/>
        </w:rPr>
      </w:r>
      <w:r>
        <w:rPr>
          <w:noProof/>
        </w:rPr>
        <w:fldChar w:fldCharType="separate"/>
      </w:r>
      <w:r>
        <w:rPr>
          <w:noProof/>
        </w:rPr>
        <w:t>214</w:t>
      </w:r>
      <w:r>
        <w:rPr>
          <w:noProof/>
        </w:rPr>
        <w:fldChar w:fldCharType="end"/>
      </w:r>
    </w:p>
    <w:p w14:paraId="00571ECB" w14:textId="336BC31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/&lt;x&gt;/Entry/DisplayName</w:t>
      </w:r>
      <w:r>
        <w:rPr>
          <w:noProof/>
        </w:rPr>
        <w:tab/>
      </w:r>
      <w:r>
        <w:rPr>
          <w:noProof/>
        </w:rPr>
        <w:fldChar w:fldCharType="begin"/>
      </w:r>
      <w:r>
        <w:rPr>
          <w:noProof/>
        </w:rPr>
        <w:instrText xml:space="preserve"> PAGEREF _Toc176353894 \h </w:instrText>
      </w:r>
      <w:r>
        <w:rPr>
          <w:noProof/>
        </w:rPr>
      </w:r>
      <w:r>
        <w:rPr>
          <w:noProof/>
        </w:rPr>
        <w:fldChar w:fldCharType="separate"/>
      </w:r>
      <w:r>
        <w:rPr>
          <w:noProof/>
        </w:rPr>
        <w:t>215</w:t>
      </w:r>
      <w:r>
        <w:rPr>
          <w:noProof/>
        </w:rPr>
        <w:fldChar w:fldCharType="end"/>
      </w:r>
    </w:p>
    <w:p w14:paraId="2944FA82" w14:textId="0D5528D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_Toc176353895 \h </w:instrText>
      </w:r>
      <w:r>
        <w:rPr>
          <w:noProof/>
        </w:rPr>
      </w:r>
      <w:r>
        <w:rPr>
          <w:noProof/>
        </w:rPr>
        <w:fldChar w:fldCharType="separate"/>
      </w:r>
      <w:r>
        <w:rPr>
          <w:noProof/>
        </w:rPr>
        <w:t>215</w:t>
      </w:r>
      <w:r>
        <w:rPr>
          <w:noProof/>
        </w:rPr>
        <w:fldChar w:fldCharType="end"/>
      </w:r>
    </w:p>
    <w:p w14:paraId="564B1FDF" w14:textId="2CD33FD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_Toc176353896 \h </w:instrText>
      </w:r>
      <w:r>
        <w:rPr>
          <w:noProof/>
        </w:rPr>
      </w:r>
      <w:r>
        <w:rPr>
          <w:noProof/>
        </w:rPr>
        <w:fldChar w:fldCharType="separate"/>
      </w:r>
      <w:r>
        <w:rPr>
          <w:noProof/>
        </w:rPr>
        <w:t>215</w:t>
      </w:r>
      <w:r>
        <w:rPr>
          <w:noProof/>
        </w:rPr>
        <w:fldChar w:fldCharType="end"/>
      </w:r>
    </w:p>
    <w:p w14:paraId="1B12A3A7" w14:textId="280D556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/&lt;x&gt;/Entry/GMSServID</w:t>
      </w:r>
      <w:r>
        <w:rPr>
          <w:noProof/>
        </w:rPr>
        <w:tab/>
      </w:r>
      <w:r>
        <w:rPr>
          <w:noProof/>
        </w:rPr>
        <w:fldChar w:fldCharType="begin"/>
      </w:r>
      <w:r>
        <w:rPr>
          <w:noProof/>
        </w:rPr>
        <w:instrText xml:space="preserve"> PAGEREF _Toc176353897 \h </w:instrText>
      </w:r>
      <w:r>
        <w:rPr>
          <w:noProof/>
        </w:rPr>
      </w:r>
      <w:r>
        <w:rPr>
          <w:noProof/>
        </w:rPr>
        <w:fldChar w:fldCharType="separate"/>
      </w:r>
      <w:r>
        <w:rPr>
          <w:noProof/>
        </w:rPr>
        <w:t>215</w:t>
      </w:r>
      <w:r>
        <w:rPr>
          <w:noProof/>
        </w:rPr>
        <w:fldChar w:fldCharType="end"/>
      </w:r>
    </w:p>
    <w:p w14:paraId="351CF7E3" w14:textId="467A8EC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_Toc176353898 \h </w:instrText>
      </w:r>
      <w:r>
        <w:rPr>
          <w:noProof/>
        </w:rPr>
      </w:r>
      <w:r>
        <w:rPr>
          <w:noProof/>
        </w:rPr>
        <w:fldChar w:fldCharType="separate"/>
      </w:r>
      <w:r>
        <w:rPr>
          <w:noProof/>
        </w:rPr>
        <w:t>215</w:t>
      </w:r>
      <w:r>
        <w:rPr>
          <w:noProof/>
        </w:rPr>
        <w:fldChar w:fldCharType="end"/>
      </w:r>
    </w:p>
    <w:p w14:paraId="335E9E7A" w14:textId="726DD14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_Toc176353899 \h </w:instrText>
      </w:r>
      <w:r>
        <w:rPr>
          <w:noProof/>
        </w:rPr>
      </w:r>
      <w:r>
        <w:rPr>
          <w:noProof/>
        </w:rPr>
        <w:fldChar w:fldCharType="separate"/>
      </w:r>
      <w:r>
        <w:rPr>
          <w:noProof/>
        </w:rPr>
        <w:t>215</w:t>
      </w:r>
      <w:r>
        <w:rPr>
          <w:noProof/>
        </w:rPr>
        <w:fldChar w:fldCharType="end"/>
      </w:r>
    </w:p>
    <w:p w14:paraId="4FF26E15" w14:textId="580E4FB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_Toc176353900 \h </w:instrText>
      </w:r>
      <w:r>
        <w:rPr>
          <w:noProof/>
        </w:rPr>
      </w:r>
      <w:r>
        <w:rPr>
          <w:noProof/>
        </w:rPr>
        <w:fldChar w:fldCharType="separate"/>
      </w:r>
      <w:r>
        <w:rPr>
          <w:noProof/>
        </w:rPr>
        <w:t>215</w:t>
      </w:r>
      <w:r>
        <w:rPr>
          <w:noProof/>
        </w:rPr>
        <w:fldChar w:fldCharType="end"/>
      </w:r>
    </w:p>
    <w:p w14:paraId="22760B93" w14:textId="2645694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_Toc176353901 \h </w:instrText>
      </w:r>
      <w:r>
        <w:rPr>
          <w:noProof/>
        </w:rPr>
      </w:r>
      <w:r>
        <w:rPr>
          <w:noProof/>
        </w:rPr>
        <w:fldChar w:fldCharType="separate"/>
      </w:r>
      <w:r>
        <w:rPr>
          <w:noProof/>
        </w:rPr>
        <w:t>216</w:t>
      </w:r>
      <w:r>
        <w:rPr>
          <w:noProof/>
        </w:rPr>
        <w:fldChar w:fldCharType="end"/>
      </w:r>
    </w:p>
    <w:p w14:paraId="25A6C81E" w14:textId="3C97077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_Toc176353902 \h </w:instrText>
      </w:r>
      <w:r>
        <w:rPr>
          <w:noProof/>
        </w:rPr>
      </w:r>
      <w:r>
        <w:rPr>
          <w:noProof/>
        </w:rPr>
        <w:fldChar w:fldCharType="separate"/>
      </w:r>
      <w:r>
        <w:rPr>
          <w:noProof/>
        </w:rPr>
        <w:t>216</w:t>
      </w:r>
      <w:r>
        <w:rPr>
          <w:noProof/>
        </w:rPr>
        <w:fldChar w:fldCharType="end"/>
      </w:r>
    </w:p>
    <w:p w14:paraId="0A57E5D8" w14:textId="7181D7E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50C</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_Toc176353903 \h </w:instrText>
      </w:r>
      <w:r>
        <w:rPr>
          <w:noProof/>
        </w:rPr>
      </w:r>
      <w:r>
        <w:rPr>
          <w:noProof/>
        </w:rPr>
        <w:fldChar w:fldCharType="separate"/>
      </w:r>
      <w:r>
        <w:rPr>
          <w:noProof/>
        </w:rPr>
        <w:t>216</w:t>
      </w:r>
      <w:r>
        <w:rPr>
          <w:noProof/>
        </w:rPr>
        <w:fldChar w:fldCharType="end"/>
      </w:r>
    </w:p>
    <w:p w14:paraId="691932C2" w14:textId="67D1DBB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/&lt;x&gt;/Entry/ GroupKMSURI</w:t>
      </w:r>
      <w:r>
        <w:rPr>
          <w:noProof/>
        </w:rPr>
        <w:tab/>
      </w:r>
      <w:r>
        <w:rPr>
          <w:noProof/>
        </w:rPr>
        <w:fldChar w:fldCharType="begin"/>
      </w:r>
      <w:r>
        <w:rPr>
          <w:noProof/>
        </w:rPr>
        <w:instrText xml:space="preserve"> PAGEREF _Toc176353904 \h </w:instrText>
      </w:r>
      <w:r>
        <w:rPr>
          <w:noProof/>
        </w:rPr>
      </w:r>
      <w:r>
        <w:rPr>
          <w:noProof/>
        </w:rPr>
        <w:fldChar w:fldCharType="separate"/>
      </w:r>
      <w:r>
        <w:rPr>
          <w:noProof/>
        </w:rPr>
        <w:t>216</w:t>
      </w:r>
      <w:r>
        <w:rPr>
          <w:noProof/>
        </w:rPr>
        <w:fldChar w:fldCharType="end"/>
      </w:r>
    </w:p>
    <w:p w14:paraId="06BD2B86" w14:textId="47036C2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_Toc176353905 \h </w:instrText>
      </w:r>
      <w:r>
        <w:rPr>
          <w:noProof/>
        </w:rPr>
      </w:r>
      <w:r>
        <w:rPr>
          <w:noProof/>
        </w:rPr>
        <w:fldChar w:fldCharType="separate"/>
      </w:r>
      <w:r>
        <w:rPr>
          <w:noProof/>
        </w:rPr>
        <w:t>216</w:t>
      </w:r>
      <w:r>
        <w:rPr>
          <w:noProof/>
        </w:rPr>
        <w:fldChar w:fldCharType="end"/>
      </w:r>
    </w:p>
    <w:p w14:paraId="223B6E80" w14:textId="489A582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_Toc176353906 \h </w:instrText>
      </w:r>
      <w:r>
        <w:rPr>
          <w:noProof/>
        </w:rPr>
      </w:r>
      <w:r>
        <w:rPr>
          <w:noProof/>
        </w:rPr>
        <w:fldChar w:fldCharType="separate"/>
      </w:r>
      <w:r>
        <w:rPr>
          <w:noProof/>
        </w:rPr>
        <w:t>216</w:t>
      </w:r>
      <w:r>
        <w:rPr>
          <w:noProof/>
        </w:rPr>
        <w:fldChar w:fldCharType="end"/>
      </w:r>
    </w:p>
    <w:p w14:paraId="5D0AEE87" w14:textId="478416C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_Toc176353907 \h </w:instrText>
      </w:r>
      <w:r>
        <w:rPr>
          <w:noProof/>
        </w:rPr>
      </w:r>
      <w:r>
        <w:rPr>
          <w:noProof/>
        </w:rPr>
        <w:fldChar w:fldCharType="separate"/>
      </w:r>
      <w:r>
        <w:rPr>
          <w:noProof/>
        </w:rPr>
        <w:t>216</w:t>
      </w:r>
      <w:r>
        <w:rPr>
          <w:noProof/>
        </w:rPr>
        <w:fldChar w:fldCharType="end"/>
      </w:r>
    </w:p>
    <w:p w14:paraId="076D9C92" w14:textId="1E7905B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_Toc176353908 \h </w:instrText>
      </w:r>
      <w:r>
        <w:rPr>
          <w:noProof/>
        </w:rPr>
      </w:r>
      <w:r>
        <w:rPr>
          <w:noProof/>
        </w:rPr>
        <w:fldChar w:fldCharType="separate"/>
      </w:r>
      <w:r>
        <w:rPr>
          <w:noProof/>
        </w:rPr>
        <w:t>217</w:t>
      </w:r>
      <w:r>
        <w:rPr>
          <w:noProof/>
        </w:rPr>
        <w:fldChar w:fldCharType="end"/>
      </w:r>
    </w:p>
    <w:p w14:paraId="131C3341" w14:textId="6A4F7D9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Network/ImplicitAffiliations/&lt;x&gt;/Entry/MCVideoGroupID</w:t>
      </w:r>
      <w:r>
        <w:rPr>
          <w:noProof/>
        </w:rPr>
        <w:tab/>
      </w:r>
      <w:r>
        <w:rPr>
          <w:noProof/>
        </w:rPr>
        <w:fldChar w:fldCharType="begin"/>
      </w:r>
      <w:r>
        <w:rPr>
          <w:noProof/>
        </w:rPr>
        <w:instrText xml:space="preserve"> PAGEREF _Toc176353909 \h </w:instrText>
      </w:r>
      <w:r>
        <w:rPr>
          <w:noProof/>
        </w:rPr>
      </w:r>
      <w:r>
        <w:rPr>
          <w:noProof/>
        </w:rPr>
        <w:fldChar w:fldCharType="separate"/>
      </w:r>
      <w:r>
        <w:rPr>
          <w:noProof/>
        </w:rPr>
        <w:t>217</w:t>
      </w:r>
      <w:r>
        <w:rPr>
          <w:noProof/>
        </w:rPr>
        <w:fldChar w:fldCharType="end"/>
      </w:r>
    </w:p>
    <w:p w14:paraId="3BE71084" w14:textId="704096E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_Toc176353910 \h </w:instrText>
      </w:r>
      <w:r>
        <w:rPr>
          <w:noProof/>
        </w:rPr>
      </w:r>
      <w:r>
        <w:rPr>
          <w:noProof/>
        </w:rPr>
        <w:fldChar w:fldCharType="separate"/>
      </w:r>
      <w:r>
        <w:rPr>
          <w:noProof/>
        </w:rPr>
        <w:t>217</w:t>
      </w:r>
      <w:r>
        <w:rPr>
          <w:noProof/>
        </w:rPr>
        <w:fldChar w:fldCharType="end"/>
      </w:r>
    </w:p>
    <w:p w14:paraId="2A7171DE" w14:textId="7527800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_Toc176353911 \h </w:instrText>
      </w:r>
      <w:r>
        <w:rPr>
          <w:noProof/>
        </w:rPr>
      </w:r>
      <w:r>
        <w:rPr>
          <w:noProof/>
        </w:rPr>
        <w:fldChar w:fldCharType="separate"/>
      </w:r>
      <w:r>
        <w:rPr>
          <w:noProof/>
        </w:rPr>
        <w:t>217</w:t>
      </w:r>
      <w:r>
        <w:rPr>
          <w:noProof/>
        </w:rPr>
        <w:fldChar w:fldCharType="end"/>
      </w:r>
    </w:p>
    <w:p w14:paraId="5D2A2A4A" w14:textId="4A43BFC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_Toc176353912 \h </w:instrText>
      </w:r>
      <w:r>
        <w:rPr>
          <w:noProof/>
        </w:rPr>
      </w:r>
      <w:r>
        <w:rPr>
          <w:noProof/>
        </w:rPr>
        <w:fldChar w:fldCharType="separate"/>
      </w:r>
      <w:r>
        <w:rPr>
          <w:noProof/>
        </w:rPr>
        <w:t>217</w:t>
      </w:r>
      <w:r>
        <w:rPr>
          <w:noProof/>
        </w:rPr>
        <w:fldChar w:fldCharType="end"/>
      </w:r>
    </w:p>
    <w:p w14:paraId="35A52E27" w14:textId="5EF2E2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_Toc176353913 \h </w:instrText>
      </w:r>
      <w:r>
        <w:rPr>
          <w:noProof/>
        </w:rPr>
      </w:r>
      <w:r>
        <w:rPr>
          <w:noProof/>
        </w:rPr>
        <w:fldChar w:fldCharType="separate"/>
      </w:r>
      <w:r>
        <w:rPr>
          <w:noProof/>
        </w:rPr>
        <w:t>218</w:t>
      </w:r>
      <w:r>
        <w:rPr>
          <w:noProof/>
        </w:rPr>
        <w:fldChar w:fldCharType="end"/>
      </w:r>
    </w:p>
    <w:p w14:paraId="1CE85CC5" w14:textId="3FA2328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Network/PresenceStatus/&lt;x&gt;/Entry/MCVideoGroupID</w:t>
      </w:r>
      <w:r>
        <w:rPr>
          <w:noProof/>
        </w:rPr>
        <w:tab/>
      </w:r>
      <w:r>
        <w:rPr>
          <w:noProof/>
        </w:rPr>
        <w:fldChar w:fldCharType="begin"/>
      </w:r>
      <w:r>
        <w:rPr>
          <w:noProof/>
        </w:rPr>
        <w:instrText xml:space="preserve"> PAGEREF _Toc176353914 \h </w:instrText>
      </w:r>
      <w:r>
        <w:rPr>
          <w:noProof/>
        </w:rPr>
      </w:r>
      <w:r>
        <w:rPr>
          <w:noProof/>
        </w:rPr>
        <w:fldChar w:fldCharType="separate"/>
      </w:r>
      <w:r>
        <w:rPr>
          <w:noProof/>
        </w:rPr>
        <w:t>218</w:t>
      </w:r>
      <w:r>
        <w:rPr>
          <w:noProof/>
        </w:rPr>
        <w:fldChar w:fldCharType="end"/>
      </w:r>
    </w:p>
    <w:p w14:paraId="193BB9CD" w14:textId="136E8E2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_Toc176353915 \h </w:instrText>
      </w:r>
      <w:r>
        <w:rPr>
          <w:noProof/>
        </w:rPr>
      </w:r>
      <w:r>
        <w:rPr>
          <w:noProof/>
        </w:rPr>
        <w:fldChar w:fldCharType="separate"/>
      </w:r>
      <w:r>
        <w:rPr>
          <w:noProof/>
        </w:rPr>
        <w:t>218</w:t>
      </w:r>
      <w:r>
        <w:rPr>
          <w:noProof/>
        </w:rPr>
        <w:fldChar w:fldCharType="end"/>
      </w:r>
    </w:p>
    <w:p w14:paraId="2353A4D9" w14:textId="35D5DC7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_Toc176353916 \h </w:instrText>
      </w:r>
      <w:r>
        <w:rPr>
          <w:noProof/>
        </w:rPr>
      </w:r>
      <w:r>
        <w:rPr>
          <w:noProof/>
        </w:rPr>
        <w:fldChar w:fldCharType="separate"/>
      </w:r>
      <w:r>
        <w:rPr>
          <w:noProof/>
        </w:rPr>
        <w:t>219</w:t>
      </w:r>
      <w:r>
        <w:rPr>
          <w:noProof/>
        </w:rPr>
        <w:fldChar w:fldCharType="end"/>
      </w:r>
    </w:p>
    <w:p w14:paraId="5AE7D539" w14:textId="5F9E4E8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_Toc176353917 \h </w:instrText>
      </w:r>
      <w:r>
        <w:rPr>
          <w:noProof/>
        </w:rPr>
      </w:r>
      <w:r>
        <w:rPr>
          <w:noProof/>
        </w:rPr>
        <w:fldChar w:fldCharType="separate"/>
      </w:r>
      <w:r>
        <w:rPr>
          <w:noProof/>
        </w:rPr>
        <w:t>219</w:t>
      </w:r>
      <w:r>
        <w:rPr>
          <w:noProof/>
        </w:rPr>
        <w:fldChar w:fldCharType="end"/>
      </w:r>
    </w:p>
    <w:p w14:paraId="0AEBD4FC" w14:textId="7C9BBDA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2.64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_Toc176353918 \h </w:instrText>
      </w:r>
      <w:r>
        <w:rPr>
          <w:noProof/>
        </w:rPr>
      </w:r>
      <w:r>
        <w:rPr>
          <w:noProof/>
        </w:rPr>
        <w:fldChar w:fldCharType="separate"/>
      </w:r>
      <w:r>
        <w:rPr>
          <w:noProof/>
        </w:rPr>
        <w:t>219</w:t>
      </w:r>
      <w:r>
        <w:rPr>
          <w:noProof/>
        </w:rPr>
        <w:fldChar w:fldCharType="end"/>
      </w:r>
    </w:p>
    <w:p w14:paraId="145682E5" w14:textId="41765B9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_Toc176353919 \h </w:instrText>
      </w:r>
      <w:r>
        <w:rPr>
          <w:noProof/>
        </w:rPr>
      </w:r>
      <w:r>
        <w:rPr>
          <w:noProof/>
        </w:rPr>
        <w:fldChar w:fldCharType="separate"/>
      </w:r>
      <w:r>
        <w:rPr>
          <w:noProof/>
        </w:rPr>
        <w:t>219</w:t>
      </w:r>
      <w:r>
        <w:rPr>
          <w:noProof/>
        </w:rPr>
        <w:fldChar w:fldCharType="end"/>
      </w:r>
    </w:p>
    <w:p w14:paraId="55E83945" w14:textId="09A48B2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_Toc176353920 \h </w:instrText>
      </w:r>
      <w:r>
        <w:rPr>
          <w:noProof/>
        </w:rPr>
      </w:r>
      <w:r>
        <w:rPr>
          <w:noProof/>
        </w:rPr>
        <w:fldChar w:fldCharType="separate"/>
      </w:r>
      <w:r>
        <w:rPr>
          <w:noProof/>
        </w:rPr>
        <w:t>219</w:t>
      </w:r>
      <w:r>
        <w:rPr>
          <w:noProof/>
        </w:rPr>
        <w:fldChar w:fldCharType="end"/>
      </w:r>
    </w:p>
    <w:p w14:paraId="48EA011B" w14:textId="3DADAB1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_Toc176353921 \h </w:instrText>
      </w:r>
      <w:r>
        <w:rPr>
          <w:noProof/>
        </w:rPr>
      </w:r>
      <w:r>
        <w:rPr>
          <w:noProof/>
        </w:rPr>
        <w:fldChar w:fldCharType="separate"/>
      </w:r>
      <w:r>
        <w:rPr>
          <w:noProof/>
        </w:rPr>
        <w:t>219</w:t>
      </w:r>
      <w:r>
        <w:rPr>
          <w:noProof/>
        </w:rPr>
        <w:fldChar w:fldCharType="end"/>
      </w:r>
    </w:p>
    <w:p w14:paraId="54393802" w14:textId="36A66C4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_Toc176353922 \h </w:instrText>
      </w:r>
      <w:r>
        <w:rPr>
          <w:noProof/>
        </w:rPr>
      </w:r>
      <w:r>
        <w:rPr>
          <w:noProof/>
        </w:rPr>
        <w:fldChar w:fldCharType="separate"/>
      </w:r>
      <w:r>
        <w:rPr>
          <w:noProof/>
        </w:rPr>
        <w:t>219</w:t>
      </w:r>
      <w:r>
        <w:rPr>
          <w:noProof/>
        </w:rPr>
        <w:fldChar w:fldCharType="end"/>
      </w:r>
    </w:p>
    <w:p w14:paraId="32267E58" w14:textId="1038797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13.2.69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_Toc176353923 \h </w:instrText>
      </w:r>
      <w:r>
        <w:rPr>
          <w:noProof/>
        </w:rPr>
      </w:r>
      <w:r>
        <w:rPr>
          <w:noProof/>
        </w:rPr>
        <w:fldChar w:fldCharType="separate"/>
      </w:r>
      <w:r>
        <w:rPr>
          <w:noProof/>
        </w:rPr>
        <w:t>219</w:t>
      </w:r>
      <w:r>
        <w:rPr>
          <w:noProof/>
        </w:rPr>
        <w:fldChar w:fldCharType="end"/>
      </w:r>
    </w:p>
    <w:p w14:paraId="09C9B2BD" w14:textId="145B3F9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_Toc176353924 \h </w:instrText>
      </w:r>
      <w:r>
        <w:rPr>
          <w:noProof/>
        </w:rPr>
      </w:r>
      <w:r>
        <w:rPr>
          <w:noProof/>
        </w:rPr>
        <w:fldChar w:fldCharType="separate"/>
      </w:r>
      <w:r>
        <w:rPr>
          <w:noProof/>
        </w:rPr>
        <w:t>220</w:t>
      </w:r>
      <w:r>
        <w:rPr>
          <w:noProof/>
        </w:rPr>
        <w:fldChar w:fldCharType="end"/>
      </w:r>
    </w:p>
    <w:p w14:paraId="19DABC0D" w14:textId="2711540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_Toc176353925 \h </w:instrText>
      </w:r>
      <w:r>
        <w:rPr>
          <w:noProof/>
        </w:rPr>
      </w:r>
      <w:r>
        <w:rPr>
          <w:noProof/>
        </w:rPr>
        <w:fldChar w:fldCharType="separate"/>
      </w:r>
      <w:r>
        <w:rPr>
          <w:noProof/>
        </w:rPr>
        <w:t>220</w:t>
      </w:r>
      <w:r>
        <w:rPr>
          <w:noProof/>
        </w:rPr>
        <w:fldChar w:fldCharType="end"/>
      </w:r>
    </w:p>
    <w:p w14:paraId="776D0BD2" w14:textId="4ADCE63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_Toc176353926 \h </w:instrText>
      </w:r>
      <w:r>
        <w:rPr>
          <w:noProof/>
        </w:rPr>
      </w:r>
      <w:r>
        <w:rPr>
          <w:noProof/>
        </w:rPr>
        <w:fldChar w:fldCharType="separate"/>
      </w:r>
      <w:r>
        <w:rPr>
          <w:noProof/>
        </w:rPr>
        <w:t>220</w:t>
      </w:r>
      <w:r>
        <w:rPr>
          <w:noProof/>
        </w:rPr>
        <w:fldChar w:fldCharType="end"/>
      </w:r>
    </w:p>
    <w:p w14:paraId="2D6B73F9" w14:textId="066D3E7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Network/MaxSimultaneousVideoStreams</w:t>
      </w:r>
      <w:r>
        <w:rPr>
          <w:noProof/>
        </w:rPr>
        <w:tab/>
      </w:r>
      <w:r>
        <w:rPr>
          <w:noProof/>
        </w:rPr>
        <w:fldChar w:fldCharType="begin"/>
      </w:r>
      <w:r>
        <w:rPr>
          <w:noProof/>
        </w:rPr>
        <w:instrText xml:space="preserve"> PAGEREF _Toc176353927 \h </w:instrText>
      </w:r>
      <w:r>
        <w:rPr>
          <w:noProof/>
        </w:rPr>
      </w:r>
      <w:r>
        <w:rPr>
          <w:noProof/>
        </w:rPr>
        <w:fldChar w:fldCharType="separate"/>
      </w:r>
      <w:r>
        <w:rPr>
          <w:noProof/>
        </w:rPr>
        <w:t>220</w:t>
      </w:r>
      <w:r>
        <w:rPr>
          <w:noProof/>
        </w:rPr>
        <w:fldChar w:fldCharType="end"/>
      </w:r>
    </w:p>
    <w:p w14:paraId="0E4CD487" w14:textId="2726888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13.2.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Network/MaxSimultaneousVideoStreams/MaxStreams</w:t>
      </w:r>
      <w:r>
        <w:rPr>
          <w:noProof/>
        </w:rPr>
        <w:tab/>
      </w:r>
      <w:r>
        <w:rPr>
          <w:noProof/>
        </w:rPr>
        <w:fldChar w:fldCharType="begin"/>
      </w:r>
      <w:r>
        <w:rPr>
          <w:noProof/>
        </w:rPr>
        <w:instrText xml:space="preserve"> PAGEREF _Toc176353928 \h </w:instrText>
      </w:r>
      <w:r>
        <w:rPr>
          <w:noProof/>
        </w:rPr>
      </w:r>
      <w:r>
        <w:rPr>
          <w:noProof/>
        </w:rPr>
        <w:fldChar w:fldCharType="separate"/>
      </w:r>
      <w:r>
        <w:rPr>
          <w:noProof/>
        </w:rPr>
        <w:t>220</w:t>
      </w:r>
      <w:r>
        <w:rPr>
          <w:noProof/>
        </w:rPr>
        <w:fldChar w:fldCharType="end"/>
      </w:r>
    </w:p>
    <w:p w14:paraId="3481F3F2" w14:textId="0A1E703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_Toc176353929 \h </w:instrText>
      </w:r>
      <w:r>
        <w:rPr>
          <w:noProof/>
        </w:rPr>
      </w:r>
      <w:r>
        <w:rPr>
          <w:noProof/>
        </w:rPr>
        <w:fldChar w:fldCharType="separate"/>
      </w:r>
      <w:r>
        <w:rPr>
          <w:noProof/>
        </w:rPr>
        <w:t>221</w:t>
      </w:r>
      <w:r>
        <w:rPr>
          <w:noProof/>
        </w:rPr>
        <w:fldChar w:fldCharType="end"/>
      </w:r>
    </w:p>
    <w:p w14:paraId="78784787" w14:textId="791DCBA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_Toc176353930 \h </w:instrText>
      </w:r>
      <w:r>
        <w:rPr>
          <w:noProof/>
        </w:rPr>
      </w:r>
      <w:r>
        <w:rPr>
          <w:noProof/>
        </w:rPr>
        <w:fldChar w:fldCharType="separate"/>
      </w:r>
      <w:r>
        <w:rPr>
          <w:noProof/>
        </w:rPr>
        <w:t>221</w:t>
      </w:r>
      <w:r>
        <w:rPr>
          <w:noProof/>
        </w:rPr>
        <w:fldChar w:fldCharType="end"/>
      </w:r>
    </w:p>
    <w:p w14:paraId="395D0439" w14:textId="62F1D30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_Toc176353931 \h </w:instrText>
      </w:r>
      <w:r>
        <w:rPr>
          <w:noProof/>
        </w:rPr>
      </w:r>
      <w:r>
        <w:rPr>
          <w:noProof/>
        </w:rPr>
        <w:fldChar w:fldCharType="separate"/>
      </w:r>
      <w:r>
        <w:rPr>
          <w:noProof/>
        </w:rPr>
        <w:t>221</w:t>
      </w:r>
      <w:r>
        <w:rPr>
          <w:noProof/>
        </w:rPr>
        <w:fldChar w:fldCharType="end"/>
      </w:r>
    </w:p>
    <w:p w14:paraId="4077D40D" w14:textId="753A3F9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13.2.78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_Toc176353932 \h </w:instrText>
      </w:r>
      <w:r>
        <w:rPr>
          <w:noProof/>
        </w:rPr>
      </w:r>
      <w:r>
        <w:rPr>
          <w:noProof/>
        </w:rPr>
        <w:fldChar w:fldCharType="separate"/>
      </w:r>
      <w:r>
        <w:rPr>
          <w:noProof/>
        </w:rPr>
        <w:t>221</w:t>
      </w:r>
      <w:r>
        <w:rPr>
          <w:noProof/>
        </w:rPr>
        <w:fldChar w:fldCharType="end"/>
      </w:r>
    </w:p>
    <w:p w14:paraId="500ECC4A" w14:textId="0219B46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_Toc176353933 \h </w:instrText>
      </w:r>
      <w:r>
        <w:rPr>
          <w:noProof/>
        </w:rPr>
      </w:r>
      <w:r>
        <w:rPr>
          <w:noProof/>
        </w:rPr>
        <w:fldChar w:fldCharType="separate"/>
      </w:r>
      <w:r>
        <w:rPr>
          <w:noProof/>
        </w:rPr>
        <w:t>221</w:t>
      </w:r>
      <w:r>
        <w:rPr>
          <w:noProof/>
        </w:rPr>
        <w:fldChar w:fldCharType="end"/>
      </w:r>
    </w:p>
    <w:p w14:paraId="62C01D5B" w14:textId="4B71D39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_Toc176353934 \h </w:instrText>
      </w:r>
      <w:r>
        <w:rPr>
          <w:noProof/>
        </w:rPr>
      </w:r>
      <w:r>
        <w:rPr>
          <w:noProof/>
        </w:rPr>
        <w:fldChar w:fldCharType="separate"/>
      </w:r>
      <w:r>
        <w:rPr>
          <w:noProof/>
        </w:rPr>
        <w:t>221</w:t>
      </w:r>
      <w:r>
        <w:rPr>
          <w:noProof/>
        </w:rPr>
        <w:fldChar w:fldCharType="end"/>
      </w:r>
    </w:p>
    <w:p w14:paraId="7F330A2A" w14:textId="7D0E022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_Toc176353935 \h </w:instrText>
      </w:r>
      <w:r>
        <w:rPr>
          <w:noProof/>
        </w:rPr>
      </w:r>
      <w:r>
        <w:rPr>
          <w:noProof/>
        </w:rPr>
        <w:fldChar w:fldCharType="separate"/>
      </w:r>
      <w:r>
        <w:rPr>
          <w:noProof/>
        </w:rPr>
        <w:t>221</w:t>
      </w:r>
      <w:r>
        <w:rPr>
          <w:noProof/>
        </w:rPr>
        <w:fldChar w:fldCharType="end"/>
      </w:r>
    </w:p>
    <w:p w14:paraId="6419F2DA" w14:textId="2D37BF2E"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_Toc176353936 \h </w:instrText>
      </w:r>
      <w:r>
        <w:rPr>
          <w:noProof/>
        </w:rPr>
      </w:r>
      <w:r>
        <w:rPr>
          <w:noProof/>
        </w:rPr>
        <w:fldChar w:fldCharType="separate"/>
      </w:r>
      <w:r>
        <w:rPr>
          <w:noProof/>
        </w:rPr>
        <w:t>221</w:t>
      </w:r>
      <w:r>
        <w:rPr>
          <w:noProof/>
        </w:rPr>
        <w:fldChar w:fldCharType="end"/>
      </w:r>
    </w:p>
    <w:p w14:paraId="5286904D" w14:textId="31AAA7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_Toc176353937 \h </w:instrText>
      </w:r>
      <w:r>
        <w:rPr>
          <w:noProof/>
        </w:rPr>
      </w:r>
      <w:r>
        <w:rPr>
          <w:noProof/>
        </w:rPr>
        <w:fldChar w:fldCharType="separate"/>
      </w:r>
      <w:r>
        <w:rPr>
          <w:noProof/>
        </w:rPr>
        <w:t>221</w:t>
      </w:r>
      <w:r>
        <w:rPr>
          <w:noProof/>
        </w:rPr>
        <w:fldChar w:fldCharType="end"/>
      </w:r>
    </w:p>
    <w:p w14:paraId="0F5AC486" w14:textId="6A7873A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_Toc176353938 \h </w:instrText>
      </w:r>
      <w:r>
        <w:rPr>
          <w:noProof/>
        </w:rPr>
      </w:r>
      <w:r>
        <w:rPr>
          <w:noProof/>
        </w:rPr>
        <w:fldChar w:fldCharType="separate"/>
      </w:r>
      <w:r>
        <w:rPr>
          <w:noProof/>
        </w:rPr>
        <w:t>221</w:t>
      </w:r>
      <w:r>
        <w:rPr>
          <w:noProof/>
        </w:rPr>
        <w:fldChar w:fldCharType="end"/>
      </w:r>
    </w:p>
    <w:p w14:paraId="28320765" w14:textId="7295AD3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_Toc176353939 \h </w:instrText>
      </w:r>
      <w:r>
        <w:rPr>
          <w:noProof/>
        </w:rPr>
      </w:r>
      <w:r>
        <w:rPr>
          <w:noProof/>
        </w:rPr>
        <w:fldChar w:fldCharType="separate"/>
      </w:r>
      <w:r>
        <w:rPr>
          <w:noProof/>
        </w:rPr>
        <w:t>221</w:t>
      </w:r>
      <w:r>
        <w:rPr>
          <w:noProof/>
        </w:rPr>
        <w:fldChar w:fldCharType="end"/>
      </w:r>
    </w:p>
    <w:p w14:paraId="225288CE" w14:textId="2BFC207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_Toc176353940 \h </w:instrText>
      </w:r>
      <w:r>
        <w:rPr>
          <w:noProof/>
        </w:rPr>
      </w:r>
      <w:r>
        <w:rPr>
          <w:noProof/>
        </w:rPr>
        <w:fldChar w:fldCharType="separate"/>
      </w:r>
      <w:r>
        <w:rPr>
          <w:noProof/>
        </w:rPr>
        <w:t>221</w:t>
      </w:r>
      <w:r>
        <w:rPr>
          <w:noProof/>
        </w:rPr>
        <w:fldChar w:fldCharType="end"/>
      </w:r>
    </w:p>
    <w:p w14:paraId="53571BE1" w14:textId="3B0C16A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_Toc176353941 \h </w:instrText>
      </w:r>
      <w:r>
        <w:rPr>
          <w:noProof/>
        </w:rPr>
      </w:r>
      <w:r>
        <w:rPr>
          <w:noProof/>
        </w:rPr>
        <w:fldChar w:fldCharType="separate"/>
      </w:r>
      <w:r>
        <w:rPr>
          <w:noProof/>
        </w:rPr>
        <w:t>221</w:t>
      </w:r>
      <w:r>
        <w:rPr>
          <w:noProof/>
        </w:rPr>
        <w:fldChar w:fldCharType="end"/>
      </w:r>
    </w:p>
    <w:p w14:paraId="4FD566CC" w14:textId="777666E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2.87A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_Toc176353942 \h </w:instrText>
      </w:r>
      <w:r>
        <w:rPr>
          <w:noProof/>
        </w:rPr>
      </w:r>
      <w:r>
        <w:rPr>
          <w:noProof/>
        </w:rPr>
        <w:fldChar w:fldCharType="separate"/>
      </w:r>
      <w:r>
        <w:rPr>
          <w:noProof/>
        </w:rPr>
        <w:t>221</w:t>
      </w:r>
      <w:r>
        <w:rPr>
          <w:noProof/>
        </w:rPr>
        <w:fldChar w:fldCharType="end"/>
      </w:r>
    </w:p>
    <w:p w14:paraId="48D574B4" w14:textId="5B88E3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13.2.87A1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AllowedRemoteInitiatedAmbientViewing</w:t>
      </w:r>
      <w:r>
        <w:rPr>
          <w:noProof/>
        </w:rPr>
        <w:tab/>
      </w:r>
      <w:r>
        <w:rPr>
          <w:noProof/>
        </w:rPr>
        <w:fldChar w:fldCharType="begin"/>
      </w:r>
      <w:r>
        <w:rPr>
          <w:noProof/>
        </w:rPr>
        <w:instrText xml:space="preserve"> PAGEREF _Toc176353943 \h </w:instrText>
      </w:r>
      <w:r>
        <w:rPr>
          <w:noProof/>
        </w:rPr>
      </w:r>
      <w:r>
        <w:rPr>
          <w:noProof/>
        </w:rPr>
        <w:fldChar w:fldCharType="separate"/>
      </w:r>
      <w:r>
        <w:rPr>
          <w:noProof/>
        </w:rPr>
        <w:t>221</w:t>
      </w:r>
      <w:r>
        <w:rPr>
          <w:noProof/>
        </w:rPr>
        <w:fldChar w:fldCharType="end"/>
      </w:r>
    </w:p>
    <w:p w14:paraId="3FEAFA01" w14:textId="60B3443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13.2.87A2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AllowedLocallyInitiatedAmbientViewing</w:t>
      </w:r>
      <w:r>
        <w:rPr>
          <w:noProof/>
        </w:rPr>
        <w:tab/>
      </w:r>
      <w:r>
        <w:rPr>
          <w:noProof/>
        </w:rPr>
        <w:fldChar w:fldCharType="begin"/>
      </w:r>
      <w:r>
        <w:rPr>
          <w:noProof/>
        </w:rPr>
        <w:instrText xml:space="preserve"> PAGEREF _Toc176353944 \h </w:instrText>
      </w:r>
      <w:r>
        <w:rPr>
          <w:noProof/>
        </w:rPr>
      </w:r>
      <w:r>
        <w:rPr>
          <w:noProof/>
        </w:rPr>
        <w:fldChar w:fldCharType="separate"/>
      </w:r>
      <w:r>
        <w:rPr>
          <w:noProof/>
        </w:rPr>
        <w:t>222</w:t>
      </w:r>
      <w:r>
        <w:rPr>
          <w:noProof/>
        </w:rPr>
        <w:fldChar w:fldCharType="end"/>
      </w:r>
    </w:p>
    <w:p w14:paraId="3485BF52" w14:textId="47B2840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13.2.87D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/OnNetwork/PrivateCall</w:t>
      </w:r>
      <w:r>
        <w:rPr>
          <w:noProof/>
        </w:rPr>
        <w:tab/>
      </w:r>
      <w:r>
        <w:rPr>
          <w:noProof/>
        </w:rPr>
        <w:fldChar w:fldCharType="begin"/>
      </w:r>
      <w:r>
        <w:rPr>
          <w:noProof/>
        </w:rPr>
        <w:instrText xml:space="preserve"> PAGEREF _Toc176353945 \h </w:instrText>
      </w:r>
      <w:r>
        <w:rPr>
          <w:noProof/>
        </w:rPr>
      </w:r>
      <w:r>
        <w:rPr>
          <w:noProof/>
        </w:rPr>
        <w:fldChar w:fldCharType="separate"/>
      </w:r>
      <w:r>
        <w:rPr>
          <w:noProof/>
        </w:rPr>
        <w:t>222</w:t>
      </w:r>
      <w:r>
        <w:rPr>
          <w:noProof/>
        </w:rPr>
        <w:fldChar w:fldCharType="end"/>
      </w:r>
    </w:p>
    <w:p w14:paraId="0A098728" w14:textId="1FC9335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13.2.87E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_Toc176353946 \h </w:instrText>
      </w:r>
      <w:r>
        <w:rPr>
          <w:noProof/>
        </w:rPr>
      </w:r>
      <w:r>
        <w:rPr>
          <w:noProof/>
        </w:rPr>
        <w:fldChar w:fldCharType="separate"/>
      </w:r>
      <w:r>
        <w:rPr>
          <w:noProof/>
        </w:rPr>
        <w:t>222</w:t>
      </w:r>
      <w:r>
        <w:rPr>
          <w:noProof/>
        </w:rPr>
        <w:fldChar w:fldCharType="end"/>
      </w:r>
    </w:p>
    <w:p w14:paraId="2A92BF42" w14:textId="4706F08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_Toc176353947 \h </w:instrText>
      </w:r>
      <w:r>
        <w:rPr>
          <w:noProof/>
        </w:rPr>
      </w:r>
      <w:r>
        <w:rPr>
          <w:noProof/>
        </w:rPr>
        <w:fldChar w:fldCharType="separate"/>
      </w:r>
      <w:r>
        <w:rPr>
          <w:noProof/>
        </w:rPr>
        <w:t>222</w:t>
      </w:r>
      <w:r>
        <w:rPr>
          <w:noProof/>
        </w:rPr>
        <w:fldChar w:fldCharType="end"/>
      </w:r>
    </w:p>
    <w:p w14:paraId="5AC00384" w14:textId="48A1D62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_Toc176353948 \h </w:instrText>
      </w:r>
      <w:r>
        <w:rPr>
          <w:noProof/>
        </w:rPr>
      </w:r>
      <w:r>
        <w:rPr>
          <w:noProof/>
        </w:rPr>
        <w:fldChar w:fldCharType="separate"/>
      </w:r>
      <w:r>
        <w:rPr>
          <w:noProof/>
        </w:rPr>
        <w:t>223</w:t>
      </w:r>
      <w:r>
        <w:rPr>
          <w:noProof/>
        </w:rPr>
        <w:fldChar w:fldCharType="end"/>
      </w:r>
    </w:p>
    <w:p w14:paraId="1353D62B" w14:textId="6FF8DD6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_Toc176353949 \h </w:instrText>
      </w:r>
      <w:r>
        <w:rPr>
          <w:noProof/>
        </w:rPr>
      </w:r>
      <w:r>
        <w:rPr>
          <w:noProof/>
        </w:rPr>
        <w:fldChar w:fldCharType="separate"/>
      </w:r>
      <w:r>
        <w:rPr>
          <w:noProof/>
        </w:rPr>
        <w:t>223</w:t>
      </w:r>
      <w:r>
        <w:rPr>
          <w:noProof/>
        </w:rPr>
        <w:fldChar w:fldCharType="end"/>
      </w:r>
    </w:p>
    <w:p w14:paraId="124BE2BA" w14:textId="63D6116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_Toc176353950 \h </w:instrText>
      </w:r>
      <w:r>
        <w:rPr>
          <w:noProof/>
        </w:rPr>
      </w:r>
      <w:r>
        <w:rPr>
          <w:noProof/>
        </w:rPr>
        <w:fldChar w:fldCharType="separate"/>
      </w:r>
      <w:r>
        <w:rPr>
          <w:noProof/>
        </w:rPr>
        <w:t>223</w:t>
      </w:r>
      <w:r>
        <w:rPr>
          <w:noProof/>
        </w:rPr>
        <w:fldChar w:fldCharType="end"/>
      </w:r>
    </w:p>
    <w:p w14:paraId="0445A868" w14:textId="1BA9028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_Toc176353951 \h </w:instrText>
      </w:r>
      <w:r>
        <w:rPr>
          <w:noProof/>
        </w:rPr>
      </w:r>
      <w:r>
        <w:rPr>
          <w:noProof/>
        </w:rPr>
        <w:fldChar w:fldCharType="separate"/>
      </w:r>
      <w:r>
        <w:rPr>
          <w:noProof/>
        </w:rPr>
        <w:t>223</w:t>
      </w:r>
      <w:r>
        <w:rPr>
          <w:noProof/>
        </w:rPr>
        <w:fldChar w:fldCharType="end"/>
      </w:r>
    </w:p>
    <w:p w14:paraId="7F5A3F0C" w14:textId="71B57A7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_Toc176353952 \h </w:instrText>
      </w:r>
      <w:r>
        <w:rPr>
          <w:noProof/>
        </w:rPr>
      </w:r>
      <w:r>
        <w:rPr>
          <w:noProof/>
        </w:rPr>
        <w:fldChar w:fldCharType="separate"/>
      </w:r>
      <w:r>
        <w:rPr>
          <w:noProof/>
        </w:rPr>
        <w:t>224</w:t>
      </w:r>
      <w:r>
        <w:rPr>
          <w:noProof/>
        </w:rPr>
        <w:fldChar w:fldCharType="end"/>
      </w:r>
    </w:p>
    <w:p w14:paraId="4431A213" w14:textId="35A91DC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_Toc176353953 \h </w:instrText>
      </w:r>
      <w:r>
        <w:rPr>
          <w:noProof/>
        </w:rPr>
      </w:r>
      <w:r>
        <w:rPr>
          <w:noProof/>
        </w:rPr>
        <w:fldChar w:fldCharType="separate"/>
      </w:r>
      <w:r>
        <w:rPr>
          <w:noProof/>
        </w:rPr>
        <w:t>224</w:t>
      </w:r>
      <w:r>
        <w:rPr>
          <w:noProof/>
        </w:rPr>
        <w:fldChar w:fldCharType="end"/>
      </w:r>
    </w:p>
    <w:p w14:paraId="3F239057" w14:textId="48BB207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 MCVideoID</w:t>
      </w:r>
      <w:r>
        <w:rPr>
          <w:noProof/>
        </w:rPr>
        <w:tab/>
      </w:r>
      <w:r>
        <w:rPr>
          <w:noProof/>
        </w:rPr>
        <w:fldChar w:fldCharType="begin"/>
      </w:r>
      <w:r>
        <w:rPr>
          <w:noProof/>
        </w:rPr>
        <w:instrText xml:space="preserve"> PAGEREF _Toc176353954 \h </w:instrText>
      </w:r>
      <w:r>
        <w:rPr>
          <w:noProof/>
        </w:rPr>
      </w:r>
      <w:r>
        <w:rPr>
          <w:noProof/>
        </w:rPr>
        <w:fldChar w:fldCharType="separate"/>
      </w:r>
      <w:r>
        <w:rPr>
          <w:noProof/>
        </w:rPr>
        <w:t>224</w:t>
      </w:r>
      <w:r>
        <w:rPr>
          <w:noProof/>
        </w:rPr>
        <w:fldChar w:fldCharType="end"/>
      </w:r>
    </w:p>
    <w:p w14:paraId="5265207D" w14:textId="7D83F13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_Toc176353955 \h </w:instrText>
      </w:r>
      <w:r>
        <w:rPr>
          <w:noProof/>
        </w:rPr>
      </w:r>
      <w:r>
        <w:rPr>
          <w:noProof/>
        </w:rPr>
        <w:fldChar w:fldCharType="separate"/>
      </w:r>
      <w:r>
        <w:rPr>
          <w:noProof/>
        </w:rPr>
        <w:t>224</w:t>
      </w:r>
      <w:r>
        <w:rPr>
          <w:noProof/>
        </w:rPr>
        <w:fldChar w:fldCharType="end"/>
      </w:r>
    </w:p>
    <w:p w14:paraId="0C9C2ECF" w14:textId="7280541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_Toc176353956 \h </w:instrText>
      </w:r>
      <w:r>
        <w:rPr>
          <w:noProof/>
        </w:rPr>
      </w:r>
      <w:r>
        <w:rPr>
          <w:noProof/>
        </w:rPr>
        <w:fldChar w:fldCharType="separate"/>
      </w:r>
      <w:r>
        <w:rPr>
          <w:noProof/>
        </w:rPr>
        <w:t>224</w:t>
      </w:r>
      <w:r>
        <w:rPr>
          <w:noProof/>
        </w:rPr>
        <w:fldChar w:fldCharType="end"/>
      </w:r>
    </w:p>
    <w:p w14:paraId="5EBC750B" w14:textId="61B6079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_Toc176353957 \h </w:instrText>
      </w:r>
      <w:r>
        <w:rPr>
          <w:noProof/>
        </w:rPr>
      </w:r>
      <w:r>
        <w:rPr>
          <w:noProof/>
        </w:rPr>
        <w:fldChar w:fldCharType="separate"/>
      </w:r>
      <w:r>
        <w:rPr>
          <w:noProof/>
        </w:rPr>
        <w:t>225</w:t>
      </w:r>
      <w:r>
        <w:rPr>
          <w:noProof/>
        </w:rPr>
        <w:fldChar w:fldCharType="end"/>
      </w:r>
    </w:p>
    <w:p w14:paraId="7EE30986" w14:textId="577041D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ab/>
      </w:r>
      <w:r>
        <w:rPr>
          <w:noProof/>
        </w:rPr>
        <w:fldChar w:fldCharType="begin"/>
      </w:r>
      <w:r>
        <w:rPr>
          <w:noProof/>
        </w:rPr>
        <w:instrText xml:space="preserve"> PAGEREF _Toc176353958 \h </w:instrText>
      </w:r>
      <w:r>
        <w:rPr>
          <w:noProof/>
        </w:rPr>
      </w:r>
      <w:r>
        <w:rPr>
          <w:noProof/>
        </w:rPr>
        <w:fldChar w:fldCharType="separate"/>
      </w:r>
      <w:r>
        <w:rPr>
          <w:noProof/>
        </w:rPr>
        <w:t>225</w:t>
      </w:r>
      <w:r>
        <w:rPr>
          <w:noProof/>
        </w:rPr>
        <w:fldChar w:fldCharType="end"/>
      </w:r>
    </w:p>
    <w:p w14:paraId="66F15469" w14:textId="0DAB133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w:t>
      </w:r>
      <w:r>
        <w:rPr>
          <w:noProof/>
        </w:rPr>
        <w:tab/>
      </w:r>
      <w:r>
        <w:rPr>
          <w:noProof/>
        </w:rPr>
        <w:fldChar w:fldCharType="begin"/>
      </w:r>
      <w:r>
        <w:rPr>
          <w:noProof/>
        </w:rPr>
        <w:instrText xml:space="preserve"> PAGEREF _Toc176353959 \h </w:instrText>
      </w:r>
      <w:r>
        <w:rPr>
          <w:noProof/>
        </w:rPr>
      </w:r>
      <w:r>
        <w:rPr>
          <w:noProof/>
        </w:rPr>
        <w:fldChar w:fldCharType="separate"/>
      </w:r>
      <w:r>
        <w:rPr>
          <w:noProof/>
        </w:rPr>
        <w:t>225</w:t>
      </w:r>
      <w:r>
        <w:rPr>
          <w:noProof/>
        </w:rPr>
        <w:fldChar w:fldCharType="end"/>
      </w:r>
    </w:p>
    <w:p w14:paraId="53402E5D" w14:textId="5C4BE6E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2.92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w:t>
      </w:r>
      <w:r>
        <w:rPr>
          <w:noProof/>
        </w:rPr>
        <w:tab/>
      </w:r>
      <w:r>
        <w:rPr>
          <w:noProof/>
        </w:rPr>
        <w:fldChar w:fldCharType="begin"/>
      </w:r>
      <w:r>
        <w:rPr>
          <w:noProof/>
        </w:rPr>
        <w:instrText xml:space="preserve"> PAGEREF _Toc176353960 \h </w:instrText>
      </w:r>
      <w:r>
        <w:rPr>
          <w:noProof/>
        </w:rPr>
      </w:r>
      <w:r>
        <w:rPr>
          <w:noProof/>
        </w:rPr>
        <w:fldChar w:fldCharType="separate"/>
      </w:r>
      <w:r>
        <w:rPr>
          <w:noProof/>
        </w:rPr>
        <w:t>225</w:t>
      </w:r>
      <w:r>
        <w:rPr>
          <w:noProof/>
        </w:rPr>
        <w:fldChar w:fldCharType="end"/>
      </w:r>
    </w:p>
    <w:p w14:paraId="603F870A" w14:textId="6771A7E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_Toc176353961 \h </w:instrText>
      </w:r>
      <w:r>
        <w:rPr>
          <w:noProof/>
        </w:rPr>
      </w:r>
      <w:r>
        <w:rPr>
          <w:noProof/>
        </w:rPr>
        <w:fldChar w:fldCharType="separate"/>
      </w:r>
      <w:r>
        <w:rPr>
          <w:noProof/>
        </w:rPr>
        <w:t>226</w:t>
      </w:r>
      <w:r>
        <w:rPr>
          <w:noProof/>
        </w:rPr>
        <w:fldChar w:fldCharType="end"/>
      </w:r>
    </w:p>
    <w:p w14:paraId="002C81FF" w14:textId="5B91F6C9"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/&lt;x&gt;/Entry/DisplayName</w:t>
      </w:r>
      <w:r>
        <w:rPr>
          <w:noProof/>
        </w:rPr>
        <w:tab/>
      </w:r>
      <w:r>
        <w:rPr>
          <w:noProof/>
        </w:rPr>
        <w:fldChar w:fldCharType="begin"/>
      </w:r>
      <w:r>
        <w:rPr>
          <w:noProof/>
        </w:rPr>
        <w:instrText xml:space="preserve"> PAGEREF _Toc176353962 \h </w:instrText>
      </w:r>
      <w:r>
        <w:rPr>
          <w:noProof/>
        </w:rPr>
      </w:r>
      <w:r>
        <w:rPr>
          <w:noProof/>
        </w:rPr>
        <w:fldChar w:fldCharType="separate"/>
      </w:r>
      <w:r>
        <w:rPr>
          <w:noProof/>
        </w:rPr>
        <w:t>226</w:t>
      </w:r>
      <w:r>
        <w:rPr>
          <w:noProof/>
        </w:rPr>
        <w:fldChar w:fldCharType="end"/>
      </w:r>
    </w:p>
    <w:p w14:paraId="4683D4AD" w14:textId="4E5251E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_Toc176353963 \h </w:instrText>
      </w:r>
      <w:r>
        <w:rPr>
          <w:noProof/>
        </w:rPr>
      </w:r>
      <w:r>
        <w:rPr>
          <w:noProof/>
        </w:rPr>
        <w:fldChar w:fldCharType="separate"/>
      </w:r>
      <w:r>
        <w:rPr>
          <w:noProof/>
        </w:rPr>
        <w:t>226</w:t>
      </w:r>
      <w:r>
        <w:rPr>
          <w:noProof/>
        </w:rPr>
        <w:fldChar w:fldCharType="end"/>
      </w:r>
    </w:p>
    <w:p w14:paraId="4A82BDCD" w14:textId="148FCDB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13.2.96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_Toc176353964 \h </w:instrText>
      </w:r>
      <w:r>
        <w:rPr>
          <w:noProof/>
        </w:rPr>
      </w:r>
      <w:r>
        <w:rPr>
          <w:noProof/>
        </w:rPr>
        <w:fldChar w:fldCharType="separate"/>
      </w:r>
      <w:r>
        <w:rPr>
          <w:noProof/>
        </w:rPr>
        <w:t>226</w:t>
      </w:r>
      <w:r>
        <w:rPr>
          <w:noProof/>
        </w:rPr>
        <w:fldChar w:fldCharType="end"/>
      </w:r>
    </w:p>
    <w:p w14:paraId="14B8383E" w14:textId="6C95DD7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/&lt;x&gt;/Entry/GMSServID</w:t>
      </w:r>
      <w:r>
        <w:rPr>
          <w:noProof/>
        </w:rPr>
        <w:tab/>
      </w:r>
      <w:r>
        <w:rPr>
          <w:noProof/>
        </w:rPr>
        <w:fldChar w:fldCharType="begin"/>
      </w:r>
      <w:r>
        <w:rPr>
          <w:noProof/>
        </w:rPr>
        <w:instrText xml:space="preserve"> PAGEREF _Toc176353965 \h </w:instrText>
      </w:r>
      <w:r>
        <w:rPr>
          <w:noProof/>
        </w:rPr>
      </w:r>
      <w:r>
        <w:rPr>
          <w:noProof/>
        </w:rPr>
        <w:fldChar w:fldCharType="separate"/>
      </w:r>
      <w:r>
        <w:rPr>
          <w:noProof/>
        </w:rPr>
        <w:t>226</w:t>
      </w:r>
      <w:r>
        <w:rPr>
          <w:noProof/>
        </w:rPr>
        <w:fldChar w:fldCharType="end"/>
      </w:r>
    </w:p>
    <w:p w14:paraId="7A526309" w14:textId="452C134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_Toc176353966 \h </w:instrText>
      </w:r>
      <w:r>
        <w:rPr>
          <w:noProof/>
        </w:rPr>
      </w:r>
      <w:r>
        <w:rPr>
          <w:noProof/>
        </w:rPr>
        <w:fldChar w:fldCharType="separate"/>
      </w:r>
      <w:r>
        <w:rPr>
          <w:noProof/>
        </w:rPr>
        <w:t>226</w:t>
      </w:r>
      <w:r>
        <w:rPr>
          <w:noProof/>
        </w:rPr>
        <w:fldChar w:fldCharType="end"/>
      </w:r>
    </w:p>
    <w:p w14:paraId="45AE392B" w14:textId="686D856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_Toc176353967 \h </w:instrText>
      </w:r>
      <w:r>
        <w:rPr>
          <w:noProof/>
        </w:rPr>
      </w:r>
      <w:r>
        <w:rPr>
          <w:noProof/>
        </w:rPr>
        <w:fldChar w:fldCharType="separate"/>
      </w:r>
      <w:r>
        <w:rPr>
          <w:noProof/>
        </w:rPr>
        <w:t>226</w:t>
      </w:r>
      <w:r>
        <w:rPr>
          <w:noProof/>
        </w:rPr>
        <w:fldChar w:fldCharType="end"/>
      </w:r>
    </w:p>
    <w:p w14:paraId="47D40BD9" w14:textId="70A4E8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_Toc176353968 \h </w:instrText>
      </w:r>
      <w:r>
        <w:rPr>
          <w:noProof/>
        </w:rPr>
      </w:r>
      <w:r>
        <w:rPr>
          <w:noProof/>
        </w:rPr>
        <w:fldChar w:fldCharType="separate"/>
      </w:r>
      <w:r>
        <w:rPr>
          <w:noProof/>
        </w:rPr>
        <w:t>226</w:t>
      </w:r>
      <w:r>
        <w:rPr>
          <w:noProof/>
        </w:rPr>
        <w:fldChar w:fldCharType="end"/>
      </w:r>
    </w:p>
    <w:p w14:paraId="2CD76CE2" w14:textId="531D237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_Toc176353969 \h </w:instrText>
      </w:r>
      <w:r>
        <w:rPr>
          <w:noProof/>
        </w:rPr>
      </w:r>
      <w:r>
        <w:rPr>
          <w:noProof/>
        </w:rPr>
        <w:fldChar w:fldCharType="separate"/>
      </w:r>
      <w:r>
        <w:rPr>
          <w:noProof/>
        </w:rPr>
        <w:t>227</w:t>
      </w:r>
      <w:r>
        <w:rPr>
          <w:noProof/>
        </w:rPr>
        <w:fldChar w:fldCharType="end"/>
      </w:r>
    </w:p>
    <w:p w14:paraId="5F78E6E7" w14:textId="219006A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_Toc176353970 \h </w:instrText>
      </w:r>
      <w:r>
        <w:rPr>
          <w:noProof/>
        </w:rPr>
      </w:r>
      <w:r>
        <w:rPr>
          <w:noProof/>
        </w:rPr>
        <w:fldChar w:fldCharType="separate"/>
      </w:r>
      <w:r>
        <w:rPr>
          <w:noProof/>
        </w:rPr>
        <w:t>227</w:t>
      </w:r>
      <w:r>
        <w:rPr>
          <w:noProof/>
        </w:rPr>
        <w:fldChar w:fldCharType="end"/>
      </w:r>
    </w:p>
    <w:p w14:paraId="3C3F0CBA" w14:textId="28251B8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13.2.100C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/&lt;x&gt;/Entry/ GroupKMSURI</w:t>
      </w:r>
      <w:r>
        <w:rPr>
          <w:noProof/>
        </w:rPr>
        <w:tab/>
      </w:r>
      <w:r>
        <w:rPr>
          <w:noProof/>
        </w:rPr>
        <w:fldChar w:fldCharType="begin"/>
      </w:r>
      <w:r>
        <w:rPr>
          <w:noProof/>
        </w:rPr>
        <w:instrText xml:space="preserve"> PAGEREF _Toc176353971 \h </w:instrText>
      </w:r>
      <w:r>
        <w:rPr>
          <w:noProof/>
        </w:rPr>
      </w:r>
      <w:r>
        <w:rPr>
          <w:noProof/>
        </w:rPr>
        <w:fldChar w:fldCharType="separate"/>
      </w:r>
      <w:r>
        <w:rPr>
          <w:noProof/>
        </w:rPr>
        <w:t>227</w:t>
      </w:r>
      <w:r>
        <w:rPr>
          <w:noProof/>
        </w:rPr>
        <w:fldChar w:fldCharType="end"/>
      </w:r>
    </w:p>
    <w:p w14:paraId="59D8091F" w14:textId="2AF3A20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_Toc176353972 \h </w:instrText>
      </w:r>
      <w:r>
        <w:rPr>
          <w:noProof/>
        </w:rPr>
      </w:r>
      <w:r>
        <w:rPr>
          <w:noProof/>
        </w:rPr>
        <w:fldChar w:fldCharType="separate"/>
      </w:r>
      <w:r>
        <w:rPr>
          <w:noProof/>
        </w:rPr>
        <w:t>227</w:t>
      </w:r>
      <w:r>
        <w:rPr>
          <w:noProof/>
        </w:rPr>
        <w:fldChar w:fldCharType="end"/>
      </w:r>
    </w:p>
    <w:p w14:paraId="4FE2C406" w14:textId="782E701D"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_Toc176353973 \h </w:instrText>
      </w:r>
      <w:r>
        <w:rPr>
          <w:noProof/>
        </w:rPr>
      </w:r>
      <w:r>
        <w:rPr>
          <w:noProof/>
        </w:rPr>
        <w:fldChar w:fldCharType="separate"/>
      </w:r>
      <w:r>
        <w:rPr>
          <w:noProof/>
        </w:rPr>
        <w:t>227</w:t>
      </w:r>
      <w:r>
        <w:rPr>
          <w:noProof/>
        </w:rPr>
        <w:fldChar w:fldCharType="end"/>
      </w:r>
    </w:p>
    <w:p w14:paraId="49870B3F" w14:textId="47A5166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13.2.102A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/OffNetwork/EmergencyCallChange</w:t>
      </w:r>
      <w:r>
        <w:rPr>
          <w:noProof/>
        </w:rPr>
        <w:tab/>
      </w:r>
      <w:r>
        <w:rPr>
          <w:noProof/>
        </w:rPr>
        <w:fldChar w:fldCharType="begin"/>
      </w:r>
      <w:r>
        <w:rPr>
          <w:noProof/>
        </w:rPr>
        <w:instrText xml:space="preserve"> PAGEREF _Toc176353974 \h </w:instrText>
      </w:r>
      <w:r>
        <w:rPr>
          <w:noProof/>
        </w:rPr>
      </w:r>
      <w:r>
        <w:rPr>
          <w:noProof/>
        </w:rPr>
        <w:fldChar w:fldCharType="separate"/>
      </w:r>
      <w:r>
        <w:rPr>
          <w:noProof/>
        </w:rPr>
        <w:t>227</w:t>
      </w:r>
      <w:r>
        <w:rPr>
          <w:noProof/>
        </w:rPr>
        <w:fldChar w:fldCharType="end"/>
      </w:r>
    </w:p>
    <w:p w14:paraId="5CC74D65" w14:textId="071C615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13.2.102B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/OffNetwork/ImminentPerilCallChange</w:t>
      </w:r>
      <w:r>
        <w:rPr>
          <w:noProof/>
        </w:rPr>
        <w:tab/>
      </w:r>
      <w:r>
        <w:rPr>
          <w:noProof/>
        </w:rPr>
        <w:fldChar w:fldCharType="begin"/>
      </w:r>
      <w:r>
        <w:rPr>
          <w:noProof/>
        </w:rPr>
        <w:instrText xml:space="preserve"> PAGEREF _Toc176353975 \h </w:instrText>
      </w:r>
      <w:r>
        <w:rPr>
          <w:noProof/>
        </w:rPr>
      </w:r>
      <w:r>
        <w:rPr>
          <w:noProof/>
        </w:rPr>
        <w:fldChar w:fldCharType="separate"/>
      </w:r>
      <w:r>
        <w:rPr>
          <w:noProof/>
        </w:rPr>
        <w:t>228</w:t>
      </w:r>
      <w:r>
        <w:rPr>
          <w:noProof/>
        </w:rPr>
        <w:fldChar w:fldCharType="end"/>
      </w:r>
    </w:p>
    <w:p w14:paraId="64F10FE7" w14:textId="25FA319C"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13.2.103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_Toc176353976 \h </w:instrText>
      </w:r>
      <w:r>
        <w:rPr>
          <w:noProof/>
        </w:rPr>
      </w:r>
      <w:r>
        <w:rPr>
          <w:noProof/>
        </w:rPr>
        <w:fldChar w:fldCharType="separate"/>
      </w:r>
      <w:r>
        <w:rPr>
          <w:noProof/>
        </w:rPr>
        <w:t>228</w:t>
      </w:r>
      <w:r>
        <w:rPr>
          <w:noProof/>
        </w:rPr>
        <w:fldChar w:fldCharType="end"/>
      </w:r>
    </w:p>
    <w:p w14:paraId="0EFC068F" w14:textId="3AF5A2D7" w:rsidR="003C5204" w:rsidRDefault="003C5204">
      <w:pPr>
        <w:pStyle w:val="TOC1"/>
        <w:rPr>
          <w:rFonts w:asciiTheme="minorHAnsi" w:eastAsiaTheme="minorEastAsia" w:hAnsiTheme="minorHAnsi" w:cstheme="minorBidi"/>
          <w:noProof/>
          <w:kern w:val="2"/>
          <w:szCs w:val="22"/>
          <w:lang w:val="en-US"/>
          <w14:ligatures w14:val="standardContextual"/>
        </w:rPr>
      </w:pPr>
      <w:r>
        <w:rPr>
          <w:noProof/>
          <w:lang w:eastAsia="ko-KR"/>
        </w:rPr>
        <w:t>14</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service configuration </w:t>
      </w:r>
      <w:r>
        <w:rPr>
          <w:noProof/>
        </w:rPr>
        <w:t>MO</w:t>
      </w:r>
      <w:r>
        <w:rPr>
          <w:noProof/>
        </w:rPr>
        <w:tab/>
      </w:r>
      <w:r>
        <w:rPr>
          <w:noProof/>
        </w:rPr>
        <w:fldChar w:fldCharType="begin"/>
      </w:r>
      <w:r>
        <w:rPr>
          <w:noProof/>
        </w:rPr>
        <w:instrText xml:space="preserve"> PAGEREF _Toc176353977 \h </w:instrText>
      </w:r>
      <w:r>
        <w:rPr>
          <w:noProof/>
        </w:rPr>
      </w:r>
      <w:r>
        <w:rPr>
          <w:noProof/>
        </w:rPr>
        <w:fldChar w:fldCharType="separate"/>
      </w:r>
      <w:r>
        <w:rPr>
          <w:noProof/>
        </w:rPr>
        <w:t>228</w:t>
      </w:r>
      <w:r>
        <w:rPr>
          <w:noProof/>
        </w:rPr>
        <w:fldChar w:fldCharType="end"/>
      </w:r>
    </w:p>
    <w:p w14:paraId="7594562A" w14:textId="3CF4D889"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_Toc176353978 \h </w:instrText>
      </w:r>
      <w:r>
        <w:rPr>
          <w:noProof/>
        </w:rPr>
      </w:r>
      <w:r>
        <w:rPr>
          <w:noProof/>
        </w:rPr>
        <w:fldChar w:fldCharType="separate"/>
      </w:r>
      <w:r>
        <w:rPr>
          <w:noProof/>
        </w:rPr>
        <w:t>228</w:t>
      </w:r>
      <w:r>
        <w:rPr>
          <w:noProof/>
        </w:rPr>
        <w:fldChar w:fldCharType="end"/>
      </w:r>
    </w:p>
    <w:p w14:paraId="56BA8EA1" w14:textId="73D9D207" w:rsidR="003C5204" w:rsidRDefault="003C5204">
      <w:pPr>
        <w:pStyle w:val="TOC2"/>
        <w:rPr>
          <w:rFonts w:asciiTheme="minorHAnsi" w:eastAsiaTheme="minorEastAsia" w:hAnsiTheme="minorHAnsi" w:cstheme="minorBidi"/>
          <w:noProof/>
          <w:kern w:val="2"/>
          <w:sz w:val="22"/>
          <w:szCs w:val="22"/>
          <w:lang w:val="en-US"/>
          <w14:ligatures w14:val="standardContextual"/>
        </w:rPr>
      </w:pPr>
      <w:r>
        <w:rPr>
          <w:noProof/>
          <w:lang w:eastAsia="ko-KR"/>
        </w:rPr>
        <w:t>14.2</w:t>
      </w:r>
      <w:r>
        <w:rPr>
          <w:rFonts w:asciiTheme="minorHAnsi" w:eastAsiaTheme="minorEastAsia" w:hAnsiTheme="minorHAnsi" w:cstheme="minorBidi"/>
          <w:noProof/>
          <w:kern w:val="2"/>
          <w:sz w:val="22"/>
          <w:szCs w:val="22"/>
          <w:lang w:val="en-US"/>
          <w14:ligatures w14:val="standardContextual"/>
        </w:rPr>
        <w:tab/>
      </w:r>
      <w:r>
        <w:rPr>
          <w:noProof/>
          <w:lang w:eastAsia="ko-KR"/>
        </w:rPr>
        <w:t>MCVideo service configuration MO parameters</w:t>
      </w:r>
      <w:r>
        <w:rPr>
          <w:noProof/>
        </w:rPr>
        <w:tab/>
      </w:r>
      <w:r>
        <w:rPr>
          <w:noProof/>
        </w:rPr>
        <w:fldChar w:fldCharType="begin"/>
      </w:r>
      <w:r>
        <w:rPr>
          <w:noProof/>
        </w:rPr>
        <w:instrText xml:space="preserve"> PAGEREF _Toc176353979 \h </w:instrText>
      </w:r>
      <w:r>
        <w:rPr>
          <w:noProof/>
        </w:rPr>
      </w:r>
      <w:r>
        <w:rPr>
          <w:noProof/>
        </w:rPr>
        <w:fldChar w:fldCharType="separate"/>
      </w:r>
      <w:r>
        <w:rPr>
          <w:noProof/>
        </w:rPr>
        <w:t>229</w:t>
      </w:r>
      <w:r>
        <w:rPr>
          <w:noProof/>
        </w:rPr>
        <w:fldChar w:fldCharType="end"/>
      </w:r>
    </w:p>
    <w:p w14:paraId="4DFE9C9D" w14:textId="6798A30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_Toc176353980 \h </w:instrText>
      </w:r>
      <w:r>
        <w:rPr>
          <w:noProof/>
        </w:rPr>
      </w:r>
      <w:r>
        <w:rPr>
          <w:noProof/>
        </w:rPr>
        <w:fldChar w:fldCharType="separate"/>
      </w:r>
      <w:r>
        <w:rPr>
          <w:noProof/>
        </w:rPr>
        <w:t>229</w:t>
      </w:r>
      <w:r>
        <w:rPr>
          <w:noProof/>
        </w:rPr>
        <w:fldChar w:fldCharType="end"/>
      </w:r>
    </w:p>
    <w:p w14:paraId="3BCB22FB" w14:textId="13B29C1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_Toc176353981 \h </w:instrText>
      </w:r>
      <w:r>
        <w:rPr>
          <w:noProof/>
        </w:rPr>
      </w:r>
      <w:r>
        <w:rPr>
          <w:noProof/>
        </w:rPr>
        <w:fldChar w:fldCharType="separate"/>
      </w:r>
      <w:r>
        <w:rPr>
          <w:noProof/>
        </w:rPr>
        <w:t>229</w:t>
      </w:r>
      <w:r>
        <w:rPr>
          <w:noProof/>
        </w:rPr>
        <w:fldChar w:fldCharType="end"/>
      </w:r>
    </w:p>
    <w:p w14:paraId="7B09B8E4" w14:textId="51230196"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_Toc176353982 \h </w:instrText>
      </w:r>
      <w:r>
        <w:rPr>
          <w:noProof/>
        </w:rPr>
      </w:r>
      <w:r>
        <w:rPr>
          <w:noProof/>
        </w:rPr>
        <w:fldChar w:fldCharType="separate"/>
      </w:r>
      <w:r>
        <w:rPr>
          <w:noProof/>
        </w:rPr>
        <w:t>229</w:t>
      </w:r>
      <w:r>
        <w:rPr>
          <w:noProof/>
        </w:rPr>
        <w:fldChar w:fldCharType="end"/>
      </w:r>
    </w:p>
    <w:p w14:paraId="3F070E7F" w14:textId="77FA125A"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_Toc176353983 \h </w:instrText>
      </w:r>
      <w:r>
        <w:rPr>
          <w:noProof/>
        </w:rPr>
      </w:r>
      <w:r>
        <w:rPr>
          <w:noProof/>
        </w:rPr>
        <w:fldChar w:fldCharType="separate"/>
      </w:r>
      <w:r>
        <w:rPr>
          <w:noProof/>
        </w:rPr>
        <w:t>230</w:t>
      </w:r>
      <w:r>
        <w:rPr>
          <w:noProof/>
        </w:rPr>
        <w:fldChar w:fldCharType="end"/>
      </w:r>
    </w:p>
    <w:p w14:paraId="0CC3E7CB" w14:textId="1EFBC153"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_Toc176353984 \h </w:instrText>
      </w:r>
      <w:r>
        <w:rPr>
          <w:noProof/>
        </w:rPr>
      </w:r>
      <w:r>
        <w:rPr>
          <w:noProof/>
        </w:rPr>
        <w:fldChar w:fldCharType="separate"/>
      </w:r>
      <w:r>
        <w:rPr>
          <w:noProof/>
        </w:rPr>
        <w:t>230</w:t>
      </w:r>
      <w:r>
        <w:rPr>
          <w:noProof/>
        </w:rPr>
        <w:fldChar w:fldCharType="end"/>
      </w:r>
    </w:p>
    <w:p w14:paraId="52A01F6D" w14:textId="13582F4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/Common/BroadcastMCVideoGroupCall</w:t>
      </w:r>
      <w:r>
        <w:rPr>
          <w:noProof/>
        </w:rPr>
        <w:tab/>
      </w:r>
      <w:r>
        <w:rPr>
          <w:noProof/>
        </w:rPr>
        <w:fldChar w:fldCharType="begin"/>
      </w:r>
      <w:r>
        <w:rPr>
          <w:noProof/>
        </w:rPr>
        <w:instrText xml:space="preserve"> PAGEREF _Toc176353985 \h </w:instrText>
      </w:r>
      <w:r>
        <w:rPr>
          <w:noProof/>
        </w:rPr>
      </w:r>
      <w:r>
        <w:rPr>
          <w:noProof/>
        </w:rPr>
        <w:fldChar w:fldCharType="separate"/>
      </w:r>
      <w:r>
        <w:rPr>
          <w:noProof/>
        </w:rPr>
        <w:t>230</w:t>
      </w:r>
      <w:r>
        <w:rPr>
          <w:noProof/>
        </w:rPr>
        <w:fldChar w:fldCharType="end"/>
      </w:r>
    </w:p>
    <w:p w14:paraId="63E279C7" w14:textId="5D000BC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/Common/BroadcastMCVideoGroupCall/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_Toc176353986 \h </w:instrText>
      </w:r>
      <w:r>
        <w:rPr>
          <w:noProof/>
        </w:rPr>
      </w:r>
      <w:r>
        <w:rPr>
          <w:noProof/>
        </w:rPr>
        <w:fldChar w:fldCharType="separate"/>
      </w:r>
      <w:r>
        <w:rPr>
          <w:noProof/>
        </w:rPr>
        <w:t>230</w:t>
      </w:r>
      <w:r>
        <w:rPr>
          <w:noProof/>
        </w:rPr>
        <w:fldChar w:fldCharType="end"/>
      </w:r>
    </w:p>
    <w:p w14:paraId="0266B7B1" w14:textId="18198C62"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/Common/BroadcastMCVideoGroupCall/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_Toc176353987 \h </w:instrText>
      </w:r>
      <w:r>
        <w:rPr>
          <w:noProof/>
        </w:rPr>
      </w:r>
      <w:r>
        <w:rPr>
          <w:noProof/>
        </w:rPr>
        <w:fldChar w:fldCharType="separate"/>
      </w:r>
      <w:r>
        <w:rPr>
          <w:noProof/>
        </w:rPr>
        <w:t>231</w:t>
      </w:r>
      <w:r>
        <w:rPr>
          <w:noProof/>
        </w:rPr>
        <w:fldChar w:fldCharType="end"/>
      </w:r>
    </w:p>
    <w:p w14:paraId="39A1A019" w14:textId="5ED2941B"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/Common/MinLengthAliasID</w:t>
      </w:r>
      <w:r>
        <w:rPr>
          <w:noProof/>
        </w:rPr>
        <w:tab/>
      </w:r>
      <w:r>
        <w:rPr>
          <w:noProof/>
        </w:rPr>
        <w:fldChar w:fldCharType="begin"/>
      </w:r>
      <w:r>
        <w:rPr>
          <w:noProof/>
        </w:rPr>
        <w:instrText xml:space="preserve"> PAGEREF _Toc176353988 \h </w:instrText>
      </w:r>
      <w:r>
        <w:rPr>
          <w:noProof/>
        </w:rPr>
      </w:r>
      <w:r>
        <w:rPr>
          <w:noProof/>
        </w:rPr>
        <w:fldChar w:fldCharType="separate"/>
      </w:r>
      <w:r>
        <w:rPr>
          <w:noProof/>
        </w:rPr>
        <w:t>231</w:t>
      </w:r>
      <w:r>
        <w:rPr>
          <w:noProof/>
        </w:rPr>
        <w:fldChar w:fldCharType="end"/>
      </w:r>
    </w:p>
    <w:p w14:paraId="0887ABAA" w14:textId="4727A7D1"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14.2.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_Toc176353989 \h </w:instrText>
      </w:r>
      <w:r>
        <w:rPr>
          <w:noProof/>
        </w:rPr>
      </w:r>
      <w:r>
        <w:rPr>
          <w:noProof/>
        </w:rPr>
        <w:fldChar w:fldCharType="separate"/>
      </w:r>
      <w:r>
        <w:rPr>
          <w:noProof/>
        </w:rPr>
        <w:t>231</w:t>
      </w:r>
      <w:r>
        <w:rPr>
          <w:noProof/>
        </w:rPr>
        <w:fldChar w:fldCharType="end"/>
      </w:r>
    </w:p>
    <w:p w14:paraId="57D1554C" w14:textId="7B1C4BC5"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_Toc176353990 \h </w:instrText>
      </w:r>
      <w:r>
        <w:rPr>
          <w:noProof/>
        </w:rPr>
      </w:r>
      <w:r>
        <w:rPr>
          <w:noProof/>
        </w:rPr>
        <w:fldChar w:fldCharType="separate"/>
      </w:r>
      <w:r>
        <w:rPr>
          <w:noProof/>
        </w:rPr>
        <w:t>231</w:t>
      </w:r>
      <w:r>
        <w:rPr>
          <w:noProof/>
        </w:rPr>
        <w:fldChar w:fldCharType="end"/>
      </w:r>
    </w:p>
    <w:p w14:paraId="14C23BD3" w14:textId="32DDE67F"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DefaultPPPP/MCVideoPrivateCallSignalling</w:t>
      </w:r>
      <w:r>
        <w:rPr>
          <w:noProof/>
        </w:rPr>
        <w:tab/>
      </w:r>
      <w:r>
        <w:rPr>
          <w:noProof/>
        </w:rPr>
        <w:fldChar w:fldCharType="begin"/>
      </w:r>
      <w:r>
        <w:rPr>
          <w:noProof/>
        </w:rPr>
        <w:instrText xml:space="preserve"> PAGEREF _Toc176353991 \h </w:instrText>
      </w:r>
      <w:r>
        <w:rPr>
          <w:noProof/>
        </w:rPr>
      </w:r>
      <w:r>
        <w:rPr>
          <w:noProof/>
        </w:rPr>
        <w:fldChar w:fldCharType="separate"/>
      </w:r>
      <w:r>
        <w:rPr>
          <w:noProof/>
        </w:rPr>
        <w:t>232</w:t>
      </w:r>
      <w:r>
        <w:rPr>
          <w:noProof/>
        </w:rPr>
        <w:fldChar w:fldCharType="end"/>
      </w:r>
    </w:p>
    <w:p w14:paraId="7A7DC0C0" w14:textId="39148EE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DefaultPPPP/MCVideoPrivateCallMedia</w:t>
      </w:r>
      <w:r>
        <w:rPr>
          <w:noProof/>
        </w:rPr>
        <w:tab/>
      </w:r>
      <w:r>
        <w:rPr>
          <w:noProof/>
        </w:rPr>
        <w:fldChar w:fldCharType="begin"/>
      </w:r>
      <w:r>
        <w:rPr>
          <w:noProof/>
        </w:rPr>
        <w:instrText xml:space="preserve"> PAGEREF _Toc176353992 \h </w:instrText>
      </w:r>
      <w:r>
        <w:rPr>
          <w:noProof/>
        </w:rPr>
      </w:r>
      <w:r>
        <w:rPr>
          <w:noProof/>
        </w:rPr>
        <w:fldChar w:fldCharType="separate"/>
      </w:r>
      <w:r>
        <w:rPr>
          <w:noProof/>
        </w:rPr>
        <w:t>232</w:t>
      </w:r>
      <w:r>
        <w:rPr>
          <w:noProof/>
        </w:rPr>
        <w:fldChar w:fldCharType="end"/>
      </w:r>
    </w:p>
    <w:p w14:paraId="4558814F" w14:textId="4C04269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MCVideo</w:t>
      </w:r>
      <w:r w:rsidRPr="006D3B1D">
        <w:rPr>
          <w:rFonts w:eastAsia="SimSun"/>
          <w:noProof/>
          <w:lang w:eastAsia="zh-CN"/>
        </w:rPr>
        <w:t>Emergency</w:t>
      </w:r>
      <w:r>
        <w:rPr>
          <w:noProof/>
          <w:lang w:eastAsia="ko-KR"/>
        </w:rPr>
        <w:t>PrivateCallS</w:t>
      </w:r>
      <w:r w:rsidRPr="006D3B1D">
        <w:rPr>
          <w:rFonts w:eastAsia="SimSun"/>
          <w:noProof/>
          <w:lang w:eastAsia="zh-CN"/>
        </w:rPr>
        <w:t>ignalling</w:t>
      </w:r>
      <w:r>
        <w:rPr>
          <w:noProof/>
        </w:rPr>
        <w:tab/>
      </w:r>
      <w:r>
        <w:rPr>
          <w:noProof/>
        </w:rPr>
        <w:fldChar w:fldCharType="begin"/>
      </w:r>
      <w:r>
        <w:rPr>
          <w:noProof/>
        </w:rPr>
        <w:instrText xml:space="preserve"> PAGEREF _Toc176353993 \h </w:instrText>
      </w:r>
      <w:r>
        <w:rPr>
          <w:noProof/>
        </w:rPr>
      </w:r>
      <w:r>
        <w:rPr>
          <w:noProof/>
        </w:rPr>
        <w:fldChar w:fldCharType="separate"/>
      </w:r>
      <w:r>
        <w:rPr>
          <w:noProof/>
        </w:rPr>
        <w:t>232</w:t>
      </w:r>
      <w:r>
        <w:rPr>
          <w:noProof/>
        </w:rPr>
        <w:fldChar w:fldCharType="end"/>
      </w:r>
    </w:p>
    <w:p w14:paraId="6F657B67" w14:textId="30934258"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MCVideo</w:t>
      </w:r>
      <w:r w:rsidRPr="006D3B1D">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_Toc176353994 \h </w:instrText>
      </w:r>
      <w:r>
        <w:rPr>
          <w:noProof/>
        </w:rPr>
      </w:r>
      <w:r>
        <w:rPr>
          <w:noProof/>
        </w:rPr>
        <w:fldChar w:fldCharType="separate"/>
      </w:r>
      <w:r>
        <w:rPr>
          <w:noProof/>
        </w:rPr>
        <w:t>232</w:t>
      </w:r>
      <w:r>
        <w:rPr>
          <w:noProof/>
        </w:rPr>
        <w:fldChar w:fldCharType="end"/>
      </w:r>
    </w:p>
    <w:p w14:paraId="233C181B" w14:textId="7674A6C7"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_Toc176353995 \h </w:instrText>
      </w:r>
      <w:r>
        <w:rPr>
          <w:noProof/>
        </w:rPr>
      </w:r>
      <w:r>
        <w:rPr>
          <w:noProof/>
        </w:rPr>
        <w:fldChar w:fldCharType="separate"/>
      </w:r>
      <w:r>
        <w:rPr>
          <w:noProof/>
        </w:rPr>
        <w:t>233</w:t>
      </w:r>
      <w:r>
        <w:rPr>
          <w:noProof/>
        </w:rPr>
        <w:fldChar w:fldCharType="end"/>
      </w:r>
    </w:p>
    <w:p w14:paraId="537576AF" w14:textId="50BC5D70"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/OffNetwork/PrivateCall/MaxDuration</w:t>
      </w:r>
      <w:r>
        <w:rPr>
          <w:noProof/>
        </w:rPr>
        <w:tab/>
      </w:r>
      <w:r>
        <w:rPr>
          <w:noProof/>
        </w:rPr>
        <w:fldChar w:fldCharType="begin"/>
      </w:r>
      <w:r>
        <w:rPr>
          <w:noProof/>
        </w:rPr>
        <w:instrText xml:space="preserve"> PAGEREF _Toc176353996 \h </w:instrText>
      </w:r>
      <w:r>
        <w:rPr>
          <w:noProof/>
        </w:rPr>
      </w:r>
      <w:r>
        <w:rPr>
          <w:noProof/>
        </w:rPr>
        <w:fldChar w:fldCharType="separate"/>
      </w:r>
      <w:r>
        <w:rPr>
          <w:noProof/>
        </w:rPr>
        <w:t>233</w:t>
      </w:r>
      <w:r>
        <w:rPr>
          <w:noProof/>
        </w:rPr>
        <w:fldChar w:fldCharType="end"/>
      </w:r>
    </w:p>
    <w:p w14:paraId="5C56FE39" w14:textId="22875934" w:rsidR="003C5204" w:rsidRDefault="003C5204">
      <w:pPr>
        <w:pStyle w:val="TOC3"/>
        <w:rPr>
          <w:rFonts w:asciiTheme="minorHAnsi" w:eastAsiaTheme="minorEastAsia" w:hAnsiTheme="minorHAnsi" w:cstheme="minorBidi"/>
          <w:noProof/>
          <w:kern w:val="2"/>
          <w:sz w:val="22"/>
          <w:szCs w:val="22"/>
          <w:lang w:val="en-US"/>
          <w14:ligatures w14:val="standardContextual"/>
        </w:rPr>
      </w:pPr>
      <w:r>
        <w:rPr>
          <w:noProof/>
        </w:rPr>
        <w:t>14.2.18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_Toc176353997 \h </w:instrText>
      </w:r>
      <w:r>
        <w:rPr>
          <w:noProof/>
        </w:rPr>
      </w:r>
      <w:r>
        <w:rPr>
          <w:noProof/>
        </w:rPr>
        <w:fldChar w:fldCharType="separate"/>
      </w:r>
      <w:r>
        <w:rPr>
          <w:noProof/>
        </w:rPr>
        <w:t>233</w:t>
      </w:r>
      <w:r>
        <w:rPr>
          <w:noProof/>
        </w:rPr>
        <w:fldChar w:fldCharType="end"/>
      </w:r>
    </w:p>
    <w:p w14:paraId="1063CB11" w14:textId="12CC504B"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 xml:space="preserve">Annex A (informative): </w:t>
      </w:r>
      <w:r>
        <w:rPr>
          <w:noProof/>
          <w:lang w:eastAsia="ko-KR"/>
        </w:rPr>
        <w:t>MCPTT UE configuration MO</w:t>
      </w:r>
      <w:r>
        <w:rPr>
          <w:noProof/>
        </w:rPr>
        <w:t xml:space="preserve"> DDF</w:t>
      </w:r>
      <w:r>
        <w:rPr>
          <w:noProof/>
        </w:rPr>
        <w:tab/>
      </w:r>
      <w:r>
        <w:rPr>
          <w:noProof/>
        </w:rPr>
        <w:fldChar w:fldCharType="begin"/>
      </w:r>
      <w:r>
        <w:rPr>
          <w:noProof/>
        </w:rPr>
        <w:instrText xml:space="preserve"> PAGEREF _Toc176353998 \h </w:instrText>
      </w:r>
      <w:r>
        <w:rPr>
          <w:noProof/>
        </w:rPr>
      </w:r>
      <w:r>
        <w:rPr>
          <w:noProof/>
        </w:rPr>
        <w:fldChar w:fldCharType="separate"/>
      </w:r>
      <w:r>
        <w:rPr>
          <w:noProof/>
        </w:rPr>
        <w:t>234</w:t>
      </w:r>
      <w:r>
        <w:rPr>
          <w:noProof/>
        </w:rPr>
        <w:fldChar w:fldCharType="end"/>
      </w:r>
    </w:p>
    <w:p w14:paraId="5F721667" w14:textId="2C92EAF3"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B</w:t>
      </w:r>
      <w:r>
        <w:rPr>
          <w:noProof/>
        </w:rPr>
        <w:t xml:space="preserve"> (informative): M</w:t>
      </w:r>
      <w:r>
        <w:rPr>
          <w:noProof/>
          <w:lang w:eastAsia="ko-KR"/>
        </w:rPr>
        <w:t>CPTT user profile MO</w:t>
      </w:r>
      <w:r>
        <w:rPr>
          <w:noProof/>
        </w:rPr>
        <w:t xml:space="preserve"> DDF</w:t>
      </w:r>
      <w:r>
        <w:rPr>
          <w:noProof/>
        </w:rPr>
        <w:tab/>
      </w:r>
      <w:r>
        <w:rPr>
          <w:noProof/>
        </w:rPr>
        <w:fldChar w:fldCharType="begin"/>
      </w:r>
      <w:r>
        <w:rPr>
          <w:noProof/>
        </w:rPr>
        <w:instrText xml:space="preserve"> PAGEREF _Toc176353999 \h </w:instrText>
      </w:r>
      <w:r>
        <w:rPr>
          <w:noProof/>
        </w:rPr>
      </w:r>
      <w:r>
        <w:rPr>
          <w:noProof/>
        </w:rPr>
        <w:fldChar w:fldCharType="separate"/>
      </w:r>
      <w:r>
        <w:rPr>
          <w:noProof/>
        </w:rPr>
        <w:t>235</w:t>
      </w:r>
      <w:r>
        <w:rPr>
          <w:noProof/>
        </w:rPr>
        <w:fldChar w:fldCharType="end"/>
      </w:r>
    </w:p>
    <w:p w14:paraId="36D25558" w14:textId="601E2A6D"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C</w:t>
      </w:r>
      <w:r>
        <w:rPr>
          <w:noProof/>
        </w:rPr>
        <w:t xml:space="preserve"> (informative): M</w:t>
      </w:r>
      <w:r>
        <w:rPr>
          <w:noProof/>
          <w:lang w:eastAsia="ko-KR"/>
        </w:rPr>
        <w:t>CPTT group configuration MO</w:t>
      </w:r>
      <w:r>
        <w:rPr>
          <w:noProof/>
        </w:rPr>
        <w:t xml:space="preserve"> DDF</w:t>
      </w:r>
      <w:r>
        <w:rPr>
          <w:noProof/>
        </w:rPr>
        <w:tab/>
      </w:r>
      <w:r>
        <w:rPr>
          <w:noProof/>
        </w:rPr>
        <w:fldChar w:fldCharType="begin"/>
      </w:r>
      <w:r>
        <w:rPr>
          <w:noProof/>
        </w:rPr>
        <w:instrText xml:space="preserve"> PAGEREF _Toc176354000 \h </w:instrText>
      </w:r>
      <w:r>
        <w:rPr>
          <w:noProof/>
        </w:rPr>
      </w:r>
      <w:r>
        <w:rPr>
          <w:noProof/>
        </w:rPr>
        <w:fldChar w:fldCharType="separate"/>
      </w:r>
      <w:r>
        <w:rPr>
          <w:noProof/>
        </w:rPr>
        <w:t>236</w:t>
      </w:r>
      <w:r>
        <w:rPr>
          <w:noProof/>
        </w:rPr>
        <w:fldChar w:fldCharType="end"/>
      </w:r>
    </w:p>
    <w:p w14:paraId="3E20E856" w14:textId="457E2ADA"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D</w:t>
      </w:r>
      <w:r>
        <w:rPr>
          <w:noProof/>
        </w:rPr>
        <w:t xml:space="preserve"> (informative): M</w:t>
      </w:r>
      <w:r>
        <w:rPr>
          <w:noProof/>
          <w:lang w:eastAsia="ko-KR"/>
        </w:rPr>
        <w:t>CPTT service configuration M</w:t>
      </w:r>
      <w:r>
        <w:rPr>
          <w:noProof/>
        </w:rPr>
        <w:t>O DDF</w:t>
      </w:r>
      <w:r>
        <w:rPr>
          <w:noProof/>
        </w:rPr>
        <w:tab/>
      </w:r>
      <w:r>
        <w:rPr>
          <w:noProof/>
        </w:rPr>
        <w:fldChar w:fldCharType="begin"/>
      </w:r>
      <w:r>
        <w:rPr>
          <w:noProof/>
        </w:rPr>
        <w:instrText xml:space="preserve"> PAGEREF _Toc176354001 \h </w:instrText>
      </w:r>
      <w:r>
        <w:rPr>
          <w:noProof/>
        </w:rPr>
      </w:r>
      <w:r>
        <w:rPr>
          <w:noProof/>
        </w:rPr>
        <w:fldChar w:fldCharType="separate"/>
      </w:r>
      <w:r>
        <w:rPr>
          <w:noProof/>
        </w:rPr>
        <w:t>237</w:t>
      </w:r>
      <w:r>
        <w:rPr>
          <w:noProof/>
        </w:rPr>
        <w:fldChar w:fldCharType="end"/>
      </w:r>
    </w:p>
    <w:p w14:paraId="0F7DFD24" w14:textId="641B870D"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E</w:t>
      </w:r>
      <w:r>
        <w:rPr>
          <w:noProof/>
        </w:rPr>
        <w:t xml:space="preserve"> (informative): M</w:t>
      </w:r>
      <w:r>
        <w:rPr>
          <w:noProof/>
          <w:lang w:eastAsia="ko-KR"/>
        </w:rPr>
        <w:t>CPTT UE initial configuration MO</w:t>
      </w:r>
      <w:r>
        <w:rPr>
          <w:noProof/>
        </w:rPr>
        <w:t xml:space="preserve"> DDF</w:t>
      </w:r>
      <w:r>
        <w:rPr>
          <w:noProof/>
        </w:rPr>
        <w:tab/>
      </w:r>
      <w:r>
        <w:rPr>
          <w:noProof/>
        </w:rPr>
        <w:fldChar w:fldCharType="begin"/>
      </w:r>
      <w:r>
        <w:rPr>
          <w:noProof/>
        </w:rPr>
        <w:instrText xml:space="preserve"> PAGEREF _Toc176354002 \h </w:instrText>
      </w:r>
      <w:r>
        <w:rPr>
          <w:noProof/>
        </w:rPr>
      </w:r>
      <w:r>
        <w:rPr>
          <w:noProof/>
        </w:rPr>
        <w:fldChar w:fldCharType="separate"/>
      </w:r>
      <w:r>
        <w:rPr>
          <w:noProof/>
        </w:rPr>
        <w:t>238</w:t>
      </w:r>
      <w:r>
        <w:rPr>
          <w:noProof/>
        </w:rPr>
        <w:fldChar w:fldCharType="end"/>
      </w:r>
    </w:p>
    <w:p w14:paraId="6F651602" w14:textId="17ED4B72"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F (informative): MCVideo</w:t>
      </w:r>
      <w:r>
        <w:rPr>
          <w:noProof/>
          <w:lang w:eastAsia="ko-KR"/>
        </w:rPr>
        <w:t xml:space="preserve"> UE configuration MO</w:t>
      </w:r>
      <w:r>
        <w:rPr>
          <w:noProof/>
        </w:rPr>
        <w:t xml:space="preserve"> DDF</w:t>
      </w:r>
      <w:r>
        <w:rPr>
          <w:noProof/>
        </w:rPr>
        <w:tab/>
      </w:r>
      <w:r>
        <w:rPr>
          <w:noProof/>
        </w:rPr>
        <w:fldChar w:fldCharType="begin"/>
      </w:r>
      <w:r>
        <w:rPr>
          <w:noProof/>
        </w:rPr>
        <w:instrText xml:space="preserve"> PAGEREF _Toc176354003 \h </w:instrText>
      </w:r>
      <w:r>
        <w:rPr>
          <w:noProof/>
        </w:rPr>
      </w:r>
      <w:r>
        <w:rPr>
          <w:noProof/>
        </w:rPr>
        <w:fldChar w:fldCharType="separate"/>
      </w:r>
      <w:r>
        <w:rPr>
          <w:noProof/>
        </w:rPr>
        <w:t>239</w:t>
      </w:r>
      <w:r>
        <w:rPr>
          <w:noProof/>
        </w:rPr>
        <w:fldChar w:fldCharType="end"/>
      </w:r>
    </w:p>
    <w:p w14:paraId="140A32F4" w14:textId="69731658"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G (informative): MCVideo</w:t>
      </w:r>
      <w:r>
        <w:rPr>
          <w:noProof/>
          <w:lang w:eastAsia="ko-KR"/>
        </w:rPr>
        <w:t xml:space="preserve"> user profile configuration MO</w:t>
      </w:r>
      <w:r>
        <w:rPr>
          <w:noProof/>
        </w:rPr>
        <w:t xml:space="preserve"> DDF</w:t>
      </w:r>
      <w:r>
        <w:rPr>
          <w:noProof/>
        </w:rPr>
        <w:tab/>
      </w:r>
      <w:r>
        <w:rPr>
          <w:noProof/>
        </w:rPr>
        <w:fldChar w:fldCharType="begin"/>
      </w:r>
      <w:r>
        <w:rPr>
          <w:noProof/>
        </w:rPr>
        <w:instrText xml:space="preserve"> PAGEREF _Toc176354004 \h </w:instrText>
      </w:r>
      <w:r>
        <w:rPr>
          <w:noProof/>
        </w:rPr>
      </w:r>
      <w:r>
        <w:rPr>
          <w:noProof/>
        </w:rPr>
        <w:fldChar w:fldCharType="separate"/>
      </w:r>
      <w:r>
        <w:rPr>
          <w:noProof/>
        </w:rPr>
        <w:t>240</w:t>
      </w:r>
      <w:r>
        <w:rPr>
          <w:noProof/>
        </w:rPr>
        <w:fldChar w:fldCharType="end"/>
      </w:r>
    </w:p>
    <w:p w14:paraId="66518797" w14:textId="7DAB75A3"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H (informative): MCVideo</w:t>
      </w:r>
      <w:r>
        <w:rPr>
          <w:noProof/>
          <w:lang w:eastAsia="ko-KR"/>
        </w:rPr>
        <w:t xml:space="preserve"> service configuration MO</w:t>
      </w:r>
      <w:r>
        <w:rPr>
          <w:noProof/>
        </w:rPr>
        <w:t xml:space="preserve"> DDF</w:t>
      </w:r>
      <w:r>
        <w:rPr>
          <w:noProof/>
        </w:rPr>
        <w:tab/>
      </w:r>
      <w:r>
        <w:rPr>
          <w:noProof/>
        </w:rPr>
        <w:fldChar w:fldCharType="begin"/>
      </w:r>
      <w:r>
        <w:rPr>
          <w:noProof/>
        </w:rPr>
        <w:instrText xml:space="preserve"> PAGEREF _Toc176354005 \h </w:instrText>
      </w:r>
      <w:r>
        <w:rPr>
          <w:noProof/>
        </w:rPr>
      </w:r>
      <w:r>
        <w:rPr>
          <w:noProof/>
        </w:rPr>
        <w:fldChar w:fldCharType="separate"/>
      </w:r>
      <w:r>
        <w:rPr>
          <w:noProof/>
        </w:rPr>
        <w:t>241</w:t>
      </w:r>
      <w:r>
        <w:rPr>
          <w:noProof/>
        </w:rPr>
        <w:fldChar w:fldCharType="end"/>
      </w:r>
    </w:p>
    <w:p w14:paraId="60CB9A99" w14:textId="48A8D618"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I (informative): M</w:t>
      </w:r>
      <w:r>
        <w:rPr>
          <w:noProof/>
          <w:lang w:eastAsia="ko-KR"/>
        </w:rPr>
        <w:t>CData UE configuration MO</w:t>
      </w:r>
      <w:r>
        <w:rPr>
          <w:noProof/>
        </w:rPr>
        <w:t xml:space="preserve"> DDF</w:t>
      </w:r>
      <w:r>
        <w:rPr>
          <w:noProof/>
        </w:rPr>
        <w:tab/>
      </w:r>
      <w:r>
        <w:rPr>
          <w:noProof/>
        </w:rPr>
        <w:fldChar w:fldCharType="begin"/>
      </w:r>
      <w:r>
        <w:rPr>
          <w:noProof/>
        </w:rPr>
        <w:instrText xml:space="preserve"> PAGEREF _Toc176354006 \h </w:instrText>
      </w:r>
      <w:r>
        <w:rPr>
          <w:noProof/>
        </w:rPr>
      </w:r>
      <w:r>
        <w:rPr>
          <w:noProof/>
        </w:rPr>
        <w:fldChar w:fldCharType="separate"/>
      </w:r>
      <w:r>
        <w:rPr>
          <w:noProof/>
        </w:rPr>
        <w:t>242</w:t>
      </w:r>
      <w:r>
        <w:rPr>
          <w:noProof/>
        </w:rPr>
        <w:fldChar w:fldCharType="end"/>
      </w:r>
    </w:p>
    <w:p w14:paraId="7DF6CB40" w14:textId="327F4027"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J (informative): M</w:t>
      </w:r>
      <w:r>
        <w:rPr>
          <w:noProof/>
          <w:lang w:eastAsia="ko-KR"/>
        </w:rPr>
        <w:t>CData user profile configuration MO</w:t>
      </w:r>
      <w:r>
        <w:rPr>
          <w:noProof/>
        </w:rPr>
        <w:t xml:space="preserve"> DDF</w:t>
      </w:r>
      <w:r>
        <w:rPr>
          <w:noProof/>
        </w:rPr>
        <w:tab/>
      </w:r>
      <w:r>
        <w:rPr>
          <w:noProof/>
        </w:rPr>
        <w:fldChar w:fldCharType="begin"/>
      </w:r>
      <w:r>
        <w:rPr>
          <w:noProof/>
        </w:rPr>
        <w:instrText xml:space="preserve"> PAGEREF _Toc176354007 \h </w:instrText>
      </w:r>
      <w:r>
        <w:rPr>
          <w:noProof/>
        </w:rPr>
      </w:r>
      <w:r>
        <w:rPr>
          <w:noProof/>
        </w:rPr>
        <w:fldChar w:fldCharType="separate"/>
      </w:r>
      <w:r>
        <w:rPr>
          <w:noProof/>
        </w:rPr>
        <w:t>243</w:t>
      </w:r>
      <w:r>
        <w:rPr>
          <w:noProof/>
        </w:rPr>
        <w:fldChar w:fldCharType="end"/>
      </w:r>
    </w:p>
    <w:p w14:paraId="7FE05720" w14:textId="2045ED65"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K (informative): M</w:t>
      </w:r>
      <w:r>
        <w:rPr>
          <w:noProof/>
          <w:lang w:eastAsia="ko-KR"/>
        </w:rPr>
        <w:t>CData service configuration MO</w:t>
      </w:r>
      <w:r>
        <w:rPr>
          <w:noProof/>
        </w:rPr>
        <w:t xml:space="preserve"> DDF</w:t>
      </w:r>
      <w:r>
        <w:rPr>
          <w:noProof/>
        </w:rPr>
        <w:tab/>
      </w:r>
      <w:r>
        <w:rPr>
          <w:noProof/>
        </w:rPr>
        <w:fldChar w:fldCharType="begin"/>
      </w:r>
      <w:r>
        <w:rPr>
          <w:noProof/>
        </w:rPr>
        <w:instrText xml:space="preserve"> PAGEREF _Toc176354008 \h </w:instrText>
      </w:r>
      <w:r>
        <w:rPr>
          <w:noProof/>
        </w:rPr>
      </w:r>
      <w:r>
        <w:rPr>
          <w:noProof/>
        </w:rPr>
        <w:fldChar w:fldCharType="separate"/>
      </w:r>
      <w:r>
        <w:rPr>
          <w:noProof/>
        </w:rPr>
        <w:t>244</w:t>
      </w:r>
      <w:r>
        <w:rPr>
          <w:noProof/>
        </w:rPr>
        <w:fldChar w:fldCharType="end"/>
      </w:r>
    </w:p>
    <w:p w14:paraId="5C7B50A6" w14:textId="6442F65B" w:rsidR="003C5204" w:rsidRDefault="003C5204">
      <w:pPr>
        <w:pStyle w:val="TOC8"/>
        <w:rPr>
          <w:rFonts w:asciiTheme="minorHAnsi" w:eastAsiaTheme="minorEastAsia" w:hAnsiTheme="minorHAnsi" w:cstheme="minorBidi"/>
          <w:b w:val="0"/>
          <w:noProof/>
          <w:kern w:val="2"/>
          <w:szCs w:val="22"/>
          <w:lang w:val="en-US"/>
          <w14:ligatures w14:val="standardContextual"/>
        </w:rPr>
      </w:pPr>
      <w:r>
        <w:rPr>
          <w:noProof/>
        </w:rPr>
        <w:t>Annex L (informative): Change history</w:t>
      </w:r>
      <w:r>
        <w:rPr>
          <w:noProof/>
        </w:rPr>
        <w:tab/>
      </w:r>
      <w:r>
        <w:rPr>
          <w:noProof/>
        </w:rPr>
        <w:fldChar w:fldCharType="begin"/>
      </w:r>
      <w:r>
        <w:rPr>
          <w:noProof/>
        </w:rPr>
        <w:instrText xml:space="preserve"> PAGEREF _Toc176354009 \h </w:instrText>
      </w:r>
      <w:r>
        <w:rPr>
          <w:noProof/>
        </w:rPr>
      </w:r>
      <w:r>
        <w:rPr>
          <w:noProof/>
        </w:rPr>
        <w:fldChar w:fldCharType="separate"/>
      </w:r>
      <w:r>
        <w:rPr>
          <w:noProof/>
        </w:rPr>
        <w:t>245</w:t>
      </w:r>
      <w:r>
        <w:rPr>
          <w:noProof/>
        </w:rPr>
        <w:fldChar w:fldCharType="end"/>
      </w:r>
    </w:p>
    <w:p w14:paraId="67CAB7CC" w14:textId="77777777" w:rsidR="00080512" w:rsidRPr="00FC08AF" w:rsidRDefault="005E241E">
      <w:pPr>
        <w:rPr>
          <w:noProof/>
        </w:rPr>
      </w:pPr>
      <w:r w:rsidRPr="00FC08AF">
        <w:rPr>
          <w:noProof/>
          <w:sz w:val="22"/>
        </w:rPr>
        <w:fldChar w:fldCharType="end"/>
      </w:r>
    </w:p>
    <w:p w14:paraId="66FA0870" w14:textId="77777777" w:rsidR="00080512" w:rsidRPr="00FC08AF" w:rsidRDefault="00080512">
      <w:pPr>
        <w:pStyle w:val="Heading1"/>
        <w:rPr>
          <w:noProof/>
        </w:rPr>
      </w:pPr>
      <w:r w:rsidRPr="00FC08AF">
        <w:rPr>
          <w:noProof/>
        </w:rPr>
        <w:br w:type="page"/>
      </w:r>
      <w:bookmarkStart w:id="3" w:name="_Toc4578144"/>
      <w:bookmarkStart w:id="4" w:name="_Toc27727832"/>
      <w:bookmarkStart w:id="5" w:name="_Toc176353144"/>
      <w:r w:rsidRPr="00FC08AF">
        <w:rPr>
          <w:noProof/>
        </w:rPr>
        <w:lastRenderedPageBreak/>
        <w:t>Foreword</w:t>
      </w:r>
      <w:bookmarkEnd w:id="3"/>
      <w:bookmarkEnd w:id="4"/>
      <w:bookmarkEnd w:id="5"/>
    </w:p>
    <w:p w14:paraId="2122B025" w14:textId="77777777" w:rsidR="00080512" w:rsidRPr="00FC08AF" w:rsidRDefault="00080512">
      <w:pPr>
        <w:rPr>
          <w:noProof/>
        </w:rPr>
      </w:pPr>
      <w:r w:rsidRPr="00FC08AF">
        <w:rPr>
          <w:noProof/>
        </w:rPr>
        <w:t>This Technical Specification has been produced by the 3</w:t>
      </w:r>
      <w:r w:rsidRPr="00FC08AF">
        <w:rPr>
          <w:noProof/>
          <w:vertAlign w:val="superscript"/>
        </w:rPr>
        <w:t>rd</w:t>
      </w:r>
      <w:r w:rsidRPr="00FC08AF">
        <w:rPr>
          <w:noProof/>
        </w:rPr>
        <w:t xml:space="preserve"> Generation Partnership Project (3GPP).</w:t>
      </w:r>
    </w:p>
    <w:p w14:paraId="4ACC2DCB" w14:textId="77777777" w:rsidR="00080512" w:rsidRPr="00FC08AF" w:rsidRDefault="00080512">
      <w:pPr>
        <w:rPr>
          <w:noProof/>
        </w:rPr>
      </w:pPr>
      <w:r w:rsidRPr="00FC08AF">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05A0FC" w14:textId="77777777" w:rsidR="00080512" w:rsidRPr="00FC08AF" w:rsidRDefault="00080512">
      <w:pPr>
        <w:pStyle w:val="B1"/>
        <w:rPr>
          <w:noProof/>
        </w:rPr>
      </w:pPr>
      <w:r w:rsidRPr="00FC08AF">
        <w:rPr>
          <w:noProof/>
        </w:rPr>
        <w:t>Version x.y.z</w:t>
      </w:r>
    </w:p>
    <w:p w14:paraId="70FDAE06" w14:textId="77777777" w:rsidR="00080512" w:rsidRPr="00FC08AF" w:rsidRDefault="00080512">
      <w:pPr>
        <w:pStyle w:val="B1"/>
        <w:rPr>
          <w:noProof/>
        </w:rPr>
      </w:pPr>
      <w:r w:rsidRPr="00FC08AF">
        <w:rPr>
          <w:noProof/>
        </w:rPr>
        <w:t>where:</w:t>
      </w:r>
    </w:p>
    <w:p w14:paraId="4F0A0B26" w14:textId="77777777" w:rsidR="00080512" w:rsidRPr="00FC08AF" w:rsidRDefault="00080512">
      <w:pPr>
        <w:pStyle w:val="B2"/>
        <w:rPr>
          <w:noProof/>
        </w:rPr>
      </w:pPr>
      <w:r w:rsidRPr="00FC08AF">
        <w:rPr>
          <w:noProof/>
        </w:rPr>
        <w:t>x</w:t>
      </w:r>
      <w:r w:rsidRPr="00FC08AF">
        <w:rPr>
          <w:noProof/>
        </w:rPr>
        <w:tab/>
        <w:t>the first digit:</w:t>
      </w:r>
    </w:p>
    <w:p w14:paraId="4F5A8B18" w14:textId="77777777" w:rsidR="00080512" w:rsidRPr="00FC08AF" w:rsidRDefault="00080512">
      <w:pPr>
        <w:pStyle w:val="B3"/>
        <w:rPr>
          <w:noProof/>
        </w:rPr>
      </w:pPr>
      <w:r w:rsidRPr="00FC08AF">
        <w:rPr>
          <w:noProof/>
        </w:rPr>
        <w:t>1</w:t>
      </w:r>
      <w:r w:rsidRPr="00FC08AF">
        <w:rPr>
          <w:noProof/>
        </w:rPr>
        <w:tab/>
        <w:t>presented to TSG for information;</w:t>
      </w:r>
    </w:p>
    <w:p w14:paraId="5F96ECD6" w14:textId="77777777" w:rsidR="00080512" w:rsidRPr="00FC08AF" w:rsidRDefault="00080512">
      <w:pPr>
        <w:pStyle w:val="B3"/>
        <w:rPr>
          <w:noProof/>
        </w:rPr>
      </w:pPr>
      <w:r w:rsidRPr="00FC08AF">
        <w:rPr>
          <w:noProof/>
        </w:rPr>
        <w:t>2</w:t>
      </w:r>
      <w:r w:rsidRPr="00FC08AF">
        <w:rPr>
          <w:noProof/>
        </w:rPr>
        <w:tab/>
        <w:t>presented to TSG for approval;</w:t>
      </w:r>
    </w:p>
    <w:p w14:paraId="3C08B4C5" w14:textId="77777777" w:rsidR="00080512" w:rsidRPr="00FC08AF" w:rsidRDefault="00080512">
      <w:pPr>
        <w:pStyle w:val="B3"/>
        <w:rPr>
          <w:noProof/>
        </w:rPr>
      </w:pPr>
      <w:r w:rsidRPr="00FC08AF">
        <w:rPr>
          <w:noProof/>
        </w:rPr>
        <w:t>3</w:t>
      </w:r>
      <w:r w:rsidRPr="00FC08AF">
        <w:rPr>
          <w:noProof/>
        </w:rPr>
        <w:tab/>
        <w:t>or greater indicates TSG approved document under change control.</w:t>
      </w:r>
    </w:p>
    <w:p w14:paraId="350BBA0A" w14:textId="77777777" w:rsidR="00080512" w:rsidRPr="00FC08AF" w:rsidRDefault="00080512">
      <w:pPr>
        <w:pStyle w:val="B2"/>
        <w:rPr>
          <w:noProof/>
        </w:rPr>
      </w:pPr>
      <w:r w:rsidRPr="00FC08AF">
        <w:rPr>
          <w:noProof/>
        </w:rPr>
        <w:t>y</w:t>
      </w:r>
      <w:r w:rsidRPr="00FC08AF">
        <w:rPr>
          <w:noProof/>
        </w:rPr>
        <w:tab/>
        <w:t>the second digit is incremented for all changes of substance, i.e. technical enhancements, corrections, updates, etc.</w:t>
      </w:r>
    </w:p>
    <w:p w14:paraId="1DECEE9F" w14:textId="77777777" w:rsidR="00080512" w:rsidRPr="00FC08AF" w:rsidRDefault="00080512">
      <w:pPr>
        <w:pStyle w:val="B2"/>
        <w:rPr>
          <w:noProof/>
        </w:rPr>
      </w:pPr>
      <w:r w:rsidRPr="00FC08AF">
        <w:rPr>
          <w:noProof/>
        </w:rPr>
        <w:t>z</w:t>
      </w:r>
      <w:r w:rsidRPr="00FC08AF">
        <w:rPr>
          <w:noProof/>
        </w:rPr>
        <w:tab/>
        <w:t>the third digit is incremented when editorial only changes have been incorporated in the document.</w:t>
      </w:r>
    </w:p>
    <w:p w14:paraId="258B0D33" w14:textId="77777777" w:rsidR="00080512" w:rsidRPr="00FC08AF" w:rsidRDefault="00080512">
      <w:pPr>
        <w:pStyle w:val="Heading1"/>
        <w:rPr>
          <w:noProof/>
        </w:rPr>
      </w:pPr>
      <w:r w:rsidRPr="00FC08AF">
        <w:rPr>
          <w:noProof/>
        </w:rPr>
        <w:br w:type="page"/>
      </w:r>
      <w:bookmarkStart w:id="6" w:name="_Toc4578145"/>
      <w:bookmarkStart w:id="7" w:name="_Toc27727833"/>
      <w:bookmarkStart w:id="8" w:name="_Toc176353145"/>
      <w:r w:rsidRPr="00FC08AF">
        <w:rPr>
          <w:noProof/>
        </w:rPr>
        <w:lastRenderedPageBreak/>
        <w:t>1</w:t>
      </w:r>
      <w:r w:rsidRPr="00FC08AF">
        <w:rPr>
          <w:noProof/>
        </w:rPr>
        <w:tab/>
        <w:t>Scope</w:t>
      </w:r>
      <w:bookmarkEnd w:id="6"/>
      <w:bookmarkEnd w:id="7"/>
      <w:bookmarkEnd w:id="8"/>
    </w:p>
    <w:p w14:paraId="62862349" w14:textId="77777777" w:rsidR="00B416E3" w:rsidRPr="00FC08AF" w:rsidRDefault="005E1C47" w:rsidP="00B416E3">
      <w:pPr>
        <w:rPr>
          <w:noProof/>
        </w:rPr>
      </w:pPr>
      <w:bookmarkStart w:id="9" w:name="_Ref511812747"/>
      <w:r w:rsidRPr="00FC08AF">
        <w:rPr>
          <w:noProof/>
          <w:lang w:eastAsia="ko-KR"/>
        </w:rPr>
        <w:t>The</w:t>
      </w:r>
      <w:r w:rsidRPr="00FC08AF">
        <w:rPr>
          <w:noProof/>
        </w:rPr>
        <w:t xml:space="preserve"> </w:t>
      </w:r>
      <w:r w:rsidRPr="00FC08AF">
        <w:rPr>
          <w:noProof/>
          <w:lang w:eastAsia="ko-KR"/>
        </w:rPr>
        <w:t xml:space="preserve">present </w:t>
      </w:r>
      <w:r w:rsidRPr="00FC08AF">
        <w:rPr>
          <w:noProof/>
        </w:rPr>
        <w:t xml:space="preserve">document defines a </w:t>
      </w:r>
      <w:r w:rsidRPr="00FC08AF">
        <w:rPr>
          <w:noProof/>
          <w:lang w:eastAsia="ko-KR"/>
        </w:rPr>
        <w:t xml:space="preserve">number of </w:t>
      </w:r>
      <w:r w:rsidRPr="00FC08AF">
        <w:rPr>
          <w:noProof/>
        </w:rPr>
        <w:t xml:space="preserve">Mission Critical </w:t>
      </w:r>
      <w:r w:rsidR="00B75EF0" w:rsidRPr="00FC08AF">
        <w:rPr>
          <w:noProof/>
          <w:lang w:eastAsia="ko-KR"/>
        </w:rPr>
        <w:t>Services</w:t>
      </w:r>
      <w:r w:rsidRPr="00FC08AF">
        <w:rPr>
          <w:noProof/>
        </w:rPr>
        <w:t xml:space="preserve"> (</w:t>
      </w:r>
      <w:r w:rsidR="00B75EF0" w:rsidRPr="00FC08AF">
        <w:rPr>
          <w:noProof/>
          <w:lang w:eastAsia="ko-KR"/>
        </w:rPr>
        <w:t>MCSs</w:t>
      </w:r>
      <w:r w:rsidRPr="00FC08AF">
        <w:rPr>
          <w:noProof/>
        </w:rPr>
        <w:t>) Management Object</w:t>
      </w:r>
      <w:r w:rsidRPr="00FC08AF">
        <w:rPr>
          <w:noProof/>
          <w:lang w:eastAsia="ko-KR"/>
        </w:rPr>
        <w:t>s</w:t>
      </w:r>
      <w:r w:rsidRPr="00FC08AF">
        <w:rPr>
          <w:noProof/>
        </w:rPr>
        <w:t xml:space="preserve"> (MO)</w:t>
      </w:r>
      <w:r w:rsidRPr="00FC08AF">
        <w:rPr>
          <w:noProof/>
          <w:lang w:eastAsia="ko-KR"/>
        </w:rPr>
        <w:t xml:space="preserve"> </w:t>
      </w:r>
      <w:r w:rsidRPr="00FC08AF">
        <w:rPr>
          <w:noProof/>
        </w:rPr>
        <w:t xml:space="preserve">that are configured for the UE for the operation of </w:t>
      </w:r>
      <w:r w:rsidR="00B75EF0" w:rsidRPr="00FC08AF">
        <w:rPr>
          <w:noProof/>
          <w:lang w:eastAsia="ko-KR"/>
        </w:rPr>
        <w:t>MCSs</w:t>
      </w:r>
      <w:r w:rsidRPr="00FC08AF">
        <w:rPr>
          <w:noProof/>
        </w:rPr>
        <w:t>. The management object</w:t>
      </w:r>
      <w:r w:rsidRPr="00FC08AF">
        <w:rPr>
          <w:noProof/>
          <w:lang w:eastAsia="ko-KR"/>
        </w:rPr>
        <w:t>s</w:t>
      </w:r>
      <w:r w:rsidRPr="00FC08AF">
        <w:rPr>
          <w:noProof/>
        </w:rPr>
        <w:t xml:space="preserve"> </w:t>
      </w:r>
      <w:r w:rsidRPr="00FC08AF">
        <w:rPr>
          <w:noProof/>
          <w:lang w:eastAsia="ko-KR"/>
        </w:rPr>
        <w:t>are</w:t>
      </w:r>
      <w:r w:rsidRPr="00FC08AF">
        <w:rPr>
          <w:noProof/>
        </w:rPr>
        <w:t xml:space="preserve"> compatible with OMA Device Management protocol specifications, version 1.2 and upwards, and is defined using the OMA DM Device Description Framework as described in the Enabler Release Definition OMA OMA-ERELD_DM-V1_2 [2]</w:t>
      </w:r>
      <w:bookmarkEnd w:id="9"/>
      <w:r w:rsidR="00B416E3" w:rsidRPr="00FC08AF">
        <w:rPr>
          <w:noProof/>
        </w:rPr>
        <w:t>.</w:t>
      </w:r>
    </w:p>
    <w:p w14:paraId="4F04857B" w14:textId="77777777" w:rsidR="00B416E3" w:rsidRPr="00FC08AF" w:rsidRDefault="00B75EF0" w:rsidP="00B416E3">
      <w:pPr>
        <w:rPr>
          <w:noProof/>
        </w:rPr>
      </w:pPr>
      <w:r w:rsidRPr="00FC08AF">
        <w:rPr>
          <w:noProof/>
          <w:lang w:eastAsia="ko-KR"/>
        </w:rPr>
        <w:t>MCSs</w:t>
      </w:r>
      <w:r w:rsidR="00B416E3" w:rsidRPr="00FC08AF">
        <w:rPr>
          <w:noProof/>
        </w:rPr>
        <w:t xml:space="preserve"> are services that require preferential handling compared to normal telecommunication services, e.g. in support of police or fire brigade.</w:t>
      </w:r>
    </w:p>
    <w:p w14:paraId="7B8190FA" w14:textId="77777777" w:rsidR="00B416E3" w:rsidRPr="00FC08AF" w:rsidRDefault="00B75EF0" w:rsidP="00B416E3">
      <w:pPr>
        <w:rPr>
          <w:noProof/>
          <w:lang w:eastAsia="ko-KR"/>
        </w:rPr>
      </w:pPr>
      <w:r w:rsidRPr="00FC08AF">
        <w:rPr>
          <w:noProof/>
          <w:lang w:eastAsia="ko-KR"/>
        </w:rPr>
        <w:t>MCSs</w:t>
      </w:r>
      <w:r w:rsidR="00B416E3" w:rsidRPr="00FC08AF">
        <w:rPr>
          <w:noProof/>
        </w:rPr>
        <w:t xml:space="preserve"> can be used for public safety applications and also for general commercial applications (e.g., utility companies and railways).</w:t>
      </w:r>
    </w:p>
    <w:p w14:paraId="34A3CA18" w14:textId="77777777" w:rsidR="00B416E3" w:rsidRPr="00FC08AF" w:rsidRDefault="005E1C47" w:rsidP="00B416E3">
      <w:pPr>
        <w:rPr>
          <w:noProof/>
        </w:rPr>
      </w:pPr>
      <w:r w:rsidRPr="00FC08AF">
        <w:rPr>
          <w:noProof/>
          <w:lang w:eastAsia="ko-KR"/>
        </w:rPr>
        <w:t>The present</w:t>
      </w:r>
      <w:r w:rsidR="00B416E3" w:rsidRPr="00FC08AF">
        <w:rPr>
          <w:noProof/>
        </w:rPr>
        <w:t xml:space="preserve"> document is applicable to a</w:t>
      </w:r>
      <w:r w:rsidR="00B416E3" w:rsidRPr="00FC08AF">
        <w:rPr>
          <w:noProof/>
          <w:lang w:eastAsia="ko-KR"/>
        </w:rPr>
        <w:t xml:space="preserve">n </w:t>
      </w:r>
      <w:r w:rsidR="00B416E3" w:rsidRPr="00FC08AF">
        <w:rPr>
          <w:noProof/>
        </w:rPr>
        <w:t>UE supporting on-line, off-line or both on-line and off-line configuration of the configuration management client.</w:t>
      </w:r>
    </w:p>
    <w:p w14:paraId="0A8CDD8E" w14:textId="77777777" w:rsidR="00B416E3" w:rsidRPr="00FC08AF" w:rsidRDefault="005E1C47" w:rsidP="00B416E3">
      <w:pPr>
        <w:rPr>
          <w:noProof/>
        </w:rPr>
      </w:pPr>
      <w:r w:rsidRPr="00FC08AF">
        <w:rPr>
          <w:noProof/>
          <w:lang w:eastAsia="ko-KR"/>
        </w:rPr>
        <w:t>The present</w:t>
      </w:r>
      <w:r w:rsidR="00B416E3" w:rsidRPr="00FC08AF">
        <w:rPr>
          <w:noProof/>
        </w:rPr>
        <w:t xml:space="preserve"> document is applicable to </w:t>
      </w:r>
      <w:r w:rsidR="00B416E3" w:rsidRPr="00FC08AF">
        <w:rPr>
          <w:noProof/>
          <w:lang w:eastAsia="ko-KR"/>
        </w:rPr>
        <w:t xml:space="preserve">an </w:t>
      </w:r>
      <w:r w:rsidR="00B416E3" w:rsidRPr="00FC08AF">
        <w:rPr>
          <w:noProof/>
        </w:rPr>
        <w:t>UE supporting off-line configuration of the group management client.</w:t>
      </w:r>
    </w:p>
    <w:p w14:paraId="591C341A" w14:textId="77777777" w:rsidR="005E1C47" w:rsidRPr="00FC08AF" w:rsidRDefault="00B416E3" w:rsidP="00B416E3">
      <w:pPr>
        <w:rPr>
          <w:noProof/>
          <w:lang w:eastAsia="ko-KR"/>
        </w:rPr>
      </w:pPr>
      <w:r w:rsidRPr="00FC08AF">
        <w:rPr>
          <w:noProof/>
        </w:rPr>
        <w:t xml:space="preserve">The parameters defined by the management objects in </w:t>
      </w:r>
      <w:r w:rsidR="005E1C47" w:rsidRPr="00FC08AF">
        <w:rPr>
          <w:noProof/>
          <w:lang w:eastAsia="ko-KR"/>
        </w:rPr>
        <w:t>the present</w:t>
      </w:r>
      <w:r w:rsidRPr="00FC08AF">
        <w:rPr>
          <w:noProof/>
        </w:rPr>
        <w:t xml:space="preserve"> document are configured in the UE using on</w:t>
      </w:r>
      <w:r w:rsidRPr="00FC08AF">
        <w:rPr>
          <w:noProof/>
          <w:lang w:eastAsia="ko-KR"/>
        </w:rPr>
        <w:t>-</w:t>
      </w:r>
      <w:r w:rsidRPr="00FC08AF">
        <w:rPr>
          <w:noProof/>
        </w:rPr>
        <w:t>line configuration over the CSC-4 reference point and using off</w:t>
      </w:r>
      <w:r w:rsidRPr="00FC08AF">
        <w:rPr>
          <w:noProof/>
          <w:lang w:eastAsia="ko-KR"/>
        </w:rPr>
        <w:t>-</w:t>
      </w:r>
      <w:r w:rsidRPr="00FC08AF">
        <w:rPr>
          <w:noProof/>
        </w:rPr>
        <w:t xml:space="preserve">line configuration over the CSC-11 and CSC-12 reference points. Other specifications define how these parameters are used in the operation of </w:t>
      </w:r>
      <w:r w:rsidR="00B75EF0" w:rsidRPr="00FC08AF">
        <w:rPr>
          <w:noProof/>
          <w:lang w:eastAsia="ko-KR"/>
        </w:rPr>
        <w:t>MCSs</w:t>
      </w:r>
      <w:r w:rsidRPr="00FC08AF">
        <w:rPr>
          <w:noProof/>
        </w:rPr>
        <w:t>, and whether they are applicable to on-network operation or off-network operation, or both</w:t>
      </w:r>
      <w:r w:rsidR="005E1C47" w:rsidRPr="00FC08AF">
        <w:rPr>
          <w:noProof/>
          <w:lang w:eastAsia="ko-KR"/>
        </w:rPr>
        <w:t>:</w:t>
      </w:r>
    </w:p>
    <w:p w14:paraId="2A07A708"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00271FE2" w:rsidRPr="00FC08AF">
        <w:rPr>
          <w:noProof/>
        </w:rPr>
        <w:t>;</w:t>
      </w:r>
    </w:p>
    <w:p w14:paraId="029FB2BB"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00271FE2" w:rsidRPr="00FC08AF">
        <w:rPr>
          <w:noProof/>
        </w:rPr>
        <w:t>;</w:t>
      </w:r>
    </w:p>
    <w:p w14:paraId="439854B9"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481</w:t>
      </w:r>
      <w:r w:rsidRPr="00FC08AF">
        <w:rPr>
          <w:noProof/>
        </w:rPr>
        <w:t> [</w:t>
      </w:r>
      <w:r w:rsidRPr="00FC08AF">
        <w:rPr>
          <w:noProof/>
          <w:lang w:eastAsia="ko-KR"/>
        </w:rPr>
        <w:t>9</w:t>
      </w:r>
      <w:r w:rsidRPr="00FC08AF">
        <w:rPr>
          <w:noProof/>
        </w:rPr>
        <w:t>]</w:t>
      </w:r>
      <w:r w:rsidR="00271FE2" w:rsidRPr="00FC08AF">
        <w:rPr>
          <w:noProof/>
        </w:rPr>
        <w:t>;</w:t>
      </w:r>
    </w:p>
    <w:p w14:paraId="45F71E2B"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482</w:t>
      </w:r>
      <w:r w:rsidRPr="00FC08AF">
        <w:rPr>
          <w:noProof/>
        </w:rPr>
        <w:t> [</w:t>
      </w:r>
      <w:r w:rsidRPr="00FC08AF">
        <w:rPr>
          <w:noProof/>
          <w:lang w:eastAsia="ko-KR"/>
        </w:rPr>
        <w:t>11</w:t>
      </w:r>
      <w:r w:rsidRPr="00FC08AF">
        <w:rPr>
          <w:noProof/>
        </w:rPr>
        <w:t>]</w:t>
      </w:r>
      <w:r w:rsidR="00271FE2" w:rsidRPr="00FC08AF">
        <w:rPr>
          <w:noProof/>
        </w:rPr>
        <w:t>;</w:t>
      </w:r>
    </w:p>
    <w:p w14:paraId="344D23C0" w14:textId="77777777" w:rsidR="00271FE2" w:rsidRPr="00FC08AF" w:rsidRDefault="005E1C47"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484</w:t>
      </w:r>
      <w:r w:rsidRPr="00FC08AF">
        <w:rPr>
          <w:noProof/>
        </w:rPr>
        <w:t> [</w:t>
      </w:r>
      <w:r w:rsidRPr="00FC08AF">
        <w:rPr>
          <w:noProof/>
          <w:lang w:eastAsia="ko-KR"/>
        </w:rPr>
        <w:t>12</w:t>
      </w:r>
      <w:r w:rsidRPr="00FC08AF">
        <w:rPr>
          <w:noProof/>
        </w:rPr>
        <w:t>]</w:t>
      </w:r>
      <w:r w:rsidR="00271FE2" w:rsidRPr="00FC08AF">
        <w:rPr>
          <w:noProof/>
        </w:rPr>
        <w:t>;</w:t>
      </w:r>
    </w:p>
    <w:p w14:paraId="0E614536"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.282 </w:t>
      </w:r>
      <w:r w:rsidR="00467AE9" w:rsidRPr="00FC08AF">
        <w:rPr>
          <w:noProof/>
        </w:rPr>
        <w:t>[16]</w:t>
      </w:r>
      <w:r w:rsidRPr="00FC08AF">
        <w:rPr>
          <w:noProof/>
        </w:rPr>
        <w:t>;</w:t>
      </w:r>
    </w:p>
    <w:p w14:paraId="44A8CE88"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582</w:t>
      </w:r>
      <w:r w:rsidRPr="00FC08AF">
        <w:rPr>
          <w:noProof/>
        </w:rPr>
        <w:t> </w:t>
      </w:r>
      <w:r w:rsidR="00467AE9" w:rsidRPr="00FC08AF">
        <w:rPr>
          <w:noProof/>
        </w:rPr>
        <w:t>[17]</w:t>
      </w:r>
      <w:r w:rsidRPr="00FC08AF">
        <w:rPr>
          <w:noProof/>
        </w:rPr>
        <w:t>;</w:t>
      </w:r>
    </w:p>
    <w:p w14:paraId="1B080DCD"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281</w:t>
      </w:r>
      <w:r w:rsidRPr="00FC08AF">
        <w:rPr>
          <w:noProof/>
        </w:rPr>
        <w:t> </w:t>
      </w:r>
      <w:r w:rsidR="00467AE9" w:rsidRPr="00FC08AF">
        <w:rPr>
          <w:noProof/>
        </w:rPr>
        <w:t>[18]</w:t>
      </w:r>
      <w:r w:rsidRPr="00FC08AF">
        <w:rPr>
          <w:noProof/>
        </w:rPr>
        <w:t>; and</w:t>
      </w:r>
    </w:p>
    <w:p w14:paraId="1F063583" w14:textId="77777777" w:rsidR="005E1C47" w:rsidRPr="00FC08AF" w:rsidRDefault="00271FE2" w:rsidP="00271FE2">
      <w:pPr>
        <w:pStyle w:val="B1"/>
        <w:rPr>
          <w:noProof/>
          <w:lang w:eastAsia="ko-KR"/>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581</w:t>
      </w:r>
      <w:r w:rsidRPr="00FC08AF">
        <w:rPr>
          <w:noProof/>
        </w:rPr>
        <w:t> </w:t>
      </w:r>
      <w:r w:rsidR="00467AE9" w:rsidRPr="00FC08AF">
        <w:rPr>
          <w:noProof/>
        </w:rPr>
        <w:t>[19]</w:t>
      </w:r>
      <w:r w:rsidRPr="00FC08AF">
        <w:rPr>
          <w:noProof/>
        </w:rPr>
        <w:t>.</w:t>
      </w:r>
    </w:p>
    <w:p w14:paraId="4C3F935E" w14:textId="77777777" w:rsidR="00B416E3" w:rsidRPr="00FC08AF" w:rsidRDefault="00B416E3" w:rsidP="00B416E3">
      <w:pPr>
        <w:rPr>
          <w:noProof/>
        </w:rPr>
      </w:pPr>
      <w:r w:rsidRPr="00FC08AF">
        <w:rPr>
          <w:noProof/>
          <w:lang w:eastAsia="ko-KR"/>
        </w:rPr>
        <w:t xml:space="preserve">The common network operation means both on-network operation and off-network operation in </w:t>
      </w:r>
      <w:r w:rsidR="005E1C47" w:rsidRPr="00FC08AF">
        <w:rPr>
          <w:noProof/>
          <w:lang w:eastAsia="ko-KR"/>
        </w:rPr>
        <w:t>the present</w:t>
      </w:r>
      <w:r w:rsidRPr="00FC08AF">
        <w:rPr>
          <w:noProof/>
          <w:lang w:eastAsia="ko-KR"/>
        </w:rPr>
        <w:t xml:space="preserve"> document.</w:t>
      </w:r>
    </w:p>
    <w:p w14:paraId="3E056081" w14:textId="77777777" w:rsidR="00B636A0" w:rsidRPr="00FC08AF" w:rsidRDefault="00B636A0" w:rsidP="00B636A0">
      <w:pPr>
        <w:rPr>
          <w:noProof/>
        </w:rPr>
      </w:pPr>
      <w:r w:rsidRPr="00FC08AF">
        <w:rPr>
          <w:noProof/>
        </w:rPr>
        <w:t xml:space="preserve">The following management objects are defined in </w:t>
      </w:r>
      <w:r w:rsidR="005E1C47" w:rsidRPr="00FC08AF">
        <w:rPr>
          <w:noProof/>
          <w:lang w:eastAsia="ko-KR"/>
        </w:rPr>
        <w:t>the present</w:t>
      </w:r>
      <w:r w:rsidRPr="00FC08AF">
        <w:rPr>
          <w:noProof/>
        </w:rPr>
        <w:t xml:space="preserve"> document:</w:t>
      </w:r>
    </w:p>
    <w:p w14:paraId="6F540928" w14:textId="77777777" w:rsidR="00B636A0" w:rsidRPr="00FC08AF" w:rsidRDefault="00B636A0" w:rsidP="00B636A0">
      <w:pPr>
        <w:pStyle w:val="B1"/>
        <w:rPr>
          <w:noProof/>
        </w:rPr>
      </w:pPr>
      <w:r w:rsidRPr="00FC08AF">
        <w:rPr>
          <w:noProof/>
        </w:rPr>
        <w:t>-</w:t>
      </w:r>
      <w:r w:rsidRPr="00FC08AF">
        <w:rPr>
          <w:noProof/>
        </w:rPr>
        <w:tab/>
        <w:t>MCPTT UE configuration MO</w:t>
      </w:r>
      <w:r w:rsidR="00032F2B" w:rsidRPr="00FC08AF">
        <w:rPr>
          <w:noProof/>
        </w:rPr>
        <w:t>;</w:t>
      </w:r>
    </w:p>
    <w:p w14:paraId="05F02AA3" w14:textId="77777777" w:rsidR="00B636A0" w:rsidRPr="00FC08AF" w:rsidRDefault="00B636A0" w:rsidP="00B636A0">
      <w:pPr>
        <w:pStyle w:val="B1"/>
        <w:rPr>
          <w:noProof/>
        </w:rPr>
      </w:pPr>
      <w:r w:rsidRPr="00FC08AF">
        <w:rPr>
          <w:noProof/>
        </w:rPr>
        <w:t>-</w:t>
      </w:r>
      <w:r w:rsidRPr="00FC08AF">
        <w:rPr>
          <w:noProof/>
        </w:rPr>
        <w:tab/>
        <w:t>MCPTT user profile MO</w:t>
      </w:r>
      <w:r w:rsidR="00032F2B" w:rsidRPr="00FC08AF">
        <w:rPr>
          <w:noProof/>
        </w:rPr>
        <w:t>;</w:t>
      </w:r>
    </w:p>
    <w:p w14:paraId="69A0604A" w14:textId="77777777" w:rsidR="00B636A0" w:rsidRPr="00FC08AF" w:rsidRDefault="00B636A0" w:rsidP="00B636A0">
      <w:pPr>
        <w:pStyle w:val="B1"/>
        <w:rPr>
          <w:noProof/>
        </w:rPr>
      </w:pPr>
      <w:r w:rsidRPr="00FC08AF">
        <w:rPr>
          <w:noProof/>
        </w:rPr>
        <w:t>-</w:t>
      </w:r>
      <w:r w:rsidRPr="00FC08AF">
        <w:rPr>
          <w:noProof/>
        </w:rPr>
        <w:tab/>
      </w:r>
      <w:r w:rsidR="00032F2B" w:rsidRPr="00FC08AF">
        <w:rPr>
          <w:noProof/>
        </w:rPr>
        <w:t xml:space="preserve">MCS </w:t>
      </w:r>
      <w:r w:rsidRPr="00FC08AF">
        <w:rPr>
          <w:noProof/>
        </w:rPr>
        <w:t>group</w:t>
      </w:r>
      <w:r w:rsidRPr="00FC08AF">
        <w:rPr>
          <w:noProof/>
          <w:lang w:eastAsia="ko-KR"/>
        </w:rPr>
        <w:t xml:space="preserve"> configuration</w:t>
      </w:r>
      <w:r w:rsidRPr="00FC08AF">
        <w:rPr>
          <w:noProof/>
        </w:rPr>
        <w:t xml:space="preserve"> MO</w:t>
      </w:r>
      <w:r w:rsidR="00032F2B" w:rsidRPr="00FC08AF">
        <w:rPr>
          <w:noProof/>
        </w:rPr>
        <w:t>;</w:t>
      </w:r>
    </w:p>
    <w:p w14:paraId="489AF61C" w14:textId="77777777" w:rsidR="00B636A0" w:rsidRPr="00FC08AF" w:rsidRDefault="00B636A0" w:rsidP="00B636A0">
      <w:pPr>
        <w:pStyle w:val="B1"/>
        <w:rPr>
          <w:noProof/>
        </w:rPr>
      </w:pPr>
      <w:r w:rsidRPr="00FC08AF">
        <w:rPr>
          <w:noProof/>
        </w:rPr>
        <w:t>-</w:t>
      </w:r>
      <w:r w:rsidRPr="00FC08AF">
        <w:rPr>
          <w:noProof/>
        </w:rPr>
        <w:tab/>
        <w:t>MCPTT service configuration MO</w:t>
      </w:r>
      <w:r w:rsidR="00032F2B" w:rsidRPr="00FC08AF">
        <w:rPr>
          <w:noProof/>
        </w:rPr>
        <w:t>;</w:t>
      </w:r>
    </w:p>
    <w:p w14:paraId="7BE07A58" w14:textId="77777777" w:rsidR="00B636A0" w:rsidRPr="00FC08AF" w:rsidRDefault="00B636A0" w:rsidP="00B636A0">
      <w:pPr>
        <w:pStyle w:val="B1"/>
        <w:rPr>
          <w:noProof/>
          <w:lang w:eastAsia="ko-KR"/>
        </w:rPr>
      </w:pPr>
      <w:r w:rsidRPr="00FC08AF">
        <w:rPr>
          <w:noProof/>
        </w:rPr>
        <w:t>-</w:t>
      </w:r>
      <w:r w:rsidRPr="00FC08AF">
        <w:rPr>
          <w:noProof/>
        </w:rPr>
        <w:tab/>
      </w:r>
      <w:r w:rsidR="00032F2B" w:rsidRPr="00FC08AF">
        <w:rPr>
          <w:noProof/>
        </w:rPr>
        <w:t xml:space="preserve">MCS </w:t>
      </w:r>
      <w:r w:rsidRPr="00FC08AF">
        <w:rPr>
          <w:noProof/>
        </w:rPr>
        <w:t>UE initial configuration MO</w:t>
      </w:r>
      <w:r w:rsidR="00032F2B" w:rsidRPr="00FC08AF">
        <w:rPr>
          <w:noProof/>
        </w:rPr>
        <w:t>;</w:t>
      </w:r>
    </w:p>
    <w:p w14:paraId="6DC26A91" w14:textId="77777777" w:rsidR="00032F2B" w:rsidRPr="00FC08AF" w:rsidRDefault="00032F2B" w:rsidP="00032F2B">
      <w:pPr>
        <w:pStyle w:val="B1"/>
        <w:rPr>
          <w:noProof/>
        </w:rPr>
      </w:pPr>
      <w:r w:rsidRPr="00FC08AF">
        <w:rPr>
          <w:noProof/>
        </w:rPr>
        <w:t>-</w:t>
      </w:r>
      <w:r w:rsidRPr="00FC08AF">
        <w:rPr>
          <w:noProof/>
        </w:rPr>
        <w:tab/>
        <w:t>MCData UE configuration MO;</w:t>
      </w:r>
    </w:p>
    <w:p w14:paraId="567F2C65" w14:textId="77777777" w:rsidR="00032F2B" w:rsidRPr="00FC08AF" w:rsidRDefault="00032F2B" w:rsidP="00032F2B">
      <w:pPr>
        <w:pStyle w:val="B1"/>
        <w:rPr>
          <w:noProof/>
        </w:rPr>
      </w:pPr>
      <w:r w:rsidRPr="00FC08AF">
        <w:rPr>
          <w:noProof/>
        </w:rPr>
        <w:t>-</w:t>
      </w:r>
      <w:r w:rsidRPr="00FC08AF">
        <w:rPr>
          <w:noProof/>
        </w:rPr>
        <w:tab/>
        <w:t>MCData user profile MO;</w:t>
      </w:r>
    </w:p>
    <w:p w14:paraId="67D6F1EF" w14:textId="77777777" w:rsidR="00032F2B" w:rsidRPr="00FC08AF" w:rsidRDefault="00032F2B" w:rsidP="00032F2B">
      <w:pPr>
        <w:pStyle w:val="B1"/>
        <w:rPr>
          <w:noProof/>
        </w:rPr>
      </w:pPr>
      <w:r w:rsidRPr="00FC08AF">
        <w:rPr>
          <w:noProof/>
        </w:rPr>
        <w:t>-</w:t>
      </w:r>
      <w:r w:rsidRPr="00FC08AF">
        <w:rPr>
          <w:noProof/>
        </w:rPr>
        <w:tab/>
        <w:t>MCData service configuration MO;</w:t>
      </w:r>
    </w:p>
    <w:p w14:paraId="3C0C5676" w14:textId="77777777" w:rsidR="00032F2B" w:rsidRPr="00FC08AF" w:rsidRDefault="00032F2B" w:rsidP="00032F2B">
      <w:pPr>
        <w:pStyle w:val="B1"/>
        <w:rPr>
          <w:noProof/>
        </w:rPr>
      </w:pPr>
      <w:r w:rsidRPr="00FC08AF">
        <w:rPr>
          <w:noProof/>
        </w:rPr>
        <w:t>-</w:t>
      </w:r>
      <w:r w:rsidRPr="00FC08AF">
        <w:rPr>
          <w:noProof/>
        </w:rPr>
        <w:tab/>
        <w:t>MCVideo UE configuration MO;</w:t>
      </w:r>
    </w:p>
    <w:p w14:paraId="405DB147" w14:textId="77777777" w:rsidR="00032F2B" w:rsidRPr="00FC08AF" w:rsidRDefault="00032F2B" w:rsidP="00032F2B">
      <w:pPr>
        <w:pStyle w:val="B1"/>
        <w:rPr>
          <w:noProof/>
        </w:rPr>
      </w:pPr>
      <w:r w:rsidRPr="00FC08AF">
        <w:rPr>
          <w:noProof/>
        </w:rPr>
        <w:t>-</w:t>
      </w:r>
      <w:r w:rsidRPr="00FC08AF">
        <w:rPr>
          <w:noProof/>
        </w:rPr>
        <w:tab/>
        <w:t>MCVideo user profile MO; and</w:t>
      </w:r>
    </w:p>
    <w:p w14:paraId="6566C469" w14:textId="77777777" w:rsidR="00032F2B" w:rsidRPr="00FC08AF" w:rsidRDefault="00032F2B" w:rsidP="00032F2B">
      <w:pPr>
        <w:pStyle w:val="B1"/>
        <w:rPr>
          <w:noProof/>
        </w:rPr>
      </w:pPr>
      <w:r w:rsidRPr="00FC08AF">
        <w:rPr>
          <w:noProof/>
        </w:rPr>
        <w:t>-</w:t>
      </w:r>
      <w:r w:rsidRPr="00FC08AF">
        <w:rPr>
          <w:noProof/>
        </w:rPr>
        <w:tab/>
        <w:t>MCVideo service configuration MO.</w:t>
      </w:r>
    </w:p>
    <w:p w14:paraId="3289E542" w14:textId="77777777" w:rsidR="00B636A0" w:rsidRPr="00FC08AF" w:rsidRDefault="00B636A0" w:rsidP="00B636A0">
      <w:pPr>
        <w:rPr>
          <w:noProof/>
        </w:rPr>
      </w:pPr>
      <w:r w:rsidRPr="00FC08AF">
        <w:rPr>
          <w:noProof/>
        </w:rPr>
        <w:lastRenderedPageBreak/>
        <w:t>The MO</w:t>
      </w:r>
      <w:r w:rsidRPr="00FC08AF">
        <w:rPr>
          <w:noProof/>
          <w:lang w:eastAsia="ko-KR"/>
        </w:rPr>
        <w:t>s listed above</w:t>
      </w:r>
      <w:r w:rsidRPr="00FC08AF">
        <w:rPr>
          <w:noProof/>
        </w:rPr>
        <w:t xml:space="preserve"> define repositor</w:t>
      </w:r>
      <w:r w:rsidRPr="00FC08AF">
        <w:rPr>
          <w:noProof/>
          <w:lang w:eastAsia="ko-KR"/>
        </w:rPr>
        <w:t>ies</w:t>
      </w:r>
      <w:r w:rsidRPr="00FC08AF">
        <w:rPr>
          <w:noProof/>
        </w:rPr>
        <w:t xml:space="preserve"> of data in the ME.</w:t>
      </w:r>
    </w:p>
    <w:p w14:paraId="6F2CEB24" w14:textId="77777777" w:rsidR="004414F8" w:rsidRPr="00FC08AF" w:rsidRDefault="004414F8" w:rsidP="004414F8">
      <w:pPr>
        <w:pStyle w:val="Heading1"/>
        <w:rPr>
          <w:noProof/>
        </w:rPr>
      </w:pPr>
      <w:bookmarkStart w:id="10" w:name="_Toc4578146"/>
      <w:bookmarkStart w:id="11" w:name="_Toc27727834"/>
      <w:bookmarkStart w:id="12" w:name="historyclause"/>
      <w:bookmarkStart w:id="13" w:name="_Toc176353146"/>
      <w:r w:rsidRPr="00FC08AF">
        <w:rPr>
          <w:noProof/>
        </w:rPr>
        <w:t>2</w:t>
      </w:r>
      <w:r w:rsidRPr="00FC08AF">
        <w:rPr>
          <w:noProof/>
        </w:rPr>
        <w:tab/>
        <w:t>References</w:t>
      </w:r>
      <w:bookmarkEnd w:id="10"/>
      <w:bookmarkEnd w:id="11"/>
      <w:bookmarkEnd w:id="13"/>
    </w:p>
    <w:p w14:paraId="2945BFF0" w14:textId="77777777" w:rsidR="004414F8" w:rsidRPr="00FC08AF" w:rsidRDefault="004414F8" w:rsidP="004414F8">
      <w:pPr>
        <w:rPr>
          <w:noProof/>
        </w:rPr>
      </w:pPr>
      <w:r w:rsidRPr="00FC08AF">
        <w:rPr>
          <w:noProof/>
        </w:rPr>
        <w:t>The following documents contain provisions which, through reference in this text, constitute provisions of the present document.</w:t>
      </w:r>
    </w:p>
    <w:p w14:paraId="73E11767" w14:textId="77777777" w:rsidR="004414F8" w:rsidRPr="00FC08AF" w:rsidRDefault="004414F8" w:rsidP="004414F8">
      <w:pPr>
        <w:pStyle w:val="B1"/>
        <w:rPr>
          <w:noProof/>
        </w:rPr>
      </w:pPr>
      <w:r w:rsidRPr="00FC08AF">
        <w:rPr>
          <w:noProof/>
        </w:rPr>
        <w:t>-</w:t>
      </w:r>
      <w:r w:rsidRPr="00FC08AF">
        <w:rPr>
          <w:noProof/>
        </w:rPr>
        <w:tab/>
        <w:t>References are either specific (identified by date of publication, edition number, version number, etc.) or non</w:t>
      </w:r>
      <w:r w:rsidRPr="00FC08AF">
        <w:rPr>
          <w:noProof/>
        </w:rPr>
        <w:noBreakHyphen/>
        <w:t>specific.</w:t>
      </w:r>
    </w:p>
    <w:p w14:paraId="1D4BB39F" w14:textId="77777777" w:rsidR="004414F8" w:rsidRPr="00FC08AF" w:rsidRDefault="004414F8" w:rsidP="004414F8">
      <w:pPr>
        <w:pStyle w:val="B1"/>
        <w:rPr>
          <w:noProof/>
        </w:rPr>
      </w:pPr>
      <w:r w:rsidRPr="00FC08AF">
        <w:rPr>
          <w:noProof/>
        </w:rPr>
        <w:t>-</w:t>
      </w:r>
      <w:r w:rsidRPr="00FC08AF">
        <w:rPr>
          <w:noProof/>
        </w:rPr>
        <w:tab/>
        <w:t>For a specific reference, subsequent revisions do not apply.</w:t>
      </w:r>
    </w:p>
    <w:p w14:paraId="7C368F22" w14:textId="77777777" w:rsidR="004414F8" w:rsidRPr="00FC08AF" w:rsidRDefault="004414F8" w:rsidP="004414F8">
      <w:pPr>
        <w:pStyle w:val="B1"/>
        <w:rPr>
          <w:noProof/>
        </w:rPr>
      </w:pPr>
      <w:r w:rsidRPr="00FC08AF">
        <w:rPr>
          <w:noProof/>
        </w:rPr>
        <w:t>-</w:t>
      </w:r>
      <w:r w:rsidRPr="00FC08AF">
        <w:rPr>
          <w:noProof/>
        </w:rPr>
        <w:tab/>
        <w:t>For a non-specific reference, the latest version applies. In the case of a reference to a 3GPP document (including a GSM document), a non-specific reference implicitly refers to the latest version of that document</w:t>
      </w:r>
      <w:r w:rsidRPr="00FC08AF">
        <w:rPr>
          <w:i/>
          <w:noProof/>
        </w:rPr>
        <w:t xml:space="preserve"> in the same Release as the present document</w:t>
      </w:r>
      <w:r w:rsidRPr="00FC08AF">
        <w:rPr>
          <w:noProof/>
        </w:rPr>
        <w:t>.</w:t>
      </w:r>
    </w:p>
    <w:p w14:paraId="541E0A47" w14:textId="77777777" w:rsidR="00B416E3" w:rsidRPr="00FC08AF" w:rsidRDefault="00B416E3" w:rsidP="00B416E3">
      <w:pPr>
        <w:pStyle w:val="EX"/>
        <w:rPr>
          <w:noProof/>
        </w:rPr>
      </w:pPr>
      <w:r w:rsidRPr="00FC08AF">
        <w:rPr>
          <w:noProof/>
        </w:rPr>
        <w:t>[1]</w:t>
      </w:r>
      <w:r w:rsidRPr="00FC08AF">
        <w:rPr>
          <w:noProof/>
        </w:rPr>
        <w:tab/>
        <w:t>3GPP TR 21.905: "Vocabulary for 3GPP Specifications".</w:t>
      </w:r>
    </w:p>
    <w:p w14:paraId="1F7D3A9C" w14:textId="77777777" w:rsidR="00B416E3" w:rsidRPr="00FC08AF" w:rsidRDefault="00B416E3" w:rsidP="00B416E3">
      <w:pPr>
        <w:pStyle w:val="EX"/>
        <w:rPr>
          <w:noProof/>
          <w:lang w:eastAsia="ko-KR"/>
        </w:rPr>
      </w:pPr>
      <w:r w:rsidRPr="00FC08AF">
        <w:rPr>
          <w:noProof/>
        </w:rPr>
        <w:t>[2]</w:t>
      </w:r>
      <w:r w:rsidRPr="00FC08AF">
        <w:rPr>
          <w:noProof/>
        </w:rPr>
        <w:tab/>
        <w:t>OMA OMA-ERELD-DM-V1_2-20070209-A: "Enabler Release Definition for OMA Device Management, Version 1.2".</w:t>
      </w:r>
    </w:p>
    <w:p w14:paraId="223E2CF8" w14:textId="77777777" w:rsidR="00B416E3" w:rsidRPr="00FC08AF" w:rsidRDefault="00B416E3" w:rsidP="00B416E3">
      <w:pPr>
        <w:pStyle w:val="EX"/>
        <w:rPr>
          <w:noProof/>
        </w:rPr>
      </w:pPr>
      <w:r w:rsidRPr="00FC08AF">
        <w:rPr>
          <w:noProof/>
        </w:rPr>
        <w:t>[</w:t>
      </w:r>
      <w:r w:rsidRPr="00FC08AF">
        <w:rPr>
          <w:noProof/>
          <w:lang w:eastAsia="ko-KR"/>
        </w:rPr>
        <w:t>3</w:t>
      </w:r>
      <w:r w:rsidRPr="00FC08AF">
        <w:rPr>
          <w:noProof/>
        </w:rPr>
        <w:t>]</w:t>
      </w:r>
      <w:r w:rsidRPr="00FC08AF">
        <w:rPr>
          <w:noProof/>
        </w:rPr>
        <w:tab/>
        <w:t>OMA OMA-TS-DM_Protocol-V1_2: "OMA Device Management Protocol".</w:t>
      </w:r>
    </w:p>
    <w:p w14:paraId="464FE5B5" w14:textId="77777777" w:rsidR="00B416E3" w:rsidRPr="00FC08AF" w:rsidRDefault="00B416E3" w:rsidP="00B416E3">
      <w:pPr>
        <w:pStyle w:val="EX"/>
        <w:rPr>
          <w:noProof/>
          <w:lang w:eastAsia="ko-KR"/>
        </w:rPr>
      </w:pPr>
      <w:r w:rsidRPr="00FC08AF">
        <w:rPr>
          <w:noProof/>
        </w:rPr>
        <w:t>[</w:t>
      </w:r>
      <w:r w:rsidRPr="00FC08AF">
        <w:rPr>
          <w:noProof/>
          <w:lang w:eastAsia="ko-KR"/>
        </w:rPr>
        <w:t>4</w:t>
      </w:r>
      <w:r w:rsidRPr="00FC08AF">
        <w:rPr>
          <w:noProof/>
        </w:rPr>
        <w:t>]</w:t>
      </w:r>
      <w:r w:rsidRPr="00FC08AF">
        <w:rPr>
          <w:noProof/>
        </w:rPr>
        <w:tab/>
        <w:t>OMA OMA-TS-XDM_Group-V1_1-20120403-A: "Group XDM Specification".</w:t>
      </w:r>
    </w:p>
    <w:p w14:paraId="022C32C4" w14:textId="77777777" w:rsidR="00B416E3" w:rsidRPr="00FC08AF" w:rsidRDefault="00B416E3" w:rsidP="00B416E3">
      <w:pPr>
        <w:pStyle w:val="EX"/>
        <w:rPr>
          <w:noProof/>
          <w:lang w:eastAsia="ko-KR"/>
        </w:rPr>
      </w:pPr>
      <w:r w:rsidRPr="00FC08AF">
        <w:rPr>
          <w:noProof/>
        </w:rPr>
        <w:t>[</w:t>
      </w:r>
      <w:r w:rsidRPr="00FC08AF">
        <w:rPr>
          <w:noProof/>
          <w:lang w:eastAsia="ko-KR"/>
        </w:rPr>
        <w:t>5</w:t>
      </w:r>
      <w:r w:rsidRPr="00FC08AF">
        <w:rPr>
          <w:noProof/>
        </w:rPr>
        <w:t>]</w:t>
      </w:r>
      <w:r w:rsidRPr="00FC08AF">
        <w:rPr>
          <w:noProof/>
        </w:rPr>
        <w:tab/>
        <w:t>3GPP TS 23.003: "Numbering, addressing and identification".</w:t>
      </w:r>
    </w:p>
    <w:p w14:paraId="74A42CCB" w14:textId="77777777" w:rsidR="00B416E3" w:rsidRPr="00FC08AF" w:rsidRDefault="00B416E3" w:rsidP="00B416E3">
      <w:pPr>
        <w:pStyle w:val="EX"/>
        <w:rPr>
          <w:noProof/>
          <w:lang w:eastAsia="ko-KR"/>
        </w:rPr>
      </w:pPr>
      <w:r w:rsidRPr="00FC08AF">
        <w:rPr>
          <w:noProof/>
        </w:rPr>
        <w:t>[</w:t>
      </w:r>
      <w:r w:rsidRPr="00FC08AF">
        <w:rPr>
          <w:noProof/>
          <w:lang w:eastAsia="ko-KR"/>
        </w:rPr>
        <w:t>6</w:t>
      </w:r>
      <w:r w:rsidRPr="00FC08AF">
        <w:rPr>
          <w:noProof/>
        </w:rPr>
        <w:t>]</w:t>
      </w:r>
      <w:r w:rsidRPr="00FC08AF">
        <w:rPr>
          <w:noProof/>
        </w:rPr>
        <w:tab/>
        <w:t>3GPP TS 23.303: "Proximity-based Services (ProSe); Stage 2".</w:t>
      </w:r>
    </w:p>
    <w:p w14:paraId="59574C4D" w14:textId="77777777" w:rsidR="00B416E3" w:rsidRPr="00FC08AF" w:rsidRDefault="00B416E3" w:rsidP="00B416E3">
      <w:pPr>
        <w:pStyle w:val="EX"/>
        <w:rPr>
          <w:noProof/>
          <w:lang w:eastAsia="ko-KR"/>
        </w:rPr>
      </w:pPr>
      <w:r w:rsidRPr="00FC08AF">
        <w:rPr>
          <w:noProof/>
        </w:rPr>
        <w:t>[</w:t>
      </w:r>
      <w:r w:rsidRPr="00FC08AF">
        <w:rPr>
          <w:noProof/>
          <w:lang w:eastAsia="ko-KR"/>
        </w:rPr>
        <w:t>7</w:t>
      </w:r>
      <w:r w:rsidRPr="00FC08AF">
        <w:rPr>
          <w:noProof/>
        </w:rPr>
        <w:t>]</w:t>
      </w:r>
      <w:r w:rsidRPr="00FC08AF">
        <w:rPr>
          <w:noProof/>
        </w:rPr>
        <w:tab/>
        <w:t>3GPP TS 24.3</w:t>
      </w:r>
      <w:r w:rsidRPr="00FC08AF">
        <w:rPr>
          <w:noProof/>
          <w:lang w:eastAsia="ko-KR"/>
        </w:rPr>
        <w:t>79</w:t>
      </w:r>
      <w:r w:rsidRPr="00FC08AF">
        <w:rPr>
          <w:noProof/>
        </w:rPr>
        <w:t xml:space="preserve">: "Mission Critical Push To Talk (MCPTT) </w:t>
      </w:r>
      <w:r w:rsidRPr="00FC08AF">
        <w:rPr>
          <w:noProof/>
          <w:lang w:eastAsia="ko-KR"/>
        </w:rPr>
        <w:t>call control</w:t>
      </w:r>
      <w:r w:rsidRPr="00FC08AF">
        <w:rPr>
          <w:noProof/>
        </w:rPr>
        <w:t xml:space="preserve"> Protocol specification".</w:t>
      </w:r>
    </w:p>
    <w:p w14:paraId="05170DC1" w14:textId="77777777" w:rsidR="00B416E3" w:rsidRPr="00FC08AF" w:rsidRDefault="00B416E3" w:rsidP="00B416E3">
      <w:pPr>
        <w:pStyle w:val="EX"/>
        <w:rPr>
          <w:noProof/>
          <w:lang w:eastAsia="ko-KR"/>
        </w:rPr>
      </w:pPr>
      <w:r w:rsidRPr="00FC08AF">
        <w:rPr>
          <w:noProof/>
        </w:rPr>
        <w:t>[</w:t>
      </w:r>
      <w:r w:rsidRPr="00FC08AF">
        <w:rPr>
          <w:noProof/>
          <w:lang w:eastAsia="ko-KR"/>
        </w:rPr>
        <w:t>8</w:t>
      </w:r>
      <w:r w:rsidRPr="00FC08AF">
        <w:rPr>
          <w:noProof/>
        </w:rPr>
        <w:t>]</w:t>
      </w:r>
      <w:r w:rsidRPr="00FC08AF">
        <w:rPr>
          <w:noProof/>
        </w:rPr>
        <w:tab/>
        <w:t>3GPP TS 24.3</w:t>
      </w:r>
      <w:r w:rsidRPr="00FC08AF">
        <w:rPr>
          <w:noProof/>
          <w:lang w:eastAsia="ko-KR"/>
        </w:rPr>
        <w:t>80</w:t>
      </w:r>
      <w:r w:rsidRPr="00FC08AF">
        <w:rPr>
          <w:noProof/>
        </w:rPr>
        <w:t>: "Mission Critical Push To Talk (MCPTT) media plane control</w:t>
      </w:r>
      <w:r w:rsidRPr="00FC08AF">
        <w:rPr>
          <w:noProof/>
          <w:lang w:eastAsia="ko-KR"/>
        </w:rPr>
        <w:t xml:space="preserve"> </w:t>
      </w:r>
      <w:r w:rsidRPr="00FC08AF">
        <w:rPr>
          <w:noProof/>
        </w:rPr>
        <w:t>Protocol specification".</w:t>
      </w:r>
    </w:p>
    <w:p w14:paraId="6077482E" w14:textId="77777777" w:rsidR="00B416E3" w:rsidRPr="00FC08AF" w:rsidRDefault="00B416E3" w:rsidP="00B416E3">
      <w:pPr>
        <w:pStyle w:val="EX"/>
        <w:rPr>
          <w:noProof/>
          <w:lang w:eastAsia="ko-KR"/>
        </w:rPr>
      </w:pPr>
      <w:r w:rsidRPr="00FC08AF">
        <w:rPr>
          <w:noProof/>
        </w:rPr>
        <w:t>[</w:t>
      </w:r>
      <w:r w:rsidRPr="00FC08AF">
        <w:rPr>
          <w:noProof/>
          <w:lang w:eastAsia="ko-KR"/>
        </w:rPr>
        <w:t>9</w:t>
      </w:r>
      <w:r w:rsidRPr="00FC08AF">
        <w:rPr>
          <w:noProof/>
        </w:rPr>
        <w:t>]</w:t>
      </w:r>
      <w:r w:rsidRPr="00FC08AF">
        <w:rPr>
          <w:noProof/>
        </w:rPr>
        <w:tab/>
        <w:t>3GPP TS 24.</w:t>
      </w:r>
      <w:r w:rsidR="00180923" w:rsidRPr="00FC08AF">
        <w:rPr>
          <w:noProof/>
          <w:lang w:eastAsia="ko-KR"/>
        </w:rPr>
        <w:t>481</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group</w:t>
      </w:r>
      <w:r w:rsidRPr="00FC08AF">
        <w:rPr>
          <w:noProof/>
        </w:rPr>
        <w:t xml:space="preserve"> </w:t>
      </w:r>
      <w:r w:rsidRPr="00FC08AF">
        <w:rPr>
          <w:noProof/>
          <w:lang w:eastAsia="ko-KR"/>
        </w:rPr>
        <w:t>management</w:t>
      </w:r>
      <w:r w:rsidRPr="00FC08AF">
        <w:rPr>
          <w:noProof/>
        </w:rPr>
        <w:t xml:space="preserve"> Protocol specification".</w:t>
      </w:r>
    </w:p>
    <w:p w14:paraId="5B18E6D9" w14:textId="77777777" w:rsidR="00B416E3" w:rsidRPr="00FC08AF" w:rsidRDefault="00B416E3" w:rsidP="00B416E3">
      <w:pPr>
        <w:pStyle w:val="EX"/>
        <w:rPr>
          <w:noProof/>
          <w:snapToGrid w:val="0"/>
          <w:lang w:eastAsia="ko-KR"/>
        </w:rPr>
      </w:pPr>
      <w:r w:rsidRPr="00FC08AF">
        <w:rPr>
          <w:noProof/>
          <w:lang w:eastAsia="ko-KR"/>
        </w:rPr>
        <w:t>[10]</w:t>
      </w:r>
      <w:r w:rsidRPr="00FC08AF">
        <w:rPr>
          <w:noProof/>
          <w:lang w:eastAsia="ko-KR"/>
        </w:rPr>
        <w:tab/>
      </w:r>
      <w:r w:rsidRPr="00FC08AF">
        <w:rPr>
          <w:noProof/>
          <w:snapToGrid w:val="0"/>
        </w:rPr>
        <w:t>3GPP TS 31.102: "</w:t>
      </w:r>
      <w:r w:rsidRPr="00FC08AF">
        <w:rPr>
          <w:noProof/>
        </w:rPr>
        <w:t>Characteristics of the USIM Application</w:t>
      </w:r>
      <w:r w:rsidRPr="00FC08AF">
        <w:rPr>
          <w:noProof/>
          <w:snapToGrid w:val="0"/>
        </w:rPr>
        <w:t>".</w:t>
      </w:r>
    </w:p>
    <w:p w14:paraId="655D0060" w14:textId="77777777" w:rsidR="005E1C47" w:rsidRPr="00FC08AF" w:rsidRDefault="005E1C47" w:rsidP="005E1C47">
      <w:pPr>
        <w:pStyle w:val="EX"/>
        <w:rPr>
          <w:noProof/>
          <w:lang w:eastAsia="ko-KR"/>
        </w:rPr>
      </w:pPr>
      <w:r w:rsidRPr="00FC08AF">
        <w:rPr>
          <w:noProof/>
        </w:rPr>
        <w:t>[</w:t>
      </w:r>
      <w:r w:rsidRPr="00FC08AF">
        <w:rPr>
          <w:noProof/>
          <w:lang w:eastAsia="ko-KR"/>
        </w:rPr>
        <w:t>11</w:t>
      </w:r>
      <w:r w:rsidRPr="00FC08AF">
        <w:rPr>
          <w:noProof/>
        </w:rPr>
        <w:t>]</w:t>
      </w:r>
      <w:r w:rsidRPr="00FC08AF">
        <w:rPr>
          <w:noProof/>
        </w:rPr>
        <w:tab/>
        <w:t>3GPP TS 24.</w:t>
      </w:r>
      <w:r w:rsidR="00180923" w:rsidRPr="00FC08AF">
        <w:rPr>
          <w:noProof/>
          <w:lang w:eastAsia="ko-KR"/>
        </w:rPr>
        <w:t>482</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 xml:space="preserve">identity management </w:t>
      </w:r>
      <w:r w:rsidRPr="00FC08AF">
        <w:rPr>
          <w:noProof/>
        </w:rPr>
        <w:t>Protocol specification".</w:t>
      </w:r>
    </w:p>
    <w:p w14:paraId="3BE45225" w14:textId="77777777" w:rsidR="005E1C47" w:rsidRPr="00FC08AF" w:rsidRDefault="005E1C47" w:rsidP="00B416E3">
      <w:pPr>
        <w:pStyle w:val="EX"/>
        <w:rPr>
          <w:noProof/>
          <w:lang w:eastAsia="ko-KR"/>
        </w:rPr>
      </w:pPr>
      <w:r w:rsidRPr="00FC08AF">
        <w:rPr>
          <w:noProof/>
        </w:rPr>
        <w:t>[</w:t>
      </w:r>
      <w:r w:rsidRPr="00FC08AF">
        <w:rPr>
          <w:noProof/>
          <w:lang w:eastAsia="ko-KR"/>
        </w:rPr>
        <w:t>12</w:t>
      </w:r>
      <w:r w:rsidRPr="00FC08AF">
        <w:rPr>
          <w:noProof/>
        </w:rPr>
        <w:t>]</w:t>
      </w:r>
      <w:r w:rsidRPr="00FC08AF">
        <w:rPr>
          <w:noProof/>
        </w:rPr>
        <w:tab/>
        <w:t>3GPP TS 24.</w:t>
      </w:r>
      <w:r w:rsidR="00180923" w:rsidRPr="00FC08AF">
        <w:rPr>
          <w:noProof/>
          <w:lang w:eastAsia="ko-KR"/>
        </w:rPr>
        <w:t>484</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configuration</w:t>
      </w:r>
      <w:r w:rsidRPr="00FC08AF">
        <w:rPr>
          <w:noProof/>
        </w:rPr>
        <w:t xml:space="preserve"> </w:t>
      </w:r>
      <w:r w:rsidRPr="00FC08AF">
        <w:rPr>
          <w:noProof/>
          <w:lang w:eastAsia="ko-KR"/>
        </w:rPr>
        <w:t>management</w:t>
      </w:r>
      <w:r w:rsidRPr="00FC08AF">
        <w:rPr>
          <w:noProof/>
        </w:rPr>
        <w:t xml:space="preserve"> Protocol specification".</w:t>
      </w:r>
    </w:p>
    <w:p w14:paraId="4130252A" w14:textId="77777777" w:rsidR="00130051" w:rsidRPr="00FC08AF" w:rsidRDefault="006D79CF" w:rsidP="00130051">
      <w:pPr>
        <w:pStyle w:val="EX"/>
        <w:rPr>
          <w:noProof/>
          <w:snapToGrid w:val="0"/>
          <w:lang w:eastAsia="ko-KR"/>
        </w:rPr>
      </w:pPr>
      <w:r w:rsidRPr="00FC08AF">
        <w:rPr>
          <w:noProof/>
          <w:lang w:eastAsia="ko-KR"/>
        </w:rPr>
        <w:t>[13]</w:t>
      </w:r>
      <w:r w:rsidRPr="00FC08AF">
        <w:rPr>
          <w:noProof/>
          <w:lang w:eastAsia="ko-KR"/>
        </w:rPr>
        <w:tab/>
      </w:r>
      <w:r w:rsidRPr="00FC08AF">
        <w:rPr>
          <w:noProof/>
        </w:rPr>
        <w:t>IETF RFC </w:t>
      </w:r>
      <w:r w:rsidRPr="00FC08AF">
        <w:rPr>
          <w:noProof/>
          <w:lang w:eastAsia="ko-KR"/>
        </w:rPr>
        <w:t>4566 (July 2006)</w:t>
      </w:r>
      <w:r w:rsidRPr="00FC08AF">
        <w:rPr>
          <w:noProof/>
        </w:rPr>
        <w:t>: "</w:t>
      </w:r>
      <w:r w:rsidRPr="00FC08AF">
        <w:rPr>
          <w:noProof/>
          <w:lang w:eastAsia="ko-KR"/>
        </w:rPr>
        <w:t>Session Description Protocol</w:t>
      </w:r>
      <w:r w:rsidRPr="00FC08AF">
        <w:rPr>
          <w:noProof/>
        </w:rPr>
        <w:t>"</w:t>
      </w:r>
      <w:r w:rsidRPr="00FC08AF">
        <w:rPr>
          <w:noProof/>
          <w:snapToGrid w:val="0"/>
        </w:rPr>
        <w:t>.</w:t>
      </w:r>
    </w:p>
    <w:p w14:paraId="6F0EA049" w14:textId="77777777" w:rsidR="002C04BB" w:rsidRPr="00FC08AF" w:rsidRDefault="00130051" w:rsidP="002C04BB">
      <w:pPr>
        <w:pStyle w:val="EX"/>
        <w:rPr>
          <w:noProof/>
          <w:snapToGrid w:val="0"/>
        </w:rPr>
      </w:pPr>
      <w:r w:rsidRPr="00FC08AF">
        <w:rPr>
          <w:noProof/>
          <w:lang w:eastAsia="ko-KR"/>
        </w:rPr>
        <w:t>[14]</w:t>
      </w:r>
      <w:r w:rsidRPr="00FC08AF">
        <w:rPr>
          <w:noProof/>
          <w:lang w:eastAsia="ko-KR"/>
        </w:rPr>
        <w:tab/>
      </w:r>
      <w:r w:rsidR="006507BF" w:rsidRPr="00FC08AF">
        <w:rPr>
          <w:noProof/>
        </w:rPr>
        <w:t>Void</w:t>
      </w:r>
      <w:r w:rsidRPr="00FC08AF">
        <w:rPr>
          <w:noProof/>
          <w:snapToGrid w:val="0"/>
        </w:rPr>
        <w:t>.</w:t>
      </w:r>
    </w:p>
    <w:p w14:paraId="1F27FD2B" w14:textId="77777777" w:rsidR="00032F2B" w:rsidRPr="00FC08AF" w:rsidRDefault="002C04BB" w:rsidP="00032F2B">
      <w:pPr>
        <w:pStyle w:val="EX"/>
        <w:rPr>
          <w:noProof/>
        </w:rPr>
      </w:pPr>
      <w:r w:rsidRPr="00FC08AF">
        <w:rPr>
          <w:noProof/>
        </w:rPr>
        <w:t>[15]</w:t>
      </w:r>
      <w:r w:rsidRPr="00FC08AF">
        <w:rPr>
          <w:noProof/>
        </w:rPr>
        <w:tab/>
        <w:t>3GPP TS 23.179: "Functional architecture and information flows to support mission critical communication services; Stage 2".</w:t>
      </w:r>
    </w:p>
    <w:p w14:paraId="5C281CC8" w14:textId="77777777" w:rsidR="00032F2B" w:rsidRPr="00FC08AF" w:rsidRDefault="00467AE9" w:rsidP="00032F2B">
      <w:pPr>
        <w:pStyle w:val="EX"/>
        <w:rPr>
          <w:noProof/>
        </w:rPr>
      </w:pPr>
      <w:r w:rsidRPr="00FC08AF">
        <w:rPr>
          <w:noProof/>
        </w:rPr>
        <w:t>[16]</w:t>
      </w:r>
      <w:r w:rsidR="00032F2B" w:rsidRPr="00FC08AF">
        <w:rPr>
          <w:noProof/>
        </w:rPr>
        <w:tab/>
        <w:t>3GPP TS 24.282: "Mission Critical Data (MCData) signalling control Protocol specification".</w:t>
      </w:r>
    </w:p>
    <w:p w14:paraId="09E50D69" w14:textId="77777777" w:rsidR="00032F2B" w:rsidRPr="00FC08AF" w:rsidRDefault="00467AE9" w:rsidP="00032F2B">
      <w:pPr>
        <w:pStyle w:val="EX"/>
        <w:rPr>
          <w:noProof/>
        </w:rPr>
      </w:pPr>
      <w:r w:rsidRPr="00FC08AF">
        <w:rPr>
          <w:noProof/>
        </w:rPr>
        <w:t>[17]</w:t>
      </w:r>
      <w:r w:rsidR="00032F2B" w:rsidRPr="00FC08AF">
        <w:rPr>
          <w:noProof/>
        </w:rPr>
        <w:tab/>
        <w:t>3GPP TS 24.582: "Mission Critical Data (MCData) media plane control Protocol specification".</w:t>
      </w:r>
    </w:p>
    <w:p w14:paraId="33402613" w14:textId="77777777" w:rsidR="00032F2B" w:rsidRPr="00FC08AF" w:rsidRDefault="00467AE9" w:rsidP="00032F2B">
      <w:pPr>
        <w:pStyle w:val="EX"/>
        <w:rPr>
          <w:noProof/>
        </w:rPr>
      </w:pPr>
      <w:r w:rsidRPr="00FC08AF">
        <w:rPr>
          <w:noProof/>
        </w:rPr>
        <w:t>[18]</w:t>
      </w:r>
      <w:r w:rsidR="00032F2B" w:rsidRPr="00FC08AF">
        <w:rPr>
          <w:noProof/>
        </w:rPr>
        <w:tab/>
        <w:t>3GPP TS 24.281: "Mission Critical Video (MCVideo) signalling control Protocol specification".</w:t>
      </w:r>
    </w:p>
    <w:p w14:paraId="3F0171D5" w14:textId="77777777" w:rsidR="008F3C5D" w:rsidRPr="00FC08AF" w:rsidRDefault="00467AE9" w:rsidP="00032F2B">
      <w:pPr>
        <w:pStyle w:val="EX"/>
        <w:rPr>
          <w:noProof/>
          <w:lang w:eastAsia="ko-KR"/>
        </w:rPr>
      </w:pPr>
      <w:r w:rsidRPr="00FC08AF">
        <w:rPr>
          <w:noProof/>
        </w:rPr>
        <w:t>[19]</w:t>
      </w:r>
      <w:r w:rsidR="00032F2B" w:rsidRPr="00FC08AF">
        <w:rPr>
          <w:noProof/>
        </w:rPr>
        <w:tab/>
        <w:t>3GPP TS 24.581: "Mission Critical Video (MCVideo) media plane control Protocol specification".</w:t>
      </w:r>
    </w:p>
    <w:p w14:paraId="3578C46F" w14:textId="77777777" w:rsidR="006507BF" w:rsidRPr="00FC08AF" w:rsidRDefault="006507BF" w:rsidP="006507BF">
      <w:pPr>
        <w:pStyle w:val="EX"/>
        <w:rPr>
          <w:noProof/>
          <w:snapToGrid w:val="0"/>
        </w:rPr>
      </w:pPr>
      <w:r w:rsidRPr="00FC08AF">
        <w:rPr>
          <w:noProof/>
          <w:lang w:eastAsia="ko-KR"/>
        </w:rPr>
        <w:t>[20]</w:t>
      </w:r>
      <w:r w:rsidRPr="00FC08AF">
        <w:rPr>
          <w:noProof/>
          <w:lang w:eastAsia="ko-KR"/>
        </w:rPr>
        <w:tab/>
      </w:r>
      <w:r w:rsidRPr="00FC08AF">
        <w:rPr>
          <w:noProof/>
        </w:rPr>
        <w:t>3GPP TS 33.180: "Security of the mission critical service".</w:t>
      </w:r>
    </w:p>
    <w:p w14:paraId="05316F50" w14:textId="1162AE5D" w:rsidR="00C938F0" w:rsidRPr="00FC08AF" w:rsidRDefault="00C938F0" w:rsidP="00C938F0">
      <w:pPr>
        <w:pStyle w:val="EX"/>
        <w:rPr>
          <w:noProof/>
          <w:snapToGrid w:val="0"/>
        </w:rPr>
      </w:pPr>
      <w:bookmarkStart w:id="14" w:name="_Toc4578147"/>
      <w:bookmarkStart w:id="15" w:name="_Toc27727835"/>
      <w:r w:rsidRPr="00FC08AF">
        <w:rPr>
          <w:noProof/>
          <w:lang w:eastAsia="ko-KR"/>
        </w:rPr>
        <w:t>[</w:t>
      </w:r>
      <w:r>
        <w:rPr>
          <w:noProof/>
          <w:lang w:eastAsia="ko-KR"/>
        </w:rPr>
        <w:t>21</w:t>
      </w:r>
      <w:r w:rsidRPr="00FC08AF">
        <w:rPr>
          <w:noProof/>
          <w:lang w:eastAsia="ko-KR"/>
        </w:rPr>
        <w:t>]</w:t>
      </w:r>
      <w:r w:rsidRPr="00FC08AF">
        <w:rPr>
          <w:noProof/>
          <w:lang w:eastAsia="ko-KR"/>
        </w:rPr>
        <w:tab/>
      </w:r>
      <w:r w:rsidRPr="00FC08AF">
        <w:rPr>
          <w:noProof/>
        </w:rPr>
        <w:t>Void</w:t>
      </w:r>
      <w:r w:rsidRPr="00FC08AF">
        <w:rPr>
          <w:noProof/>
          <w:snapToGrid w:val="0"/>
        </w:rPr>
        <w:t>.</w:t>
      </w:r>
    </w:p>
    <w:p w14:paraId="690C1E9A" w14:textId="40FCF037" w:rsidR="00C938F0" w:rsidRPr="00FC08AF" w:rsidRDefault="00C938F0" w:rsidP="00C938F0">
      <w:pPr>
        <w:pStyle w:val="EX"/>
        <w:rPr>
          <w:noProof/>
          <w:snapToGrid w:val="0"/>
        </w:rPr>
      </w:pPr>
      <w:r w:rsidRPr="00FC08AF">
        <w:rPr>
          <w:noProof/>
          <w:lang w:eastAsia="ko-KR"/>
        </w:rPr>
        <w:t>[</w:t>
      </w:r>
      <w:r>
        <w:rPr>
          <w:noProof/>
          <w:lang w:eastAsia="ko-KR"/>
        </w:rPr>
        <w:t>22</w:t>
      </w:r>
      <w:r w:rsidRPr="00FC08AF">
        <w:rPr>
          <w:noProof/>
          <w:lang w:eastAsia="ko-KR"/>
        </w:rPr>
        <w:t>]</w:t>
      </w:r>
      <w:r w:rsidRPr="00FC08AF">
        <w:rPr>
          <w:noProof/>
          <w:lang w:eastAsia="ko-KR"/>
        </w:rPr>
        <w:tab/>
      </w:r>
      <w:r w:rsidRPr="00FC08AF">
        <w:rPr>
          <w:noProof/>
        </w:rPr>
        <w:t>Void</w:t>
      </w:r>
      <w:r w:rsidRPr="00FC08AF">
        <w:rPr>
          <w:noProof/>
          <w:snapToGrid w:val="0"/>
        </w:rPr>
        <w:t>.</w:t>
      </w:r>
    </w:p>
    <w:p w14:paraId="216961FD" w14:textId="276B7676" w:rsidR="00C938F0" w:rsidRPr="00FC08AF" w:rsidRDefault="00C938F0" w:rsidP="00C938F0">
      <w:pPr>
        <w:pStyle w:val="EX"/>
        <w:rPr>
          <w:noProof/>
          <w:snapToGrid w:val="0"/>
        </w:rPr>
      </w:pPr>
      <w:r w:rsidRPr="00FC08AF">
        <w:rPr>
          <w:noProof/>
          <w:lang w:eastAsia="ko-KR"/>
        </w:rPr>
        <w:t>[</w:t>
      </w:r>
      <w:r>
        <w:rPr>
          <w:noProof/>
          <w:lang w:eastAsia="ko-KR"/>
        </w:rPr>
        <w:t>23</w:t>
      </w:r>
      <w:r w:rsidRPr="00FC08AF">
        <w:rPr>
          <w:noProof/>
          <w:lang w:eastAsia="ko-KR"/>
        </w:rPr>
        <w:t>]</w:t>
      </w:r>
      <w:r w:rsidRPr="00FC08AF">
        <w:rPr>
          <w:noProof/>
          <w:lang w:eastAsia="ko-KR"/>
        </w:rPr>
        <w:tab/>
      </w:r>
      <w:r w:rsidRPr="00FC08AF">
        <w:rPr>
          <w:noProof/>
        </w:rPr>
        <w:t>Void</w:t>
      </w:r>
      <w:r w:rsidRPr="00FC08AF">
        <w:rPr>
          <w:noProof/>
          <w:snapToGrid w:val="0"/>
        </w:rPr>
        <w:t>.</w:t>
      </w:r>
    </w:p>
    <w:p w14:paraId="6B29583C" w14:textId="48BBFBB0" w:rsidR="00C938F0" w:rsidRPr="00FC08AF" w:rsidRDefault="00C938F0" w:rsidP="00C938F0">
      <w:pPr>
        <w:pStyle w:val="EX"/>
        <w:rPr>
          <w:noProof/>
          <w:snapToGrid w:val="0"/>
        </w:rPr>
      </w:pPr>
      <w:r w:rsidRPr="00FC08AF">
        <w:rPr>
          <w:noProof/>
          <w:lang w:eastAsia="ko-KR"/>
        </w:rPr>
        <w:lastRenderedPageBreak/>
        <w:t>[</w:t>
      </w:r>
      <w:r>
        <w:rPr>
          <w:noProof/>
          <w:lang w:eastAsia="ko-KR"/>
        </w:rPr>
        <w:t>24</w:t>
      </w:r>
      <w:r w:rsidRPr="00FC08AF">
        <w:rPr>
          <w:noProof/>
          <w:lang w:eastAsia="ko-KR"/>
        </w:rPr>
        <w:t>]</w:t>
      </w:r>
      <w:r w:rsidRPr="00FC08AF">
        <w:rPr>
          <w:noProof/>
          <w:lang w:eastAsia="ko-KR"/>
        </w:rPr>
        <w:tab/>
      </w:r>
      <w:r w:rsidRPr="00FC08AF">
        <w:rPr>
          <w:noProof/>
        </w:rPr>
        <w:t>Void</w:t>
      </w:r>
      <w:r w:rsidRPr="00FC08AF">
        <w:rPr>
          <w:noProof/>
          <w:snapToGrid w:val="0"/>
        </w:rPr>
        <w:t>.</w:t>
      </w:r>
    </w:p>
    <w:p w14:paraId="495232B2" w14:textId="189D0F1B" w:rsidR="00C938F0" w:rsidRPr="00FC08AF" w:rsidRDefault="00C938F0" w:rsidP="00C938F0">
      <w:pPr>
        <w:pStyle w:val="EX"/>
        <w:rPr>
          <w:noProof/>
          <w:snapToGrid w:val="0"/>
        </w:rPr>
      </w:pPr>
      <w:r w:rsidRPr="00FC08AF">
        <w:rPr>
          <w:noProof/>
          <w:lang w:eastAsia="ko-KR"/>
        </w:rPr>
        <w:t>[</w:t>
      </w:r>
      <w:r>
        <w:rPr>
          <w:noProof/>
          <w:lang w:eastAsia="ko-KR"/>
        </w:rPr>
        <w:t>25</w:t>
      </w:r>
      <w:r w:rsidRPr="00FC08AF">
        <w:rPr>
          <w:noProof/>
          <w:lang w:eastAsia="ko-KR"/>
        </w:rPr>
        <w:t>]</w:t>
      </w:r>
      <w:r w:rsidRPr="00FC08AF">
        <w:rPr>
          <w:noProof/>
          <w:lang w:eastAsia="ko-KR"/>
        </w:rPr>
        <w:tab/>
      </w:r>
      <w:r w:rsidRPr="00FC08AF">
        <w:rPr>
          <w:noProof/>
        </w:rPr>
        <w:t>Void</w:t>
      </w:r>
      <w:r w:rsidRPr="00FC08AF">
        <w:rPr>
          <w:noProof/>
          <w:snapToGrid w:val="0"/>
        </w:rPr>
        <w:t>.</w:t>
      </w:r>
    </w:p>
    <w:p w14:paraId="716FAE41" w14:textId="61580C88" w:rsidR="00C938F0" w:rsidRPr="00FC08AF" w:rsidRDefault="00C938F0" w:rsidP="00C938F0">
      <w:pPr>
        <w:pStyle w:val="EX"/>
        <w:rPr>
          <w:noProof/>
          <w:snapToGrid w:val="0"/>
        </w:rPr>
      </w:pPr>
      <w:r w:rsidRPr="00FC08AF">
        <w:rPr>
          <w:noProof/>
          <w:lang w:eastAsia="ko-KR"/>
        </w:rPr>
        <w:t>[</w:t>
      </w:r>
      <w:r>
        <w:rPr>
          <w:noProof/>
          <w:lang w:eastAsia="ko-KR"/>
        </w:rPr>
        <w:t>26</w:t>
      </w:r>
      <w:r w:rsidRPr="00FC08AF">
        <w:rPr>
          <w:noProof/>
          <w:lang w:eastAsia="ko-KR"/>
        </w:rPr>
        <w:t>]</w:t>
      </w:r>
      <w:r w:rsidRPr="00FC08AF">
        <w:rPr>
          <w:noProof/>
          <w:lang w:eastAsia="ko-KR"/>
        </w:rPr>
        <w:tab/>
      </w:r>
      <w:r w:rsidRPr="00FC08AF">
        <w:rPr>
          <w:noProof/>
        </w:rPr>
        <w:t>Void</w:t>
      </w:r>
      <w:r w:rsidRPr="00FC08AF">
        <w:rPr>
          <w:noProof/>
          <w:snapToGrid w:val="0"/>
        </w:rPr>
        <w:t>.</w:t>
      </w:r>
    </w:p>
    <w:p w14:paraId="191EB757" w14:textId="4D13092F" w:rsidR="00633CE6" w:rsidRPr="00705E55" w:rsidRDefault="00633CE6" w:rsidP="00633CE6">
      <w:pPr>
        <w:pStyle w:val="EX"/>
      </w:pPr>
      <w:r w:rsidRPr="00705E55">
        <w:t>[</w:t>
      </w:r>
      <w:r w:rsidR="002C1AB3">
        <w:t>27</w:t>
      </w:r>
      <w:r w:rsidRPr="00705E55">
        <w:t>]</w:t>
      </w:r>
      <w:r w:rsidRPr="00705E55">
        <w:tab/>
        <w:t>IANA: Character Sets, https://www.iana.org/assignments/character-sets/character-sets.xhtml.</w:t>
      </w:r>
    </w:p>
    <w:p w14:paraId="751497CF" w14:textId="77777777" w:rsidR="004414F8" w:rsidRPr="00FC08AF" w:rsidRDefault="004414F8" w:rsidP="004414F8">
      <w:pPr>
        <w:pStyle w:val="Heading1"/>
        <w:rPr>
          <w:noProof/>
        </w:rPr>
      </w:pPr>
      <w:bookmarkStart w:id="16" w:name="_Toc176353147"/>
      <w:r w:rsidRPr="00FC08AF">
        <w:rPr>
          <w:noProof/>
        </w:rPr>
        <w:t>3</w:t>
      </w:r>
      <w:r w:rsidRPr="00FC08AF">
        <w:rPr>
          <w:noProof/>
        </w:rPr>
        <w:tab/>
        <w:t>Definitions and abbreviations</w:t>
      </w:r>
      <w:bookmarkEnd w:id="14"/>
      <w:bookmarkEnd w:id="15"/>
      <w:bookmarkEnd w:id="16"/>
    </w:p>
    <w:p w14:paraId="3210D6F6" w14:textId="77777777" w:rsidR="004414F8" w:rsidRPr="00FC08AF" w:rsidRDefault="004414F8" w:rsidP="004414F8">
      <w:pPr>
        <w:pStyle w:val="Heading2"/>
        <w:rPr>
          <w:noProof/>
        </w:rPr>
      </w:pPr>
      <w:bookmarkStart w:id="17" w:name="_Toc4578148"/>
      <w:bookmarkStart w:id="18" w:name="_Toc27727836"/>
      <w:bookmarkStart w:id="19" w:name="_Toc176353148"/>
      <w:r w:rsidRPr="00FC08AF">
        <w:rPr>
          <w:noProof/>
        </w:rPr>
        <w:t>3.1</w:t>
      </w:r>
      <w:r w:rsidRPr="00FC08AF">
        <w:rPr>
          <w:noProof/>
        </w:rPr>
        <w:tab/>
        <w:t>Definitions</w:t>
      </w:r>
      <w:bookmarkEnd w:id="17"/>
      <w:bookmarkEnd w:id="18"/>
      <w:bookmarkEnd w:id="19"/>
    </w:p>
    <w:p w14:paraId="4B137176" w14:textId="77777777" w:rsidR="002C04BB" w:rsidRPr="00FC08AF" w:rsidRDefault="002C04BB" w:rsidP="002C04BB">
      <w:pPr>
        <w:rPr>
          <w:noProof/>
        </w:rPr>
      </w:pPr>
      <w:r w:rsidRPr="00FC08AF">
        <w:rPr>
          <w:noProof/>
        </w:rPr>
        <w:t>For the purpose of the present document, the following terms and definitions given in 3GPP TS 23.179 [15] apply:</w:t>
      </w:r>
    </w:p>
    <w:p w14:paraId="43F48A64" w14:textId="77777777" w:rsidR="002C04BB" w:rsidRPr="00FC08AF" w:rsidRDefault="002C04BB" w:rsidP="002C04BB">
      <w:pPr>
        <w:pStyle w:val="EW"/>
        <w:rPr>
          <w:b/>
          <w:noProof/>
        </w:rPr>
      </w:pPr>
      <w:r w:rsidRPr="00FC08AF">
        <w:rPr>
          <w:b/>
          <w:noProof/>
        </w:rPr>
        <w:t>Pre-selected MCPTT user profile</w:t>
      </w:r>
    </w:p>
    <w:p w14:paraId="176E05F5" w14:textId="77777777" w:rsidR="004414F8" w:rsidRPr="00FC08AF" w:rsidRDefault="004414F8" w:rsidP="002C04BB">
      <w:pPr>
        <w:pStyle w:val="Heading2"/>
        <w:rPr>
          <w:noProof/>
        </w:rPr>
      </w:pPr>
      <w:bookmarkStart w:id="20" w:name="_Toc4578149"/>
      <w:bookmarkStart w:id="21" w:name="_Toc27727837"/>
      <w:bookmarkStart w:id="22" w:name="_Toc176353149"/>
      <w:r w:rsidRPr="00FC08AF">
        <w:rPr>
          <w:noProof/>
        </w:rPr>
        <w:t>3.2</w:t>
      </w:r>
      <w:r w:rsidRPr="00FC08AF">
        <w:rPr>
          <w:noProof/>
        </w:rPr>
        <w:tab/>
        <w:t>Abbreviations</w:t>
      </w:r>
      <w:bookmarkEnd w:id="20"/>
      <w:bookmarkEnd w:id="21"/>
      <w:bookmarkEnd w:id="22"/>
    </w:p>
    <w:p w14:paraId="72E7437F" w14:textId="77777777" w:rsidR="004414F8" w:rsidRPr="00FC08AF" w:rsidRDefault="004414F8" w:rsidP="004414F8">
      <w:pPr>
        <w:keepNext/>
        <w:rPr>
          <w:noProof/>
        </w:rPr>
      </w:pPr>
      <w:r w:rsidRPr="00FC08AF">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2D154185" w14:textId="77777777" w:rsidR="001F7D8D" w:rsidRPr="00FC08AF" w:rsidRDefault="004414F8" w:rsidP="001F7D8D">
      <w:pPr>
        <w:pStyle w:val="EW"/>
        <w:rPr>
          <w:noProof/>
          <w:lang w:eastAsia="ko-KR"/>
        </w:rPr>
      </w:pPr>
      <w:r w:rsidRPr="00FC08AF">
        <w:rPr>
          <w:noProof/>
        </w:rPr>
        <w:t>ACL</w:t>
      </w:r>
      <w:r w:rsidRPr="00FC08AF">
        <w:rPr>
          <w:noProof/>
        </w:rPr>
        <w:tab/>
        <w:t>Access Control List</w:t>
      </w:r>
    </w:p>
    <w:p w14:paraId="237F51D3" w14:textId="77777777" w:rsidR="004414F8" w:rsidRPr="00FC08AF" w:rsidRDefault="001F7D8D" w:rsidP="001F7D8D">
      <w:pPr>
        <w:pStyle w:val="EW"/>
        <w:rPr>
          <w:noProof/>
        </w:rPr>
      </w:pPr>
      <w:r w:rsidRPr="00FC08AF">
        <w:rPr>
          <w:noProof/>
          <w:lang w:eastAsia="ko-KR"/>
        </w:rPr>
        <w:t>CMS</w:t>
      </w:r>
      <w:r w:rsidRPr="00FC08AF">
        <w:rPr>
          <w:noProof/>
          <w:lang w:eastAsia="ko-KR"/>
        </w:rPr>
        <w:tab/>
        <w:t>Configuration Management Server</w:t>
      </w:r>
    </w:p>
    <w:p w14:paraId="6672E291" w14:textId="77777777" w:rsidR="004414F8" w:rsidRPr="00FC08AF" w:rsidRDefault="004414F8" w:rsidP="004414F8">
      <w:pPr>
        <w:pStyle w:val="EW"/>
        <w:rPr>
          <w:noProof/>
        </w:rPr>
      </w:pPr>
      <w:r w:rsidRPr="00FC08AF">
        <w:rPr>
          <w:noProof/>
        </w:rPr>
        <w:t>DDF</w:t>
      </w:r>
      <w:r w:rsidRPr="00FC08AF">
        <w:rPr>
          <w:noProof/>
        </w:rPr>
        <w:tab/>
        <w:t>Device Description Framework</w:t>
      </w:r>
    </w:p>
    <w:p w14:paraId="606AC97D" w14:textId="77777777" w:rsidR="001F7D8D" w:rsidRPr="00FC08AF" w:rsidRDefault="004414F8" w:rsidP="001F7D8D">
      <w:pPr>
        <w:pStyle w:val="EW"/>
        <w:rPr>
          <w:noProof/>
          <w:lang w:eastAsia="ko-KR"/>
        </w:rPr>
      </w:pPr>
      <w:r w:rsidRPr="00FC08AF">
        <w:rPr>
          <w:noProof/>
        </w:rPr>
        <w:t>DM</w:t>
      </w:r>
      <w:r w:rsidRPr="00FC08AF">
        <w:rPr>
          <w:noProof/>
        </w:rPr>
        <w:tab/>
        <w:t>Device Management</w:t>
      </w:r>
    </w:p>
    <w:p w14:paraId="7BC0A110" w14:textId="77777777" w:rsidR="00B75EF0" w:rsidRPr="00FC08AF" w:rsidRDefault="001F7D8D" w:rsidP="00B75EF0">
      <w:pPr>
        <w:pStyle w:val="EW"/>
        <w:rPr>
          <w:noProof/>
          <w:lang w:eastAsia="ko-KR"/>
        </w:rPr>
      </w:pPr>
      <w:r w:rsidRPr="00FC08AF">
        <w:rPr>
          <w:noProof/>
          <w:lang w:eastAsia="ko-KR"/>
        </w:rPr>
        <w:t>GMS</w:t>
      </w:r>
      <w:r w:rsidRPr="00FC08AF">
        <w:rPr>
          <w:noProof/>
          <w:lang w:eastAsia="ko-KR"/>
        </w:rPr>
        <w:tab/>
        <w:t>Group Management Server</w:t>
      </w:r>
    </w:p>
    <w:p w14:paraId="27EFEF28" w14:textId="77777777" w:rsidR="00B75EF0" w:rsidRPr="00FC08AF" w:rsidRDefault="00B75EF0" w:rsidP="00B75EF0">
      <w:pPr>
        <w:pStyle w:val="EW"/>
        <w:rPr>
          <w:noProof/>
        </w:rPr>
      </w:pPr>
      <w:r w:rsidRPr="00FC08AF">
        <w:rPr>
          <w:noProof/>
        </w:rPr>
        <w:t>MCS</w:t>
      </w:r>
      <w:r w:rsidRPr="00FC08AF">
        <w:rPr>
          <w:noProof/>
        </w:rPr>
        <w:tab/>
        <w:t>Mission Critical Service</w:t>
      </w:r>
    </w:p>
    <w:p w14:paraId="3AB68D40" w14:textId="77777777" w:rsidR="004414F8" w:rsidRPr="00FC08AF" w:rsidRDefault="00B75EF0" w:rsidP="00B75EF0">
      <w:pPr>
        <w:pStyle w:val="EW"/>
        <w:rPr>
          <w:noProof/>
        </w:rPr>
      </w:pPr>
      <w:r w:rsidRPr="00FC08AF">
        <w:rPr>
          <w:noProof/>
        </w:rPr>
        <w:t>MCSs</w:t>
      </w:r>
      <w:r w:rsidRPr="00FC08AF">
        <w:rPr>
          <w:noProof/>
        </w:rPr>
        <w:tab/>
        <w:t>Mission Critical Services</w:t>
      </w:r>
    </w:p>
    <w:p w14:paraId="0855A12D" w14:textId="77777777" w:rsidR="004414F8" w:rsidRPr="00FC08AF" w:rsidRDefault="004414F8" w:rsidP="004414F8">
      <w:pPr>
        <w:pStyle w:val="EW"/>
        <w:rPr>
          <w:noProof/>
        </w:rPr>
      </w:pPr>
      <w:r w:rsidRPr="00FC08AF">
        <w:rPr>
          <w:noProof/>
        </w:rPr>
        <w:t>MCPTT</w:t>
      </w:r>
      <w:r w:rsidRPr="00FC08AF">
        <w:rPr>
          <w:noProof/>
        </w:rPr>
        <w:tab/>
        <w:t>Mission Critical Push To Talk</w:t>
      </w:r>
    </w:p>
    <w:p w14:paraId="5814F56A" w14:textId="77777777" w:rsidR="004414F8" w:rsidRPr="00FC08AF" w:rsidRDefault="004414F8" w:rsidP="004414F8">
      <w:pPr>
        <w:pStyle w:val="EW"/>
        <w:rPr>
          <w:noProof/>
        </w:rPr>
      </w:pPr>
      <w:r w:rsidRPr="00FC08AF">
        <w:rPr>
          <w:noProof/>
        </w:rPr>
        <w:t>ME</w:t>
      </w:r>
      <w:r w:rsidRPr="00FC08AF">
        <w:rPr>
          <w:noProof/>
        </w:rPr>
        <w:tab/>
        <w:t>Mobile Equipment</w:t>
      </w:r>
    </w:p>
    <w:p w14:paraId="3717DAF2" w14:textId="77777777" w:rsidR="004414F8" w:rsidRPr="00FC08AF" w:rsidRDefault="004414F8" w:rsidP="004414F8">
      <w:pPr>
        <w:pStyle w:val="EW"/>
        <w:rPr>
          <w:noProof/>
        </w:rPr>
      </w:pPr>
      <w:r w:rsidRPr="00FC08AF">
        <w:rPr>
          <w:noProof/>
        </w:rPr>
        <w:t>MO</w:t>
      </w:r>
      <w:r w:rsidRPr="00FC08AF">
        <w:rPr>
          <w:noProof/>
        </w:rPr>
        <w:tab/>
        <w:t>Management Object</w:t>
      </w:r>
    </w:p>
    <w:p w14:paraId="29373DEC" w14:textId="77777777" w:rsidR="004414F8" w:rsidRPr="00FC08AF" w:rsidRDefault="004414F8" w:rsidP="004414F8">
      <w:pPr>
        <w:pStyle w:val="EW"/>
        <w:rPr>
          <w:noProof/>
          <w:lang w:eastAsia="ko-KR"/>
        </w:rPr>
      </w:pPr>
      <w:r w:rsidRPr="00FC08AF">
        <w:rPr>
          <w:noProof/>
        </w:rPr>
        <w:t>OMA</w:t>
      </w:r>
      <w:r w:rsidRPr="00FC08AF">
        <w:rPr>
          <w:noProof/>
        </w:rPr>
        <w:tab/>
        <w:t>Open Mobile Alliance</w:t>
      </w:r>
    </w:p>
    <w:p w14:paraId="474F4F91" w14:textId="77777777" w:rsidR="001F7D8D" w:rsidRPr="00FC08AF" w:rsidRDefault="004414F8" w:rsidP="001F7D8D">
      <w:pPr>
        <w:pStyle w:val="EW"/>
        <w:rPr>
          <w:noProof/>
          <w:lang w:eastAsia="ko-KR"/>
        </w:rPr>
      </w:pPr>
      <w:r w:rsidRPr="00FC08AF">
        <w:rPr>
          <w:noProof/>
        </w:rPr>
        <w:t>ProSe</w:t>
      </w:r>
      <w:r w:rsidRPr="00FC08AF">
        <w:rPr>
          <w:noProof/>
        </w:rPr>
        <w:tab/>
        <w:t>Proximity-based Services</w:t>
      </w:r>
    </w:p>
    <w:p w14:paraId="48AC366E" w14:textId="77777777" w:rsidR="001F7D8D" w:rsidRPr="00FC08AF" w:rsidRDefault="001F7D8D" w:rsidP="001F7D8D">
      <w:pPr>
        <w:pStyle w:val="EW"/>
        <w:rPr>
          <w:noProof/>
          <w:lang w:eastAsia="ko-KR"/>
        </w:rPr>
      </w:pPr>
      <w:r w:rsidRPr="00FC08AF">
        <w:rPr>
          <w:noProof/>
        </w:rPr>
        <w:t>RFC</w:t>
      </w:r>
      <w:r w:rsidRPr="00FC08AF">
        <w:rPr>
          <w:noProof/>
        </w:rPr>
        <w:tab/>
        <w:t>Request For Comments</w:t>
      </w:r>
    </w:p>
    <w:p w14:paraId="11B1021D" w14:textId="77777777" w:rsidR="001F7D8D" w:rsidRPr="00FC08AF" w:rsidRDefault="001F7D8D" w:rsidP="001F7D8D">
      <w:pPr>
        <w:pStyle w:val="EW"/>
        <w:rPr>
          <w:noProof/>
        </w:rPr>
      </w:pPr>
      <w:r w:rsidRPr="00FC08AF">
        <w:rPr>
          <w:noProof/>
        </w:rPr>
        <w:t>URI</w:t>
      </w:r>
      <w:r w:rsidRPr="00FC08AF">
        <w:rPr>
          <w:noProof/>
        </w:rPr>
        <w:tab/>
        <w:t>Uniform Resource Identifier</w:t>
      </w:r>
    </w:p>
    <w:p w14:paraId="4EAAD871" w14:textId="77777777" w:rsidR="001F7D8D" w:rsidRPr="00FC08AF" w:rsidRDefault="001F7D8D" w:rsidP="001F7D8D">
      <w:pPr>
        <w:pStyle w:val="EW"/>
        <w:rPr>
          <w:noProof/>
          <w:lang w:eastAsia="ko-KR"/>
        </w:rPr>
      </w:pPr>
      <w:r w:rsidRPr="00FC08AF">
        <w:rPr>
          <w:noProof/>
        </w:rPr>
        <w:t>URN</w:t>
      </w:r>
      <w:r w:rsidRPr="00FC08AF">
        <w:rPr>
          <w:noProof/>
        </w:rPr>
        <w:tab/>
        <w:t>Uniform Resource Name</w:t>
      </w:r>
    </w:p>
    <w:p w14:paraId="0B3E52F3" w14:textId="77777777" w:rsidR="001F7D8D" w:rsidRPr="00FC08AF" w:rsidRDefault="001F7D8D" w:rsidP="001F7D8D">
      <w:pPr>
        <w:pStyle w:val="EW"/>
        <w:rPr>
          <w:noProof/>
          <w:lang w:eastAsia="ko-KR"/>
        </w:rPr>
      </w:pPr>
      <w:r w:rsidRPr="00FC08AF">
        <w:rPr>
          <w:noProof/>
          <w:lang w:eastAsia="ko-KR"/>
        </w:rPr>
        <w:t>XCAP</w:t>
      </w:r>
      <w:r w:rsidRPr="00FC08AF">
        <w:rPr>
          <w:noProof/>
          <w:lang w:eastAsia="ko-KR"/>
        </w:rPr>
        <w:tab/>
        <w:t>XML Configuration Access Protocol</w:t>
      </w:r>
    </w:p>
    <w:p w14:paraId="7100FD54" w14:textId="77777777" w:rsidR="001F7D8D" w:rsidRPr="00FC08AF" w:rsidRDefault="001F7D8D" w:rsidP="001F7D8D">
      <w:pPr>
        <w:pStyle w:val="EW"/>
        <w:rPr>
          <w:noProof/>
          <w:lang w:eastAsia="ko-KR"/>
        </w:rPr>
      </w:pPr>
      <w:r w:rsidRPr="00FC08AF">
        <w:rPr>
          <w:noProof/>
          <w:lang w:eastAsia="ko-KR"/>
        </w:rPr>
        <w:t>XML</w:t>
      </w:r>
      <w:r w:rsidRPr="00FC08AF">
        <w:rPr>
          <w:noProof/>
          <w:lang w:eastAsia="ko-KR"/>
        </w:rPr>
        <w:tab/>
      </w:r>
      <w:r w:rsidRPr="00FC08AF">
        <w:rPr>
          <w:noProof/>
        </w:rPr>
        <w:t>eXtensible Markup Language</w:t>
      </w:r>
    </w:p>
    <w:p w14:paraId="4E03838A" w14:textId="77777777" w:rsidR="004414F8" w:rsidRPr="00FC08AF" w:rsidRDefault="001F7D8D" w:rsidP="001F7D8D">
      <w:pPr>
        <w:pStyle w:val="EW"/>
        <w:rPr>
          <w:noProof/>
          <w:lang w:eastAsia="ko-KR"/>
        </w:rPr>
      </w:pPr>
      <w:r w:rsidRPr="00FC08AF">
        <w:rPr>
          <w:noProof/>
        </w:rPr>
        <w:t>XUI</w:t>
      </w:r>
      <w:r w:rsidRPr="00FC08AF">
        <w:rPr>
          <w:noProof/>
        </w:rPr>
        <w:tab/>
        <w:t>XCAP Unique Identifier</w:t>
      </w:r>
    </w:p>
    <w:p w14:paraId="77DA2111" w14:textId="77777777" w:rsidR="002F484D" w:rsidRPr="00FC08AF" w:rsidRDefault="002F484D" w:rsidP="002F484D">
      <w:pPr>
        <w:pStyle w:val="Heading1"/>
        <w:tabs>
          <w:tab w:val="right" w:pos="9630"/>
        </w:tabs>
        <w:rPr>
          <w:noProof/>
          <w:lang w:eastAsia="ko-KR"/>
        </w:rPr>
      </w:pPr>
      <w:bookmarkStart w:id="23" w:name="_Toc4578150"/>
      <w:bookmarkStart w:id="24" w:name="_Toc27727838"/>
      <w:bookmarkStart w:id="25" w:name="_Toc176353150"/>
      <w:r w:rsidRPr="00FC08AF">
        <w:rPr>
          <w:noProof/>
        </w:rPr>
        <w:t>4</w:t>
      </w:r>
      <w:r w:rsidRPr="00FC08AF">
        <w:rPr>
          <w:noProof/>
        </w:rPr>
        <w:tab/>
        <w:t xml:space="preserve">MCPTT </w:t>
      </w:r>
      <w:r w:rsidRPr="00FC08AF">
        <w:rPr>
          <w:noProof/>
          <w:lang w:eastAsia="ko-KR"/>
        </w:rPr>
        <w:t xml:space="preserve">UE configuration </w:t>
      </w:r>
      <w:r w:rsidRPr="00FC08AF">
        <w:rPr>
          <w:noProof/>
        </w:rPr>
        <w:t>MO</w:t>
      </w:r>
      <w:bookmarkEnd w:id="23"/>
      <w:bookmarkEnd w:id="24"/>
      <w:bookmarkEnd w:id="25"/>
    </w:p>
    <w:p w14:paraId="06338483" w14:textId="77777777" w:rsidR="002F484D" w:rsidRPr="00FC08AF" w:rsidRDefault="002F484D" w:rsidP="002F484D">
      <w:pPr>
        <w:pStyle w:val="Heading2"/>
        <w:rPr>
          <w:noProof/>
        </w:rPr>
      </w:pPr>
      <w:bookmarkStart w:id="26" w:name="_Toc4578151"/>
      <w:bookmarkStart w:id="27" w:name="_Toc27727839"/>
      <w:bookmarkStart w:id="28" w:name="_Toc176353151"/>
      <w:r w:rsidRPr="00FC08AF">
        <w:rPr>
          <w:noProof/>
          <w:lang w:eastAsia="ko-KR"/>
        </w:rPr>
        <w:t>4</w:t>
      </w:r>
      <w:r w:rsidRPr="00FC08AF">
        <w:rPr>
          <w:noProof/>
        </w:rPr>
        <w:t>.1</w:t>
      </w:r>
      <w:r w:rsidRPr="00FC08AF">
        <w:rPr>
          <w:noProof/>
        </w:rPr>
        <w:tab/>
        <w:t>General</w:t>
      </w:r>
      <w:bookmarkEnd w:id="26"/>
      <w:bookmarkEnd w:id="27"/>
      <w:bookmarkEnd w:id="28"/>
    </w:p>
    <w:p w14:paraId="016F4878"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UE configuration </w:t>
      </w:r>
      <w:r w:rsidRPr="00FC08AF">
        <w:rPr>
          <w:noProof/>
        </w:rPr>
        <w:t xml:space="preserve">Management Object (MO) is used to configure 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253BE3E2"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-UE-configuration</w:t>
      </w:r>
      <w:r w:rsidRPr="00FC08AF">
        <w:rPr>
          <w:noProof/>
        </w:rPr>
        <w:t>:1.0.</w:t>
      </w:r>
    </w:p>
    <w:p w14:paraId="05A2291A"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390F7AD0"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UE configuration </w:t>
      </w:r>
      <w:r w:rsidRPr="00FC08AF">
        <w:rPr>
          <w:noProof/>
        </w:rPr>
        <w:t>MO.</w:t>
      </w:r>
    </w:p>
    <w:p w14:paraId="21E74DC7" w14:textId="77777777" w:rsidR="002F484D" w:rsidRPr="00FC08AF" w:rsidRDefault="002F484D" w:rsidP="002F484D">
      <w:pPr>
        <w:rPr>
          <w:noProof/>
        </w:rPr>
      </w:pPr>
      <w:r w:rsidRPr="00FC08AF">
        <w:rPr>
          <w:noProof/>
        </w:rPr>
        <w:t>The following nodes and leaf objects are possible under the MCPTT</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4</w:t>
      </w:r>
      <w:r w:rsidRPr="00FC08AF">
        <w:rPr>
          <w:noProof/>
          <w:lang w:eastAsia="ko-KR"/>
        </w:rPr>
        <w:t>.</w:t>
      </w:r>
      <w:r w:rsidRPr="00FC08AF">
        <w:rPr>
          <w:noProof/>
        </w:rPr>
        <w:t>1</w:t>
      </w:r>
      <w:r w:rsidRPr="00FC08AF">
        <w:rPr>
          <w:noProof/>
          <w:lang w:eastAsia="ko-KR"/>
        </w:rPr>
        <w:t>.1</w:t>
      </w:r>
      <w:r w:rsidR="00E01589">
        <w:rPr>
          <w:noProof/>
        </w:rPr>
        <w:t>.</w:t>
      </w:r>
    </w:p>
    <w:p w14:paraId="419F7CBF" w14:textId="77777777" w:rsidR="002F484D" w:rsidRPr="00FC08AF" w:rsidRDefault="0024756B" w:rsidP="002F484D">
      <w:pPr>
        <w:pStyle w:val="TH"/>
        <w:rPr>
          <w:noProof/>
        </w:rPr>
      </w:pPr>
      <w:r w:rsidRPr="00FC08AF">
        <w:rPr>
          <w:noProof/>
        </w:rPr>
        <w:object w:dxaOrig="10088" w:dyaOrig="5933" w14:anchorId="176CB433">
          <v:shape id="_x0000_i1027" type="#_x0000_t75" style="width:481.45pt;height:283.6pt" o:ole="">
            <v:imagedata r:id="rId11" o:title=""/>
          </v:shape>
          <o:OLEObject Type="Embed" ProgID="Visio.Drawing.11" ShapeID="_x0000_i1027" DrawAspect="Content" ObjectID="_1786966714" r:id="rId12"/>
        </w:object>
      </w:r>
    </w:p>
    <w:p w14:paraId="1E8180BB" w14:textId="77777777" w:rsidR="002F484D" w:rsidRPr="00FC08AF" w:rsidRDefault="002F484D" w:rsidP="002F484D">
      <w:pPr>
        <w:pStyle w:val="TF"/>
        <w:rPr>
          <w:noProof/>
        </w:rPr>
      </w:pPr>
      <w:r w:rsidRPr="00FC08AF">
        <w:rPr>
          <w:noProof/>
        </w:rPr>
        <w:t>Figure 4</w:t>
      </w:r>
      <w:r w:rsidRPr="00FC08AF">
        <w:rPr>
          <w:noProof/>
          <w:lang w:eastAsia="ko-KR"/>
        </w:rPr>
        <w:t>.</w:t>
      </w:r>
      <w:r w:rsidRPr="00FC08AF">
        <w:rPr>
          <w:noProof/>
        </w:rPr>
        <w:t>1</w:t>
      </w:r>
      <w:r w:rsidRPr="00FC08AF">
        <w:rPr>
          <w:noProof/>
          <w:lang w:eastAsia="ko-KR"/>
        </w:rPr>
        <w:t>.1</w:t>
      </w:r>
      <w:r w:rsidRPr="00FC08AF">
        <w:rPr>
          <w:noProof/>
        </w:rPr>
        <w:t xml:space="preserve">: The MCPTT </w:t>
      </w:r>
      <w:r w:rsidRPr="00FC08AF">
        <w:rPr>
          <w:noProof/>
          <w:lang w:eastAsia="ko-KR"/>
        </w:rPr>
        <w:t>UE configuration MO</w:t>
      </w:r>
    </w:p>
    <w:p w14:paraId="69345B80" w14:textId="77777777" w:rsidR="002F484D" w:rsidRPr="00FC08AF" w:rsidRDefault="002F484D" w:rsidP="002F484D">
      <w:pPr>
        <w:pStyle w:val="Heading2"/>
        <w:rPr>
          <w:noProof/>
        </w:rPr>
      </w:pPr>
      <w:bookmarkStart w:id="29" w:name="_Toc4578152"/>
      <w:bookmarkStart w:id="30" w:name="_Toc27727840"/>
      <w:bookmarkStart w:id="31" w:name="_Toc176353152"/>
      <w:r w:rsidRPr="00FC08AF">
        <w:rPr>
          <w:noProof/>
          <w:lang w:eastAsia="ko-KR"/>
        </w:rPr>
        <w:t>4</w:t>
      </w:r>
      <w:r w:rsidRPr="00FC08AF">
        <w:rPr>
          <w:noProof/>
        </w:rPr>
        <w:t>.</w:t>
      </w:r>
      <w:r w:rsidRPr="00FC08AF">
        <w:rPr>
          <w:noProof/>
          <w:lang w:eastAsia="ko-KR"/>
        </w:rPr>
        <w:t>2</w:t>
      </w:r>
      <w:r w:rsidRPr="00FC08AF">
        <w:rPr>
          <w:noProof/>
        </w:rPr>
        <w:tab/>
      </w:r>
      <w:r w:rsidRPr="00FC08AF">
        <w:rPr>
          <w:noProof/>
          <w:lang w:eastAsia="ko-KR"/>
        </w:rPr>
        <w:t>MCPTT UE configuration MO parameters</w:t>
      </w:r>
      <w:bookmarkEnd w:id="29"/>
      <w:bookmarkEnd w:id="30"/>
      <w:bookmarkEnd w:id="31"/>
    </w:p>
    <w:p w14:paraId="18A727FA" w14:textId="77777777" w:rsidR="002F484D" w:rsidRPr="00FC08AF" w:rsidRDefault="002F484D" w:rsidP="002F484D">
      <w:pPr>
        <w:pStyle w:val="Heading3"/>
        <w:rPr>
          <w:noProof/>
        </w:rPr>
      </w:pPr>
      <w:bookmarkStart w:id="32" w:name="_Toc4578153"/>
      <w:bookmarkStart w:id="33" w:name="_Toc27727841"/>
      <w:bookmarkStart w:id="34" w:name="_Toc176353153"/>
      <w:r w:rsidRPr="00FC08AF">
        <w:rPr>
          <w:noProof/>
          <w:lang w:eastAsia="ko-KR"/>
        </w:rPr>
        <w:t>4</w:t>
      </w:r>
      <w:r w:rsidRPr="00FC08AF">
        <w:rPr>
          <w:noProof/>
        </w:rPr>
        <w:t>.</w:t>
      </w:r>
      <w:r w:rsidRPr="00FC08AF">
        <w:rPr>
          <w:noProof/>
          <w:lang w:eastAsia="ko-KR"/>
        </w:rPr>
        <w:t>2.</w:t>
      </w:r>
      <w:r w:rsidRPr="00FC08AF">
        <w:rPr>
          <w:noProof/>
        </w:rPr>
        <w:t>1</w:t>
      </w:r>
      <w:r w:rsidRPr="00FC08AF">
        <w:rPr>
          <w:noProof/>
        </w:rPr>
        <w:tab/>
        <w:t>General</w:t>
      </w:r>
      <w:bookmarkEnd w:id="32"/>
      <w:bookmarkEnd w:id="33"/>
      <w:bookmarkEnd w:id="34"/>
    </w:p>
    <w:p w14:paraId="5FB55991" w14:textId="77777777" w:rsidR="002F484D" w:rsidRPr="00FC08AF" w:rsidRDefault="002F484D" w:rsidP="002F484D">
      <w:pPr>
        <w:rPr>
          <w:noProof/>
          <w:lang w:eastAsia="ko-KR"/>
        </w:rPr>
      </w:pPr>
      <w:r w:rsidRPr="00FC08AF">
        <w:rPr>
          <w:noProof/>
        </w:rPr>
        <w:t>This clause describes the parameters for the MCPTT U</w:t>
      </w:r>
      <w:r w:rsidRPr="00FC08AF">
        <w:rPr>
          <w:noProof/>
          <w:lang w:eastAsia="ko-KR"/>
        </w:rPr>
        <w:t xml:space="preserve">E configuration </w:t>
      </w:r>
      <w:r w:rsidRPr="00FC08AF">
        <w:rPr>
          <w:noProof/>
        </w:rPr>
        <w:t>Management Object (MO).</w:t>
      </w:r>
    </w:p>
    <w:p w14:paraId="4B39EEE9" w14:textId="77777777" w:rsidR="002F484D" w:rsidRPr="00FC08AF" w:rsidRDefault="002F484D" w:rsidP="002F484D">
      <w:pPr>
        <w:pStyle w:val="Heading3"/>
        <w:rPr>
          <w:i/>
          <w:iCs/>
          <w:noProof/>
          <w:lang w:eastAsia="ko-KR"/>
        </w:rPr>
      </w:pPr>
      <w:bookmarkStart w:id="35" w:name="_Toc4578154"/>
      <w:bookmarkStart w:id="36" w:name="_Toc27727842"/>
      <w:bookmarkStart w:id="37" w:name="_Toc176353154"/>
      <w:r w:rsidRPr="00FC08AF">
        <w:rPr>
          <w:noProof/>
          <w:lang w:eastAsia="ko-KR"/>
        </w:rPr>
        <w:t>4.2.2</w:t>
      </w:r>
      <w:r w:rsidRPr="00FC08AF">
        <w:rPr>
          <w:noProof/>
        </w:rPr>
        <w:tab/>
        <w:t xml:space="preserve">Node: </w:t>
      </w:r>
      <w:r w:rsidRPr="00FC08AF">
        <w:rPr>
          <w:i/>
          <w:iCs/>
          <w:noProof/>
        </w:rPr>
        <w:t>&lt;x&gt;</w:t>
      </w:r>
      <w:bookmarkEnd w:id="35"/>
      <w:bookmarkEnd w:id="36"/>
      <w:bookmarkEnd w:id="37"/>
    </w:p>
    <w:p w14:paraId="088F3551"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220079C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FD21A4" w14:textId="77777777" w:rsidR="002F484D" w:rsidRPr="00FC08AF" w:rsidRDefault="002F484D" w:rsidP="00B93C96">
            <w:pPr>
              <w:rPr>
                <w:noProof/>
                <w:szCs w:val="18"/>
              </w:rPr>
            </w:pPr>
            <w:r w:rsidRPr="00FC08AF">
              <w:rPr>
                <w:noProof/>
              </w:rPr>
              <w:t>&lt;x&gt;</w:t>
            </w:r>
          </w:p>
        </w:tc>
      </w:tr>
      <w:tr w:rsidR="002F484D" w:rsidRPr="00FC08AF" w14:paraId="38DD666C"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74CA209"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0E579" w14:textId="77777777" w:rsidR="002F484D" w:rsidRPr="00FC08AF" w:rsidRDefault="002F484D" w:rsidP="00B93C96">
            <w:pPr>
              <w:pStyle w:val="TAC"/>
              <w:rPr>
                <w:rFonts w:cs="Arial"/>
                <w:noProof/>
                <w:lang w:eastAsia="en-US"/>
              </w:rPr>
            </w:pPr>
            <w:r w:rsidRPr="00FC08AF">
              <w:rPr>
                <w:rFonts w:cs="Arial"/>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02142" w14:textId="77777777" w:rsidR="002F484D" w:rsidRPr="00FC08AF" w:rsidRDefault="002F484D" w:rsidP="00B93C96">
            <w:pPr>
              <w:pStyle w:val="TAC"/>
              <w:rPr>
                <w:rFonts w:cs="Arial"/>
                <w:noProof/>
                <w:lang w:eastAsia="en-US"/>
              </w:rPr>
            </w:pPr>
            <w:r w:rsidRPr="00FC08AF">
              <w:rPr>
                <w:rFonts w:cs="Arial"/>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8B3B2" w14:textId="77777777" w:rsidR="002F484D" w:rsidRPr="00FC08AF" w:rsidRDefault="002F484D" w:rsidP="00B93C96">
            <w:pPr>
              <w:pStyle w:val="TAC"/>
              <w:rPr>
                <w:rFonts w:cs="Arial"/>
                <w:noProof/>
                <w:lang w:eastAsia="en-US"/>
              </w:rPr>
            </w:pPr>
            <w:r w:rsidRPr="00FC08AF">
              <w:rPr>
                <w:rFonts w:cs="Arial"/>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2A1E3" w14:textId="77777777" w:rsidR="002F484D" w:rsidRPr="00FC08AF" w:rsidRDefault="002F484D" w:rsidP="00B93C96">
            <w:pPr>
              <w:pStyle w:val="TAC"/>
              <w:rPr>
                <w:rFonts w:cs="Arial"/>
                <w:noProof/>
                <w:lang w:eastAsia="en-US"/>
              </w:rPr>
            </w:pPr>
            <w:r w:rsidRPr="00FC08AF">
              <w:rPr>
                <w:rFonts w:cs="Arial"/>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1893C5B" w14:textId="77777777" w:rsidR="002F484D" w:rsidRPr="00FC08AF" w:rsidRDefault="002F484D" w:rsidP="00B93C96">
            <w:pPr>
              <w:jc w:val="center"/>
              <w:rPr>
                <w:rFonts w:ascii="Arial" w:hAnsi="Arial" w:cs="Arial"/>
                <w:b/>
                <w:noProof/>
                <w:sz w:val="18"/>
                <w:szCs w:val="18"/>
              </w:rPr>
            </w:pPr>
          </w:p>
        </w:tc>
      </w:tr>
      <w:tr w:rsidR="002F484D" w:rsidRPr="00FC08AF" w14:paraId="1B1D1614"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0AEFE59"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07040" w14:textId="77777777" w:rsidR="002F484D" w:rsidRPr="00FC08AF" w:rsidRDefault="002F484D" w:rsidP="00B93C96">
            <w:pPr>
              <w:pStyle w:val="TAC"/>
              <w:rPr>
                <w:rFonts w:cs="Arial"/>
                <w:noProof/>
                <w:lang w:eastAsia="en-US"/>
              </w:rPr>
            </w:pPr>
            <w:r w:rsidRPr="00FC08AF">
              <w:rPr>
                <w:rFonts w:cs="Arial"/>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F31E0" w14:textId="77777777" w:rsidR="002F484D" w:rsidRPr="00FC08AF" w:rsidRDefault="002F484D" w:rsidP="00B93C96">
            <w:pPr>
              <w:pStyle w:val="TAC"/>
              <w:rPr>
                <w:rFonts w:cs="Arial"/>
                <w:noProof/>
                <w:lang w:eastAsia="en-US"/>
              </w:rPr>
            </w:pPr>
            <w:r w:rsidRPr="00FC08AF">
              <w:rPr>
                <w:rFonts w:cs="Arial"/>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92422" w14:textId="77777777" w:rsidR="002F484D" w:rsidRPr="00FC08AF" w:rsidRDefault="002F484D" w:rsidP="00B93C96">
            <w:pPr>
              <w:pStyle w:val="TAC"/>
              <w:rPr>
                <w:rFonts w:cs="Arial"/>
                <w:noProof/>
                <w:lang w:eastAsia="en-US"/>
              </w:rPr>
            </w:pPr>
            <w:r w:rsidRPr="00FC08AF">
              <w:rPr>
                <w:rFonts w:cs="Arial"/>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C0A4F" w14:textId="77777777" w:rsidR="002F484D" w:rsidRPr="00FC08AF" w:rsidRDefault="002F484D" w:rsidP="00B93C96">
            <w:pPr>
              <w:pStyle w:val="TAC"/>
              <w:rPr>
                <w:rFonts w:cs="Arial"/>
                <w:noProof/>
                <w:lang w:eastAsia="en-US"/>
              </w:rPr>
            </w:pPr>
            <w:r w:rsidRPr="00FC08AF">
              <w:rPr>
                <w:rFonts w:cs="Arial"/>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0C47082" w14:textId="77777777" w:rsidR="002F484D" w:rsidRPr="00FC08AF" w:rsidRDefault="002F484D" w:rsidP="00B93C96">
            <w:pPr>
              <w:jc w:val="center"/>
              <w:rPr>
                <w:b/>
                <w:noProof/>
              </w:rPr>
            </w:pPr>
          </w:p>
        </w:tc>
      </w:tr>
      <w:tr w:rsidR="002F484D" w:rsidRPr="00FC08AF" w14:paraId="134E416B"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5E4B17E"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79F966" w14:textId="77777777" w:rsidR="002F484D" w:rsidRPr="00FC08AF" w:rsidRDefault="002F484D" w:rsidP="00B93C96">
            <w:pPr>
              <w:rPr>
                <w:noProof/>
                <w:lang w:eastAsia="ko-KR"/>
              </w:rPr>
            </w:pPr>
            <w:r w:rsidRPr="00FC08AF">
              <w:rPr>
                <w:noProof/>
              </w:rPr>
              <w:t xml:space="preserve">This interior node acts as a placeholder for the MCPTT </w:t>
            </w:r>
            <w:r w:rsidRPr="00FC08AF">
              <w:rPr>
                <w:noProof/>
                <w:lang w:eastAsia="ko-KR"/>
              </w:rPr>
              <w:t xml:space="preserve">UE configuration </w:t>
            </w:r>
            <w:r w:rsidRPr="00FC08AF">
              <w:rPr>
                <w:noProof/>
              </w:rPr>
              <w:t>Management Object (MO).</w:t>
            </w:r>
          </w:p>
          <w:p w14:paraId="6F61BAF5" w14:textId="77777777" w:rsidR="002F484D" w:rsidRPr="00FC08AF" w:rsidRDefault="002F484D" w:rsidP="00B93C96">
            <w:pPr>
              <w:rPr>
                <w:noProof/>
              </w:rPr>
            </w:pPr>
            <w:r w:rsidRPr="00FC08AF">
              <w:rPr>
                <w:noProof/>
              </w:rPr>
              <w:t>For the MCPTT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-ue-configuration</w:t>
            </w:r>
            <w:r w:rsidRPr="00FC08AF">
              <w:rPr>
                <w:noProof/>
              </w:rPr>
              <w:t>:1.0"</w:t>
            </w:r>
          </w:p>
        </w:tc>
      </w:tr>
    </w:tbl>
    <w:p w14:paraId="3C305573" w14:textId="77777777" w:rsidR="00D77763" w:rsidRPr="00FC08AF" w:rsidRDefault="00D77763" w:rsidP="00D77763">
      <w:pPr>
        <w:rPr>
          <w:noProof/>
          <w:lang w:eastAsia="ko-KR"/>
        </w:rPr>
      </w:pPr>
    </w:p>
    <w:p w14:paraId="254B03BB" w14:textId="77777777" w:rsidR="002F484D" w:rsidRPr="00FC08AF" w:rsidRDefault="002F484D" w:rsidP="002F484D">
      <w:pPr>
        <w:pStyle w:val="B1"/>
        <w:rPr>
          <w:noProof/>
        </w:rPr>
      </w:pPr>
      <w:r w:rsidRPr="00FC08AF">
        <w:rPr>
          <w:noProof/>
        </w:rPr>
        <w:t>-</w:t>
      </w:r>
      <w:r w:rsidRPr="00FC08AF">
        <w:rPr>
          <w:noProof/>
        </w:rPr>
        <w:tab/>
        <w:t>Values: N/A</w:t>
      </w:r>
    </w:p>
    <w:p w14:paraId="49DAE670" w14:textId="77777777" w:rsidR="002F484D" w:rsidRPr="00FC08AF" w:rsidRDefault="002F484D" w:rsidP="002F484D">
      <w:pPr>
        <w:pStyle w:val="Heading3"/>
        <w:rPr>
          <w:noProof/>
          <w:lang w:eastAsia="ko-KR"/>
        </w:rPr>
      </w:pPr>
      <w:bookmarkStart w:id="38" w:name="_Toc4578155"/>
      <w:bookmarkStart w:id="39" w:name="_Toc27727843"/>
      <w:bookmarkStart w:id="40" w:name="_Toc176353155"/>
      <w:r w:rsidRPr="00FC08AF">
        <w:rPr>
          <w:noProof/>
          <w:lang w:eastAsia="ko-KR"/>
        </w:rPr>
        <w:t>4</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38"/>
      <w:bookmarkEnd w:id="39"/>
      <w:bookmarkEnd w:id="40"/>
    </w:p>
    <w:p w14:paraId="6DC737CB"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3674715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B4502C" w14:textId="77777777" w:rsidR="002F484D" w:rsidRPr="00FC08AF" w:rsidRDefault="002F484D" w:rsidP="00B93C96">
            <w:pPr>
              <w:rPr>
                <w:rFonts w:cs="Arial"/>
                <w:noProof/>
                <w:szCs w:val="18"/>
              </w:rPr>
            </w:pPr>
            <w:r w:rsidRPr="00FC08AF">
              <w:rPr>
                <w:noProof/>
              </w:rPr>
              <w:t>Name</w:t>
            </w:r>
          </w:p>
        </w:tc>
      </w:tr>
      <w:tr w:rsidR="002F484D" w:rsidRPr="00FC08AF" w14:paraId="66DCBFA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CE9C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14298"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4B01C"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51BC8"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79A00"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77BE3BD" w14:textId="77777777" w:rsidR="002F484D" w:rsidRPr="00FC08AF" w:rsidRDefault="002F484D" w:rsidP="00B93C96">
            <w:pPr>
              <w:jc w:val="center"/>
              <w:rPr>
                <w:rFonts w:ascii="Arial" w:hAnsi="Arial" w:cs="Arial"/>
                <w:b/>
                <w:noProof/>
                <w:sz w:val="18"/>
                <w:szCs w:val="18"/>
              </w:rPr>
            </w:pPr>
          </w:p>
        </w:tc>
      </w:tr>
      <w:tr w:rsidR="002F484D" w:rsidRPr="00FC08AF" w14:paraId="5DE5225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2069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4D322"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4A33B"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6ED38"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74E92"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ADDE69E" w14:textId="77777777" w:rsidR="002F484D" w:rsidRPr="00FC08AF" w:rsidRDefault="002F484D" w:rsidP="00B93C96">
            <w:pPr>
              <w:jc w:val="center"/>
              <w:rPr>
                <w:b/>
                <w:noProof/>
              </w:rPr>
            </w:pPr>
          </w:p>
        </w:tc>
      </w:tr>
      <w:tr w:rsidR="002F484D" w:rsidRPr="00FC08AF" w14:paraId="1F3CF5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63A05A"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0B6561" w14:textId="77777777" w:rsidR="002F484D" w:rsidRPr="00FC08AF" w:rsidRDefault="002F484D" w:rsidP="00B93C96">
            <w:pPr>
              <w:rPr>
                <w:noProof/>
              </w:rPr>
            </w:pPr>
            <w:r w:rsidRPr="00FC08AF">
              <w:rPr>
                <w:noProof/>
              </w:rPr>
              <w:t>The Name leaf is a name for the MCPTT UE configuration settings.</w:t>
            </w:r>
          </w:p>
        </w:tc>
      </w:tr>
    </w:tbl>
    <w:p w14:paraId="00920A7C" w14:textId="77777777" w:rsidR="00D77763" w:rsidRPr="00FC08AF" w:rsidRDefault="00D77763" w:rsidP="00D77763">
      <w:pPr>
        <w:rPr>
          <w:noProof/>
          <w:lang w:eastAsia="ko-KR"/>
        </w:rPr>
      </w:pPr>
    </w:p>
    <w:p w14:paraId="7DA8D5D7" w14:textId="77777777" w:rsidR="002F484D" w:rsidRPr="00FC08AF" w:rsidRDefault="002F484D" w:rsidP="002F484D">
      <w:pPr>
        <w:pStyle w:val="B1"/>
        <w:rPr>
          <w:noProof/>
        </w:rPr>
      </w:pPr>
      <w:r w:rsidRPr="00FC08AF">
        <w:rPr>
          <w:noProof/>
        </w:rPr>
        <w:t>-</w:t>
      </w:r>
      <w:r w:rsidRPr="00FC08AF">
        <w:rPr>
          <w:noProof/>
        </w:rPr>
        <w:tab/>
        <w:t>Values: &lt;User displayable name&gt;</w:t>
      </w:r>
    </w:p>
    <w:p w14:paraId="51208C0C" w14:textId="77777777" w:rsidR="002F484D" w:rsidRPr="00FC08AF" w:rsidRDefault="002F484D" w:rsidP="002F484D">
      <w:pPr>
        <w:pStyle w:val="Heading3"/>
        <w:rPr>
          <w:noProof/>
          <w:lang w:eastAsia="ko-KR"/>
        </w:rPr>
      </w:pPr>
      <w:bookmarkStart w:id="41" w:name="_Toc4578156"/>
      <w:bookmarkStart w:id="42" w:name="_Toc27727844"/>
      <w:bookmarkStart w:id="43" w:name="_Toc176353156"/>
      <w:r w:rsidRPr="00FC08AF">
        <w:rPr>
          <w:noProof/>
          <w:lang w:eastAsia="ko-KR"/>
        </w:rPr>
        <w:t>4.2</w:t>
      </w:r>
      <w:r w:rsidRPr="00FC08AF">
        <w:rPr>
          <w:noProof/>
        </w:rPr>
        <w:t>.4</w:t>
      </w:r>
      <w:r w:rsidRPr="00FC08AF">
        <w:rPr>
          <w:noProof/>
        </w:rPr>
        <w:tab/>
        <w:t>/</w:t>
      </w:r>
      <w:r w:rsidRPr="00FC08AF">
        <w:rPr>
          <w:i/>
          <w:iCs/>
          <w:noProof/>
        </w:rPr>
        <w:t>&lt;x&gt;</w:t>
      </w:r>
      <w:r w:rsidRPr="00FC08AF">
        <w:rPr>
          <w:noProof/>
        </w:rPr>
        <w:t>/Ext/</w:t>
      </w:r>
      <w:bookmarkEnd w:id="41"/>
      <w:bookmarkEnd w:id="42"/>
      <w:bookmarkEnd w:id="43"/>
    </w:p>
    <w:p w14:paraId="68A97FCC"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024B316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98B456" w14:textId="77777777" w:rsidR="002F484D" w:rsidRPr="00FC08AF" w:rsidRDefault="002F484D" w:rsidP="00B93C96">
            <w:pPr>
              <w:rPr>
                <w:rFonts w:cs="Arial"/>
                <w:noProof/>
                <w:szCs w:val="18"/>
              </w:rPr>
            </w:pPr>
            <w:r w:rsidRPr="00FC08AF">
              <w:rPr>
                <w:noProof/>
              </w:rPr>
              <w:t>Ext</w:t>
            </w:r>
          </w:p>
        </w:tc>
      </w:tr>
      <w:tr w:rsidR="002F484D" w:rsidRPr="00FC08AF" w14:paraId="7F0AE6A5"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9B3981C"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F338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8AC3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A296"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0F77B"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0232338" w14:textId="77777777" w:rsidR="002F484D" w:rsidRPr="00FC08AF" w:rsidRDefault="002F484D" w:rsidP="00B93C96">
            <w:pPr>
              <w:jc w:val="center"/>
              <w:rPr>
                <w:rFonts w:ascii="Arial" w:hAnsi="Arial" w:cs="Arial"/>
                <w:b/>
                <w:noProof/>
                <w:sz w:val="18"/>
                <w:szCs w:val="18"/>
              </w:rPr>
            </w:pPr>
          </w:p>
        </w:tc>
      </w:tr>
      <w:tr w:rsidR="002F484D" w:rsidRPr="00FC08AF" w14:paraId="6AB76095"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03F36D5"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782FC"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8F62F"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92DA2"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8169"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7595FA6" w14:textId="77777777" w:rsidR="002F484D" w:rsidRPr="00FC08AF" w:rsidRDefault="002F484D" w:rsidP="00B93C96">
            <w:pPr>
              <w:jc w:val="center"/>
              <w:rPr>
                <w:b/>
                <w:noProof/>
              </w:rPr>
            </w:pPr>
          </w:p>
        </w:tc>
      </w:tr>
      <w:tr w:rsidR="002F484D" w:rsidRPr="00FC08AF" w14:paraId="4D05853B"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80128F2"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8C8634" w14:textId="77777777" w:rsidR="002F484D" w:rsidRPr="00FC08AF" w:rsidRDefault="002F484D" w:rsidP="00B93C96">
            <w:pPr>
              <w:rPr>
                <w:noProof/>
              </w:rPr>
            </w:pPr>
            <w:r w:rsidRPr="00FC08AF">
              <w:rPr>
                <w:noProof/>
              </w:rPr>
              <w:t>The Ext is an interior node for where the vendor specific information about the MCPTT UE configuration MO is being placed.</w:t>
            </w:r>
          </w:p>
        </w:tc>
      </w:tr>
    </w:tbl>
    <w:p w14:paraId="67D50A83" w14:textId="77777777" w:rsidR="00D77763" w:rsidRPr="00FC08AF" w:rsidRDefault="00D77763" w:rsidP="00D77763">
      <w:pPr>
        <w:rPr>
          <w:noProof/>
          <w:lang w:eastAsia="ko-KR"/>
        </w:rPr>
      </w:pPr>
    </w:p>
    <w:p w14:paraId="73013ADF"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13C83D0" w14:textId="77777777" w:rsidR="002F484D" w:rsidRPr="00FC08AF" w:rsidRDefault="002F484D" w:rsidP="002F484D">
      <w:pPr>
        <w:pStyle w:val="B1"/>
        <w:rPr>
          <w:noProof/>
          <w:lang w:eastAsia="ko-KR"/>
        </w:rPr>
      </w:pPr>
      <w:r w:rsidRPr="00FC08AF">
        <w:rPr>
          <w:noProof/>
        </w:rPr>
        <w:t>-</w:t>
      </w:r>
      <w:r w:rsidRPr="00FC08AF">
        <w:rPr>
          <w:noProof/>
        </w:rPr>
        <w:tab/>
        <w:t>Values: N/A</w:t>
      </w:r>
    </w:p>
    <w:p w14:paraId="59996D58" w14:textId="77777777" w:rsidR="002F484D" w:rsidRPr="00FC08AF" w:rsidRDefault="002F484D" w:rsidP="002F484D">
      <w:pPr>
        <w:pStyle w:val="Heading3"/>
        <w:rPr>
          <w:noProof/>
          <w:lang w:eastAsia="ko-KR"/>
        </w:rPr>
      </w:pPr>
      <w:bookmarkStart w:id="44" w:name="_Toc4578157"/>
      <w:bookmarkStart w:id="45" w:name="_Toc27727845"/>
      <w:bookmarkStart w:id="46" w:name="_Toc176353157"/>
      <w:r w:rsidRPr="00FC08AF">
        <w:rPr>
          <w:noProof/>
        </w:rPr>
        <w:t>4.2.5</w:t>
      </w:r>
      <w:r w:rsidRPr="00FC08AF">
        <w:rPr>
          <w:noProof/>
        </w:rPr>
        <w:tab/>
        <w:t>/</w:t>
      </w:r>
      <w:r w:rsidRPr="00FC08AF">
        <w:rPr>
          <w:i/>
          <w:iCs/>
          <w:noProof/>
        </w:rPr>
        <w:t>&lt;x&gt;</w:t>
      </w:r>
      <w:r w:rsidRPr="00FC08AF">
        <w:rPr>
          <w:noProof/>
        </w:rPr>
        <w:t>/Common</w:t>
      </w:r>
      <w:bookmarkEnd w:id="44"/>
      <w:bookmarkEnd w:id="45"/>
      <w:bookmarkEnd w:id="46"/>
    </w:p>
    <w:p w14:paraId="6E04BE4E"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E0E025A"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705A169" w14:textId="77777777" w:rsidR="002F484D" w:rsidRPr="00FC08AF" w:rsidRDefault="002F484D" w:rsidP="00B93C96">
            <w:pPr>
              <w:rPr>
                <w:rFonts w:ascii="Arial" w:hAnsi="Arial" w:cs="Arial"/>
                <w:noProof/>
                <w:sz w:val="18"/>
                <w:szCs w:val="18"/>
              </w:rPr>
            </w:pPr>
            <w:r w:rsidRPr="00FC08AF">
              <w:rPr>
                <w:noProof/>
              </w:rPr>
              <w:t>Common</w:t>
            </w:r>
          </w:p>
        </w:tc>
      </w:tr>
      <w:tr w:rsidR="002F484D" w:rsidRPr="00FC08AF" w14:paraId="0B5B8B2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7CFBE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9AD0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EED83"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A6E8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E9312"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8D0091" w14:textId="77777777" w:rsidR="002F484D" w:rsidRPr="00FC08AF" w:rsidRDefault="002F484D" w:rsidP="00B93C96">
            <w:pPr>
              <w:jc w:val="center"/>
              <w:rPr>
                <w:rFonts w:ascii="Arial" w:hAnsi="Arial" w:cs="Arial"/>
                <w:b/>
                <w:noProof/>
                <w:sz w:val="18"/>
                <w:szCs w:val="18"/>
              </w:rPr>
            </w:pPr>
          </w:p>
        </w:tc>
      </w:tr>
      <w:tr w:rsidR="002F484D" w:rsidRPr="00FC08AF" w14:paraId="4AA0A8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F60D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BE82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718D6"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08157"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EB7E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E1F5D4" w14:textId="77777777" w:rsidR="002F484D" w:rsidRPr="00FC08AF" w:rsidRDefault="002F484D" w:rsidP="00B93C96">
            <w:pPr>
              <w:jc w:val="center"/>
              <w:rPr>
                <w:b/>
                <w:noProof/>
              </w:rPr>
            </w:pPr>
          </w:p>
        </w:tc>
      </w:tr>
      <w:tr w:rsidR="002F484D" w:rsidRPr="00FC08AF" w14:paraId="47C075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7A56CA"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604193"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3D5931F9" w14:textId="77777777" w:rsidR="001731DE" w:rsidRPr="00FC08AF" w:rsidRDefault="001731DE" w:rsidP="001731DE">
      <w:pPr>
        <w:rPr>
          <w:noProof/>
          <w:lang w:eastAsia="ko-KR"/>
        </w:rPr>
      </w:pPr>
    </w:p>
    <w:p w14:paraId="21DEFAE5" w14:textId="77777777" w:rsidR="002F484D" w:rsidRPr="00FC08AF" w:rsidRDefault="002F484D" w:rsidP="002F484D">
      <w:pPr>
        <w:pStyle w:val="Heading3"/>
        <w:rPr>
          <w:noProof/>
          <w:lang w:eastAsia="ko-KR"/>
        </w:rPr>
      </w:pPr>
      <w:bookmarkStart w:id="47" w:name="_Toc4578158"/>
      <w:bookmarkStart w:id="48" w:name="_Toc27727846"/>
      <w:bookmarkStart w:id="49" w:name="_Toc176353158"/>
      <w:r w:rsidRPr="00FC08AF">
        <w:rPr>
          <w:noProof/>
          <w:lang w:eastAsia="ko-KR"/>
        </w:rPr>
        <w:t>4.2</w:t>
      </w:r>
      <w:r w:rsidRPr="00FC08AF">
        <w:rPr>
          <w:noProof/>
        </w:rPr>
        <w:t>.</w:t>
      </w:r>
      <w:r w:rsidRPr="00FC08AF">
        <w:rPr>
          <w:noProof/>
          <w:lang w:eastAsia="ko-KR"/>
        </w:rPr>
        <w:t>6</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bookmarkEnd w:id="47"/>
      <w:bookmarkEnd w:id="48"/>
      <w:bookmarkEnd w:id="49"/>
    </w:p>
    <w:p w14:paraId="024BEA14"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2AE79D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5FAE4C" w14:textId="77777777" w:rsidR="002F484D" w:rsidRPr="00FC08AF" w:rsidRDefault="002F484D" w:rsidP="00B93C96">
            <w:pPr>
              <w:rPr>
                <w:rFonts w:ascii="Arial" w:hAnsi="Arial" w:cs="Arial"/>
                <w:noProof/>
                <w:sz w:val="18"/>
                <w:szCs w:val="18"/>
              </w:rPr>
            </w:pPr>
            <w:r w:rsidRPr="00FC08AF">
              <w:rPr>
                <w:noProof/>
              </w:rPr>
              <w:t>Common/PrivateCall</w:t>
            </w:r>
          </w:p>
        </w:tc>
      </w:tr>
      <w:tr w:rsidR="002F484D" w:rsidRPr="00FC08AF" w14:paraId="049EE3E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84407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9BA2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7F285"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853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5C7CE"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EED645" w14:textId="77777777" w:rsidR="002F484D" w:rsidRPr="00FC08AF" w:rsidRDefault="002F484D" w:rsidP="00B93C96">
            <w:pPr>
              <w:jc w:val="center"/>
              <w:rPr>
                <w:rFonts w:ascii="Arial" w:hAnsi="Arial" w:cs="Arial"/>
                <w:b/>
                <w:noProof/>
                <w:sz w:val="18"/>
                <w:szCs w:val="18"/>
              </w:rPr>
            </w:pPr>
          </w:p>
        </w:tc>
      </w:tr>
      <w:tr w:rsidR="002F484D" w:rsidRPr="00FC08AF" w14:paraId="48B312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997E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89B1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31852"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06D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9168B"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128633" w14:textId="77777777" w:rsidR="002F484D" w:rsidRPr="00FC08AF" w:rsidRDefault="002F484D" w:rsidP="00B93C96">
            <w:pPr>
              <w:jc w:val="center"/>
              <w:rPr>
                <w:b/>
                <w:noProof/>
              </w:rPr>
            </w:pPr>
          </w:p>
        </w:tc>
      </w:tr>
      <w:tr w:rsidR="002F484D" w:rsidRPr="00FC08AF" w14:paraId="4DDD641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E2D00D"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545212"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4155A13E" w14:textId="77777777" w:rsidR="001731DE" w:rsidRPr="00FC08AF" w:rsidRDefault="001731DE" w:rsidP="001731DE">
      <w:pPr>
        <w:rPr>
          <w:noProof/>
          <w:lang w:eastAsia="ko-KR"/>
        </w:rPr>
      </w:pPr>
    </w:p>
    <w:p w14:paraId="0D17AE07" w14:textId="77777777" w:rsidR="002F484D" w:rsidRPr="00FC08AF" w:rsidRDefault="002F484D" w:rsidP="002F484D">
      <w:pPr>
        <w:pStyle w:val="Heading3"/>
        <w:rPr>
          <w:noProof/>
          <w:lang w:eastAsia="ko-KR"/>
        </w:rPr>
      </w:pPr>
      <w:bookmarkStart w:id="50" w:name="_Toc4578159"/>
      <w:bookmarkStart w:id="51" w:name="_Toc27727847"/>
      <w:bookmarkStart w:id="52" w:name="_Toc176353159"/>
      <w:r w:rsidRPr="00FC08AF">
        <w:rPr>
          <w:noProof/>
          <w:lang w:eastAsia="ko-KR"/>
        </w:rPr>
        <w:t>4.2</w:t>
      </w:r>
      <w:r w:rsidRPr="00FC08AF">
        <w:rPr>
          <w:noProof/>
        </w:rPr>
        <w:t>.</w:t>
      </w:r>
      <w:r w:rsidRPr="00FC08AF">
        <w:rPr>
          <w:noProof/>
          <w:lang w:eastAsia="ko-KR"/>
        </w:rPr>
        <w:t>7</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r w:rsidRPr="00FC08AF">
        <w:rPr>
          <w:noProof/>
          <w:lang w:eastAsia="ko-KR"/>
        </w:rPr>
        <w:t>MaxCall</w:t>
      </w:r>
      <w:r w:rsidR="0024756B" w:rsidRPr="00FC08AF">
        <w:rPr>
          <w:noProof/>
          <w:lang w:eastAsia="ko-KR"/>
        </w:rPr>
        <w:t>N10</w:t>
      </w:r>
      <w:bookmarkEnd w:id="50"/>
      <w:bookmarkEnd w:id="51"/>
      <w:bookmarkEnd w:id="52"/>
    </w:p>
    <w:p w14:paraId="607C0899"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PrivateCall</w:t>
      </w:r>
      <w:r w:rsidRPr="00FC08AF">
        <w:rPr>
          <w:noProof/>
          <w:lang w:eastAsia="ko-KR"/>
        </w:rPr>
        <w:t>/MaxCall</w:t>
      </w:r>
      <w:r w:rsidR="0024756B" w:rsidRPr="00FC08AF">
        <w:rPr>
          <w:noProof/>
          <w:lang w:eastAsia="ko-KR"/>
        </w:rPr>
        <w:t>N10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6BBFCB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62CF6B" w14:textId="77777777" w:rsidR="002F484D" w:rsidRPr="00FC08AF" w:rsidRDefault="002F484D" w:rsidP="00B93C96">
            <w:pPr>
              <w:rPr>
                <w:rFonts w:ascii="Arial" w:hAnsi="Arial" w:cs="Arial"/>
                <w:noProof/>
                <w:sz w:val="18"/>
                <w:szCs w:val="18"/>
                <w:lang w:eastAsia="ko-KR"/>
              </w:rPr>
            </w:pPr>
            <w:r w:rsidRPr="00FC08AF">
              <w:rPr>
                <w:noProof/>
              </w:rPr>
              <w:t>Common/PrivateCall/MaxCall</w:t>
            </w:r>
            <w:r w:rsidR="0024756B" w:rsidRPr="00FC08AF">
              <w:rPr>
                <w:noProof/>
                <w:lang w:eastAsia="ko-KR"/>
              </w:rPr>
              <w:t>N10</w:t>
            </w:r>
          </w:p>
        </w:tc>
      </w:tr>
      <w:tr w:rsidR="002F484D" w:rsidRPr="00FC08AF" w14:paraId="5B36236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D9A3F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4CF4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1346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5453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C2B7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DD2736" w14:textId="77777777" w:rsidR="002F484D" w:rsidRPr="00FC08AF" w:rsidRDefault="002F484D" w:rsidP="00B93C96">
            <w:pPr>
              <w:jc w:val="center"/>
              <w:rPr>
                <w:rFonts w:ascii="Arial" w:hAnsi="Arial" w:cs="Arial"/>
                <w:b/>
                <w:noProof/>
                <w:sz w:val="18"/>
                <w:szCs w:val="18"/>
              </w:rPr>
            </w:pPr>
          </w:p>
        </w:tc>
      </w:tr>
      <w:tr w:rsidR="002F484D" w:rsidRPr="00FC08AF" w14:paraId="47A6C00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F9DA2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2BD9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F54B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2DA9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9677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D417ED" w14:textId="77777777" w:rsidR="002F484D" w:rsidRPr="00FC08AF" w:rsidRDefault="002F484D" w:rsidP="00B93C96">
            <w:pPr>
              <w:jc w:val="center"/>
              <w:rPr>
                <w:b/>
                <w:noProof/>
              </w:rPr>
            </w:pPr>
          </w:p>
        </w:tc>
      </w:tr>
      <w:tr w:rsidR="002F484D" w:rsidRPr="00FC08AF" w14:paraId="640C1B8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22B49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763CE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private calls</w:t>
            </w:r>
            <w:r w:rsidRPr="00FC08AF">
              <w:rPr>
                <w:noProof/>
                <w:lang w:eastAsia="ko-KR"/>
              </w:rPr>
              <w:t>.</w:t>
            </w:r>
          </w:p>
        </w:tc>
      </w:tr>
    </w:tbl>
    <w:p w14:paraId="3F89C6B1" w14:textId="77777777" w:rsidR="00D77763" w:rsidRPr="00FC08AF" w:rsidRDefault="00D77763" w:rsidP="00D77763">
      <w:pPr>
        <w:rPr>
          <w:noProof/>
          <w:lang w:eastAsia="ko-KR"/>
        </w:rPr>
      </w:pPr>
    </w:p>
    <w:p w14:paraId="23983F4E"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22C1665C" w14:textId="77777777" w:rsidR="002F484D" w:rsidRPr="00FC08AF" w:rsidRDefault="002F484D" w:rsidP="002F484D">
      <w:pPr>
        <w:pStyle w:val="Heading3"/>
        <w:rPr>
          <w:noProof/>
          <w:lang w:eastAsia="ko-KR"/>
        </w:rPr>
      </w:pPr>
      <w:bookmarkStart w:id="53" w:name="_Toc4578160"/>
      <w:bookmarkStart w:id="54" w:name="_Toc27727848"/>
      <w:bookmarkStart w:id="55" w:name="_Toc176353160"/>
      <w:r w:rsidRPr="00FC08AF">
        <w:rPr>
          <w:noProof/>
        </w:rPr>
        <w:lastRenderedPageBreak/>
        <w:t>4.2.8</w:t>
      </w:r>
      <w:r w:rsidRPr="00FC08AF">
        <w:rPr>
          <w:noProof/>
        </w:rPr>
        <w:tab/>
        <w:t>/</w:t>
      </w:r>
      <w:r w:rsidRPr="00FC08AF">
        <w:rPr>
          <w:i/>
          <w:iCs/>
          <w:noProof/>
        </w:rPr>
        <w:t>&lt;x&gt;</w:t>
      </w:r>
      <w:r w:rsidRPr="00FC08AF">
        <w:rPr>
          <w:noProof/>
        </w:rPr>
        <w:t>/Common/MCPTTGroupCall</w:t>
      </w:r>
      <w:bookmarkEnd w:id="53"/>
      <w:bookmarkEnd w:id="54"/>
      <w:bookmarkEnd w:id="55"/>
    </w:p>
    <w:p w14:paraId="708094C9"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D3603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D8DA29" w14:textId="77777777" w:rsidR="002F484D" w:rsidRPr="00FC08AF" w:rsidRDefault="002F484D" w:rsidP="0024756B">
            <w:pPr>
              <w:rPr>
                <w:rFonts w:ascii="Arial" w:hAnsi="Arial" w:cs="Arial"/>
                <w:noProof/>
                <w:sz w:val="18"/>
                <w:szCs w:val="18"/>
                <w:lang w:eastAsia="ko-KR"/>
              </w:rPr>
            </w:pPr>
            <w:r w:rsidRPr="00FC08AF">
              <w:rPr>
                <w:noProof/>
              </w:rPr>
              <w:t>Common/MCPTTGroupCall</w:t>
            </w:r>
          </w:p>
        </w:tc>
      </w:tr>
      <w:tr w:rsidR="002F484D" w:rsidRPr="00FC08AF" w14:paraId="63D256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4BC9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41EF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4941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1BB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A5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667CE6" w14:textId="77777777" w:rsidR="002F484D" w:rsidRPr="00FC08AF" w:rsidRDefault="002F484D" w:rsidP="00B93C96">
            <w:pPr>
              <w:jc w:val="center"/>
              <w:rPr>
                <w:rFonts w:ascii="Arial" w:hAnsi="Arial" w:cs="Arial"/>
                <w:b/>
                <w:noProof/>
                <w:sz w:val="18"/>
                <w:szCs w:val="18"/>
              </w:rPr>
            </w:pPr>
          </w:p>
        </w:tc>
      </w:tr>
      <w:tr w:rsidR="002F484D" w:rsidRPr="00FC08AF" w14:paraId="1D3FEA4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5E887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DF9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C052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DD76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1D8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C0A9D2" w14:textId="77777777" w:rsidR="002F484D" w:rsidRPr="00FC08AF" w:rsidRDefault="002F484D" w:rsidP="00B93C96">
            <w:pPr>
              <w:jc w:val="center"/>
              <w:rPr>
                <w:b/>
                <w:noProof/>
              </w:rPr>
            </w:pPr>
          </w:p>
        </w:tc>
      </w:tr>
      <w:tr w:rsidR="002F484D" w:rsidRPr="00FC08AF" w14:paraId="54D7658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0C867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FF5D9"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665E5111" w14:textId="77777777" w:rsidR="002F484D" w:rsidRPr="00FC08AF" w:rsidRDefault="002F484D" w:rsidP="002F484D">
      <w:pPr>
        <w:rPr>
          <w:noProof/>
        </w:rPr>
      </w:pPr>
    </w:p>
    <w:p w14:paraId="4B58EA64" w14:textId="77777777" w:rsidR="002F484D" w:rsidRPr="00FC08AF" w:rsidRDefault="002F484D" w:rsidP="002F484D">
      <w:pPr>
        <w:pStyle w:val="Heading3"/>
        <w:rPr>
          <w:noProof/>
          <w:lang w:eastAsia="ko-KR"/>
        </w:rPr>
      </w:pPr>
      <w:bookmarkStart w:id="56" w:name="_Toc4578161"/>
      <w:bookmarkStart w:id="57" w:name="_Toc27727849"/>
      <w:bookmarkStart w:id="58" w:name="_Toc176353161"/>
      <w:r w:rsidRPr="00FC08AF">
        <w:rPr>
          <w:noProof/>
        </w:rPr>
        <w:t>4.2.9</w:t>
      </w:r>
      <w:r w:rsidRPr="00FC08AF">
        <w:rPr>
          <w:noProof/>
        </w:rPr>
        <w:tab/>
        <w:t>/</w:t>
      </w:r>
      <w:r w:rsidRPr="00FC08AF">
        <w:rPr>
          <w:i/>
          <w:iCs/>
          <w:noProof/>
        </w:rPr>
        <w:t>&lt;x&gt;</w:t>
      </w:r>
      <w:r w:rsidRPr="00FC08AF">
        <w:rPr>
          <w:noProof/>
        </w:rPr>
        <w:t>/Common/MCPTTGroupCall/MaxCall</w:t>
      </w:r>
      <w:r w:rsidR="0024756B" w:rsidRPr="00FC08AF">
        <w:rPr>
          <w:noProof/>
          <w:lang w:eastAsia="ko-KR"/>
        </w:rPr>
        <w:t>N4</w:t>
      </w:r>
      <w:bookmarkEnd w:id="56"/>
      <w:bookmarkEnd w:id="57"/>
      <w:bookmarkEnd w:id="58"/>
    </w:p>
    <w:p w14:paraId="2D24E9C7"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/MaxCall</w:t>
      </w:r>
      <w:r w:rsidR="0024756B" w:rsidRPr="00FC08AF">
        <w:rPr>
          <w:noProof/>
          <w:lang w:eastAsia="ko-KR"/>
        </w:rPr>
        <w:t>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51239F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293CE6" w14:textId="77777777" w:rsidR="002F484D" w:rsidRPr="00FC08AF" w:rsidRDefault="002F484D" w:rsidP="00B93C96">
            <w:pPr>
              <w:rPr>
                <w:rFonts w:ascii="Arial" w:hAnsi="Arial" w:cs="Arial"/>
                <w:noProof/>
                <w:sz w:val="18"/>
                <w:szCs w:val="18"/>
                <w:lang w:eastAsia="ko-KR"/>
              </w:rPr>
            </w:pPr>
            <w:r w:rsidRPr="00FC08AF">
              <w:rPr>
                <w:noProof/>
              </w:rPr>
              <w:t>Common/MCPTTGroupCall/MaxCall</w:t>
            </w:r>
            <w:r w:rsidR="0024756B" w:rsidRPr="00FC08AF">
              <w:rPr>
                <w:noProof/>
                <w:lang w:eastAsia="ko-KR"/>
              </w:rPr>
              <w:t>N4</w:t>
            </w:r>
          </w:p>
        </w:tc>
      </w:tr>
      <w:tr w:rsidR="002F484D" w:rsidRPr="00FC08AF" w14:paraId="01531D6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5AC1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7CA8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113D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278B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EEA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D4F1F6" w14:textId="77777777" w:rsidR="002F484D" w:rsidRPr="00FC08AF" w:rsidRDefault="002F484D" w:rsidP="00B93C96">
            <w:pPr>
              <w:jc w:val="center"/>
              <w:rPr>
                <w:rFonts w:ascii="Arial" w:hAnsi="Arial" w:cs="Arial"/>
                <w:b/>
                <w:noProof/>
                <w:sz w:val="18"/>
                <w:szCs w:val="18"/>
              </w:rPr>
            </w:pPr>
          </w:p>
        </w:tc>
      </w:tr>
      <w:tr w:rsidR="002F484D" w:rsidRPr="00FC08AF" w14:paraId="60FBA0C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9B79E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0F82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BBB3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A13C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5C19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2080D8" w14:textId="77777777" w:rsidR="002F484D" w:rsidRPr="00FC08AF" w:rsidRDefault="002F484D" w:rsidP="00B93C96">
            <w:pPr>
              <w:jc w:val="center"/>
              <w:rPr>
                <w:b/>
                <w:noProof/>
              </w:rPr>
            </w:pPr>
          </w:p>
        </w:tc>
      </w:tr>
      <w:tr w:rsidR="002F484D" w:rsidRPr="00FC08AF" w14:paraId="74982D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53E8F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1DB43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group calls</w:t>
            </w:r>
            <w:r w:rsidRPr="00FC08AF">
              <w:rPr>
                <w:noProof/>
                <w:lang w:eastAsia="ko-KR"/>
              </w:rPr>
              <w:t>.</w:t>
            </w:r>
          </w:p>
        </w:tc>
      </w:tr>
    </w:tbl>
    <w:p w14:paraId="0D156655" w14:textId="77777777" w:rsidR="00D77763" w:rsidRPr="00FC08AF" w:rsidRDefault="00D77763" w:rsidP="00D77763">
      <w:pPr>
        <w:rPr>
          <w:noProof/>
        </w:rPr>
      </w:pPr>
    </w:p>
    <w:p w14:paraId="0903899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67C26754" w14:textId="77777777" w:rsidR="002F484D" w:rsidRPr="00FC08AF" w:rsidRDefault="002F484D" w:rsidP="002F484D">
      <w:pPr>
        <w:pStyle w:val="Heading3"/>
        <w:rPr>
          <w:noProof/>
          <w:lang w:eastAsia="ko-KR"/>
        </w:rPr>
      </w:pPr>
      <w:bookmarkStart w:id="59" w:name="_Toc4578162"/>
      <w:bookmarkStart w:id="60" w:name="_Toc27727850"/>
      <w:bookmarkStart w:id="61" w:name="_Toc176353162"/>
      <w:r w:rsidRPr="00FC08AF">
        <w:rPr>
          <w:noProof/>
        </w:rPr>
        <w:t>4.2.10</w:t>
      </w:r>
      <w:r w:rsidRPr="00FC08AF">
        <w:rPr>
          <w:noProof/>
        </w:rPr>
        <w:tab/>
        <w:t>/</w:t>
      </w:r>
      <w:r w:rsidRPr="00FC08AF">
        <w:rPr>
          <w:i/>
          <w:iCs/>
          <w:noProof/>
        </w:rPr>
        <w:t>&lt;x&gt;</w:t>
      </w:r>
      <w:r w:rsidRPr="00FC08AF">
        <w:rPr>
          <w:noProof/>
        </w:rPr>
        <w:t>/Common/MCPTTGroupCall/MaxTransmission</w:t>
      </w:r>
      <w:r w:rsidR="0024756B" w:rsidRPr="00FC08AF">
        <w:rPr>
          <w:noProof/>
          <w:lang w:eastAsia="ko-KR"/>
        </w:rPr>
        <w:t>N5</w:t>
      </w:r>
      <w:bookmarkEnd w:id="59"/>
      <w:bookmarkEnd w:id="60"/>
      <w:bookmarkEnd w:id="61"/>
    </w:p>
    <w:p w14:paraId="2802FCED"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MaxTransmission</w:t>
      </w:r>
      <w:r w:rsidR="0024756B" w:rsidRPr="00FC08AF">
        <w:rPr>
          <w:noProof/>
          <w:lang w:eastAsia="ko-KR"/>
        </w:rPr>
        <w:t>N5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723455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ADC9CC" w14:textId="77777777" w:rsidR="002F484D" w:rsidRPr="00FC08AF" w:rsidRDefault="002F484D" w:rsidP="00B93C96">
            <w:pPr>
              <w:rPr>
                <w:rFonts w:ascii="Arial" w:hAnsi="Arial" w:cs="Arial"/>
                <w:noProof/>
                <w:sz w:val="18"/>
                <w:szCs w:val="18"/>
                <w:lang w:eastAsia="ko-KR"/>
              </w:rPr>
            </w:pPr>
            <w:r w:rsidRPr="00FC08AF">
              <w:rPr>
                <w:noProof/>
              </w:rPr>
              <w:t>Common/MCPTTGroupCall/MaxTransmission</w:t>
            </w:r>
            <w:r w:rsidR="0024756B" w:rsidRPr="00FC08AF">
              <w:rPr>
                <w:noProof/>
                <w:lang w:eastAsia="ko-KR"/>
              </w:rPr>
              <w:t>N5</w:t>
            </w:r>
          </w:p>
        </w:tc>
      </w:tr>
      <w:tr w:rsidR="002F484D" w:rsidRPr="00FC08AF" w14:paraId="5E904D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27F73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3E64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F25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BA95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BDE6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20A614" w14:textId="77777777" w:rsidR="002F484D" w:rsidRPr="00FC08AF" w:rsidRDefault="002F484D" w:rsidP="00B93C96">
            <w:pPr>
              <w:jc w:val="center"/>
              <w:rPr>
                <w:rFonts w:ascii="Arial" w:hAnsi="Arial" w:cs="Arial"/>
                <w:b/>
                <w:noProof/>
                <w:sz w:val="18"/>
                <w:szCs w:val="18"/>
              </w:rPr>
            </w:pPr>
          </w:p>
        </w:tc>
      </w:tr>
      <w:tr w:rsidR="002F484D" w:rsidRPr="00FC08AF" w14:paraId="168C8F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EA670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0A66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BC1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4139"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A2D4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98DE15" w14:textId="77777777" w:rsidR="002F484D" w:rsidRPr="00FC08AF" w:rsidRDefault="002F484D" w:rsidP="00B93C96">
            <w:pPr>
              <w:jc w:val="center"/>
              <w:rPr>
                <w:b/>
                <w:noProof/>
              </w:rPr>
            </w:pPr>
          </w:p>
        </w:tc>
      </w:tr>
      <w:tr w:rsidR="002F484D" w:rsidRPr="00FC08AF" w14:paraId="70F3AC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7603A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7685B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transmissions in a group</w:t>
            </w:r>
            <w:r w:rsidRPr="00FC08AF">
              <w:rPr>
                <w:noProof/>
                <w:lang w:eastAsia="ko-KR"/>
              </w:rPr>
              <w:t>.</w:t>
            </w:r>
          </w:p>
        </w:tc>
      </w:tr>
    </w:tbl>
    <w:p w14:paraId="4F278C07" w14:textId="77777777" w:rsidR="00D77763" w:rsidRPr="00FC08AF" w:rsidRDefault="00D77763" w:rsidP="00D77763">
      <w:pPr>
        <w:rPr>
          <w:noProof/>
        </w:rPr>
      </w:pPr>
    </w:p>
    <w:p w14:paraId="3B33BD4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AF18411" w14:textId="77777777" w:rsidR="002F484D" w:rsidRPr="00FC08AF" w:rsidRDefault="002F484D" w:rsidP="002F484D">
      <w:pPr>
        <w:pStyle w:val="Heading3"/>
        <w:rPr>
          <w:noProof/>
          <w:lang w:eastAsia="ko-KR"/>
        </w:rPr>
      </w:pPr>
      <w:bookmarkStart w:id="62" w:name="_Toc4578163"/>
      <w:bookmarkStart w:id="63" w:name="_Toc27727851"/>
      <w:bookmarkStart w:id="64" w:name="_Toc176353163"/>
      <w:r w:rsidRPr="00FC08AF">
        <w:rPr>
          <w:noProof/>
        </w:rPr>
        <w:t>4.2.11</w:t>
      </w:r>
      <w:r w:rsidRPr="00FC08AF">
        <w:rPr>
          <w:noProof/>
        </w:rPr>
        <w:tab/>
        <w:t>/</w:t>
      </w:r>
      <w:r w:rsidRPr="00FC08AF">
        <w:rPr>
          <w:i/>
          <w:iCs/>
          <w:noProof/>
        </w:rPr>
        <w:t>&lt;x&gt;</w:t>
      </w:r>
      <w:r w:rsidRPr="00FC08AF">
        <w:rPr>
          <w:noProof/>
        </w:rPr>
        <w:t>/Common/MCPTTGroupCall/PrioritizedMCPTTGroup</w:t>
      </w:r>
      <w:bookmarkEnd w:id="62"/>
      <w:bookmarkEnd w:id="63"/>
      <w:bookmarkEnd w:id="64"/>
    </w:p>
    <w:p w14:paraId="2E64654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352399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8D49BA" w14:textId="77777777" w:rsidR="002F484D" w:rsidRPr="00FC08AF" w:rsidRDefault="002F484D" w:rsidP="00B93C96">
            <w:pPr>
              <w:rPr>
                <w:rFonts w:ascii="Arial" w:hAnsi="Arial" w:cs="Arial"/>
                <w:noProof/>
                <w:sz w:val="18"/>
                <w:szCs w:val="18"/>
              </w:rPr>
            </w:pPr>
            <w:r w:rsidRPr="00FC08AF">
              <w:rPr>
                <w:noProof/>
              </w:rPr>
              <w:t>Common/MCPTTGroupCall/PrioritizedMCPTTGroup</w:t>
            </w:r>
          </w:p>
        </w:tc>
      </w:tr>
      <w:tr w:rsidR="002F484D" w:rsidRPr="00FC08AF" w14:paraId="39274F4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791C1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7995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16EC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289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8881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9B6D1" w14:textId="77777777" w:rsidR="002F484D" w:rsidRPr="00FC08AF" w:rsidRDefault="002F484D" w:rsidP="00B93C96">
            <w:pPr>
              <w:jc w:val="center"/>
              <w:rPr>
                <w:rFonts w:ascii="Arial" w:hAnsi="Arial" w:cs="Arial"/>
                <w:b/>
                <w:noProof/>
                <w:sz w:val="18"/>
                <w:szCs w:val="18"/>
              </w:rPr>
            </w:pPr>
          </w:p>
        </w:tc>
      </w:tr>
      <w:tr w:rsidR="002F484D" w:rsidRPr="00FC08AF" w14:paraId="291313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1A6C4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9C7A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DFB7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A52A"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446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F8DBC0" w14:textId="77777777" w:rsidR="002F484D" w:rsidRPr="00FC08AF" w:rsidRDefault="002F484D" w:rsidP="00B93C96">
            <w:pPr>
              <w:jc w:val="center"/>
              <w:rPr>
                <w:b/>
                <w:noProof/>
              </w:rPr>
            </w:pPr>
          </w:p>
        </w:tc>
      </w:tr>
      <w:tr w:rsidR="002F484D" w:rsidRPr="00FC08AF" w14:paraId="5CB4D1E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CD581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BA64A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prioritized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1FE68130" w14:textId="77777777" w:rsidR="001731DE" w:rsidRPr="00FC08AF" w:rsidRDefault="001731DE" w:rsidP="001731DE">
      <w:pPr>
        <w:rPr>
          <w:noProof/>
          <w:lang w:eastAsia="ko-KR"/>
        </w:rPr>
      </w:pPr>
    </w:p>
    <w:p w14:paraId="68F6CD3A" w14:textId="77777777" w:rsidR="002F484D" w:rsidRPr="00FC08AF" w:rsidRDefault="002F484D" w:rsidP="002F484D">
      <w:pPr>
        <w:pStyle w:val="Heading3"/>
        <w:rPr>
          <w:noProof/>
          <w:lang w:eastAsia="ko-KR"/>
        </w:rPr>
      </w:pPr>
      <w:bookmarkStart w:id="65" w:name="_Toc4578164"/>
      <w:bookmarkStart w:id="66" w:name="_Toc27727852"/>
      <w:bookmarkStart w:id="67" w:name="_Toc176353164"/>
      <w:r w:rsidRPr="00FC08AF">
        <w:rPr>
          <w:noProof/>
        </w:rPr>
        <w:t>4.2.12</w:t>
      </w:r>
      <w:r w:rsidRPr="00FC08AF">
        <w:rPr>
          <w:noProof/>
        </w:rPr>
        <w:tab/>
        <w:t>/</w:t>
      </w:r>
      <w:r w:rsidRPr="00FC08AF">
        <w:rPr>
          <w:i/>
          <w:iCs/>
          <w:noProof/>
        </w:rPr>
        <w:t>&lt;x&gt;</w:t>
      </w:r>
      <w:r w:rsidRPr="00FC08AF">
        <w:rPr>
          <w:noProof/>
        </w:rPr>
        <w:t>/Common/MCPTTGroupCall/PrioritizedMCPTTGroup/&lt;x&gt;</w:t>
      </w:r>
      <w:bookmarkEnd w:id="65"/>
      <w:bookmarkEnd w:id="66"/>
      <w:bookmarkEnd w:id="67"/>
    </w:p>
    <w:p w14:paraId="5F2C0C26"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85F23C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DB0517" w14:textId="77777777" w:rsidR="002F484D" w:rsidRPr="00FC08AF" w:rsidRDefault="002F484D" w:rsidP="00B93C96">
            <w:pPr>
              <w:rPr>
                <w:rFonts w:ascii="Arial" w:hAnsi="Arial" w:cs="Arial"/>
                <w:noProof/>
                <w:sz w:val="18"/>
                <w:szCs w:val="18"/>
              </w:rPr>
            </w:pPr>
            <w:r w:rsidRPr="00FC08AF">
              <w:rPr>
                <w:noProof/>
              </w:rPr>
              <w:t>Common/MCPTTGroupCall/PrioritizedMCPTTGroup /&lt;x&gt;</w:t>
            </w:r>
          </w:p>
        </w:tc>
      </w:tr>
      <w:tr w:rsidR="002F484D" w:rsidRPr="00FC08AF" w14:paraId="2C2371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ECCD7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C98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6F6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44AF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DB41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F18FB8" w14:textId="77777777" w:rsidR="002F484D" w:rsidRPr="00FC08AF" w:rsidRDefault="002F484D" w:rsidP="00B93C96">
            <w:pPr>
              <w:jc w:val="center"/>
              <w:rPr>
                <w:rFonts w:ascii="Arial" w:hAnsi="Arial" w:cs="Arial"/>
                <w:b/>
                <w:noProof/>
                <w:sz w:val="18"/>
                <w:szCs w:val="18"/>
              </w:rPr>
            </w:pPr>
          </w:p>
        </w:tc>
      </w:tr>
      <w:tr w:rsidR="002F484D" w:rsidRPr="00FC08AF" w14:paraId="6F124A8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F4F1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98FE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352E4"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F957F"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0A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798C90" w14:textId="77777777" w:rsidR="002F484D" w:rsidRPr="00FC08AF" w:rsidRDefault="002F484D" w:rsidP="00B93C96">
            <w:pPr>
              <w:jc w:val="center"/>
              <w:rPr>
                <w:b/>
                <w:noProof/>
              </w:rPr>
            </w:pPr>
          </w:p>
        </w:tc>
      </w:tr>
      <w:tr w:rsidR="002F484D" w:rsidRPr="00FC08AF" w14:paraId="4E1C973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C1EB3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68A206"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39E32846" w14:textId="77777777" w:rsidR="001731DE" w:rsidRPr="00FC08AF" w:rsidRDefault="001731DE" w:rsidP="001731DE">
      <w:pPr>
        <w:rPr>
          <w:noProof/>
          <w:lang w:eastAsia="ko-KR"/>
        </w:rPr>
      </w:pPr>
    </w:p>
    <w:p w14:paraId="5A8CDDD8" w14:textId="77777777" w:rsidR="002F484D" w:rsidRPr="00FC08AF" w:rsidRDefault="002F484D" w:rsidP="002F484D">
      <w:pPr>
        <w:pStyle w:val="Heading3"/>
        <w:rPr>
          <w:noProof/>
          <w:lang w:eastAsia="ko-KR"/>
        </w:rPr>
      </w:pPr>
      <w:bookmarkStart w:id="68" w:name="_Toc4578165"/>
      <w:bookmarkStart w:id="69" w:name="_Toc27727853"/>
      <w:bookmarkStart w:id="70" w:name="_Toc176353165"/>
      <w:r w:rsidRPr="00FC08AF">
        <w:rPr>
          <w:noProof/>
        </w:rPr>
        <w:t>4.2.13</w:t>
      </w:r>
      <w:r w:rsidRPr="00FC08AF">
        <w:rPr>
          <w:noProof/>
        </w:rPr>
        <w:tab/>
        <w:t>/</w:t>
      </w:r>
      <w:r w:rsidRPr="00FC08AF">
        <w:rPr>
          <w:i/>
          <w:iCs/>
          <w:noProof/>
        </w:rPr>
        <w:t>&lt;x&gt;</w:t>
      </w:r>
      <w:r w:rsidRPr="00FC08AF">
        <w:rPr>
          <w:noProof/>
        </w:rPr>
        <w:t>/Common/MCPTTGroupCall/PrioritizedMCPTTGroup/&lt;x&gt;/</w:t>
      </w:r>
      <w:r w:rsidR="002659AE" w:rsidRPr="00FC08AF">
        <w:rPr>
          <w:noProof/>
        </w:rPr>
        <w:br/>
      </w:r>
      <w:r w:rsidRPr="00FC08AF">
        <w:rPr>
          <w:noProof/>
        </w:rPr>
        <w:t>MCPTTGroup</w:t>
      </w:r>
      <w:r w:rsidR="0024756B" w:rsidRPr="00FC08AF">
        <w:rPr>
          <w:noProof/>
          <w:lang w:eastAsia="ko-KR"/>
        </w:rPr>
        <w:t>ID</w:t>
      </w:r>
      <w:bookmarkEnd w:id="68"/>
      <w:bookmarkEnd w:id="69"/>
      <w:bookmarkEnd w:id="70"/>
    </w:p>
    <w:p w14:paraId="69278E3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13</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/&lt;x&gt;/MCPTTGroup</w:t>
      </w:r>
      <w:r w:rsidR="0024756B" w:rsidRPr="00FC08AF">
        <w:rPr>
          <w:noProof/>
          <w:lang w:eastAsia="ko-KR"/>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C908C19"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D86EF21" w14:textId="77777777" w:rsidR="002F484D" w:rsidRPr="00FC08AF" w:rsidRDefault="002F484D" w:rsidP="00B93C96">
            <w:pPr>
              <w:rPr>
                <w:rFonts w:ascii="Arial" w:hAnsi="Arial" w:cs="Arial"/>
                <w:noProof/>
                <w:sz w:val="18"/>
                <w:szCs w:val="18"/>
                <w:lang w:eastAsia="ko-KR"/>
              </w:rPr>
            </w:pPr>
            <w:r w:rsidRPr="00FC08AF">
              <w:rPr>
                <w:noProof/>
              </w:rPr>
              <w:t>Common/MCPTTGroupCall/PrioritizedMCPTTGroup/&lt;x&gt;/MCPTTGroup</w:t>
            </w:r>
            <w:r w:rsidR="0024756B" w:rsidRPr="00FC08AF">
              <w:rPr>
                <w:noProof/>
                <w:lang w:eastAsia="ko-KR"/>
              </w:rPr>
              <w:t>ID</w:t>
            </w:r>
          </w:p>
        </w:tc>
      </w:tr>
      <w:tr w:rsidR="002F484D" w:rsidRPr="00FC08AF" w14:paraId="3381C2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5B5D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C5CA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A30C"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AF38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D58A8"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DF2456" w14:textId="77777777" w:rsidR="002F484D" w:rsidRPr="00FC08AF" w:rsidRDefault="002F484D" w:rsidP="00B93C96">
            <w:pPr>
              <w:jc w:val="center"/>
              <w:rPr>
                <w:rFonts w:ascii="Arial" w:hAnsi="Arial" w:cs="Arial"/>
                <w:b/>
                <w:noProof/>
                <w:sz w:val="18"/>
                <w:szCs w:val="18"/>
              </w:rPr>
            </w:pPr>
          </w:p>
        </w:tc>
      </w:tr>
      <w:tr w:rsidR="002F484D" w:rsidRPr="00FC08AF" w14:paraId="0CDFC3D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D1E4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0135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2C040"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65ABF"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44932"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48EE03" w14:textId="77777777" w:rsidR="002F484D" w:rsidRPr="00FC08AF" w:rsidRDefault="002F484D" w:rsidP="00B93C96">
            <w:pPr>
              <w:jc w:val="center"/>
              <w:rPr>
                <w:b/>
                <w:noProof/>
              </w:rPr>
            </w:pPr>
          </w:p>
        </w:tc>
      </w:tr>
      <w:tr w:rsidR="002F484D" w:rsidRPr="00FC08AF" w14:paraId="6093BCC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687494"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4D466D" w14:textId="77777777" w:rsidR="002F484D" w:rsidRPr="00FC08AF" w:rsidRDefault="002F484D" w:rsidP="005F35BD">
            <w:pPr>
              <w:rPr>
                <w:noProof/>
                <w:lang w:eastAsia="ko-KR"/>
              </w:rPr>
            </w:pPr>
            <w:r w:rsidRPr="00FC08AF">
              <w:rPr>
                <w:noProof/>
              </w:rPr>
              <w:t xml:space="preserve">This leaf node indicates </w:t>
            </w:r>
            <w:r w:rsidR="005F35BD" w:rsidRPr="00FC08AF">
              <w:rPr>
                <w:noProof/>
                <w:lang w:eastAsia="ko-KR"/>
              </w:rPr>
              <w:t xml:space="preserve">the associated </w:t>
            </w:r>
            <w:r w:rsidR="005F35BD" w:rsidRPr="00FC08AF">
              <w:rPr>
                <w:noProof/>
              </w:rPr>
              <w:t xml:space="preserve">MCPTT group </w:t>
            </w:r>
            <w:r w:rsidR="005F35BD" w:rsidRPr="00FC08AF">
              <w:rPr>
                <w:rFonts w:eastAsia="SimSun"/>
                <w:noProof/>
                <w:lang w:eastAsia="zh-CN"/>
              </w:rPr>
              <w:t>ID</w:t>
            </w:r>
            <w:r w:rsidRPr="00FC08AF">
              <w:rPr>
                <w:noProof/>
                <w:lang w:eastAsia="ko-KR"/>
              </w:rPr>
              <w:t>.</w:t>
            </w:r>
          </w:p>
        </w:tc>
      </w:tr>
    </w:tbl>
    <w:p w14:paraId="1EBD2D4E" w14:textId="77777777" w:rsidR="00D77763" w:rsidRPr="00FC08AF" w:rsidRDefault="00D77763" w:rsidP="00D77763">
      <w:pPr>
        <w:rPr>
          <w:noProof/>
        </w:rPr>
      </w:pPr>
    </w:p>
    <w:p w14:paraId="5A7FC01B" w14:textId="77777777" w:rsidR="002F484D" w:rsidRPr="00FC08AF" w:rsidRDefault="005F35B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002F484D" w:rsidRPr="00FC08AF">
        <w:rPr>
          <w:noProof/>
        </w:rPr>
        <w:t>.</w:t>
      </w:r>
    </w:p>
    <w:p w14:paraId="71F9C38B" w14:textId="77777777" w:rsidR="002F484D" w:rsidRPr="00FC08AF" w:rsidRDefault="002F484D" w:rsidP="002F484D">
      <w:pPr>
        <w:pStyle w:val="Heading3"/>
        <w:rPr>
          <w:noProof/>
          <w:lang w:eastAsia="ko-KR"/>
        </w:rPr>
      </w:pPr>
      <w:bookmarkStart w:id="71" w:name="_Toc4578166"/>
      <w:bookmarkStart w:id="72" w:name="_Toc27727854"/>
      <w:bookmarkStart w:id="73" w:name="_Toc176353166"/>
      <w:r w:rsidRPr="00FC08AF">
        <w:rPr>
          <w:noProof/>
        </w:rPr>
        <w:t>4.2.14</w:t>
      </w:r>
      <w:r w:rsidRPr="00FC08AF">
        <w:rPr>
          <w:noProof/>
        </w:rPr>
        <w:tab/>
        <w:t>/</w:t>
      </w:r>
      <w:r w:rsidRPr="00FC08AF">
        <w:rPr>
          <w:i/>
          <w:iCs/>
          <w:noProof/>
        </w:rPr>
        <w:t>&lt;x&gt;</w:t>
      </w:r>
      <w:r w:rsidRPr="00FC08AF">
        <w:rPr>
          <w:noProof/>
        </w:rPr>
        <w:t>/Common/MCPTTGroupCall/PrioritizedMCPTTGroup/&lt;x&gt;/</w:t>
      </w:r>
      <w:r w:rsidR="002659AE" w:rsidRPr="00FC08AF">
        <w:rPr>
          <w:noProof/>
        </w:rPr>
        <w:br/>
      </w:r>
      <w:r w:rsidRPr="00FC08AF">
        <w:rPr>
          <w:noProof/>
        </w:rPr>
        <w:t>MCPTTGroupPriority</w:t>
      </w:r>
      <w:r w:rsidR="00272CBB" w:rsidRPr="00FC08AF">
        <w:rPr>
          <w:noProof/>
          <w:lang w:eastAsia="ko-KR"/>
        </w:rPr>
        <w:t>Hierarchy</w:t>
      </w:r>
      <w:bookmarkEnd w:id="71"/>
      <w:bookmarkEnd w:id="72"/>
      <w:bookmarkEnd w:id="73"/>
    </w:p>
    <w:p w14:paraId="15CF8F6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14</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/&lt;x&gt;/MCPTTGroupPriority</w:t>
      </w:r>
      <w:r w:rsidR="00272CBB"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D3D089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BC34A9" w14:textId="77777777" w:rsidR="002F484D" w:rsidRPr="00FC08AF" w:rsidRDefault="002F484D" w:rsidP="00B93C96">
            <w:pPr>
              <w:rPr>
                <w:rFonts w:ascii="Arial" w:hAnsi="Arial" w:cs="Arial"/>
                <w:noProof/>
                <w:sz w:val="18"/>
                <w:szCs w:val="18"/>
                <w:lang w:eastAsia="ko-KR"/>
              </w:rPr>
            </w:pPr>
            <w:r w:rsidRPr="00FC08AF">
              <w:rPr>
                <w:noProof/>
              </w:rPr>
              <w:t>Common/MCPTTGroupCall/PrioritizedMCPTTGroup/&lt;x&gt;/MCPTTGroupPriority</w:t>
            </w:r>
            <w:r w:rsidR="00272CBB" w:rsidRPr="00FC08AF">
              <w:rPr>
                <w:noProof/>
                <w:lang w:eastAsia="ko-KR"/>
              </w:rPr>
              <w:t>Hierarchy</w:t>
            </w:r>
          </w:p>
        </w:tc>
      </w:tr>
      <w:tr w:rsidR="002F484D" w:rsidRPr="00FC08AF" w14:paraId="577DFB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806B5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CF8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16A9A"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384F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1BF18"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3CC5D3" w14:textId="77777777" w:rsidR="002F484D" w:rsidRPr="00FC08AF" w:rsidRDefault="002F484D" w:rsidP="00B93C96">
            <w:pPr>
              <w:jc w:val="center"/>
              <w:rPr>
                <w:rFonts w:ascii="Arial" w:hAnsi="Arial" w:cs="Arial"/>
                <w:b/>
                <w:noProof/>
                <w:sz w:val="18"/>
                <w:szCs w:val="18"/>
              </w:rPr>
            </w:pPr>
          </w:p>
        </w:tc>
      </w:tr>
      <w:tr w:rsidR="002F484D" w:rsidRPr="00FC08AF" w14:paraId="310039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0F01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54D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A85F4"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CC0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D72C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978F948" w14:textId="77777777" w:rsidR="002F484D" w:rsidRPr="00FC08AF" w:rsidRDefault="002F484D" w:rsidP="00B93C96">
            <w:pPr>
              <w:jc w:val="center"/>
              <w:rPr>
                <w:b/>
                <w:noProof/>
              </w:rPr>
            </w:pPr>
          </w:p>
        </w:tc>
      </w:tr>
      <w:tr w:rsidR="002F484D" w:rsidRPr="00FC08AF" w14:paraId="7FB9934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6C7B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197C1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requested presentation priority of group call.</w:t>
            </w:r>
          </w:p>
        </w:tc>
      </w:tr>
    </w:tbl>
    <w:p w14:paraId="0D541BB5" w14:textId="77777777" w:rsidR="00D77763" w:rsidRPr="00FC08AF" w:rsidRDefault="00D77763" w:rsidP="00D77763">
      <w:pPr>
        <w:rPr>
          <w:noProof/>
        </w:rPr>
      </w:pPr>
    </w:p>
    <w:p w14:paraId="6EB7AD9E" w14:textId="77777777" w:rsidR="002F484D" w:rsidRPr="00FC08AF" w:rsidRDefault="002F484D" w:rsidP="002F484D">
      <w:pPr>
        <w:pStyle w:val="B1"/>
        <w:rPr>
          <w:noProof/>
        </w:rPr>
      </w:pPr>
      <w:r w:rsidRPr="00FC08AF">
        <w:rPr>
          <w:noProof/>
        </w:rPr>
        <w:t>-</w:t>
      </w:r>
      <w:r w:rsidRPr="00FC08AF">
        <w:rPr>
          <w:noProof/>
        </w:rPr>
        <w:tab/>
        <w:t xml:space="preserve">Values: </w:t>
      </w:r>
      <w:r w:rsidR="00412063" w:rsidRPr="00FC08AF">
        <w:rPr>
          <w:noProof/>
          <w:lang w:eastAsia="ko-KR"/>
        </w:rPr>
        <w:t>0</w:t>
      </w:r>
      <w:r w:rsidRPr="00FC08AF">
        <w:rPr>
          <w:noProof/>
          <w:lang w:eastAsia="ko-KR"/>
        </w:rPr>
        <w:t>-</w:t>
      </w:r>
      <w:r w:rsidR="00412063" w:rsidRPr="00FC08AF">
        <w:rPr>
          <w:noProof/>
          <w:lang w:eastAsia="ko-KR"/>
        </w:rPr>
        <w:t>7</w:t>
      </w:r>
    </w:p>
    <w:p w14:paraId="178C6F73" w14:textId="77777777" w:rsidR="002F484D" w:rsidRPr="00FC08AF" w:rsidRDefault="002F484D" w:rsidP="002F484D">
      <w:pPr>
        <w:rPr>
          <w:noProof/>
          <w:lang w:eastAsia="ko-KR"/>
        </w:rPr>
      </w:pPr>
      <w:r w:rsidRPr="00FC08AF">
        <w:rPr>
          <w:noProof/>
          <w:lang w:eastAsia="ko-KR"/>
        </w:rPr>
        <w:t>The group with the lowest MCPTTGroupPriority</w:t>
      </w:r>
      <w:r w:rsidR="00272CBB" w:rsidRPr="00FC08AF">
        <w:rPr>
          <w:noProof/>
          <w:lang w:eastAsia="ko-KR"/>
        </w:rPr>
        <w:t>Hierarchy</w:t>
      </w:r>
      <w:r w:rsidRPr="00FC08AF">
        <w:rPr>
          <w:noProof/>
          <w:lang w:eastAsia="ko-KR"/>
        </w:rPr>
        <w:t xml:space="preserve"> value shall be considered as the group having the lowest priority among the groups.</w:t>
      </w:r>
    </w:p>
    <w:p w14:paraId="019C5BBC" w14:textId="77777777" w:rsidR="002F484D" w:rsidRPr="00FC08AF" w:rsidRDefault="002F484D" w:rsidP="002F484D">
      <w:pPr>
        <w:pStyle w:val="Heading3"/>
        <w:rPr>
          <w:noProof/>
          <w:lang w:eastAsia="ko-KR"/>
        </w:rPr>
      </w:pPr>
      <w:bookmarkStart w:id="74" w:name="_Toc4578167"/>
      <w:bookmarkStart w:id="75" w:name="_Toc27727855"/>
      <w:bookmarkStart w:id="76" w:name="_Toc176353167"/>
      <w:r w:rsidRPr="00FC08AF">
        <w:rPr>
          <w:noProof/>
        </w:rPr>
        <w:t>4.2.15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74"/>
      <w:bookmarkEnd w:id="75"/>
      <w:bookmarkEnd w:id="76"/>
    </w:p>
    <w:p w14:paraId="6677DD50"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15</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AEADF4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7231BD" w14:textId="77777777" w:rsidR="002F484D" w:rsidRPr="00FC08AF" w:rsidRDefault="002F484D" w:rsidP="00B93C96">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2F484D" w:rsidRPr="00FC08AF" w14:paraId="010D23B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84627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12CA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7421"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0D0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7753"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0A18F8E" w14:textId="77777777" w:rsidR="002F484D" w:rsidRPr="00FC08AF" w:rsidRDefault="002F484D" w:rsidP="00B93C96">
            <w:pPr>
              <w:jc w:val="center"/>
              <w:rPr>
                <w:rFonts w:ascii="Arial" w:hAnsi="Arial" w:cs="Arial"/>
                <w:b/>
                <w:noProof/>
                <w:sz w:val="18"/>
                <w:szCs w:val="18"/>
              </w:rPr>
            </w:pPr>
          </w:p>
        </w:tc>
      </w:tr>
      <w:tr w:rsidR="002F484D" w:rsidRPr="00FC08AF" w14:paraId="6D2498A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1FD0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0510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12887"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C7240"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7C55D"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2B3888" w14:textId="77777777" w:rsidR="002F484D" w:rsidRPr="00FC08AF" w:rsidRDefault="002F484D" w:rsidP="00B93C96">
            <w:pPr>
              <w:jc w:val="center"/>
              <w:rPr>
                <w:b/>
                <w:noProof/>
              </w:rPr>
            </w:pPr>
          </w:p>
        </w:tc>
      </w:tr>
      <w:tr w:rsidR="002F484D" w:rsidRPr="00FC08AF" w14:paraId="4956A22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00A040"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10749E" w14:textId="77777777" w:rsidR="002F484D" w:rsidRPr="00FC08AF" w:rsidRDefault="002F484D" w:rsidP="00B93C96">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1B98447C" w14:textId="77777777" w:rsidR="001731DE" w:rsidRPr="00FC08AF" w:rsidRDefault="001731DE" w:rsidP="001731DE">
      <w:pPr>
        <w:rPr>
          <w:noProof/>
          <w:lang w:eastAsia="ko-KR"/>
        </w:rPr>
      </w:pPr>
    </w:p>
    <w:p w14:paraId="3B87FC00" w14:textId="77777777" w:rsidR="002F484D" w:rsidRPr="00FC08AF" w:rsidRDefault="002F484D" w:rsidP="002F484D">
      <w:pPr>
        <w:pStyle w:val="Heading3"/>
        <w:rPr>
          <w:noProof/>
          <w:lang w:eastAsia="ko-KR"/>
        </w:rPr>
      </w:pPr>
      <w:bookmarkStart w:id="77" w:name="_Toc4578168"/>
      <w:bookmarkStart w:id="78" w:name="_Toc27727856"/>
      <w:bookmarkStart w:id="79" w:name="_Toc176353168"/>
      <w:r w:rsidRPr="00FC08AF">
        <w:rPr>
          <w:noProof/>
        </w:rPr>
        <w:t>4.2.16</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00272CBB" w:rsidRPr="00FC08AF">
        <w:rPr>
          <w:noProof/>
          <w:lang w:eastAsia="ko-KR"/>
        </w:rPr>
        <w:t>RelayService</w:t>
      </w:r>
      <w:bookmarkEnd w:id="77"/>
      <w:bookmarkEnd w:id="78"/>
      <w:bookmarkEnd w:id="79"/>
    </w:p>
    <w:p w14:paraId="6ADB534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16</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00272CBB"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1079A8F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15DAD9" w14:textId="77777777" w:rsidR="002F484D" w:rsidRPr="00FC08AF" w:rsidRDefault="002F484D" w:rsidP="00272CBB">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00272CBB" w:rsidRPr="00FC08AF">
              <w:rPr>
                <w:noProof/>
                <w:lang w:eastAsia="ko-KR"/>
              </w:rPr>
              <w:t>RelayService</w:t>
            </w:r>
          </w:p>
        </w:tc>
      </w:tr>
      <w:tr w:rsidR="002F484D" w:rsidRPr="00FC08AF" w14:paraId="147C9AA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533E5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B045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5A8D"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582E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AB94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435E11" w14:textId="77777777" w:rsidR="002F484D" w:rsidRPr="00FC08AF" w:rsidRDefault="002F484D" w:rsidP="00B93C96">
            <w:pPr>
              <w:jc w:val="center"/>
              <w:rPr>
                <w:rFonts w:ascii="Arial" w:hAnsi="Arial" w:cs="Arial"/>
                <w:b/>
                <w:noProof/>
                <w:sz w:val="18"/>
                <w:szCs w:val="18"/>
              </w:rPr>
            </w:pPr>
          </w:p>
        </w:tc>
      </w:tr>
      <w:tr w:rsidR="002F484D" w:rsidRPr="00FC08AF" w14:paraId="4A4D9DB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44CDE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C18B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2F38"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C46EA"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97B7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CA252C2" w14:textId="77777777" w:rsidR="002F484D" w:rsidRPr="00FC08AF" w:rsidRDefault="002F484D" w:rsidP="00B93C96">
            <w:pPr>
              <w:jc w:val="center"/>
              <w:rPr>
                <w:b/>
                <w:noProof/>
              </w:rPr>
            </w:pPr>
          </w:p>
        </w:tc>
      </w:tr>
      <w:tr w:rsidR="002F484D" w:rsidRPr="00FC08AF" w14:paraId="571D50A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A93D85"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9D355" w14:textId="77777777" w:rsidR="002F484D" w:rsidRPr="00FC08AF" w:rsidRDefault="00272CBB"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r w:rsidR="002F484D" w:rsidRPr="00FC08AF">
              <w:rPr>
                <w:noProof/>
                <w:lang w:eastAsia="ko-KR"/>
              </w:rPr>
              <w:t>.</w:t>
            </w:r>
          </w:p>
        </w:tc>
      </w:tr>
    </w:tbl>
    <w:p w14:paraId="1AACCCCC" w14:textId="77777777" w:rsidR="002F484D" w:rsidRPr="00FC08AF" w:rsidRDefault="002F484D" w:rsidP="004268B5">
      <w:pPr>
        <w:rPr>
          <w:noProof/>
        </w:rPr>
      </w:pPr>
    </w:p>
    <w:p w14:paraId="723980AD" w14:textId="77777777" w:rsidR="00272CBB" w:rsidRPr="00FC08AF" w:rsidRDefault="00272CBB" w:rsidP="00272CBB">
      <w:pPr>
        <w:rPr>
          <w:noProof/>
          <w:lang w:eastAsia="ko-KR"/>
        </w:rPr>
      </w:pPr>
      <w:r w:rsidRPr="00FC08AF">
        <w:rPr>
          <w:noProof/>
        </w:rPr>
        <w:t xml:space="preserve">When set to "true" </w:t>
      </w:r>
      <w:r w:rsidRPr="00FC08AF">
        <w:rPr>
          <w:noProof/>
          <w:lang w:eastAsia="ko-KR"/>
        </w:rPr>
        <w:t>the MCPTT group is allowed to use a relay service.</w:t>
      </w:r>
    </w:p>
    <w:p w14:paraId="230A737F" w14:textId="77777777" w:rsidR="00272CBB" w:rsidRPr="00FC08AF" w:rsidRDefault="00272CBB" w:rsidP="00272CBB">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the MCPTT group is not allowed to use a relay service.</w:t>
      </w:r>
    </w:p>
    <w:p w14:paraId="62FD9258" w14:textId="77777777" w:rsidR="00272CBB" w:rsidRPr="00FC08AF" w:rsidRDefault="00272CBB" w:rsidP="00272CBB">
      <w:pPr>
        <w:pStyle w:val="Heading3"/>
        <w:rPr>
          <w:noProof/>
          <w:lang w:eastAsia="ko-KR"/>
        </w:rPr>
      </w:pPr>
      <w:bookmarkStart w:id="80" w:name="_Toc4578169"/>
      <w:bookmarkStart w:id="81" w:name="_Toc27727857"/>
      <w:bookmarkStart w:id="82" w:name="_Toc176353169"/>
      <w:r w:rsidRPr="00FC08AF">
        <w:rPr>
          <w:noProof/>
        </w:rPr>
        <w:t>4.2.1</w:t>
      </w:r>
      <w:r w:rsidRPr="00FC08AF">
        <w:rPr>
          <w:noProof/>
          <w:lang w:eastAsia="ko-KR"/>
        </w:rPr>
        <w:t>7</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80"/>
      <w:bookmarkEnd w:id="81"/>
      <w:bookmarkEnd w:id="82"/>
    </w:p>
    <w:p w14:paraId="34E4378D"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17</w:t>
      </w:r>
      <w:r w:rsidRPr="00FC08AF">
        <w:rPr>
          <w:noProof/>
        </w:rPr>
        <w:t>.1: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B2C3B40"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233E02F"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272CBB" w:rsidRPr="00FC08AF" w14:paraId="09EFE78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E9C75D"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20EB5"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AFA04"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3123"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7E2B4"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410F2B" w14:textId="77777777" w:rsidR="00272CBB" w:rsidRPr="00FC08AF" w:rsidRDefault="00272CBB" w:rsidP="00CF1FEB">
            <w:pPr>
              <w:jc w:val="center"/>
              <w:rPr>
                <w:rFonts w:ascii="Arial" w:hAnsi="Arial" w:cs="Arial"/>
                <w:b/>
                <w:noProof/>
                <w:sz w:val="18"/>
                <w:szCs w:val="18"/>
              </w:rPr>
            </w:pPr>
          </w:p>
        </w:tc>
      </w:tr>
      <w:tr w:rsidR="00272CBB" w:rsidRPr="00FC08AF" w14:paraId="70042EC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91BFBE"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5C17B" w14:textId="77777777" w:rsidR="00272CBB" w:rsidRPr="00FC08AF" w:rsidRDefault="00272CBB"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3CE9" w14:textId="77777777" w:rsidR="00272CBB" w:rsidRPr="00FC08AF" w:rsidRDefault="00272CBB"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99D73" w14:textId="77777777" w:rsidR="00272CBB" w:rsidRPr="00FC08AF" w:rsidRDefault="00272CBB"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A0059"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1C1952" w14:textId="77777777" w:rsidR="00272CBB" w:rsidRPr="00FC08AF" w:rsidRDefault="00272CBB" w:rsidP="00CF1FEB">
            <w:pPr>
              <w:jc w:val="center"/>
              <w:rPr>
                <w:b/>
                <w:noProof/>
              </w:rPr>
            </w:pPr>
          </w:p>
        </w:tc>
      </w:tr>
      <w:tr w:rsidR="00272CBB" w:rsidRPr="00FC08AF" w14:paraId="5D1E1D8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82932E"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55294D" w14:textId="77777777" w:rsidR="00272CBB" w:rsidRPr="00FC08AF" w:rsidRDefault="00272CBB" w:rsidP="00CF1FEB">
            <w:pPr>
              <w:rPr>
                <w:noProof/>
                <w:lang w:eastAsia="ko-KR"/>
              </w:rPr>
            </w:pPr>
            <w:r w:rsidRPr="00FC08AF">
              <w:rPr>
                <w:noProof/>
              </w:rPr>
              <w:t xml:space="preserve">This leaf node indicates </w:t>
            </w:r>
            <w:r w:rsidRPr="00FC08AF">
              <w:rPr>
                <w:noProof/>
                <w:lang w:eastAsia="ko-KR"/>
              </w:rPr>
              <w:t>whether IPv6 is preferred over IPv4 for on-network operation when the MCPTT UE has both IPv4 and IPv6 host configuration.</w:t>
            </w:r>
          </w:p>
        </w:tc>
      </w:tr>
    </w:tbl>
    <w:p w14:paraId="675EAFFC" w14:textId="77777777" w:rsidR="00D77763" w:rsidRPr="00FC08AF" w:rsidRDefault="00D77763" w:rsidP="00D77763">
      <w:pPr>
        <w:rPr>
          <w:noProof/>
        </w:rPr>
      </w:pPr>
    </w:p>
    <w:p w14:paraId="36923362" w14:textId="77777777" w:rsidR="00272CBB" w:rsidRPr="00FC08AF" w:rsidRDefault="00272CBB" w:rsidP="00272CBB">
      <w:pPr>
        <w:rPr>
          <w:noProof/>
          <w:lang w:eastAsia="ko-KR"/>
        </w:rPr>
      </w:pPr>
      <w:r w:rsidRPr="00FC08AF">
        <w:rPr>
          <w:noProof/>
          <w:lang w:eastAsia="ko-KR"/>
        </w:rPr>
        <w:t xml:space="preserve">If the MCPTT UE has </w:t>
      </w:r>
      <w:r w:rsidRPr="00FC08AF">
        <w:rPr>
          <w:noProof/>
        </w:rPr>
        <w:t>both IPv4 and IPv6 host configuration and:</w:t>
      </w:r>
    </w:p>
    <w:p w14:paraId="21CA1277" w14:textId="77777777" w:rsidR="00272CBB" w:rsidRPr="00FC08AF" w:rsidRDefault="00272CBB" w:rsidP="00272CBB">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60332D3B" w14:textId="77777777" w:rsidR="00272CBB" w:rsidRPr="00FC08AF" w:rsidRDefault="00272CBB" w:rsidP="00272CBB">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265B0DA5" w14:textId="77777777" w:rsidR="00272CBB" w:rsidRPr="00FC08AF" w:rsidRDefault="00272CBB" w:rsidP="00272CBB">
      <w:pPr>
        <w:pStyle w:val="Heading3"/>
        <w:rPr>
          <w:noProof/>
          <w:lang w:eastAsia="ko-KR"/>
        </w:rPr>
      </w:pPr>
      <w:bookmarkStart w:id="83" w:name="_Toc4578170"/>
      <w:bookmarkStart w:id="84" w:name="_Toc27727858"/>
      <w:bookmarkStart w:id="85" w:name="_Toc176353170"/>
      <w:r w:rsidRPr="00FC08AF">
        <w:rPr>
          <w:noProof/>
        </w:rPr>
        <w:t>4.2.1</w:t>
      </w:r>
      <w:r w:rsidRPr="00FC08AF">
        <w:rPr>
          <w:noProof/>
          <w:lang w:eastAsia="ko-KR"/>
        </w:rPr>
        <w:t>8</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w:t>
      </w:r>
      <w:bookmarkEnd w:id="83"/>
      <w:bookmarkEnd w:id="84"/>
      <w:bookmarkEnd w:id="85"/>
    </w:p>
    <w:p w14:paraId="0E274B49"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18</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A173818"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7FE8EB"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w:t>
            </w:r>
          </w:p>
        </w:tc>
      </w:tr>
      <w:tr w:rsidR="00272CBB" w:rsidRPr="00FC08AF" w14:paraId="0A5198D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CFB774"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DA29A"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3B009"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504B1"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1AF5A"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D0DA3F" w14:textId="77777777" w:rsidR="00272CBB" w:rsidRPr="00FC08AF" w:rsidRDefault="00272CBB" w:rsidP="00CF1FEB">
            <w:pPr>
              <w:jc w:val="center"/>
              <w:rPr>
                <w:rFonts w:ascii="Arial" w:hAnsi="Arial" w:cs="Arial"/>
                <w:b/>
                <w:noProof/>
                <w:sz w:val="18"/>
                <w:szCs w:val="18"/>
              </w:rPr>
            </w:pPr>
          </w:p>
        </w:tc>
      </w:tr>
      <w:tr w:rsidR="00272CBB" w:rsidRPr="00FC08AF" w14:paraId="76812BB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0ACE4"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5A9A7" w14:textId="77777777" w:rsidR="00272CBB" w:rsidRPr="00FC08AF" w:rsidRDefault="00272CBB" w:rsidP="00CF1FEB">
            <w:pPr>
              <w:pStyle w:val="TAC"/>
              <w:rPr>
                <w:noProof/>
                <w:lang w:eastAsia="en-US"/>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A4B33" w14:textId="77777777" w:rsidR="00272CBB" w:rsidRPr="00FC08AF" w:rsidRDefault="003F26BC" w:rsidP="00CF1FEB">
            <w:pPr>
              <w:pStyle w:val="TAC"/>
              <w:rPr>
                <w:noProof/>
                <w:lang w:eastAsia="en-US"/>
              </w:rPr>
            </w:pPr>
            <w:r w:rsidRPr="00FC08AF">
              <w:rPr>
                <w:noProof/>
                <w:lang w:eastAsia="en-US"/>
              </w:rPr>
              <w:t>ZeroOr</w:t>
            </w:r>
            <w:r w:rsidR="00272CBB"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3D411" w14:textId="77777777" w:rsidR="00272CBB" w:rsidRPr="00FC08AF" w:rsidRDefault="00272CBB"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B89A3"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8BF6A0" w14:textId="77777777" w:rsidR="00272CBB" w:rsidRPr="00FC08AF" w:rsidRDefault="00272CBB" w:rsidP="00CF1FEB">
            <w:pPr>
              <w:jc w:val="center"/>
              <w:rPr>
                <w:b/>
                <w:noProof/>
              </w:rPr>
            </w:pPr>
          </w:p>
        </w:tc>
      </w:tr>
      <w:tr w:rsidR="00272CBB" w:rsidRPr="00FC08AF" w14:paraId="46960C7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780D23"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CCDF6" w14:textId="77777777" w:rsidR="00272CBB" w:rsidRPr="00FC08AF" w:rsidRDefault="00272CBB" w:rsidP="00CF1FEB">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MCPTT groups.</w:t>
            </w:r>
          </w:p>
        </w:tc>
      </w:tr>
    </w:tbl>
    <w:p w14:paraId="0569109E" w14:textId="77777777" w:rsidR="00272CBB" w:rsidRPr="00FC08AF" w:rsidRDefault="00272CBB" w:rsidP="00272CBB">
      <w:pPr>
        <w:rPr>
          <w:noProof/>
          <w:lang w:eastAsia="ko-KR"/>
        </w:rPr>
      </w:pPr>
    </w:p>
    <w:p w14:paraId="2AAF39A4" w14:textId="77777777" w:rsidR="00272CBB" w:rsidRPr="00FC08AF" w:rsidRDefault="00272CBB" w:rsidP="00272CBB">
      <w:pPr>
        <w:pStyle w:val="Heading3"/>
        <w:rPr>
          <w:noProof/>
          <w:lang w:eastAsia="ko-KR"/>
        </w:rPr>
      </w:pPr>
      <w:bookmarkStart w:id="86" w:name="_Toc4578171"/>
      <w:bookmarkStart w:id="87" w:name="_Toc27727859"/>
      <w:bookmarkStart w:id="88" w:name="_Toc176353171"/>
      <w:r w:rsidRPr="00FC08AF">
        <w:rPr>
          <w:noProof/>
        </w:rPr>
        <w:t>4.2.</w:t>
      </w:r>
      <w:r w:rsidRPr="00FC08AF">
        <w:rPr>
          <w:noProof/>
          <w:lang w:eastAsia="ko-KR"/>
        </w:rPr>
        <w:t>19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w:t>
      </w:r>
      <w:bookmarkEnd w:id="86"/>
      <w:bookmarkEnd w:id="87"/>
      <w:bookmarkEnd w:id="88"/>
    </w:p>
    <w:p w14:paraId="1F4323EB"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5448D7B3"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5B1F4"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w:t>
            </w:r>
          </w:p>
        </w:tc>
      </w:tr>
      <w:tr w:rsidR="00272CBB" w:rsidRPr="00FC08AF" w14:paraId="346F649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7C3D3"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0284E"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0A15"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AA7FD"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B5F03"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28E894" w14:textId="77777777" w:rsidR="00272CBB" w:rsidRPr="00FC08AF" w:rsidRDefault="00272CBB" w:rsidP="00CF1FEB">
            <w:pPr>
              <w:jc w:val="center"/>
              <w:rPr>
                <w:rFonts w:ascii="Arial" w:hAnsi="Arial" w:cs="Arial"/>
                <w:b/>
                <w:noProof/>
                <w:sz w:val="18"/>
                <w:szCs w:val="18"/>
              </w:rPr>
            </w:pPr>
          </w:p>
        </w:tc>
      </w:tr>
      <w:tr w:rsidR="00272CBB" w:rsidRPr="00FC08AF" w14:paraId="3A47AC9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729AC5"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84DF6"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39A67" w14:textId="77777777" w:rsidR="00272CBB" w:rsidRPr="00FC08AF" w:rsidRDefault="00272CBB" w:rsidP="00CF1FEB">
            <w:pPr>
              <w:pStyle w:val="TAC"/>
              <w:rPr>
                <w:noProof/>
                <w:lang w:eastAsia="ko-KR"/>
              </w:rPr>
            </w:pPr>
            <w:r w:rsidRPr="00FC08AF">
              <w:rPr>
                <w:noProof/>
                <w:lang w:eastAsia="en-US"/>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7388F" w14:textId="77777777" w:rsidR="00272CBB" w:rsidRPr="00FC08AF" w:rsidRDefault="00272CBB"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1A94E"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98E9A2" w14:textId="77777777" w:rsidR="00272CBB" w:rsidRPr="00FC08AF" w:rsidRDefault="00272CBB" w:rsidP="00CF1FEB">
            <w:pPr>
              <w:jc w:val="center"/>
              <w:rPr>
                <w:b/>
                <w:noProof/>
              </w:rPr>
            </w:pPr>
          </w:p>
        </w:tc>
      </w:tr>
      <w:tr w:rsidR="00272CBB" w:rsidRPr="00FC08AF" w14:paraId="780C6C2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B4F44B"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0CE07A" w14:textId="77777777" w:rsidR="00272CBB" w:rsidRPr="00FC08AF" w:rsidRDefault="00272CBB" w:rsidP="00CF1FEB">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MCPTT groups.</w:t>
            </w:r>
          </w:p>
        </w:tc>
      </w:tr>
    </w:tbl>
    <w:p w14:paraId="0F9D1697" w14:textId="77777777" w:rsidR="00272CBB" w:rsidRPr="00FC08AF" w:rsidRDefault="00272CBB" w:rsidP="00272CBB">
      <w:pPr>
        <w:rPr>
          <w:noProof/>
          <w:lang w:eastAsia="ko-KR"/>
        </w:rPr>
      </w:pPr>
    </w:p>
    <w:p w14:paraId="18786837" w14:textId="77777777" w:rsidR="00272CBB" w:rsidRPr="00FC08AF" w:rsidRDefault="00272CBB" w:rsidP="00272CBB">
      <w:pPr>
        <w:pStyle w:val="Heading3"/>
        <w:rPr>
          <w:noProof/>
          <w:lang w:eastAsia="ko-KR"/>
        </w:rPr>
      </w:pPr>
      <w:bookmarkStart w:id="89" w:name="_Toc4578172"/>
      <w:bookmarkStart w:id="90" w:name="_Toc27727860"/>
      <w:bookmarkStart w:id="91" w:name="_Toc176353172"/>
      <w:r w:rsidRPr="00FC08AF">
        <w:rPr>
          <w:noProof/>
        </w:rPr>
        <w:t>4.2.</w:t>
      </w:r>
      <w:r w:rsidRPr="00FC08AF">
        <w:rPr>
          <w:noProof/>
          <w:lang w:eastAsia="ko-KR"/>
        </w:rPr>
        <w:t>20</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RelayedMCPTTGroup/&lt;x&gt;/MCPTTGroupID</w:t>
      </w:r>
      <w:bookmarkEnd w:id="89"/>
      <w:bookmarkEnd w:id="90"/>
      <w:bookmarkEnd w:id="91"/>
    </w:p>
    <w:p w14:paraId="5E42B2C9"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20</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2CBB" w:rsidRPr="00FC08AF" w14:paraId="6BF3BA7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D1BAB0"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RelayedMCPTTGroup/&lt;x&gt;/MCPTTGroupID</w:t>
            </w:r>
          </w:p>
        </w:tc>
      </w:tr>
      <w:tr w:rsidR="00272CBB" w:rsidRPr="00FC08AF" w14:paraId="198576E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4560D8"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EA75"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F2F85" w14:textId="77777777" w:rsidR="00272CBB" w:rsidRPr="00FC08AF" w:rsidRDefault="00272CBB"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EDF30"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519BE" w14:textId="77777777" w:rsidR="00272CBB" w:rsidRPr="00FC08AF" w:rsidRDefault="00272CBB"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5957AD" w14:textId="77777777" w:rsidR="00272CBB" w:rsidRPr="00FC08AF" w:rsidRDefault="00272CBB" w:rsidP="00CF1FEB">
            <w:pPr>
              <w:jc w:val="center"/>
              <w:rPr>
                <w:rFonts w:ascii="Arial" w:hAnsi="Arial" w:cs="Arial"/>
                <w:b/>
                <w:noProof/>
                <w:sz w:val="18"/>
                <w:szCs w:val="18"/>
              </w:rPr>
            </w:pPr>
          </w:p>
        </w:tc>
      </w:tr>
      <w:tr w:rsidR="00272CBB" w:rsidRPr="00FC08AF" w14:paraId="79E794D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2EEA03"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43F1F"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64D6B" w14:textId="77777777" w:rsidR="00272CBB" w:rsidRPr="00FC08AF" w:rsidRDefault="00272CBB"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4F4D1" w14:textId="77777777" w:rsidR="00272CBB" w:rsidRPr="00FC08AF" w:rsidRDefault="00272CBB"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09B9E" w14:textId="77777777" w:rsidR="00272CBB" w:rsidRPr="00FC08AF" w:rsidRDefault="00272CBB"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EBDE4" w14:textId="77777777" w:rsidR="00272CBB" w:rsidRPr="00FC08AF" w:rsidRDefault="00272CBB" w:rsidP="00CF1FEB">
            <w:pPr>
              <w:jc w:val="center"/>
              <w:rPr>
                <w:b/>
                <w:noProof/>
              </w:rPr>
            </w:pPr>
          </w:p>
        </w:tc>
      </w:tr>
      <w:tr w:rsidR="00272CBB" w:rsidRPr="00FC08AF" w14:paraId="1BA964B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46D59A" w14:textId="77777777" w:rsidR="00272CBB" w:rsidRPr="00FC08AF" w:rsidRDefault="00272CBB"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7D3D66" w14:textId="77777777" w:rsidR="00272CBB" w:rsidRPr="00FC08AF" w:rsidRDefault="00272CBB" w:rsidP="00CF1FEB">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MCPTT group </w:t>
            </w:r>
            <w:r w:rsidRPr="00FC08AF">
              <w:rPr>
                <w:rFonts w:eastAsia="SimSun"/>
                <w:noProof/>
                <w:lang w:eastAsia="zh-CN"/>
              </w:rPr>
              <w:t>ID</w:t>
            </w:r>
            <w:r w:rsidRPr="00FC08AF">
              <w:rPr>
                <w:noProof/>
                <w:lang w:eastAsia="ko-KR"/>
              </w:rPr>
              <w:t>.</w:t>
            </w:r>
          </w:p>
        </w:tc>
      </w:tr>
    </w:tbl>
    <w:p w14:paraId="4C88D735" w14:textId="77777777" w:rsidR="00D77763" w:rsidRPr="00FC08AF" w:rsidRDefault="00D77763" w:rsidP="00D77763">
      <w:pPr>
        <w:rPr>
          <w:noProof/>
        </w:rPr>
      </w:pPr>
    </w:p>
    <w:p w14:paraId="38B4DE3A" w14:textId="77777777" w:rsidR="00272CBB" w:rsidRPr="00FC08AF" w:rsidRDefault="00272CBB" w:rsidP="00272CBB">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DBE25F9" w14:textId="77777777" w:rsidR="00272CBB" w:rsidRPr="00FC08AF" w:rsidRDefault="00272CBB" w:rsidP="00272CBB">
      <w:pPr>
        <w:pStyle w:val="Heading3"/>
        <w:rPr>
          <w:noProof/>
          <w:lang w:eastAsia="ko-KR"/>
        </w:rPr>
      </w:pPr>
      <w:bookmarkStart w:id="92" w:name="_Toc4578173"/>
      <w:bookmarkStart w:id="93" w:name="_Toc27727861"/>
      <w:bookmarkStart w:id="94" w:name="_Toc176353173"/>
      <w:r w:rsidRPr="00FC08AF">
        <w:rPr>
          <w:noProof/>
        </w:rPr>
        <w:lastRenderedPageBreak/>
        <w:t>4.2.</w:t>
      </w:r>
      <w:r w:rsidRPr="00FC08AF">
        <w:rPr>
          <w:noProof/>
          <w:lang w:eastAsia="ko-KR"/>
        </w:rPr>
        <w:t>21</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RelayedMCPTTGroup/&lt;x&gt;/RelayServiceCode</w:t>
      </w:r>
      <w:bookmarkEnd w:id="92"/>
      <w:bookmarkEnd w:id="93"/>
      <w:bookmarkEnd w:id="94"/>
    </w:p>
    <w:p w14:paraId="52C37F32"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21</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B9F7A8D"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F394C8"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RelayedMCPTTGroup/&lt;x&gt;/RelayServiceCode</w:t>
            </w:r>
          </w:p>
        </w:tc>
      </w:tr>
      <w:tr w:rsidR="00272CBB" w:rsidRPr="00FC08AF" w14:paraId="1BEABD3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2D280D"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6305F"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A8873"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18722"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F7CB"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441BC9" w14:textId="77777777" w:rsidR="00272CBB" w:rsidRPr="00FC08AF" w:rsidRDefault="00272CBB" w:rsidP="00CF1FEB">
            <w:pPr>
              <w:jc w:val="center"/>
              <w:rPr>
                <w:rFonts w:ascii="Arial" w:hAnsi="Arial" w:cs="Arial"/>
                <w:b/>
                <w:noProof/>
                <w:sz w:val="18"/>
                <w:szCs w:val="18"/>
              </w:rPr>
            </w:pPr>
          </w:p>
        </w:tc>
      </w:tr>
      <w:tr w:rsidR="00272CBB" w:rsidRPr="00FC08AF" w14:paraId="1F2D8B6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69E6F6"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E2822"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6861C" w14:textId="77777777" w:rsidR="00272CBB" w:rsidRPr="00FC08AF" w:rsidRDefault="00272CBB"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386E9" w14:textId="77777777" w:rsidR="00272CBB" w:rsidRPr="00FC08AF" w:rsidRDefault="00272CBB"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B6EF7"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ECB6CD" w14:textId="77777777" w:rsidR="00272CBB" w:rsidRPr="00FC08AF" w:rsidRDefault="00272CBB" w:rsidP="00CF1FEB">
            <w:pPr>
              <w:jc w:val="center"/>
              <w:rPr>
                <w:b/>
                <w:noProof/>
              </w:rPr>
            </w:pPr>
          </w:p>
        </w:tc>
      </w:tr>
      <w:tr w:rsidR="00272CBB" w:rsidRPr="00FC08AF" w14:paraId="5BC9B93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489E7E"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F51F97" w14:textId="77777777" w:rsidR="00272CBB" w:rsidRPr="00FC08AF" w:rsidRDefault="00272CBB" w:rsidP="00CF1FEB">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64D2AF18" w14:textId="77777777" w:rsidR="001731DE" w:rsidRPr="00FC08AF" w:rsidRDefault="001731DE" w:rsidP="001731DE">
      <w:pPr>
        <w:rPr>
          <w:noProof/>
          <w:lang w:eastAsia="ko-KR"/>
        </w:rPr>
      </w:pPr>
    </w:p>
    <w:p w14:paraId="01941632" w14:textId="77777777" w:rsidR="002F484D" w:rsidRPr="00FC08AF" w:rsidRDefault="002F484D" w:rsidP="002F484D">
      <w:pPr>
        <w:pStyle w:val="Heading1"/>
        <w:tabs>
          <w:tab w:val="right" w:pos="9630"/>
        </w:tabs>
        <w:rPr>
          <w:noProof/>
          <w:lang w:eastAsia="ko-KR"/>
        </w:rPr>
      </w:pPr>
      <w:bookmarkStart w:id="95" w:name="_Toc4578174"/>
      <w:bookmarkStart w:id="96" w:name="_Toc27727862"/>
      <w:bookmarkStart w:id="97" w:name="_Toc176353174"/>
      <w:r w:rsidRPr="00FC08AF">
        <w:rPr>
          <w:noProof/>
          <w:lang w:eastAsia="ko-KR"/>
        </w:rPr>
        <w:t>5</w:t>
      </w:r>
      <w:r w:rsidRPr="00FC08AF">
        <w:rPr>
          <w:noProof/>
        </w:rPr>
        <w:tab/>
        <w:t xml:space="preserve">MCPTT </w:t>
      </w:r>
      <w:r w:rsidRPr="00FC08AF">
        <w:rPr>
          <w:noProof/>
          <w:lang w:eastAsia="ko-KR"/>
        </w:rPr>
        <w:t xml:space="preserve">user profile </w:t>
      </w:r>
      <w:r w:rsidRPr="00FC08AF">
        <w:rPr>
          <w:noProof/>
        </w:rPr>
        <w:t>MO</w:t>
      </w:r>
      <w:bookmarkEnd w:id="95"/>
      <w:bookmarkEnd w:id="96"/>
      <w:bookmarkEnd w:id="97"/>
    </w:p>
    <w:p w14:paraId="292433EA" w14:textId="77777777" w:rsidR="002F484D" w:rsidRPr="00FC08AF" w:rsidRDefault="002F484D" w:rsidP="002F484D">
      <w:pPr>
        <w:pStyle w:val="Heading2"/>
        <w:rPr>
          <w:noProof/>
        </w:rPr>
      </w:pPr>
      <w:bookmarkStart w:id="98" w:name="_Toc4578175"/>
      <w:bookmarkStart w:id="99" w:name="_Toc27727863"/>
      <w:bookmarkStart w:id="100" w:name="_Toc176353175"/>
      <w:r w:rsidRPr="00FC08AF">
        <w:rPr>
          <w:noProof/>
          <w:lang w:eastAsia="ko-KR"/>
        </w:rPr>
        <w:t>5</w:t>
      </w:r>
      <w:r w:rsidRPr="00FC08AF">
        <w:rPr>
          <w:noProof/>
        </w:rPr>
        <w:t>.1</w:t>
      </w:r>
      <w:r w:rsidRPr="00FC08AF">
        <w:rPr>
          <w:noProof/>
        </w:rPr>
        <w:tab/>
        <w:t>General</w:t>
      </w:r>
      <w:bookmarkEnd w:id="98"/>
      <w:bookmarkEnd w:id="99"/>
      <w:bookmarkEnd w:id="100"/>
    </w:p>
    <w:p w14:paraId="6CE850E1"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2773A7E9"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-user-profile</w:t>
      </w:r>
      <w:r w:rsidRPr="00FC08AF">
        <w:rPr>
          <w:noProof/>
        </w:rPr>
        <w:t>:1.0.</w:t>
      </w:r>
    </w:p>
    <w:p w14:paraId="1AFD618D"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059411C7"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user profile </w:t>
      </w:r>
      <w:r w:rsidRPr="00FC08AF">
        <w:rPr>
          <w:noProof/>
        </w:rPr>
        <w:t>MO.</w:t>
      </w:r>
    </w:p>
    <w:p w14:paraId="1C7AB193" w14:textId="77777777" w:rsidR="002F484D" w:rsidRPr="00FC08AF" w:rsidRDefault="002F484D" w:rsidP="002F484D">
      <w:pPr>
        <w:rPr>
          <w:noProof/>
        </w:rPr>
      </w:pPr>
      <w:r w:rsidRPr="00FC08AF">
        <w:rPr>
          <w:noProof/>
        </w:rPr>
        <w:t xml:space="preserve">The following nodes and leaf objects are possible under the MCPTT </w:t>
      </w:r>
      <w:r w:rsidRPr="00FC08AF">
        <w:rPr>
          <w:noProof/>
          <w:lang w:eastAsia="ko-KR"/>
        </w:rPr>
        <w:t xml:space="preserve">user profile </w:t>
      </w:r>
      <w:r w:rsidRPr="00FC08AF">
        <w:rPr>
          <w:noProof/>
        </w:rPr>
        <w:t>node as described in figure </w:t>
      </w:r>
      <w:r w:rsidRPr="00FC08AF">
        <w:rPr>
          <w:noProof/>
          <w:lang w:eastAsia="ko-KR"/>
        </w:rPr>
        <w:t>5.1.</w:t>
      </w:r>
      <w:r w:rsidRPr="00FC08AF">
        <w:rPr>
          <w:noProof/>
        </w:rPr>
        <w:t>1</w:t>
      </w:r>
      <w:r w:rsidR="008C59FC" w:rsidRPr="00FC08AF">
        <w:rPr>
          <w:noProof/>
        </w:rPr>
        <w:t>, figure 5.1.2</w:t>
      </w:r>
      <w:r w:rsidRPr="00FC08AF">
        <w:rPr>
          <w:noProof/>
          <w:lang w:eastAsia="ko-KR"/>
        </w:rPr>
        <w:t xml:space="preserve"> and </w:t>
      </w:r>
      <w:r w:rsidRPr="00FC08AF">
        <w:rPr>
          <w:noProof/>
        </w:rPr>
        <w:t>figure </w:t>
      </w:r>
      <w:r w:rsidRPr="00FC08AF">
        <w:rPr>
          <w:noProof/>
          <w:lang w:eastAsia="ko-KR"/>
        </w:rPr>
        <w:t>5.1.</w:t>
      </w:r>
      <w:r w:rsidR="008C59FC" w:rsidRPr="00FC08AF">
        <w:rPr>
          <w:noProof/>
          <w:lang w:eastAsia="ko-KR"/>
        </w:rPr>
        <w:t>3</w:t>
      </w:r>
      <w:r w:rsidR="00187F9D">
        <w:rPr>
          <w:noProof/>
        </w:rPr>
        <w:t>.</w:t>
      </w:r>
    </w:p>
    <w:p w14:paraId="29FB034F" w14:textId="77777777" w:rsidR="002F484D" w:rsidRPr="00FC08AF" w:rsidRDefault="00394980" w:rsidP="002F484D">
      <w:pPr>
        <w:pStyle w:val="TH"/>
        <w:rPr>
          <w:noProof/>
        </w:rPr>
      </w:pPr>
      <w:r>
        <w:rPr>
          <w:noProof/>
        </w:rPr>
        <w:object w:dxaOrig="9591" w:dyaOrig="4651" w14:anchorId="4049B915">
          <v:shape id="_x0000_i1028" type="#_x0000_t75" style="width:478.95pt;height:232.3pt" o:ole="">
            <v:imagedata r:id="rId13" o:title=""/>
          </v:shape>
          <o:OLEObject Type="Embed" ProgID="Visio.Drawing.15" ShapeID="_x0000_i1028" DrawAspect="Content" ObjectID="_1786966715" r:id="rId14"/>
        </w:object>
      </w:r>
    </w:p>
    <w:p w14:paraId="1DBABC4D" w14:textId="77777777" w:rsidR="002F484D" w:rsidRPr="00FC08AF" w:rsidRDefault="002F484D" w:rsidP="002F484D">
      <w:pPr>
        <w:pStyle w:val="TF"/>
        <w:rPr>
          <w:noProof/>
        </w:rPr>
      </w:pPr>
      <w:r w:rsidRPr="00FC08AF">
        <w:rPr>
          <w:noProof/>
        </w:rPr>
        <w:t>Figure </w:t>
      </w:r>
      <w:r w:rsidRPr="00FC08AF">
        <w:rPr>
          <w:noProof/>
          <w:lang w:eastAsia="ko-KR"/>
        </w:rPr>
        <w:t>5.</w:t>
      </w:r>
      <w:r w:rsidRPr="00FC08AF">
        <w:rPr>
          <w:noProof/>
        </w:rPr>
        <w:t>1</w:t>
      </w:r>
      <w:r w:rsidRPr="00FC08AF">
        <w:rPr>
          <w:noProof/>
          <w:lang w:eastAsia="ko-KR"/>
        </w:rPr>
        <w:t>.1</w:t>
      </w:r>
      <w:r w:rsidRPr="00FC08AF">
        <w:rPr>
          <w:noProof/>
        </w:rPr>
        <w:t xml:space="preserve">: The MCPTT </w:t>
      </w:r>
      <w:r w:rsidRPr="00FC08AF">
        <w:rPr>
          <w:noProof/>
          <w:lang w:eastAsia="ko-KR"/>
        </w:rPr>
        <w:t xml:space="preserve">user profile MO (1 of </w:t>
      </w:r>
      <w:r w:rsidR="008C59FC" w:rsidRPr="00FC08AF">
        <w:rPr>
          <w:noProof/>
          <w:lang w:eastAsia="ko-KR"/>
        </w:rPr>
        <w:t>3</w:t>
      </w:r>
      <w:r w:rsidRPr="00FC08AF">
        <w:rPr>
          <w:noProof/>
          <w:lang w:eastAsia="ko-KR"/>
        </w:rPr>
        <w:t>)</w:t>
      </w:r>
    </w:p>
    <w:p w14:paraId="1FD69E35" w14:textId="77777777" w:rsidR="002F484D" w:rsidRPr="00FC08AF" w:rsidRDefault="00E87D19" w:rsidP="002F484D">
      <w:pPr>
        <w:pStyle w:val="TH"/>
        <w:rPr>
          <w:noProof/>
        </w:rPr>
      </w:pPr>
      <w:r>
        <w:rPr>
          <w:noProof/>
        </w:rPr>
        <w:object w:dxaOrig="9521" w:dyaOrig="13481" w14:anchorId="674E2914">
          <v:shape id="_x0000_i1029" type="#_x0000_t75" style="width:462.05pt;height:653.65pt" o:ole="">
            <v:imagedata r:id="rId15" o:title=""/>
          </v:shape>
          <o:OLEObject Type="Embed" ProgID="Visio.Drawing.15" ShapeID="_x0000_i1029" DrawAspect="Content" ObjectID="_1786966716" r:id="rId16"/>
        </w:object>
      </w:r>
    </w:p>
    <w:p w14:paraId="07800EA1" w14:textId="77777777" w:rsidR="002F484D" w:rsidRPr="00FC08AF" w:rsidRDefault="002F484D" w:rsidP="002F484D">
      <w:pPr>
        <w:pStyle w:val="TF"/>
        <w:rPr>
          <w:noProof/>
        </w:rPr>
      </w:pPr>
      <w:r w:rsidRPr="00FC08AF">
        <w:rPr>
          <w:noProof/>
        </w:rPr>
        <w:t>Figure </w:t>
      </w:r>
      <w:r w:rsidRPr="00FC08AF">
        <w:rPr>
          <w:noProof/>
          <w:lang w:eastAsia="ko-KR"/>
        </w:rPr>
        <w:t>5.1.2</w:t>
      </w:r>
      <w:r w:rsidRPr="00FC08AF">
        <w:rPr>
          <w:noProof/>
        </w:rPr>
        <w:t xml:space="preserve">: The MCPTT </w:t>
      </w:r>
      <w:r w:rsidRPr="00FC08AF">
        <w:rPr>
          <w:noProof/>
          <w:lang w:eastAsia="ko-KR"/>
        </w:rPr>
        <w:t xml:space="preserve">user profile MO (2 of </w:t>
      </w:r>
      <w:r w:rsidR="008C59FC" w:rsidRPr="00FC08AF">
        <w:rPr>
          <w:noProof/>
          <w:lang w:eastAsia="ko-KR"/>
        </w:rPr>
        <w:t>3</w:t>
      </w:r>
      <w:r w:rsidRPr="00FC08AF">
        <w:rPr>
          <w:noProof/>
          <w:lang w:eastAsia="ko-KR"/>
        </w:rPr>
        <w:t>)</w:t>
      </w:r>
    </w:p>
    <w:p w14:paraId="56BDF2E1" w14:textId="77777777" w:rsidR="008C59FC" w:rsidRPr="00FC08AF" w:rsidRDefault="00611FEE" w:rsidP="008C59FC">
      <w:pPr>
        <w:pStyle w:val="TH"/>
        <w:rPr>
          <w:noProof/>
        </w:rPr>
      </w:pPr>
      <w:r>
        <w:rPr>
          <w:noProof/>
        </w:rPr>
        <w:object w:dxaOrig="7461" w:dyaOrig="8581" w14:anchorId="3C8AC4EC">
          <v:shape id="_x0000_i1030" type="#_x0000_t75" style="width:372.5pt;height:428.85pt" o:ole="">
            <v:imagedata r:id="rId17" o:title=""/>
          </v:shape>
          <o:OLEObject Type="Embed" ProgID="Visio.Drawing.15" ShapeID="_x0000_i1030" DrawAspect="Content" ObjectID="_1786966717" r:id="rId18"/>
        </w:object>
      </w:r>
    </w:p>
    <w:p w14:paraId="501B8B03" w14:textId="77777777" w:rsidR="008C59FC" w:rsidRPr="00FC08AF" w:rsidRDefault="008C59FC" w:rsidP="008C59FC">
      <w:pPr>
        <w:pStyle w:val="TF"/>
        <w:rPr>
          <w:noProof/>
        </w:rPr>
      </w:pPr>
      <w:r w:rsidRPr="00FC08AF">
        <w:rPr>
          <w:noProof/>
        </w:rPr>
        <w:t>Figure 5.1.3: The MCPTT user profile MO (3 of 3)</w:t>
      </w:r>
    </w:p>
    <w:p w14:paraId="4BB0D3CC" w14:textId="77777777" w:rsidR="002F484D" w:rsidRPr="00FC08AF" w:rsidRDefault="002F484D" w:rsidP="002F484D">
      <w:pPr>
        <w:pStyle w:val="Heading2"/>
        <w:rPr>
          <w:noProof/>
        </w:rPr>
      </w:pPr>
      <w:bookmarkStart w:id="101" w:name="_Toc4578176"/>
      <w:bookmarkStart w:id="102" w:name="_Toc27727864"/>
      <w:bookmarkStart w:id="103" w:name="_Toc176353176"/>
      <w:r w:rsidRPr="00FC08AF">
        <w:rPr>
          <w:noProof/>
          <w:lang w:eastAsia="ko-KR"/>
        </w:rPr>
        <w:t>5</w:t>
      </w:r>
      <w:r w:rsidRPr="00FC08AF">
        <w:rPr>
          <w:noProof/>
        </w:rPr>
        <w:t>.</w:t>
      </w:r>
      <w:r w:rsidRPr="00FC08AF">
        <w:rPr>
          <w:noProof/>
          <w:lang w:eastAsia="ko-KR"/>
        </w:rPr>
        <w:t>2</w:t>
      </w:r>
      <w:r w:rsidRPr="00FC08AF">
        <w:rPr>
          <w:noProof/>
        </w:rPr>
        <w:tab/>
      </w:r>
      <w:r w:rsidRPr="00FC08AF">
        <w:rPr>
          <w:noProof/>
          <w:lang w:eastAsia="ko-KR"/>
        </w:rPr>
        <w:t>MCPTT user profile MO parameters</w:t>
      </w:r>
      <w:bookmarkEnd w:id="101"/>
      <w:bookmarkEnd w:id="102"/>
      <w:bookmarkEnd w:id="103"/>
    </w:p>
    <w:p w14:paraId="59BA0D8D" w14:textId="77777777" w:rsidR="002F484D" w:rsidRPr="00FC08AF" w:rsidRDefault="002F484D" w:rsidP="002F484D">
      <w:pPr>
        <w:pStyle w:val="Heading3"/>
        <w:rPr>
          <w:noProof/>
        </w:rPr>
      </w:pPr>
      <w:bookmarkStart w:id="104" w:name="_Toc4578177"/>
      <w:bookmarkStart w:id="105" w:name="_Toc27727865"/>
      <w:bookmarkStart w:id="106" w:name="_Toc176353177"/>
      <w:r w:rsidRPr="00FC08AF">
        <w:rPr>
          <w:noProof/>
          <w:lang w:eastAsia="ko-KR"/>
        </w:rPr>
        <w:t>5</w:t>
      </w:r>
      <w:r w:rsidRPr="00FC08AF">
        <w:rPr>
          <w:noProof/>
        </w:rPr>
        <w:t>.</w:t>
      </w:r>
      <w:r w:rsidRPr="00FC08AF">
        <w:rPr>
          <w:noProof/>
          <w:lang w:eastAsia="ko-KR"/>
        </w:rPr>
        <w:t>2.</w:t>
      </w:r>
      <w:r w:rsidRPr="00FC08AF">
        <w:rPr>
          <w:noProof/>
        </w:rPr>
        <w:t>1</w:t>
      </w:r>
      <w:r w:rsidRPr="00FC08AF">
        <w:rPr>
          <w:noProof/>
        </w:rPr>
        <w:tab/>
        <w:t>General</w:t>
      </w:r>
      <w:bookmarkEnd w:id="104"/>
      <w:bookmarkEnd w:id="105"/>
      <w:bookmarkEnd w:id="106"/>
    </w:p>
    <w:p w14:paraId="51A6CF43" w14:textId="77777777" w:rsidR="002F484D" w:rsidRPr="00FC08AF" w:rsidRDefault="002F484D" w:rsidP="002F484D">
      <w:pPr>
        <w:rPr>
          <w:noProof/>
          <w:lang w:eastAsia="ko-KR"/>
        </w:rPr>
      </w:pPr>
      <w:r w:rsidRPr="00FC08AF">
        <w:rPr>
          <w:noProof/>
        </w:rPr>
        <w:t xml:space="preserve">This clause describes the parameters for the MCPTT </w:t>
      </w:r>
      <w:r w:rsidRPr="00FC08AF">
        <w:rPr>
          <w:noProof/>
          <w:lang w:eastAsia="ko-KR"/>
        </w:rPr>
        <w:t xml:space="preserve">user profile </w:t>
      </w:r>
      <w:r w:rsidRPr="00FC08AF">
        <w:rPr>
          <w:noProof/>
        </w:rPr>
        <w:t>Management Object (MO).</w:t>
      </w:r>
    </w:p>
    <w:p w14:paraId="076A0C8B" w14:textId="77777777" w:rsidR="002F484D" w:rsidRPr="00FC08AF" w:rsidRDefault="002F484D" w:rsidP="002F484D">
      <w:pPr>
        <w:pStyle w:val="Heading3"/>
        <w:rPr>
          <w:i/>
          <w:iCs/>
          <w:noProof/>
          <w:lang w:eastAsia="ko-KR"/>
        </w:rPr>
      </w:pPr>
      <w:bookmarkStart w:id="107" w:name="_Toc4578178"/>
      <w:bookmarkStart w:id="108" w:name="_Toc27727866"/>
      <w:bookmarkStart w:id="109" w:name="_Toc176353178"/>
      <w:r w:rsidRPr="00FC08AF">
        <w:rPr>
          <w:noProof/>
          <w:lang w:eastAsia="ko-KR"/>
        </w:rPr>
        <w:t>5.2.2</w:t>
      </w:r>
      <w:r w:rsidRPr="00FC08AF">
        <w:rPr>
          <w:noProof/>
        </w:rPr>
        <w:tab/>
        <w:t xml:space="preserve">Node: </w:t>
      </w:r>
      <w:r w:rsidRPr="00FC08AF">
        <w:rPr>
          <w:i/>
          <w:iCs/>
          <w:noProof/>
        </w:rPr>
        <w:t>&lt;x&gt;</w:t>
      </w:r>
      <w:bookmarkEnd w:id="107"/>
      <w:bookmarkEnd w:id="108"/>
      <w:bookmarkEnd w:id="109"/>
    </w:p>
    <w:p w14:paraId="0A6FE3C0"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4BF122B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180F985"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DBDCBC2"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CCD46DA"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42156"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FE219"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1843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B09FB"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AA925C" w14:textId="77777777" w:rsidR="002F484D" w:rsidRPr="00FC08AF" w:rsidRDefault="002F484D" w:rsidP="00B93C96">
            <w:pPr>
              <w:jc w:val="center"/>
              <w:rPr>
                <w:rFonts w:ascii="Arial" w:hAnsi="Arial" w:cs="Arial"/>
                <w:b/>
                <w:noProof/>
                <w:sz w:val="18"/>
                <w:szCs w:val="18"/>
              </w:rPr>
            </w:pPr>
          </w:p>
        </w:tc>
      </w:tr>
      <w:tr w:rsidR="002F484D" w:rsidRPr="00FC08AF" w14:paraId="6B8C7CE9"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53EA088"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126B8"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4C38"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3BEFD"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29DB2"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B86878" w14:textId="77777777" w:rsidR="002F484D" w:rsidRPr="00FC08AF" w:rsidRDefault="002F484D" w:rsidP="00B93C96">
            <w:pPr>
              <w:jc w:val="center"/>
              <w:rPr>
                <w:b/>
                <w:noProof/>
              </w:rPr>
            </w:pPr>
          </w:p>
        </w:tc>
      </w:tr>
      <w:tr w:rsidR="002F484D" w:rsidRPr="00FC08AF" w14:paraId="122B612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7A0F521"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E8977A" w14:textId="77777777" w:rsidR="002F484D" w:rsidRPr="00FC08AF" w:rsidRDefault="002F484D" w:rsidP="00B93C96">
            <w:pPr>
              <w:rPr>
                <w:noProof/>
              </w:rPr>
            </w:pPr>
            <w:r w:rsidRPr="00FC08AF">
              <w:rPr>
                <w:noProof/>
              </w:rPr>
              <w:t xml:space="preserve">This interior node acts as a placeholder for the MCPTT </w:t>
            </w:r>
            <w:r w:rsidRPr="00FC08AF">
              <w:rPr>
                <w:noProof/>
                <w:lang w:eastAsia="ko-KR"/>
              </w:rPr>
              <w:t xml:space="preserve">user profile </w:t>
            </w:r>
            <w:r w:rsidRPr="00FC08AF">
              <w:rPr>
                <w:noProof/>
              </w:rPr>
              <w:t>Management Object (MO).</w:t>
            </w:r>
          </w:p>
          <w:p w14:paraId="2A080EC5" w14:textId="77777777" w:rsidR="002F484D" w:rsidRPr="00FC08AF" w:rsidRDefault="002F484D" w:rsidP="00B93C96">
            <w:pPr>
              <w:rPr>
                <w:noProof/>
              </w:rPr>
            </w:pPr>
            <w:r w:rsidRPr="00FC08AF">
              <w:rPr>
                <w:noProof/>
              </w:rPr>
              <w:t xml:space="preserve">For the MCPTT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"urn:oma:mo:oma-dm-mcptt</w:t>
            </w:r>
            <w:r w:rsidRPr="00FC08AF">
              <w:rPr>
                <w:noProof/>
                <w:lang w:eastAsia="ko-KR"/>
              </w:rPr>
              <w:t>-user-profile</w:t>
            </w:r>
            <w:r w:rsidRPr="00FC08AF">
              <w:rPr>
                <w:noProof/>
              </w:rPr>
              <w:t>:1.0"</w:t>
            </w:r>
          </w:p>
        </w:tc>
      </w:tr>
    </w:tbl>
    <w:p w14:paraId="253BCB5F" w14:textId="77777777" w:rsidR="00D57A49" w:rsidRPr="00FC08AF" w:rsidRDefault="00D57A49" w:rsidP="00D57A49">
      <w:pPr>
        <w:rPr>
          <w:noProof/>
        </w:rPr>
      </w:pPr>
    </w:p>
    <w:p w14:paraId="01F5D50E" w14:textId="77777777" w:rsidR="002F484D" w:rsidRPr="00FC08AF" w:rsidRDefault="002F484D" w:rsidP="002F484D">
      <w:pPr>
        <w:pStyle w:val="B1"/>
        <w:rPr>
          <w:noProof/>
        </w:rPr>
      </w:pPr>
      <w:r w:rsidRPr="00FC08AF">
        <w:rPr>
          <w:noProof/>
        </w:rPr>
        <w:lastRenderedPageBreak/>
        <w:t>-</w:t>
      </w:r>
      <w:r w:rsidRPr="00FC08AF">
        <w:rPr>
          <w:noProof/>
        </w:rPr>
        <w:tab/>
        <w:t>Values: N/A</w:t>
      </w:r>
    </w:p>
    <w:p w14:paraId="4EFB2FE2" w14:textId="77777777" w:rsidR="002F484D" w:rsidRPr="00FC08AF" w:rsidRDefault="002F484D" w:rsidP="002F484D">
      <w:pPr>
        <w:pStyle w:val="Heading3"/>
        <w:rPr>
          <w:noProof/>
          <w:lang w:eastAsia="ko-KR"/>
        </w:rPr>
      </w:pPr>
      <w:bookmarkStart w:id="110" w:name="_Toc4578179"/>
      <w:bookmarkStart w:id="111" w:name="_Toc27727867"/>
      <w:bookmarkStart w:id="112" w:name="_Toc176353179"/>
      <w:r w:rsidRPr="00FC08AF">
        <w:rPr>
          <w:noProof/>
          <w:lang w:eastAsia="ko-KR"/>
        </w:rPr>
        <w:t>5</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110"/>
      <w:bookmarkEnd w:id="111"/>
      <w:bookmarkEnd w:id="112"/>
    </w:p>
    <w:p w14:paraId="1568DAFB"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540DCDF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A58C8C"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1831865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4824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6EB69"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1DA29"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B2785"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7DDE0"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37BBEE" w14:textId="77777777" w:rsidR="002F484D" w:rsidRPr="00FC08AF" w:rsidRDefault="002F484D" w:rsidP="00B93C96">
            <w:pPr>
              <w:jc w:val="center"/>
              <w:rPr>
                <w:rFonts w:ascii="Arial" w:hAnsi="Arial" w:cs="Arial"/>
                <w:b/>
                <w:noProof/>
                <w:sz w:val="18"/>
                <w:szCs w:val="18"/>
              </w:rPr>
            </w:pPr>
          </w:p>
        </w:tc>
      </w:tr>
      <w:tr w:rsidR="002F484D" w:rsidRPr="00FC08AF" w14:paraId="08B5B85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FB41D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ADD6E"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A17F"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96B7E"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D78E5"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053C4E7" w14:textId="77777777" w:rsidR="002F484D" w:rsidRPr="00FC08AF" w:rsidRDefault="002F484D" w:rsidP="00B93C96">
            <w:pPr>
              <w:jc w:val="center"/>
              <w:rPr>
                <w:b/>
                <w:noProof/>
              </w:rPr>
            </w:pPr>
          </w:p>
        </w:tc>
      </w:tr>
      <w:tr w:rsidR="002F484D" w:rsidRPr="00FC08AF" w14:paraId="42E3C87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6DED6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A1FD4" w14:textId="77777777" w:rsidR="002F484D" w:rsidRPr="00FC08AF" w:rsidRDefault="002F484D" w:rsidP="00B93C96">
            <w:pPr>
              <w:rPr>
                <w:noProof/>
              </w:rPr>
            </w:pPr>
            <w:r w:rsidRPr="00FC08AF">
              <w:rPr>
                <w:noProof/>
              </w:rPr>
              <w:t>The Name leaf is a name for the MCPTT user profile settings.</w:t>
            </w:r>
          </w:p>
        </w:tc>
      </w:tr>
    </w:tbl>
    <w:p w14:paraId="378DEC13" w14:textId="77777777" w:rsidR="00D57A49" w:rsidRPr="00FC08AF" w:rsidRDefault="00D57A49" w:rsidP="00D57A49">
      <w:pPr>
        <w:rPr>
          <w:noProof/>
        </w:rPr>
      </w:pPr>
    </w:p>
    <w:p w14:paraId="5AA657E3" w14:textId="77777777" w:rsidR="002F484D" w:rsidRPr="00FC08AF" w:rsidRDefault="002F484D" w:rsidP="002F484D">
      <w:pPr>
        <w:pStyle w:val="B1"/>
        <w:rPr>
          <w:noProof/>
        </w:rPr>
      </w:pPr>
      <w:r w:rsidRPr="00FC08AF">
        <w:rPr>
          <w:noProof/>
        </w:rPr>
        <w:t>-</w:t>
      </w:r>
      <w:r w:rsidRPr="00FC08AF">
        <w:rPr>
          <w:noProof/>
        </w:rPr>
        <w:tab/>
        <w:t>Values: &lt;User displayable name&gt;</w:t>
      </w:r>
    </w:p>
    <w:p w14:paraId="3A868824" w14:textId="77777777" w:rsidR="002F484D" w:rsidRPr="00FC08AF" w:rsidRDefault="002F484D" w:rsidP="002F484D">
      <w:pPr>
        <w:pStyle w:val="Heading3"/>
        <w:rPr>
          <w:noProof/>
          <w:lang w:eastAsia="ko-KR"/>
        </w:rPr>
      </w:pPr>
      <w:bookmarkStart w:id="113" w:name="_Toc4578180"/>
      <w:bookmarkStart w:id="114" w:name="_Toc27727868"/>
      <w:bookmarkStart w:id="115" w:name="_Toc176353180"/>
      <w:r w:rsidRPr="00FC08AF">
        <w:rPr>
          <w:noProof/>
          <w:lang w:eastAsia="ko-KR"/>
        </w:rPr>
        <w:t>5.2</w:t>
      </w:r>
      <w:r w:rsidRPr="00FC08AF">
        <w:rPr>
          <w:noProof/>
        </w:rPr>
        <w:t>.4</w:t>
      </w:r>
      <w:r w:rsidRPr="00FC08AF">
        <w:rPr>
          <w:noProof/>
        </w:rPr>
        <w:tab/>
        <w:t>/</w:t>
      </w:r>
      <w:r w:rsidRPr="00FC08AF">
        <w:rPr>
          <w:i/>
          <w:iCs/>
          <w:noProof/>
        </w:rPr>
        <w:t>&lt;x&gt;</w:t>
      </w:r>
      <w:r w:rsidRPr="00FC08AF">
        <w:rPr>
          <w:noProof/>
        </w:rPr>
        <w:t>/Ext/</w:t>
      </w:r>
      <w:bookmarkEnd w:id="113"/>
      <w:bookmarkEnd w:id="114"/>
      <w:bookmarkEnd w:id="115"/>
    </w:p>
    <w:p w14:paraId="56219D66"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39E2924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A04777"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1CF6ED0C"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4124C70"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B49B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DF7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6F194"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E9A73"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4A805E4" w14:textId="77777777" w:rsidR="002F484D" w:rsidRPr="00FC08AF" w:rsidRDefault="002F484D" w:rsidP="00B93C96">
            <w:pPr>
              <w:jc w:val="center"/>
              <w:rPr>
                <w:rFonts w:ascii="Arial" w:hAnsi="Arial" w:cs="Arial"/>
                <w:b/>
                <w:noProof/>
                <w:sz w:val="18"/>
                <w:szCs w:val="18"/>
              </w:rPr>
            </w:pPr>
          </w:p>
        </w:tc>
      </w:tr>
      <w:tr w:rsidR="002F484D" w:rsidRPr="00FC08AF" w14:paraId="19BA397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7F0AA71"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79D05"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BF34"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7076E"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4E31F"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4AA0622" w14:textId="77777777" w:rsidR="002F484D" w:rsidRPr="00FC08AF" w:rsidRDefault="002F484D" w:rsidP="00B93C96">
            <w:pPr>
              <w:jc w:val="center"/>
              <w:rPr>
                <w:b/>
                <w:noProof/>
              </w:rPr>
            </w:pPr>
          </w:p>
        </w:tc>
      </w:tr>
      <w:tr w:rsidR="002F484D" w:rsidRPr="00FC08AF" w14:paraId="6BCEB8E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83A7DE4"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FC6581" w14:textId="77777777" w:rsidR="002F484D" w:rsidRPr="00FC08AF" w:rsidRDefault="002F484D" w:rsidP="00B93C96">
            <w:pPr>
              <w:rPr>
                <w:noProof/>
              </w:rPr>
            </w:pPr>
            <w:r w:rsidRPr="00FC08AF">
              <w:rPr>
                <w:noProof/>
              </w:rPr>
              <w:t>The Ext is an interior node for where the vendor specific information about the MCPTT user profile MO is being placed.</w:t>
            </w:r>
          </w:p>
        </w:tc>
      </w:tr>
    </w:tbl>
    <w:p w14:paraId="7497D10D" w14:textId="77777777" w:rsidR="00D57A49" w:rsidRPr="00FC08AF" w:rsidRDefault="00D57A49" w:rsidP="00D57A49">
      <w:pPr>
        <w:rPr>
          <w:noProof/>
        </w:rPr>
      </w:pPr>
    </w:p>
    <w:p w14:paraId="7F3BD1D6"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4EDF129" w14:textId="77777777" w:rsidR="002F484D" w:rsidRPr="00FC08AF" w:rsidRDefault="002F484D" w:rsidP="002F484D">
      <w:pPr>
        <w:pStyle w:val="B1"/>
        <w:rPr>
          <w:noProof/>
        </w:rPr>
      </w:pPr>
      <w:r w:rsidRPr="00FC08AF">
        <w:rPr>
          <w:noProof/>
        </w:rPr>
        <w:t>-</w:t>
      </w:r>
      <w:r w:rsidRPr="00FC08AF">
        <w:rPr>
          <w:noProof/>
        </w:rPr>
        <w:tab/>
        <w:t>Values: N/A</w:t>
      </w:r>
    </w:p>
    <w:p w14:paraId="27497375" w14:textId="77777777" w:rsidR="002F484D" w:rsidRPr="00FC08AF" w:rsidRDefault="002F484D" w:rsidP="002F484D">
      <w:pPr>
        <w:pStyle w:val="Heading3"/>
        <w:rPr>
          <w:noProof/>
          <w:lang w:eastAsia="ko-KR"/>
        </w:rPr>
      </w:pPr>
      <w:bookmarkStart w:id="116" w:name="_Toc4578181"/>
      <w:bookmarkStart w:id="117" w:name="_Toc27727869"/>
      <w:bookmarkStart w:id="118" w:name="_Toc176353181"/>
      <w:r w:rsidRPr="00FC08AF">
        <w:rPr>
          <w:noProof/>
          <w:lang w:eastAsia="ko-KR"/>
        </w:rPr>
        <w:t>5.2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116"/>
      <w:bookmarkEnd w:id="117"/>
      <w:bookmarkEnd w:id="118"/>
    </w:p>
    <w:p w14:paraId="47DF26D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F26549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E30AE8"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081468F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8773A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BB45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33B8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0CCB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B6F2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E46570" w14:textId="77777777" w:rsidR="002F484D" w:rsidRPr="00FC08AF" w:rsidRDefault="002F484D" w:rsidP="00B93C96">
            <w:pPr>
              <w:jc w:val="center"/>
              <w:rPr>
                <w:rFonts w:ascii="Arial" w:hAnsi="Arial" w:cs="Arial"/>
                <w:b/>
                <w:noProof/>
                <w:sz w:val="18"/>
                <w:szCs w:val="18"/>
              </w:rPr>
            </w:pPr>
          </w:p>
        </w:tc>
      </w:tr>
      <w:tr w:rsidR="002F484D" w:rsidRPr="00FC08AF" w14:paraId="0764E0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B4EB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8199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AEF3B" w14:textId="77777777" w:rsidR="002F484D" w:rsidRPr="00FC08AF" w:rsidRDefault="001B1642" w:rsidP="00B93C96">
            <w:pPr>
              <w:pStyle w:val="TAC"/>
              <w:rPr>
                <w:noProof/>
                <w:lang w:eastAsia="en-US"/>
              </w:rPr>
            </w:pPr>
            <w:r w:rsidRPr="00FC08AF">
              <w:rPr>
                <w:noProof/>
                <w:lang w:eastAsia="en-US"/>
              </w:rPr>
              <w:t>One</w:t>
            </w:r>
            <w:r w:rsidR="002F484D" w:rsidRPr="00FC08AF">
              <w:rPr>
                <w:noProof/>
                <w:lang w:eastAsia="en-US"/>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6C7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52C3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FE8C9A" w14:textId="77777777" w:rsidR="002F484D" w:rsidRPr="00FC08AF" w:rsidRDefault="002F484D" w:rsidP="00B93C96">
            <w:pPr>
              <w:jc w:val="center"/>
              <w:rPr>
                <w:b/>
                <w:noProof/>
              </w:rPr>
            </w:pPr>
          </w:p>
        </w:tc>
      </w:tr>
      <w:tr w:rsidR="002F484D" w:rsidRPr="00FC08AF" w14:paraId="3954F5B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04EEA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4754E"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00180923" w:rsidRPr="00FC08AF">
              <w:rPr>
                <w:noProof/>
                <w:lang w:eastAsia="ko-KR"/>
              </w:rPr>
              <w:t>on-network operation</w:t>
            </w:r>
            <w:r w:rsidRPr="00FC08AF">
              <w:rPr>
                <w:noProof/>
                <w:lang w:eastAsia="ko-KR"/>
              </w:rPr>
              <w:t xml:space="preserve"> and off-network operation.</w:t>
            </w:r>
          </w:p>
        </w:tc>
      </w:tr>
    </w:tbl>
    <w:p w14:paraId="0B647403" w14:textId="77777777" w:rsidR="00D57A49" w:rsidRPr="00FC08AF" w:rsidRDefault="00D57A49" w:rsidP="00D57A49">
      <w:pPr>
        <w:rPr>
          <w:noProof/>
        </w:rPr>
      </w:pPr>
      <w:bookmarkStart w:id="119" w:name="_Toc4578182"/>
      <w:bookmarkStart w:id="120" w:name="_Toc27727870"/>
    </w:p>
    <w:p w14:paraId="27C33F7A" w14:textId="77777777" w:rsidR="002F484D" w:rsidRPr="00FC08AF" w:rsidRDefault="002F484D" w:rsidP="002F484D">
      <w:pPr>
        <w:pStyle w:val="Heading3"/>
        <w:rPr>
          <w:noProof/>
          <w:lang w:eastAsia="ko-KR"/>
        </w:rPr>
      </w:pPr>
      <w:bookmarkStart w:id="121" w:name="_Toc176353182"/>
      <w:r w:rsidRPr="00FC08AF">
        <w:rPr>
          <w:noProof/>
        </w:rPr>
        <w:t>5.2.6</w:t>
      </w:r>
      <w:r w:rsidRPr="00FC08AF">
        <w:rPr>
          <w:noProof/>
        </w:rPr>
        <w:tab/>
        <w:t>/</w:t>
      </w:r>
      <w:r w:rsidRPr="00FC08AF">
        <w:rPr>
          <w:i/>
          <w:iCs/>
          <w:noProof/>
        </w:rPr>
        <w:t>&lt;x&gt;</w:t>
      </w:r>
      <w:r w:rsidRPr="00FC08AF">
        <w:rPr>
          <w:noProof/>
        </w:rPr>
        <w:t>/&lt;x&gt;/Common</w:t>
      </w:r>
      <w:bookmarkEnd w:id="119"/>
      <w:bookmarkEnd w:id="120"/>
      <w:bookmarkEnd w:id="121"/>
    </w:p>
    <w:p w14:paraId="0867017E"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8A39A6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B0EDE7" w14:textId="77777777" w:rsidR="002F484D" w:rsidRPr="00FC08AF" w:rsidRDefault="002F484D" w:rsidP="00B93C96">
            <w:pPr>
              <w:rPr>
                <w:rFonts w:ascii="Arial" w:hAnsi="Arial" w:cs="Arial"/>
                <w:noProof/>
                <w:sz w:val="18"/>
                <w:szCs w:val="18"/>
              </w:rPr>
            </w:pPr>
            <w:r w:rsidRPr="00FC08AF">
              <w:rPr>
                <w:noProof/>
              </w:rPr>
              <w:t>&lt;x&gt;/Common</w:t>
            </w:r>
          </w:p>
        </w:tc>
      </w:tr>
      <w:tr w:rsidR="002F484D" w:rsidRPr="00FC08AF" w14:paraId="4EEFEE4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8037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9CB1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1098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811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B278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A89F31" w14:textId="77777777" w:rsidR="002F484D" w:rsidRPr="00FC08AF" w:rsidRDefault="002F484D" w:rsidP="00B93C96">
            <w:pPr>
              <w:jc w:val="center"/>
              <w:rPr>
                <w:rFonts w:ascii="Arial" w:hAnsi="Arial" w:cs="Arial"/>
                <w:b/>
                <w:noProof/>
                <w:sz w:val="18"/>
                <w:szCs w:val="18"/>
              </w:rPr>
            </w:pPr>
          </w:p>
        </w:tc>
      </w:tr>
      <w:tr w:rsidR="002F484D" w:rsidRPr="00FC08AF" w14:paraId="09E9706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4B43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38CF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2819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823A"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DA9C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575F22" w14:textId="77777777" w:rsidR="002F484D" w:rsidRPr="00FC08AF" w:rsidRDefault="002F484D" w:rsidP="00B93C96">
            <w:pPr>
              <w:jc w:val="center"/>
              <w:rPr>
                <w:b/>
                <w:noProof/>
              </w:rPr>
            </w:pPr>
          </w:p>
        </w:tc>
      </w:tr>
      <w:tr w:rsidR="002F484D" w:rsidRPr="00FC08AF" w14:paraId="7B99C09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B2C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B4458"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547DDB16" w14:textId="77777777" w:rsidR="001731DE" w:rsidRPr="00FC08AF" w:rsidRDefault="001731DE" w:rsidP="001731DE">
      <w:pPr>
        <w:rPr>
          <w:noProof/>
          <w:lang w:eastAsia="ko-KR"/>
        </w:rPr>
      </w:pPr>
    </w:p>
    <w:p w14:paraId="7B4AB56D" w14:textId="77777777" w:rsidR="002F484D" w:rsidRPr="00FC08AF" w:rsidRDefault="002F484D" w:rsidP="002F484D">
      <w:pPr>
        <w:pStyle w:val="Heading3"/>
        <w:rPr>
          <w:noProof/>
          <w:lang w:eastAsia="ko-KR"/>
        </w:rPr>
      </w:pPr>
      <w:bookmarkStart w:id="122" w:name="_Toc4578183"/>
      <w:bookmarkStart w:id="123" w:name="_Toc27727871"/>
      <w:bookmarkStart w:id="124" w:name="_Toc176353183"/>
      <w:r w:rsidRPr="00FC08AF">
        <w:rPr>
          <w:noProof/>
        </w:rPr>
        <w:lastRenderedPageBreak/>
        <w:t>5.2.7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00F83739" w:rsidRPr="00FC08AF">
        <w:rPr>
          <w:noProof/>
          <w:lang w:eastAsia="ko-KR"/>
        </w:rPr>
        <w:t>MCPTTUserID</w:t>
      </w:r>
      <w:bookmarkEnd w:id="122"/>
      <w:bookmarkEnd w:id="123"/>
      <w:bookmarkEnd w:id="124"/>
    </w:p>
    <w:p w14:paraId="7C1F2003"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00F83739" w:rsidRPr="00FC08AF">
        <w:rPr>
          <w:noProof/>
          <w:lang w:eastAsia="ko-KR"/>
        </w:rPr>
        <w:t>MCPTTUserID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DE06D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1C1863" w14:textId="77777777" w:rsidR="002F484D" w:rsidRPr="00FC08AF" w:rsidRDefault="002F484D" w:rsidP="00F83739">
            <w:pPr>
              <w:rPr>
                <w:rFonts w:ascii="Arial" w:hAnsi="Arial" w:cs="Arial"/>
                <w:noProof/>
                <w:sz w:val="18"/>
                <w:szCs w:val="18"/>
                <w:lang w:eastAsia="ko-KR"/>
              </w:rPr>
            </w:pPr>
            <w:r w:rsidRPr="00FC08AF">
              <w:rPr>
                <w:noProof/>
              </w:rPr>
              <w:t>&lt;x&gt;/Common/</w:t>
            </w:r>
            <w:r w:rsidR="00F83739" w:rsidRPr="00FC08AF">
              <w:rPr>
                <w:noProof/>
                <w:lang w:eastAsia="ko-KR"/>
              </w:rPr>
              <w:t>MCPTTUserID</w:t>
            </w:r>
          </w:p>
        </w:tc>
      </w:tr>
      <w:tr w:rsidR="002F484D" w:rsidRPr="00FC08AF" w14:paraId="308491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CA123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8EBB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8C13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827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E27F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0A206" w14:textId="77777777" w:rsidR="002F484D" w:rsidRPr="00FC08AF" w:rsidRDefault="002F484D" w:rsidP="00B93C96">
            <w:pPr>
              <w:jc w:val="center"/>
              <w:rPr>
                <w:rFonts w:ascii="Arial" w:hAnsi="Arial" w:cs="Arial"/>
                <w:b/>
                <w:noProof/>
                <w:sz w:val="18"/>
                <w:szCs w:val="18"/>
              </w:rPr>
            </w:pPr>
          </w:p>
        </w:tc>
      </w:tr>
      <w:tr w:rsidR="002F484D" w:rsidRPr="00FC08AF" w14:paraId="1A2E9A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DC31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715B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8FF9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25C8E" w14:textId="77777777" w:rsidR="002F484D" w:rsidRPr="00FC08AF" w:rsidRDefault="00F83739" w:rsidP="00F83739">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5BAD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AD51F9" w14:textId="77777777" w:rsidR="002F484D" w:rsidRPr="00FC08AF" w:rsidRDefault="002F484D" w:rsidP="00B93C96">
            <w:pPr>
              <w:jc w:val="center"/>
              <w:rPr>
                <w:b/>
                <w:noProof/>
              </w:rPr>
            </w:pPr>
          </w:p>
        </w:tc>
      </w:tr>
      <w:tr w:rsidR="002F484D" w:rsidRPr="00FC08AF" w14:paraId="7CF5279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D96B8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FDC181" w14:textId="77777777" w:rsidR="002F484D" w:rsidRPr="00FC08AF" w:rsidRDefault="00BF3B1A" w:rsidP="00B93C96">
            <w:pPr>
              <w:rPr>
                <w:noProof/>
                <w:lang w:eastAsia="ko-KR"/>
              </w:rPr>
            </w:pPr>
            <w:r w:rsidRPr="00FC08AF">
              <w:rPr>
                <w:noProof/>
              </w:rPr>
              <w:t xml:space="preserve">This leaf node indicates </w:t>
            </w:r>
            <w:r w:rsidRPr="00FC08AF">
              <w:rPr>
                <w:noProof/>
                <w:lang w:eastAsia="ko-KR"/>
              </w:rPr>
              <w:t xml:space="preserve">an </w:t>
            </w:r>
            <w:r w:rsidRPr="00FC08AF">
              <w:rPr>
                <w:noProof/>
              </w:rPr>
              <w:t>MCPTT user identity (MCPTT ID)</w:t>
            </w:r>
            <w:r w:rsidRPr="00FC08AF">
              <w:rPr>
                <w:noProof/>
                <w:lang w:eastAsia="ko-KR"/>
              </w:rPr>
              <w:t xml:space="preserve"> which is </w:t>
            </w:r>
            <w:r w:rsidRPr="00FC08AF">
              <w:rPr>
                <w:noProof/>
              </w:rPr>
              <w:t>a globally unique identifier within the MCPTT service that represents the MCPTT user</w:t>
            </w:r>
            <w:r w:rsidR="002F484D" w:rsidRPr="00FC08AF">
              <w:rPr>
                <w:noProof/>
                <w:lang w:eastAsia="ko-KR"/>
              </w:rPr>
              <w:t>.</w:t>
            </w:r>
          </w:p>
        </w:tc>
      </w:tr>
    </w:tbl>
    <w:p w14:paraId="63FC8865" w14:textId="77777777" w:rsidR="001731DE" w:rsidRPr="00FC08AF" w:rsidRDefault="001731DE" w:rsidP="001731DE">
      <w:pPr>
        <w:rPr>
          <w:noProof/>
          <w:lang w:eastAsia="ko-KR"/>
        </w:rPr>
      </w:pPr>
    </w:p>
    <w:p w14:paraId="6A0981E6" w14:textId="77777777" w:rsidR="001B1642" w:rsidRPr="00FC08AF" w:rsidRDefault="001B1642" w:rsidP="001B1642">
      <w:pPr>
        <w:pStyle w:val="Heading3"/>
        <w:rPr>
          <w:noProof/>
          <w:lang w:eastAsia="ko-KR"/>
        </w:rPr>
      </w:pPr>
      <w:bookmarkStart w:id="125" w:name="_Toc4578184"/>
      <w:bookmarkStart w:id="126" w:name="_Toc27727872"/>
      <w:bookmarkStart w:id="127" w:name="_Toc176353184"/>
      <w:r w:rsidRPr="00FC08AF">
        <w:rPr>
          <w:noProof/>
        </w:rPr>
        <w:t>5.2.7</w:t>
      </w:r>
      <w:r w:rsidRPr="00FC08AF">
        <w:rPr>
          <w:noProof/>
          <w:lang w:eastAsia="ko-KR"/>
        </w:rPr>
        <w:t>A</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MCPTTUserProfileIndex</w:t>
      </w:r>
      <w:bookmarkEnd w:id="125"/>
      <w:bookmarkEnd w:id="126"/>
      <w:bookmarkEnd w:id="127"/>
    </w:p>
    <w:p w14:paraId="09C9546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7D941BF"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B708CC" w14:textId="77777777" w:rsidR="001B1642" w:rsidRPr="00FC08AF" w:rsidRDefault="001B1642" w:rsidP="00BB0493">
            <w:pPr>
              <w:rPr>
                <w:rFonts w:ascii="Arial" w:hAnsi="Arial" w:cs="Arial"/>
                <w:noProof/>
                <w:sz w:val="18"/>
                <w:szCs w:val="18"/>
                <w:lang w:eastAsia="ko-KR"/>
              </w:rPr>
            </w:pPr>
            <w:r w:rsidRPr="00FC08AF">
              <w:rPr>
                <w:noProof/>
              </w:rPr>
              <w:t>&lt;x&gt;/Common/</w:t>
            </w:r>
            <w:r w:rsidRPr="00FC08AF">
              <w:rPr>
                <w:noProof/>
                <w:lang w:eastAsia="ko-KR"/>
              </w:rPr>
              <w:t>MCPTTUserProfileIndex</w:t>
            </w:r>
          </w:p>
        </w:tc>
      </w:tr>
      <w:tr w:rsidR="001B1642" w:rsidRPr="00FC08AF" w14:paraId="344DC8E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BBE26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85A3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A961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C2E6B"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D9EB4"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CE4584" w14:textId="77777777" w:rsidR="001B1642" w:rsidRPr="00FC08AF" w:rsidRDefault="001B1642" w:rsidP="00BB0493">
            <w:pPr>
              <w:jc w:val="center"/>
              <w:rPr>
                <w:rFonts w:ascii="Arial" w:hAnsi="Arial" w:cs="Arial"/>
                <w:b/>
                <w:noProof/>
                <w:sz w:val="18"/>
                <w:szCs w:val="18"/>
              </w:rPr>
            </w:pPr>
          </w:p>
        </w:tc>
      </w:tr>
      <w:tr w:rsidR="001B1642" w:rsidRPr="00FC08AF" w14:paraId="7C3641A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20E16B"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492C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E912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C1B1" w14:textId="77777777" w:rsidR="001B1642" w:rsidRPr="00FC08AF" w:rsidRDefault="001B1642" w:rsidP="00BB0493">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A571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DB6172" w14:textId="77777777" w:rsidR="001B1642" w:rsidRPr="00FC08AF" w:rsidRDefault="001B1642" w:rsidP="00BB0493">
            <w:pPr>
              <w:jc w:val="center"/>
              <w:rPr>
                <w:b/>
                <w:noProof/>
              </w:rPr>
            </w:pPr>
          </w:p>
        </w:tc>
      </w:tr>
      <w:tr w:rsidR="001B1642" w:rsidRPr="00FC08AF" w14:paraId="38ECC49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82A65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357595" w14:textId="77777777" w:rsidR="001B1642" w:rsidRPr="00FC08AF" w:rsidRDefault="001B1642" w:rsidP="00BB0493">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MCPTT </w:t>
            </w:r>
            <w:r w:rsidRPr="00FC08AF">
              <w:rPr>
                <w:noProof/>
              </w:rPr>
              <w:t>user profile</w:t>
            </w:r>
            <w:r w:rsidRPr="00FC08AF">
              <w:rPr>
                <w:noProof/>
                <w:lang w:eastAsia="ko-KR"/>
              </w:rPr>
              <w:t>.</w:t>
            </w:r>
          </w:p>
        </w:tc>
      </w:tr>
    </w:tbl>
    <w:p w14:paraId="6E3FEC63" w14:textId="77777777" w:rsidR="00D57A49" w:rsidRPr="00FC08AF" w:rsidRDefault="00D57A49" w:rsidP="00D57A49">
      <w:pPr>
        <w:rPr>
          <w:noProof/>
        </w:rPr>
      </w:pPr>
    </w:p>
    <w:p w14:paraId="255C8FFF" w14:textId="77777777" w:rsidR="001B1642" w:rsidRPr="00FC08AF" w:rsidRDefault="001B1642" w:rsidP="001B1642">
      <w:pPr>
        <w:pStyle w:val="B1"/>
        <w:rPr>
          <w:noProof/>
        </w:rPr>
      </w:pPr>
      <w:r w:rsidRPr="00FC08AF">
        <w:rPr>
          <w:noProof/>
        </w:rPr>
        <w:t>-</w:t>
      </w:r>
      <w:r w:rsidRPr="00FC08AF">
        <w:rPr>
          <w:noProof/>
        </w:rPr>
        <w:tab/>
        <w:t xml:space="preserve">Values: </w:t>
      </w:r>
      <w:r w:rsidRPr="00FC08AF">
        <w:rPr>
          <w:noProof/>
          <w:lang w:eastAsia="ko-KR"/>
        </w:rPr>
        <w:t>0-255</w:t>
      </w:r>
    </w:p>
    <w:p w14:paraId="6B0CF131" w14:textId="77777777" w:rsidR="001B1642" w:rsidRPr="00FC08AF" w:rsidRDefault="001B1642" w:rsidP="001B1642">
      <w:pPr>
        <w:pStyle w:val="Heading3"/>
        <w:rPr>
          <w:noProof/>
          <w:lang w:eastAsia="ko-KR"/>
        </w:rPr>
      </w:pPr>
      <w:bookmarkStart w:id="128" w:name="_Toc4578185"/>
      <w:bookmarkStart w:id="129" w:name="_Toc27727873"/>
      <w:bookmarkStart w:id="130" w:name="_Toc176353185"/>
      <w:r w:rsidRPr="00FC08AF">
        <w:rPr>
          <w:noProof/>
        </w:rPr>
        <w:t>5.2.7</w:t>
      </w:r>
      <w:r w:rsidRPr="00FC08AF">
        <w:rPr>
          <w:noProof/>
          <w:lang w:eastAsia="ko-KR"/>
        </w:rPr>
        <w:t>B</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MCPTTUserProfileName</w:t>
      </w:r>
      <w:bookmarkEnd w:id="128"/>
      <w:bookmarkEnd w:id="129"/>
      <w:bookmarkEnd w:id="130"/>
    </w:p>
    <w:p w14:paraId="6A8DD08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8FCEB4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866C7D" w14:textId="77777777" w:rsidR="001B1642" w:rsidRPr="00FC08AF" w:rsidRDefault="001B1642" w:rsidP="00BB0493">
            <w:pPr>
              <w:rPr>
                <w:rFonts w:ascii="Arial" w:hAnsi="Arial" w:cs="Arial"/>
                <w:noProof/>
                <w:sz w:val="18"/>
                <w:szCs w:val="18"/>
                <w:lang w:eastAsia="ko-KR"/>
              </w:rPr>
            </w:pPr>
            <w:r w:rsidRPr="00FC08AF">
              <w:rPr>
                <w:noProof/>
              </w:rPr>
              <w:t>&lt;x&gt;/Common/</w:t>
            </w:r>
            <w:r w:rsidRPr="00FC08AF">
              <w:rPr>
                <w:noProof/>
                <w:lang w:eastAsia="ko-KR"/>
              </w:rPr>
              <w:t>MCPTTUserProfileName</w:t>
            </w:r>
          </w:p>
        </w:tc>
      </w:tr>
      <w:tr w:rsidR="001B1642" w:rsidRPr="00FC08AF" w14:paraId="160F2FB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D9C90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2A02F"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8083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FD0F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15DF0"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EDACEA" w14:textId="77777777" w:rsidR="001B1642" w:rsidRPr="00FC08AF" w:rsidRDefault="001B1642" w:rsidP="00BB0493">
            <w:pPr>
              <w:jc w:val="center"/>
              <w:rPr>
                <w:rFonts w:ascii="Arial" w:hAnsi="Arial" w:cs="Arial"/>
                <w:b/>
                <w:noProof/>
                <w:sz w:val="18"/>
                <w:szCs w:val="18"/>
              </w:rPr>
            </w:pPr>
          </w:p>
        </w:tc>
      </w:tr>
      <w:tr w:rsidR="001B1642" w:rsidRPr="00FC08AF" w14:paraId="204DF94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A5C3B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129BA" w14:textId="77777777" w:rsidR="001B1642" w:rsidRPr="00FC08AF" w:rsidRDefault="001B1642" w:rsidP="00BB0493">
            <w:pPr>
              <w:pStyle w:val="TAC"/>
              <w:rPr>
                <w:noProof/>
                <w:lang w:eastAsia="en-US"/>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AA8E6"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61CA" w14:textId="77777777" w:rsidR="001B1642" w:rsidRPr="00FC08AF" w:rsidRDefault="001B1642" w:rsidP="00BB0493">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A3AE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21A1EE" w14:textId="77777777" w:rsidR="001B1642" w:rsidRPr="00FC08AF" w:rsidRDefault="001B1642" w:rsidP="00BB0493">
            <w:pPr>
              <w:jc w:val="center"/>
              <w:rPr>
                <w:b/>
                <w:noProof/>
              </w:rPr>
            </w:pPr>
          </w:p>
        </w:tc>
      </w:tr>
      <w:tr w:rsidR="001B1642" w:rsidRPr="00FC08AF" w14:paraId="3648E46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61267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0E2908" w14:textId="77777777" w:rsidR="001B1642" w:rsidRPr="00FC08AF" w:rsidRDefault="001B1642" w:rsidP="00BB0493">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MCPTT </w:t>
            </w:r>
            <w:r w:rsidRPr="00FC08AF">
              <w:rPr>
                <w:noProof/>
              </w:rPr>
              <w:t>user profile</w:t>
            </w:r>
            <w:r w:rsidRPr="00FC08AF">
              <w:rPr>
                <w:noProof/>
                <w:lang w:eastAsia="ko-KR"/>
              </w:rPr>
              <w:t>.</w:t>
            </w:r>
          </w:p>
        </w:tc>
      </w:tr>
    </w:tbl>
    <w:p w14:paraId="256F5515" w14:textId="77777777" w:rsidR="001731DE" w:rsidRPr="00FC08AF" w:rsidRDefault="001731DE" w:rsidP="001731DE">
      <w:pPr>
        <w:rPr>
          <w:noProof/>
          <w:lang w:eastAsia="ko-KR"/>
        </w:rPr>
      </w:pPr>
    </w:p>
    <w:p w14:paraId="3B1FBE4D" w14:textId="77777777" w:rsidR="002C04BB" w:rsidRPr="00FC08AF" w:rsidRDefault="002C04BB" w:rsidP="002C04BB">
      <w:pPr>
        <w:pStyle w:val="Heading3"/>
        <w:rPr>
          <w:noProof/>
          <w:lang w:eastAsia="ko-KR"/>
        </w:rPr>
      </w:pPr>
      <w:bookmarkStart w:id="131" w:name="_Toc4578186"/>
      <w:bookmarkStart w:id="132" w:name="_Toc27727874"/>
      <w:bookmarkStart w:id="133" w:name="_Toc176353186"/>
      <w:r w:rsidRPr="00FC08AF">
        <w:rPr>
          <w:noProof/>
        </w:rPr>
        <w:t>5.2.7C</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131"/>
      <w:bookmarkEnd w:id="132"/>
      <w:bookmarkEnd w:id="133"/>
    </w:p>
    <w:p w14:paraId="4BD4683D" w14:textId="77777777" w:rsidR="002C04BB" w:rsidRPr="00FC08AF" w:rsidRDefault="002C04BB" w:rsidP="002C04BB">
      <w:pPr>
        <w:pStyle w:val="TH"/>
        <w:rPr>
          <w:noProof/>
          <w:lang w:eastAsia="ko-KR"/>
        </w:rPr>
      </w:pPr>
      <w:r w:rsidRPr="00FC08AF">
        <w:rPr>
          <w:noProof/>
        </w:rPr>
        <w:t>Table </w:t>
      </w:r>
      <w:r w:rsidRPr="00FC08AF">
        <w:rPr>
          <w:noProof/>
          <w:lang w:eastAsia="ko-KR"/>
        </w:rPr>
        <w:t>5.2.7C.1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C04BB" w:rsidRPr="00FC08AF" w14:paraId="2823817C"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AFC4F4" w14:textId="77777777" w:rsidR="002C04BB" w:rsidRPr="00FC08AF" w:rsidRDefault="002C04BB" w:rsidP="00921322">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2C04BB" w:rsidRPr="00FC08AF" w14:paraId="27D367FF"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2B3867" w14:textId="77777777" w:rsidR="002C04BB" w:rsidRPr="00FC08AF"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FB6C4" w14:textId="77777777" w:rsidR="002C04BB" w:rsidRPr="00FC08AF" w:rsidRDefault="002C04BB"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32DAE" w14:textId="77777777" w:rsidR="002C04BB" w:rsidRPr="00FC08AF" w:rsidRDefault="002C04BB"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5A0E" w14:textId="77777777" w:rsidR="002C04BB" w:rsidRPr="00FC08AF" w:rsidRDefault="002C04BB"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FDE" w14:textId="77777777" w:rsidR="002C04BB" w:rsidRPr="00FC08AF" w:rsidRDefault="002C04BB"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3296E3" w14:textId="77777777" w:rsidR="002C04BB" w:rsidRPr="00FC08AF" w:rsidRDefault="002C04BB" w:rsidP="00921322">
            <w:pPr>
              <w:jc w:val="center"/>
              <w:rPr>
                <w:rFonts w:ascii="Arial" w:hAnsi="Arial" w:cs="Arial"/>
                <w:b/>
                <w:noProof/>
                <w:sz w:val="18"/>
                <w:szCs w:val="18"/>
              </w:rPr>
            </w:pPr>
          </w:p>
        </w:tc>
      </w:tr>
      <w:tr w:rsidR="002C04BB" w:rsidRPr="00FC08AF" w14:paraId="40F1092D"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959D4" w14:textId="77777777" w:rsidR="002C04BB" w:rsidRPr="00FC08AF"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8230F" w14:textId="77777777" w:rsidR="002C04BB" w:rsidRPr="00FC08AF" w:rsidRDefault="002C04BB" w:rsidP="00921322">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5D8D4" w14:textId="77777777" w:rsidR="002C04BB" w:rsidRPr="00FC08AF" w:rsidRDefault="002C04BB" w:rsidP="00921322">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C29D0" w14:textId="77777777" w:rsidR="002C04BB" w:rsidRPr="00FC08AF" w:rsidRDefault="002C04BB" w:rsidP="00921322">
            <w:pPr>
              <w:pStyle w:val="TAC"/>
              <w:rPr>
                <w:noProof/>
                <w:lang w:eastAsia="en-US"/>
              </w:rPr>
            </w:pPr>
            <w:r w:rsidRPr="00FC08AF">
              <w:rPr>
                <w:noProof/>
                <w:lang w:eastAsia="en-US"/>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CE084" w14:textId="77777777" w:rsidR="002C04BB" w:rsidRPr="00FC08AF" w:rsidRDefault="002C04BB"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EDD429" w14:textId="77777777" w:rsidR="002C04BB" w:rsidRPr="00FC08AF" w:rsidRDefault="002C04BB" w:rsidP="00921322">
            <w:pPr>
              <w:jc w:val="center"/>
              <w:rPr>
                <w:b/>
                <w:noProof/>
              </w:rPr>
            </w:pPr>
          </w:p>
        </w:tc>
      </w:tr>
      <w:tr w:rsidR="002C04BB" w:rsidRPr="00FC08AF" w14:paraId="7FE28499"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F9ECEB" w14:textId="77777777" w:rsidR="002C04BB" w:rsidRPr="00FC08AF" w:rsidRDefault="002C04BB"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02F0F4" w14:textId="77777777" w:rsidR="002C04BB" w:rsidRPr="00FC08AF" w:rsidRDefault="002C04BB" w:rsidP="002C04BB">
            <w:pPr>
              <w:rPr>
                <w:noProof/>
                <w:lang w:eastAsia="ko-KR"/>
              </w:rPr>
            </w:pPr>
            <w:r w:rsidRPr="00FC08AF">
              <w:rPr>
                <w:noProof/>
              </w:rPr>
              <w:t xml:space="preserve">This leaf node indicates </w:t>
            </w:r>
            <w:r w:rsidRPr="00FC08AF">
              <w:rPr>
                <w:noProof/>
                <w:lang w:eastAsia="ko-KR"/>
              </w:rPr>
              <w:t xml:space="preserve">that this MCPTT user profile </w:t>
            </w:r>
            <w:r w:rsidRPr="00FC08AF">
              <w:rPr>
                <w:noProof/>
              </w:rPr>
              <w:t xml:space="preserve">MO </w:t>
            </w:r>
            <w:r w:rsidRPr="00FC08AF">
              <w:rPr>
                <w:noProof/>
                <w:lang w:eastAsia="ko-KR"/>
              </w:rPr>
              <w:t>is designated to be the pre-selected MCPTT user profile as defined by 3GPP</w:t>
            </w:r>
            <w:r w:rsidRPr="00FC08AF">
              <w:rPr>
                <w:noProof/>
              </w:rPr>
              <w:t> TS 23.179 [15]</w:t>
            </w:r>
          </w:p>
        </w:tc>
      </w:tr>
    </w:tbl>
    <w:p w14:paraId="3005D81F" w14:textId="77777777" w:rsidR="00D57A49" w:rsidRPr="00FC08AF" w:rsidRDefault="00D57A49" w:rsidP="00D57A49">
      <w:pPr>
        <w:rPr>
          <w:noProof/>
        </w:rPr>
      </w:pPr>
    </w:p>
    <w:p w14:paraId="6B40DE86" w14:textId="77777777" w:rsidR="002C04BB" w:rsidRPr="00FC08AF" w:rsidRDefault="002C04BB" w:rsidP="002C04BB">
      <w:pPr>
        <w:pStyle w:val="B1"/>
        <w:rPr>
          <w:noProof/>
        </w:rPr>
      </w:pPr>
      <w:r w:rsidRPr="00FC08AF">
        <w:rPr>
          <w:noProof/>
        </w:rPr>
        <w:t>-</w:t>
      </w:r>
      <w:r w:rsidRPr="00FC08AF">
        <w:rPr>
          <w:noProof/>
        </w:rPr>
        <w:tab/>
        <w:t xml:space="preserve">Values: </w:t>
      </w:r>
      <w:r w:rsidRPr="00FC08AF">
        <w:rPr>
          <w:noProof/>
          <w:lang w:eastAsia="ko-KR"/>
        </w:rPr>
        <w:t>null</w:t>
      </w:r>
    </w:p>
    <w:p w14:paraId="32A59C8A" w14:textId="77777777" w:rsidR="002C04BB" w:rsidRPr="00FC08AF" w:rsidRDefault="002C04BB" w:rsidP="002C04BB">
      <w:pPr>
        <w:rPr>
          <w:noProof/>
          <w:lang w:eastAsia="ko-KR"/>
        </w:rPr>
      </w:pPr>
      <w:r w:rsidRPr="00FC08AF">
        <w:rPr>
          <w:noProof/>
        </w:rPr>
        <w:t xml:space="preserve">When this leaf node is present, </w:t>
      </w:r>
      <w:r w:rsidRPr="00FC08AF">
        <w:rPr>
          <w:noProof/>
          <w:lang w:eastAsia="ko-KR"/>
        </w:rPr>
        <w:t>this MCPTT user profile MO is designated as the pre-selected MCPTT user profile.</w:t>
      </w:r>
    </w:p>
    <w:p w14:paraId="1673164E" w14:textId="77777777" w:rsidR="002C04BB" w:rsidRPr="00FC08AF" w:rsidRDefault="002C04BB" w:rsidP="002C04BB">
      <w:pPr>
        <w:rPr>
          <w:noProof/>
          <w:lang w:eastAsia="ko-KR"/>
        </w:rPr>
      </w:pPr>
      <w:r w:rsidRPr="00FC08AF">
        <w:rPr>
          <w:noProof/>
        </w:rPr>
        <w:t xml:space="preserve">When this leaf node is absent, </w:t>
      </w:r>
      <w:r w:rsidRPr="00FC08AF">
        <w:rPr>
          <w:noProof/>
          <w:lang w:eastAsia="ko-KR"/>
        </w:rPr>
        <w:t>this MCPTT user profile MO is not designated as the pre-selected MCPTT user profile.</w:t>
      </w:r>
    </w:p>
    <w:p w14:paraId="582B5C57" w14:textId="77777777" w:rsidR="002C04BB" w:rsidRPr="00FC08AF" w:rsidRDefault="002C04BB" w:rsidP="002C04BB">
      <w:pPr>
        <w:rPr>
          <w:noProof/>
        </w:rPr>
      </w:pPr>
      <w:r w:rsidRPr="00FC08AF">
        <w:rPr>
          <w:noProof/>
        </w:rPr>
        <w:t xml:space="preserve">If more than one MCPTT </w:t>
      </w:r>
      <w:r w:rsidRPr="00FC08AF">
        <w:rPr>
          <w:noProof/>
          <w:lang w:eastAsia="ko-KR"/>
        </w:rPr>
        <w:t xml:space="preserve">user profile </w:t>
      </w:r>
      <w:r w:rsidRPr="00FC08AF">
        <w:rPr>
          <w:noProof/>
        </w:rPr>
        <w:t xml:space="preserve">MO is specified for the MCPTT user, then only one MCPTT </w:t>
      </w:r>
      <w:r w:rsidRPr="00FC08AF">
        <w:rPr>
          <w:noProof/>
          <w:lang w:eastAsia="ko-KR"/>
        </w:rPr>
        <w:t xml:space="preserve">user profile </w:t>
      </w:r>
      <w:r w:rsidRPr="00FC08AF">
        <w:rPr>
          <w:noProof/>
        </w:rPr>
        <w:t>MO for the MCPTT user shall contain the &lt;x&gt;/Common/</w:t>
      </w:r>
      <w:r w:rsidRPr="00FC08AF">
        <w:rPr>
          <w:noProof/>
          <w:lang w:eastAsia="ko-KR"/>
        </w:rPr>
        <w:t>PreSelectedIndication leaf node.</w:t>
      </w:r>
    </w:p>
    <w:p w14:paraId="128263AE" w14:textId="77777777" w:rsidR="002C04BB" w:rsidRPr="00FC08AF" w:rsidRDefault="002C04BB" w:rsidP="002C04BB">
      <w:pPr>
        <w:rPr>
          <w:noProof/>
          <w:lang w:eastAsia="ko-KR"/>
        </w:rPr>
      </w:pPr>
      <w:r w:rsidRPr="00FC08AF">
        <w:rPr>
          <w:noProof/>
        </w:rPr>
        <w:t xml:space="preserve">If there is only one MCPTT </w:t>
      </w:r>
      <w:r w:rsidRPr="00FC08AF">
        <w:rPr>
          <w:noProof/>
          <w:lang w:eastAsia="ko-KR"/>
        </w:rPr>
        <w:t xml:space="preserve">user profile </w:t>
      </w:r>
      <w:r w:rsidRPr="00FC08AF">
        <w:rPr>
          <w:noProof/>
        </w:rPr>
        <w:t>MO specified for the MCPTT user, then it is optional to include the &lt;x&gt;/Common/</w:t>
      </w:r>
      <w:r w:rsidRPr="00FC08AF">
        <w:rPr>
          <w:noProof/>
          <w:lang w:eastAsia="ko-KR"/>
        </w:rPr>
        <w:t>PreSelectedIndication leaf node.</w:t>
      </w:r>
    </w:p>
    <w:p w14:paraId="2F36B72B" w14:textId="77777777" w:rsidR="002F484D" w:rsidRPr="00FC08AF" w:rsidRDefault="002F484D" w:rsidP="002F484D">
      <w:pPr>
        <w:pStyle w:val="Heading3"/>
        <w:rPr>
          <w:noProof/>
          <w:lang w:eastAsia="ko-KR"/>
        </w:rPr>
      </w:pPr>
      <w:bookmarkStart w:id="134" w:name="_Toc4578187"/>
      <w:bookmarkStart w:id="135" w:name="_Toc27727875"/>
      <w:bookmarkStart w:id="136" w:name="_Toc176353187"/>
      <w:r w:rsidRPr="00FC08AF">
        <w:rPr>
          <w:noProof/>
        </w:rPr>
        <w:lastRenderedPageBreak/>
        <w:t>5.2.8</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w:t>
      </w:r>
      <w:r w:rsidR="0098622C" w:rsidRPr="00FC08AF">
        <w:rPr>
          <w:noProof/>
        </w:rPr>
        <w:t>es</w:t>
      </w:r>
      <w:bookmarkEnd w:id="134"/>
      <w:bookmarkEnd w:id="135"/>
      <w:bookmarkEnd w:id="136"/>
    </w:p>
    <w:p w14:paraId="611DC5DC"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w:t>
      </w:r>
      <w:r w:rsidR="0098622C" w:rsidRPr="00FC08AF">
        <w:rPr>
          <w:noProof/>
        </w:rPr>
        <w: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F912E6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3C6F93" w14:textId="77777777" w:rsidR="002F484D" w:rsidRPr="00FC08AF" w:rsidRDefault="002F484D" w:rsidP="00B93C96">
            <w:pPr>
              <w:rPr>
                <w:rFonts w:ascii="Arial" w:hAnsi="Arial" w:cs="Arial"/>
                <w:noProof/>
                <w:sz w:val="18"/>
                <w:szCs w:val="18"/>
              </w:rPr>
            </w:pPr>
            <w:r w:rsidRPr="00FC08AF">
              <w:rPr>
                <w:noProof/>
              </w:rPr>
              <w:t>&lt;x&gt;/Common/UserAlias</w:t>
            </w:r>
            <w:r w:rsidR="0098622C" w:rsidRPr="00FC08AF">
              <w:rPr>
                <w:noProof/>
              </w:rPr>
              <w:t>es</w:t>
            </w:r>
          </w:p>
        </w:tc>
      </w:tr>
      <w:tr w:rsidR="002F484D" w:rsidRPr="00FC08AF" w14:paraId="54D2BFD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ADCA4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614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41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6286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8E19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A34675" w14:textId="77777777" w:rsidR="002F484D" w:rsidRPr="00FC08AF" w:rsidRDefault="002F484D" w:rsidP="00B93C96">
            <w:pPr>
              <w:jc w:val="center"/>
              <w:rPr>
                <w:rFonts w:ascii="Arial" w:hAnsi="Arial" w:cs="Arial"/>
                <w:b/>
                <w:noProof/>
                <w:sz w:val="18"/>
                <w:szCs w:val="18"/>
              </w:rPr>
            </w:pPr>
          </w:p>
        </w:tc>
      </w:tr>
      <w:tr w:rsidR="002F484D" w:rsidRPr="00FC08AF" w14:paraId="201391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172E1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01A0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320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AB95C" w14:textId="77777777" w:rsidR="002F484D" w:rsidRPr="00FC08AF" w:rsidRDefault="0098622C" w:rsidP="00B93C96">
            <w:pPr>
              <w:pStyle w:val="TAC"/>
              <w:rPr>
                <w:noProof/>
                <w:lang w:eastAsia="en-US"/>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5F70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93BF02" w14:textId="77777777" w:rsidR="002F484D" w:rsidRPr="00FC08AF" w:rsidRDefault="002F484D" w:rsidP="00B93C96">
            <w:pPr>
              <w:jc w:val="center"/>
              <w:rPr>
                <w:b/>
                <w:noProof/>
              </w:rPr>
            </w:pPr>
          </w:p>
        </w:tc>
      </w:tr>
      <w:tr w:rsidR="002F484D" w:rsidRPr="00FC08AF" w14:paraId="3F8BC88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BC43E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5A15A" w14:textId="77777777" w:rsidR="002F484D" w:rsidRPr="00FC08AF" w:rsidRDefault="002F484D" w:rsidP="00B93C96">
            <w:pPr>
              <w:rPr>
                <w:noProof/>
                <w:lang w:eastAsia="ko-KR"/>
              </w:rPr>
            </w:pPr>
            <w:r w:rsidRPr="00FC08AF">
              <w:rPr>
                <w:noProof/>
              </w:rPr>
              <w:t xml:space="preserve">This </w:t>
            </w:r>
            <w:r w:rsidR="0098622C" w:rsidRPr="00FC08AF">
              <w:rPr>
                <w:noProof/>
              </w:rPr>
              <w:t>interior</w:t>
            </w:r>
            <w:r w:rsidRPr="00FC08AF">
              <w:rPr>
                <w:noProof/>
              </w:rPr>
              <w:t xml:space="preserve"> node </w:t>
            </w:r>
            <w:r w:rsidR="0098622C" w:rsidRPr="00FC08AF">
              <w:rPr>
                <w:noProof/>
              </w:rPr>
              <w:t>is a placeholder for a list of</w:t>
            </w:r>
            <w:r w:rsidRPr="00FC08AF">
              <w:rPr>
                <w:noProof/>
              </w:rPr>
              <w:t xml:space="preserve"> aliases of </w:t>
            </w:r>
            <w:r w:rsidR="0098622C" w:rsidRPr="00FC08AF">
              <w:rPr>
                <w:noProof/>
              </w:rPr>
              <w:t xml:space="preserve">an </w:t>
            </w:r>
            <w:r w:rsidRPr="00FC08AF">
              <w:rPr>
                <w:noProof/>
                <w:lang w:eastAsia="ko-KR"/>
              </w:rPr>
              <w:t xml:space="preserve">MCPTT </w:t>
            </w:r>
            <w:r w:rsidRPr="00FC08AF">
              <w:rPr>
                <w:noProof/>
              </w:rPr>
              <w:t>user</w:t>
            </w:r>
            <w:r w:rsidRPr="00FC08AF">
              <w:rPr>
                <w:noProof/>
                <w:lang w:eastAsia="ko-KR"/>
              </w:rPr>
              <w:t>.</w:t>
            </w:r>
          </w:p>
        </w:tc>
      </w:tr>
    </w:tbl>
    <w:p w14:paraId="70987373" w14:textId="77777777" w:rsidR="00D57A49" w:rsidRPr="00FC08AF" w:rsidRDefault="00D57A49" w:rsidP="00D57A49">
      <w:pPr>
        <w:rPr>
          <w:noProof/>
        </w:rPr>
      </w:pPr>
      <w:bookmarkStart w:id="137" w:name="_Toc4578188"/>
      <w:bookmarkStart w:id="138" w:name="_Toc27727876"/>
    </w:p>
    <w:p w14:paraId="2391FA84" w14:textId="77777777" w:rsidR="0098622C" w:rsidRPr="00FC08AF" w:rsidRDefault="0098622C" w:rsidP="0098622C">
      <w:pPr>
        <w:pStyle w:val="Heading3"/>
        <w:rPr>
          <w:noProof/>
          <w:lang w:eastAsia="ko-KR"/>
        </w:rPr>
      </w:pPr>
      <w:bookmarkStart w:id="139" w:name="_Toc176353188"/>
      <w:r w:rsidRPr="00FC08AF">
        <w:rPr>
          <w:noProof/>
        </w:rPr>
        <w:t>5.2.8A</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w:t>
      </w:r>
      <w:bookmarkEnd w:id="137"/>
      <w:bookmarkEnd w:id="138"/>
      <w:bookmarkEnd w:id="139"/>
    </w:p>
    <w:p w14:paraId="3244579F" w14:textId="77777777" w:rsidR="0098622C" w:rsidRPr="00FC08AF" w:rsidRDefault="0098622C" w:rsidP="0098622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FC08AF" w14:paraId="3B19CF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E2350C" w14:textId="77777777" w:rsidR="0098622C" w:rsidRPr="00FC08AF" w:rsidRDefault="0098622C" w:rsidP="003A70BF">
            <w:pPr>
              <w:rPr>
                <w:rFonts w:ascii="Arial" w:hAnsi="Arial" w:cs="Arial"/>
                <w:noProof/>
                <w:sz w:val="18"/>
                <w:szCs w:val="18"/>
              </w:rPr>
            </w:pPr>
            <w:r w:rsidRPr="00FC08AF">
              <w:rPr>
                <w:noProof/>
              </w:rPr>
              <w:t>&lt;x&gt;/Common/UserAliases/&lt;x&gt;</w:t>
            </w:r>
          </w:p>
        </w:tc>
      </w:tr>
      <w:tr w:rsidR="0098622C" w:rsidRPr="00FC08AF" w14:paraId="0B1250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354A53" w14:textId="77777777" w:rsidR="0098622C" w:rsidRPr="00FC08AF"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148B0" w14:textId="77777777" w:rsidR="0098622C" w:rsidRPr="00FC08AF" w:rsidRDefault="0098622C"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6F6B" w14:textId="77777777" w:rsidR="0098622C" w:rsidRPr="00FC08AF" w:rsidRDefault="0098622C"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5096E" w14:textId="77777777" w:rsidR="0098622C" w:rsidRPr="00FC08AF" w:rsidRDefault="0098622C"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78539" w14:textId="77777777" w:rsidR="0098622C" w:rsidRPr="00FC08AF" w:rsidRDefault="0098622C"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CEA164" w14:textId="77777777" w:rsidR="0098622C" w:rsidRPr="00FC08AF" w:rsidRDefault="0098622C" w:rsidP="003A70BF">
            <w:pPr>
              <w:jc w:val="center"/>
              <w:rPr>
                <w:rFonts w:ascii="Arial" w:hAnsi="Arial" w:cs="Arial"/>
                <w:b/>
                <w:noProof/>
                <w:sz w:val="18"/>
                <w:szCs w:val="18"/>
              </w:rPr>
            </w:pPr>
          </w:p>
        </w:tc>
      </w:tr>
      <w:tr w:rsidR="0098622C" w:rsidRPr="00FC08AF" w14:paraId="2C8E03B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02F35" w14:textId="77777777" w:rsidR="0098622C" w:rsidRPr="00FC08AF"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FE0CB" w14:textId="77777777" w:rsidR="0098622C" w:rsidRPr="00FC08AF" w:rsidRDefault="0098622C"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F8BBB" w14:textId="77777777" w:rsidR="0098622C" w:rsidRPr="00FC08AF" w:rsidRDefault="0098622C"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089C9" w14:textId="77777777" w:rsidR="0098622C" w:rsidRPr="00FC08AF" w:rsidRDefault="0098622C" w:rsidP="003A70BF">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29972" w14:textId="77777777" w:rsidR="0098622C" w:rsidRPr="00FC08AF" w:rsidRDefault="0098622C"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757172" w14:textId="77777777" w:rsidR="0098622C" w:rsidRPr="00FC08AF" w:rsidRDefault="0098622C" w:rsidP="003A70BF">
            <w:pPr>
              <w:jc w:val="center"/>
              <w:rPr>
                <w:b/>
                <w:noProof/>
              </w:rPr>
            </w:pPr>
          </w:p>
        </w:tc>
      </w:tr>
      <w:tr w:rsidR="0098622C" w:rsidRPr="00FC08AF" w14:paraId="6168452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328E5A" w14:textId="77777777" w:rsidR="0098622C" w:rsidRPr="00FC08AF"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8BF5FA" w14:textId="77777777" w:rsidR="0098622C" w:rsidRPr="00FC08AF" w:rsidRDefault="0098622C" w:rsidP="003A70BF">
            <w:pPr>
              <w:rPr>
                <w:noProof/>
                <w:lang w:eastAsia="ko-KR"/>
              </w:rPr>
            </w:pPr>
            <w:r w:rsidRPr="00FC08AF">
              <w:rPr>
                <w:noProof/>
              </w:rPr>
              <w:t xml:space="preserve">This interior node </w:t>
            </w:r>
            <w:r w:rsidRPr="00FC08AF">
              <w:rPr>
                <w:noProof/>
                <w:lang w:eastAsia="ko-KR"/>
              </w:rPr>
              <w:t xml:space="preserve">is a placeholder for one or more aliases of an MCPTT </w:t>
            </w:r>
            <w:r w:rsidRPr="00FC08AF">
              <w:rPr>
                <w:noProof/>
              </w:rPr>
              <w:t>user</w:t>
            </w:r>
            <w:r w:rsidRPr="00FC08AF">
              <w:rPr>
                <w:noProof/>
                <w:lang w:eastAsia="ko-KR"/>
              </w:rPr>
              <w:t>.</w:t>
            </w:r>
          </w:p>
        </w:tc>
      </w:tr>
    </w:tbl>
    <w:p w14:paraId="783187A9" w14:textId="77777777" w:rsidR="0098622C" w:rsidRPr="00FC08AF" w:rsidRDefault="0098622C" w:rsidP="0098622C">
      <w:pPr>
        <w:rPr>
          <w:noProof/>
        </w:rPr>
      </w:pPr>
    </w:p>
    <w:p w14:paraId="1F2E5BD4" w14:textId="77777777" w:rsidR="0098622C" w:rsidRPr="00FC08AF" w:rsidRDefault="0098622C" w:rsidP="0098622C">
      <w:pPr>
        <w:pStyle w:val="Heading3"/>
        <w:rPr>
          <w:noProof/>
          <w:lang w:eastAsia="ko-KR"/>
        </w:rPr>
      </w:pPr>
      <w:bookmarkStart w:id="140" w:name="_Toc4578189"/>
      <w:bookmarkStart w:id="141" w:name="_Toc27727877"/>
      <w:bookmarkStart w:id="142" w:name="_Toc176353189"/>
      <w:r w:rsidRPr="00FC08AF">
        <w:rPr>
          <w:noProof/>
        </w:rPr>
        <w:t>5.2.8B</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140"/>
      <w:bookmarkEnd w:id="141"/>
      <w:bookmarkEnd w:id="142"/>
    </w:p>
    <w:p w14:paraId="50858A30" w14:textId="77777777" w:rsidR="0098622C" w:rsidRPr="00FC08AF" w:rsidRDefault="0098622C" w:rsidP="0098622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FC08AF" w14:paraId="329CD8D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1339CA" w14:textId="77777777" w:rsidR="0098622C" w:rsidRPr="00FC08AF" w:rsidRDefault="0098622C" w:rsidP="003A70BF">
            <w:pPr>
              <w:rPr>
                <w:rFonts w:ascii="Arial" w:hAnsi="Arial" w:cs="Arial"/>
                <w:noProof/>
                <w:sz w:val="18"/>
                <w:szCs w:val="18"/>
              </w:rPr>
            </w:pPr>
            <w:r w:rsidRPr="00FC08AF">
              <w:rPr>
                <w:noProof/>
              </w:rPr>
              <w:t>&lt;x&gt;/Common/UserAliases/&lt;x&gt;/UserAlias</w:t>
            </w:r>
          </w:p>
        </w:tc>
      </w:tr>
      <w:tr w:rsidR="0098622C" w:rsidRPr="00FC08AF" w14:paraId="51970E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38985C" w14:textId="77777777" w:rsidR="0098622C" w:rsidRPr="00FC08AF"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9E7DA" w14:textId="77777777" w:rsidR="0098622C" w:rsidRPr="00FC08AF" w:rsidRDefault="0098622C"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05549" w14:textId="77777777" w:rsidR="0098622C" w:rsidRPr="00FC08AF" w:rsidRDefault="0098622C"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4A91D" w14:textId="77777777" w:rsidR="0098622C" w:rsidRPr="00FC08AF" w:rsidRDefault="0098622C"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87DFA" w14:textId="77777777" w:rsidR="0098622C" w:rsidRPr="00FC08AF" w:rsidRDefault="0098622C"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359B64" w14:textId="77777777" w:rsidR="0098622C" w:rsidRPr="00FC08AF" w:rsidRDefault="0098622C" w:rsidP="003A70BF">
            <w:pPr>
              <w:jc w:val="center"/>
              <w:rPr>
                <w:rFonts w:ascii="Arial" w:hAnsi="Arial" w:cs="Arial"/>
                <w:b/>
                <w:noProof/>
                <w:sz w:val="18"/>
                <w:szCs w:val="18"/>
              </w:rPr>
            </w:pPr>
          </w:p>
        </w:tc>
      </w:tr>
      <w:tr w:rsidR="0098622C" w:rsidRPr="00FC08AF" w14:paraId="3AA1796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CFBBD" w14:textId="77777777" w:rsidR="0098622C" w:rsidRPr="00FC08AF"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251FC" w14:textId="77777777" w:rsidR="0098622C" w:rsidRPr="00FC08AF" w:rsidRDefault="0098622C"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FFF99" w14:textId="77777777" w:rsidR="0098622C" w:rsidRPr="00FC08AF" w:rsidRDefault="0098622C"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D5C42" w14:textId="77777777" w:rsidR="0098622C" w:rsidRPr="00FC08AF" w:rsidRDefault="0098622C"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93B59" w14:textId="77777777" w:rsidR="0098622C" w:rsidRPr="00FC08AF" w:rsidRDefault="0098622C"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66AA55" w14:textId="77777777" w:rsidR="0098622C" w:rsidRPr="00FC08AF" w:rsidRDefault="0098622C" w:rsidP="003A70BF">
            <w:pPr>
              <w:jc w:val="center"/>
              <w:rPr>
                <w:b/>
                <w:noProof/>
              </w:rPr>
            </w:pPr>
          </w:p>
        </w:tc>
      </w:tr>
      <w:tr w:rsidR="0098622C" w:rsidRPr="00FC08AF" w14:paraId="66444F9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BAA421" w14:textId="77777777" w:rsidR="0098622C" w:rsidRPr="00FC08AF"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3765AD" w14:textId="77777777" w:rsidR="0098622C" w:rsidRPr="00FC08AF" w:rsidRDefault="0098622C" w:rsidP="003A70BF">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MCPTT </w:t>
            </w:r>
            <w:r w:rsidRPr="00FC08AF">
              <w:rPr>
                <w:noProof/>
              </w:rPr>
              <w:t>user</w:t>
            </w:r>
            <w:r w:rsidRPr="00FC08AF">
              <w:rPr>
                <w:noProof/>
                <w:lang w:eastAsia="ko-KR"/>
              </w:rPr>
              <w:t>.</w:t>
            </w:r>
          </w:p>
        </w:tc>
      </w:tr>
    </w:tbl>
    <w:p w14:paraId="65AE91CC" w14:textId="77777777" w:rsidR="0098622C" w:rsidRPr="00FC08AF" w:rsidRDefault="0098622C" w:rsidP="0098622C">
      <w:pPr>
        <w:rPr>
          <w:noProof/>
          <w:lang w:eastAsia="ko-KR"/>
        </w:rPr>
      </w:pPr>
    </w:p>
    <w:p w14:paraId="751C2A8E" w14:textId="77777777" w:rsidR="002F484D" w:rsidRPr="00FC08AF" w:rsidRDefault="002F484D" w:rsidP="002F484D">
      <w:pPr>
        <w:pStyle w:val="Heading3"/>
        <w:rPr>
          <w:noProof/>
          <w:lang w:eastAsia="ko-KR"/>
        </w:rPr>
      </w:pPr>
      <w:bookmarkStart w:id="143" w:name="_Toc4578190"/>
      <w:bookmarkStart w:id="144" w:name="_Toc27727878"/>
      <w:bookmarkStart w:id="145" w:name="_Toc176353190"/>
      <w:r w:rsidRPr="00FC08AF">
        <w:rPr>
          <w:noProof/>
        </w:rPr>
        <w:t>5.2.9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00BF3B1A" w:rsidRPr="00FC08AF">
        <w:rPr>
          <w:noProof/>
          <w:lang w:eastAsia="ko-KR"/>
        </w:rPr>
        <w:t>Authorised</w:t>
      </w:r>
      <w:r w:rsidR="001B1642" w:rsidRPr="00FC08AF">
        <w:rPr>
          <w:noProof/>
          <w:lang w:eastAsia="ko-KR"/>
        </w:rPr>
        <w:t>Alias</w:t>
      </w:r>
      <w:bookmarkEnd w:id="143"/>
      <w:bookmarkEnd w:id="144"/>
      <w:bookmarkEnd w:id="145"/>
    </w:p>
    <w:p w14:paraId="5499758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00BF3B1A" w:rsidRPr="00FC08AF">
        <w:rPr>
          <w:noProof/>
          <w:lang w:eastAsia="ko-KR"/>
        </w:rPr>
        <w:t>Authorised</w:t>
      </w:r>
      <w:r w:rsidR="001B1642" w:rsidRPr="00FC08AF">
        <w:rPr>
          <w:noProof/>
          <w:lang w:eastAsia="ko-KR"/>
        </w:rPr>
        <w:t>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E910FD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3FBF0D" w14:textId="77777777" w:rsidR="002F484D" w:rsidRPr="00FC08AF" w:rsidRDefault="002F484D" w:rsidP="00122AD1">
            <w:pPr>
              <w:rPr>
                <w:rFonts w:ascii="Arial" w:hAnsi="Arial" w:cs="Arial"/>
                <w:noProof/>
                <w:sz w:val="18"/>
                <w:szCs w:val="18"/>
                <w:lang w:eastAsia="ko-KR"/>
              </w:rPr>
            </w:pPr>
            <w:r w:rsidRPr="00FC08AF">
              <w:rPr>
                <w:noProof/>
              </w:rPr>
              <w:t>&lt;x&gt;/Common/</w:t>
            </w:r>
            <w:r w:rsidR="00122AD1" w:rsidRPr="00FC08AF">
              <w:rPr>
                <w:noProof/>
                <w:lang w:eastAsia="ko-KR"/>
              </w:rPr>
              <w:t>Authorised</w:t>
            </w:r>
            <w:r w:rsidR="001B1642" w:rsidRPr="00FC08AF">
              <w:rPr>
                <w:noProof/>
                <w:lang w:eastAsia="ko-KR"/>
              </w:rPr>
              <w:t>Alias</w:t>
            </w:r>
          </w:p>
        </w:tc>
      </w:tr>
      <w:tr w:rsidR="002F484D" w:rsidRPr="00FC08AF" w14:paraId="37E1787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A8FB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73D3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323C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0F5E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703A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4CC61" w14:textId="77777777" w:rsidR="002F484D" w:rsidRPr="00FC08AF" w:rsidRDefault="002F484D" w:rsidP="00B93C96">
            <w:pPr>
              <w:jc w:val="center"/>
              <w:rPr>
                <w:rFonts w:ascii="Arial" w:hAnsi="Arial" w:cs="Arial"/>
                <w:b/>
                <w:noProof/>
                <w:sz w:val="18"/>
                <w:szCs w:val="18"/>
              </w:rPr>
            </w:pPr>
          </w:p>
        </w:tc>
      </w:tr>
      <w:tr w:rsidR="002F484D" w:rsidRPr="00FC08AF" w14:paraId="7649148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7FF5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AB132" w14:textId="77777777" w:rsidR="002F484D" w:rsidRPr="00FC08AF" w:rsidRDefault="001B1642"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CC52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4118D" w14:textId="77777777" w:rsidR="002F484D" w:rsidRPr="00FC08AF" w:rsidRDefault="00122AD1" w:rsidP="00122AD1">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24AC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AA3C1" w14:textId="77777777" w:rsidR="002F484D" w:rsidRPr="00FC08AF" w:rsidRDefault="002F484D" w:rsidP="00B93C96">
            <w:pPr>
              <w:jc w:val="center"/>
              <w:rPr>
                <w:b/>
                <w:noProof/>
              </w:rPr>
            </w:pPr>
          </w:p>
        </w:tc>
      </w:tr>
      <w:tr w:rsidR="002F484D" w:rsidRPr="00FC08AF" w14:paraId="03CB2FF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A665B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957D4" w14:textId="77777777" w:rsidR="002F484D" w:rsidRPr="00FC08AF" w:rsidRDefault="00D7351E" w:rsidP="00B93C96">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authorisation</w:t>
            </w:r>
            <w:r w:rsidRPr="00FC08AF">
              <w:rPr>
                <w:noProof/>
              </w:rPr>
              <w:t xml:space="preserve"> to create and delete 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ser</w:t>
            </w:r>
            <w:r w:rsidR="001B1642" w:rsidRPr="00FC08AF">
              <w:rPr>
                <w:noProof/>
              </w:rPr>
              <w:t>s</w:t>
            </w:r>
            <w:r w:rsidRPr="00FC08AF">
              <w:rPr>
                <w:noProof/>
              </w:rPr>
              <w:t xml:space="preserve">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002F484D" w:rsidRPr="00FC08AF">
              <w:rPr>
                <w:noProof/>
                <w:lang w:eastAsia="ko-KR"/>
              </w:rPr>
              <w:t>.</w:t>
            </w:r>
          </w:p>
        </w:tc>
      </w:tr>
    </w:tbl>
    <w:p w14:paraId="24FBE94E" w14:textId="77777777" w:rsidR="00D57A49" w:rsidRPr="00FC08AF" w:rsidRDefault="00D57A49" w:rsidP="00D57A49">
      <w:pPr>
        <w:rPr>
          <w:noProof/>
        </w:rPr>
      </w:pPr>
    </w:p>
    <w:p w14:paraId="6F320F41" w14:textId="77777777" w:rsidR="00D7351E" w:rsidRPr="00FC08AF" w:rsidRDefault="00D7351E" w:rsidP="00D7351E">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ser</w:t>
      </w:r>
      <w:r w:rsidR="001B1642" w:rsidRPr="00FC08AF">
        <w:rPr>
          <w:noProof/>
        </w:rPr>
        <w:t>s</w:t>
      </w:r>
      <w:r w:rsidRPr="00FC08AF">
        <w:rPr>
          <w:noProof/>
        </w:rPr>
        <w:t xml:space="preserve">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Pr="00FC08AF">
        <w:rPr>
          <w:noProof/>
          <w:lang w:eastAsia="ko-KR"/>
        </w:rPr>
        <w:t>.</w:t>
      </w:r>
    </w:p>
    <w:p w14:paraId="6E801A1C" w14:textId="77777777" w:rsidR="00D7351E" w:rsidRPr="00FC08AF" w:rsidRDefault="00D7351E" w:rsidP="00D7351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 xml:space="preserve">ser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001B1642" w:rsidRPr="00FC08AF">
        <w:rPr>
          <w:noProof/>
        </w:rPr>
        <w:t>. This is the default if this leaf node is not present.</w:t>
      </w:r>
    </w:p>
    <w:p w14:paraId="43769AC9" w14:textId="77777777" w:rsidR="002F484D" w:rsidRPr="00FC08AF" w:rsidRDefault="002F484D" w:rsidP="002F484D">
      <w:pPr>
        <w:pStyle w:val="Heading3"/>
        <w:rPr>
          <w:noProof/>
          <w:lang w:eastAsia="ko-KR"/>
        </w:rPr>
      </w:pPr>
      <w:bookmarkStart w:id="146" w:name="_Toc4578191"/>
      <w:bookmarkStart w:id="147" w:name="_Toc27727879"/>
      <w:bookmarkStart w:id="148" w:name="_Toc176353191"/>
      <w:r w:rsidRPr="00FC08AF">
        <w:rPr>
          <w:noProof/>
          <w:lang w:eastAsia="ko-KR"/>
        </w:rPr>
        <w:t>5.2</w:t>
      </w:r>
      <w:r w:rsidRPr="00FC08AF">
        <w:rPr>
          <w:noProof/>
        </w:rPr>
        <w:t>.</w:t>
      </w:r>
      <w:r w:rsidRPr="00FC08AF">
        <w:rPr>
          <w:noProof/>
          <w:lang w:eastAsia="ko-KR"/>
        </w:rPr>
        <w:t>10</w:t>
      </w:r>
      <w:r w:rsidRPr="00FC08AF">
        <w:rPr>
          <w:noProof/>
        </w:rPr>
        <w:tab/>
        <w:t>/</w:t>
      </w:r>
      <w:r w:rsidRPr="00FC08AF">
        <w:rPr>
          <w:i/>
          <w:iCs/>
          <w:noProof/>
        </w:rPr>
        <w:t>&lt;x&gt;</w:t>
      </w:r>
      <w:r w:rsidRPr="00FC08AF">
        <w:rPr>
          <w:noProof/>
        </w:rPr>
        <w:t>/</w:t>
      </w:r>
      <w:r w:rsidRPr="00FC08AF">
        <w:rPr>
          <w:noProof/>
          <w:lang w:eastAsia="ko-KR"/>
        </w:rPr>
        <w:t>&lt;x&gt;/Common/ParticipantType</w:t>
      </w:r>
      <w:bookmarkEnd w:id="146"/>
      <w:bookmarkEnd w:id="147"/>
      <w:bookmarkEnd w:id="148"/>
    </w:p>
    <w:p w14:paraId="381CD92D"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27C1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C46A1D" w14:textId="77777777" w:rsidR="002F484D" w:rsidRPr="00FC08AF" w:rsidRDefault="002F484D" w:rsidP="00B93C96">
            <w:pPr>
              <w:rPr>
                <w:rFonts w:ascii="Arial" w:hAnsi="Arial" w:cs="Arial"/>
                <w:noProof/>
                <w:sz w:val="18"/>
                <w:szCs w:val="18"/>
              </w:rPr>
            </w:pPr>
            <w:r w:rsidRPr="00FC08AF">
              <w:rPr>
                <w:i/>
                <w:iCs/>
                <w:noProof/>
              </w:rPr>
              <w:t>&lt;x&gt;</w:t>
            </w:r>
            <w:r w:rsidRPr="00FC08AF">
              <w:rPr>
                <w:noProof/>
              </w:rPr>
              <w:t>/Common/</w:t>
            </w:r>
            <w:r w:rsidR="00FE1CD9" w:rsidRPr="00FC08AF">
              <w:rPr>
                <w:noProof/>
              </w:rPr>
              <w:t>ParticipantType</w:t>
            </w:r>
          </w:p>
        </w:tc>
      </w:tr>
      <w:tr w:rsidR="002F484D" w:rsidRPr="00FC08AF" w14:paraId="698338E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3C20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8053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D44C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3934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5EB9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3C407F" w14:textId="77777777" w:rsidR="002F484D" w:rsidRPr="00FC08AF" w:rsidRDefault="002F484D" w:rsidP="00B93C96">
            <w:pPr>
              <w:jc w:val="center"/>
              <w:rPr>
                <w:rFonts w:ascii="Arial" w:hAnsi="Arial" w:cs="Arial"/>
                <w:b/>
                <w:noProof/>
                <w:sz w:val="18"/>
                <w:szCs w:val="18"/>
              </w:rPr>
            </w:pPr>
          </w:p>
        </w:tc>
      </w:tr>
      <w:tr w:rsidR="002F484D" w:rsidRPr="00FC08AF" w14:paraId="108C637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2ADDF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33E9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47D6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C60EB"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ED25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582B92" w14:textId="77777777" w:rsidR="002F484D" w:rsidRPr="00FC08AF" w:rsidRDefault="002F484D" w:rsidP="00B93C96">
            <w:pPr>
              <w:jc w:val="center"/>
              <w:rPr>
                <w:b/>
                <w:noProof/>
              </w:rPr>
            </w:pPr>
          </w:p>
        </w:tc>
      </w:tr>
      <w:tr w:rsidR="002F484D" w:rsidRPr="00FC08AF" w14:paraId="15BDDF0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D0CDD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762D8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participant type of the MCPTT user.</w:t>
            </w:r>
          </w:p>
        </w:tc>
      </w:tr>
    </w:tbl>
    <w:p w14:paraId="3021C57E" w14:textId="77777777" w:rsidR="002F484D" w:rsidRPr="00FC08AF" w:rsidRDefault="002F484D" w:rsidP="002F484D">
      <w:pPr>
        <w:rPr>
          <w:noProof/>
          <w:lang w:eastAsia="ko-KR"/>
        </w:rPr>
      </w:pPr>
    </w:p>
    <w:p w14:paraId="1AA24439" w14:textId="77777777" w:rsidR="002F484D" w:rsidRPr="00FC08AF" w:rsidRDefault="002F484D" w:rsidP="002F484D">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MCPTT </w:t>
      </w:r>
      <w:r w:rsidRPr="00FC08AF">
        <w:rPr>
          <w:noProof/>
          <w:lang w:eastAsia="ko-KR"/>
        </w:rPr>
        <w:t>a</w:t>
      </w:r>
      <w:r w:rsidRPr="00FC08AF">
        <w:rPr>
          <w:noProof/>
        </w:rPr>
        <w:t>dministrators</w:t>
      </w:r>
      <w:r w:rsidRPr="00FC08AF">
        <w:rPr>
          <w:noProof/>
          <w:lang w:eastAsia="ko-KR"/>
        </w:rPr>
        <w:t>.</w:t>
      </w:r>
    </w:p>
    <w:p w14:paraId="5E200331" w14:textId="77777777" w:rsidR="002F484D" w:rsidRPr="00FC08AF" w:rsidRDefault="002F484D" w:rsidP="002F484D">
      <w:pPr>
        <w:pStyle w:val="Heading3"/>
        <w:rPr>
          <w:noProof/>
          <w:lang w:eastAsia="ko-KR"/>
        </w:rPr>
      </w:pPr>
      <w:bookmarkStart w:id="149" w:name="_Toc4578192"/>
      <w:bookmarkStart w:id="150" w:name="_Toc27727880"/>
      <w:bookmarkStart w:id="151" w:name="_Toc176353192"/>
      <w:r w:rsidRPr="00FC08AF">
        <w:rPr>
          <w:noProof/>
          <w:lang w:eastAsia="ko-KR"/>
        </w:rPr>
        <w:t>5.2</w:t>
      </w:r>
      <w:r w:rsidRPr="00FC08AF">
        <w:rPr>
          <w:noProof/>
        </w:rPr>
        <w:t>.</w:t>
      </w:r>
      <w:r w:rsidRPr="00FC08AF">
        <w:rPr>
          <w:noProof/>
          <w:lang w:eastAsia="ko-KR"/>
        </w:rPr>
        <w:t>11</w:t>
      </w:r>
      <w:r w:rsidRPr="00FC08AF">
        <w:rPr>
          <w:noProof/>
        </w:rPr>
        <w:tab/>
        <w:t>/</w:t>
      </w:r>
      <w:r w:rsidRPr="00FC08AF">
        <w:rPr>
          <w:i/>
          <w:iCs/>
          <w:noProof/>
        </w:rPr>
        <w:t>&lt;x&gt;</w:t>
      </w:r>
      <w:r w:rsidRPr="00FC08AF">
        <w:rPr>
          <w:noProof/>
        </w:rPr>
        <w:t>/</w:t>
      </w:r>
      <w:r w:rsidRPr="00FC08AF">
        <w:rPr>
          <w:noProof/>
          <w:lang w:eastAsia="ko-KR"/>
        </w:rPr>
        <w:t>&lt;x&gt;/Common/Organization</w:t>
      </w:r>
      <w:bookmarkEnd w:id="149"/>
      <w:bookmarkEnd w:id="150"/>
      <w:bookmarkEnd w:id="151"/>
    </w:p>
    <w:p w14:paraId="0D27496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F69CC8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374BF5" w14:textId="77777777" w:rsidR="002F484D" w:rsidRPr="00FC08AF" w:rsidRDefault="002F484D" w:rsidP="00B93C96">
            <w:pPr>
              <w:rPr>
                <w:rFonts w:ascii="Arial" w:hAnsi="Arial" w:cs="Arial"/>
                <w:noProof/>
                <w:sz w:val="18"/>
                <w:szCs w:val="18"/>
              </w:rPr>
            </w:pPr>
            <w:r w:rsidRPr="00FC08AF">
              <w:rPr>
                <w:noProof/>
                <w:lang w:eastAsia="ko-KR"/>
              </w:rPr>
              <w:t>&lt;x&gt;/</w:t>
            </w:r>
            <w:r w:rsidRPr="00FC08AF">
              <w:rPr>
                <w:noProof/>
              </w:rPr>
              <w:t>Common/Organization</w:t>
            </w:r>
          </w:p>
        </w:tc>
      </w:tr>
      <w:tr w:rsidR="002F484D" w:rsidRPr="00FC08AF" w14:paraId="78B100E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D8E8D4" w14:textId="77777777" w:rsidR="002F484D" w:rsidRPr="00FC08AF"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9024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941F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4C1A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6E9F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FB1DBE" w14:textId="77777777" w:rsidR="002F484D" w:rsidRPr="00FC08AF" w:rsidRDefault="002F484D" w:rsidP="00B93C96">
            <w:pPr>
              <w:rPr>
                <w:noProof/>
              </w:rPr>
            </w:pPr>
          </w:p>
        </w:tc>
      </w:tr>
      <w:tr w:rsidR="002F484D" w:rsidRPr="00FC08AF" w14:paraId="4E01B46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7B8AAF" w14:textId="77777777" w:rsidR="002F484D" w:rsidRPr="00FC08AF"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4386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4F00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84ABA"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79EC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2336FF" w14:textId="77777777" w:rsidR="002F484D" w:rsidRPr="00FC08AF" w:rsidRDefault="002F484D" w:rsidP="00B93C96">
            <w:pPr>
              <w:rPr>
                <w:noProof/>
              </w:rPr>
            </w:pPr>
          </w:p>
        </w:tc>
      </w:tr>
      <w:tr w:rsidR="002F484D" w:rsidRPr="00FC08AF" w14:paraId="379FB40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7265C7" w14:textId="77777777" w:rsidR="002F484D" w:rsidRPr="00FC08AF" w:rsidRDefault="002F484D" w:rsidP="00B93C96">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B74A0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MCPTT </w:t>
            </w:r>
            <w:r w:rsidRPr="00FC08AF">
              <w:rPr>
                <w:noProof/>
              </w:rPr>
              <w:t>user belongs to</w:t>
            </w:r>
            <w:r w:rsidRPr="00FC08AF">
              <w:rPr>
                <w:noProof/>
                <w:lang w:eastAsia="ko-KR"/>
              </w:rPr>
              <w:t>.</w:t>
            </w:r>
          </w:p>
        </w:tc>
      </w:tr>
    </w:tbl>
    <w:p w14:paraId="04C94C74" w14:textId="77777777" w:rsidR="001731DE" w:rsidRPr="00FC08AF" w:rsidRDefault="001731DE" w:rsidP="001731DE">
      <w:pPr>
        <w:rPr>
          <w:noProof/>
          <w:lang w:eastAsia="ko-KR"/>
        </w:rPr>
      </w:pPr>
    </w:p>
    <w:p w14:paraId="3986B98F" w14:textId="77777777" w:rsidR="002F484D" w:rsidRPr="00FC08AF" w:rsidRDefault="002F484D" w:rsidP="002F484D">
      <w:pPr>
        <w:pStyle w:val="Heading3"/>
        <w:rPr>
          <w:noProof/>
          <w:lang w:eastAsia="ko-KR"/>
        </w:rPr>
      </w:pPr>
      <w:bookmarkStart w:id="152" w:name="_Toc4578193"/>
      <w:bookmarkStart w:id="153" w:name="_Toc27727881"/>
      <w:bookmarkStart w:id="154" w:name="_Toc176353193"/>
      <w:r w:rsidRPr="00FC08AF">
        <w:rPr>
          <w:noProof/>
        </w:rPr>
        <w:t>5.2.1</w:t>
      </w:r>
      <w:r w:rsidRPr="00FC08AF">
        <w:rPr>
          <w:noProof/>
          <w:lang w:eastAsia="ko-KR"/>
        </w:rPr>
        <w:t>2</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bookmarkEnd w:id="152"/>
      <w:bookmarkEnd w:id="153"/>
      <w:bookmarkEnd w:id="154"/>
    </w:p>
    <w:p w14:paraId="00897E5E"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B6559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C18057" w14:textId="77777777" w:rsidR="002F484D" w:rsidRPr="00FC08AF" w:rsidRDefault="002F484D" w:rsidP="00B93C96">
            <w:pPr>
              <w:rPr>
                <w:rFonts w:ascii="Arial" w:hAnsi="Arial" w:cs="Arial"/>
                <w:noProof/>
                <w:sz w:val="18"/>
                <w:szCs w:val="18"/>
              </w:rPr>
            </w:pPr>
            <w:r w:rsidRPr="00FC08AF">
              <w:rPr>
                <w:noProof/>
              </w:rPr>
              <w:t>&lt;x&gt;/Common/PrivateCall</w:t>
            </w:r>
          </w:p>
        </w:tc>
      </w:tr>
      <w:tr w:rsidR="002F484D" w:rsidRPr="00FC08AF" w14:paraId="01F4D0E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B1B4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1EC9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9A5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60A3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3A6D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385E7" w14:textId="77777777" w:rsidR="002F484D" w:rsidRPr="00FC08AF" w:rsidRDefault="002F484D" w:rsidP="00B93C96">
            <w:pPr>
              <w:jc w:val="center"/>
              <w:rPr>
                <w:rFonts w:ascii="Arial" w:hAnsi="Arial" w:cs="Arial"/>
                <w:b/>
                <w:noProof/>
                <w:sz w:val="18"/>
                <w:szCs w:val="18"/>
              </w:rPr>
            </w:pPr>
          </w:p>
        </w:tc>
      </w:tr>
      <w:tr w:rsidR="002F484D" w:rsidRPr="00FC08AF" w14:paraId="68876A3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FFDE0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67D4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0F47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06E99"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FC1D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FC4248" w14:textId="77777777" w:rsidR="002F484D" w:rsidRPr="00FC08AF" w:rsidRDefault="002F484D" w:rsidP="00B93C96">
            <w:pPr>
              <w:jc w:val="center"/>
              <w:rPr>
                <w:b/>
                <w:noProof/>
              </w:rPr>
            </w:pPr>
          </w:p>
        </w:tc>
      </w:tr>
      <w:tr w:rsidR="002F484D" w:rsidRPr="00FC08AF" w14:paraId="1C2AD9A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02CAA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26161B" w14:textId="77777777" w:rsidR="002F484D" w:rsidRPr="00FC08AF" w:rsidRDefault="002F484D" w:rsidP="00B93C9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001B1642" w:rsidRPr="00FC08AF">
              <w:rPr>
                <w:noProof/>
              </w:rPr>
              <w:t xml:space="preserve">MCPTT </w:t>
            </w:r>
            <w:r w:rsidRPr="00FC08AF">
              <w:rPr>
                <w:noProof/>
                <w:lang w:eastAsia="ko-KR"/>
              </w:rPr>
              <w:t>private call configuration.</w:t>
            </w:r>
          </w:p>
        </w:tc>
      </w:tr>
    </w:tbl>
    <w:p w14:paraId="32EDDA2E" w14:textId="77777777" w:rsidR="002F484D" w:rsidRPr="00FC08AF" w:rsidRDefault="002F484D" w:rsidP="002F484D">
      <w:pPr>
        <w:rPr>
          <w:noProof/>
          <w:lang w:eastAsia="ko-KR"/>
        </w:rPr>
      </w:pPr>
    </w:p>
    <w:p w14:paraId="69D7D4C0" w14:textId="77777777" w:rsidR="002F484D" w:rsidRPr="00FC08AF" w:rsidRDefault="002F484D" w:rsidP="002F484D">
      <w:pPr>
        <w:pStyle w:val="Heading3"/>
        <w:rPr>
          <w:noProof/>
          <w:lang w:eastAsia="ko-KR"/>
        </w:rPr>
      </w:pPr>
      <w:bookmarkStart w:id="155" w:name="_Toc4578194"/>
      <w:bookmarkStart w:id="156" w:name="_Toc27727882"/>
      <w:bookmarkStart w:id="157" w:name="_Toc176353194"/>
      <w:r w:rsidRPr="00FC08AF">
        <w:rPr>
          <w:noProof/>
        </w:rPr>
        <w:t>5.2.1</w:t>
      </w:r>
      <w:r w:rsidRPr="00FC08AF">
        <w:rPr>
          <w:noProof/>
          <w:lang w:eastAsia="ko-KR"/>
        </w:rPr>
        <w:t>3</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bookmarkEnd w:id="155"/>
      <w:bookmarkEnd w:id="156"/>
      <w:bookmarkEnd w:id="157"/>
    </w:p>
    <w:p w14:paraId="1809B2E1"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3F1DB2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200F25" w14:textId="77777777" w:rsidR="002F484D" w:rsidRPr="00FC08AF" w:rsidRDefault="002F484D" w:rsidP="00B93C96">
            <w:pPr>
              <w:rPr>
                <w:rFonts w:ascii="Arial" w:hAnsi="Arial" w:cs="Arial"/>
                <w:noProof/>
                <w:sz w:val="18"/>
                <w:szCs w:val="18"/>
              </w:rPr>
            </w:pPr>
            <w:r w:rsidRPr="00FC08AF">
              <w:rPr>
                <w:noProof/>
              </w:rPr>
              <w:t>&lt;x&gt;/Common/PrivateCall/Authorised</w:t>
            </w:r>
          </w:p>
        </w:tc>
      </w:tr>
      <w:tr w:rsidR="002F484D" w:rsidRPr="00FC08AF" w14:paraId="7D1F38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704EE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03D4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9CB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AD18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3FE2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AB0D04" w14:textId="77777777" w:rsidR="002F484D" w:rsidRPr="00FC08AF" w:rsidRDefault="002F484D" w:rsidP="00B93C96">
            <w:pPr>
              <w:jc w:val="center"/>
              <w:rPr>
                <w:rFonts w:ascii="Arial" w:hAnsi="Arial" w:cs="Arial"/>
                <w:b/>
                <w:noProof/>
                <w:sz w:val="18"/>
                <w:szCs w:val="18"/>
              </w:rPr>
            </w:pPr>
          </w:p>
        </w:tc>
      </w:tr>
      <w:tr w:rsidR="002F484D" w:rsidRPr="00FC08AF" w14:paraId="5F428E1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BEF63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8E16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C914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D13C1"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B7BE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C1305" w14:textId="77777777" w:rsidR="002F484D" w:rsidRPr="00FC08AF" w:rsidRDefault="002F484D" w:rsidP="00B93C96">
            <w:pPr>
              <w:jc w:val="center"/>
              <w:rPr>
                <w:b/>
                <w:noProof/>
              </w:rPr>
            </w:pPr>
          </w:p>
        </w:tc>
      </w:tr>
      <w:tr w:rsidR="002F484D" w:rsidRPr="00FC08AF" w14:paraId="3C5DE6F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5107B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A162F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authorisation to make </w:t>
            </w:r>
            <w:r w:rsidRPr="00FC08AF">
              <w:rPr>
                <w:noProof/>
              </w:rPr>
              <w:t xml:space="preserve">a </w:t>
            </w:r>
            <w:r w:rsidR="001B1642" w:rsidRPr="00FC08AF">
              <w:rPr>
                <w:noProof/>
              </w:rPr>
              <w:t xml:space="preserve">MCPTT </w:t>
            </w:r>
            <w:r w:rsidRPr="00FC08AF">
              <w:rPr>
                <w:noProof/>
                <w:lang w:eastAsia="ko-KR"/>
              </w:rPr>
              <w:t>private call.</w:t>
            </w:r>
          </w:p>
        </w:tc>
      </w:tr>
    </w:tbl>
    <w:p w14:paraId="7972274F" w14:textId="77777777" w:rsidR="002F484D" w:rsidRPr="00FC08AF" w:rsidRDefault="002F484D" w:rsidP="002F484D">
      <w:pPr>
        <w:rPr>
          <w:noProof/>
          <w:lang w:eastAsia="ko-KR"/>
        </w:rPr>
      </w:pPr>
    </w:p>
    <w:p w14:paraId="2B5AE787" w14:textId="77777777" w:rsidR="002F484D" w:rsidRPr="00FC08AF" w:rsidRDefault="002F484D" w:rsidP="002F484D">
      <w:pPr>
        <w:rPr>
          <w:noProof/>
          <w:lang w:eastAsia="ko-KR"/>
        </w:rPr>
      </w:pPr>
      <w:r w:rsidRPr="00FC08AF">
        <w:rPr>
          <w:noProof/>
        </w:rPr>
        <w:t xml:space="preserve">When set to "true" </w:t>
      </w:r>
      <w:r w:rsidRPr="00FC08AF">
        <w:rPr>
          <w:noProof/>
          <w:lang w:eastAsia="ko-KR"/>
        </w:rPr>
        <w:t xml:space="preserve">the MCPTT user is allowed to make a </w:t>
      </w:r>
      <w:r w:rsidR="001B1642" w:rsidRPr="00FC08AF">
        <w:rPr>
          <w:noProof/>
        </w:rPr>
        <w:t xml:space="preserve">MCPTT </w:t>
      </w:r>
      <w:r w:rsidRPr="00FC08AF">
        <w:rPr>
          <w:noProof/>
          <w:lang w:eastAsia="ko-KR"/>
        </w:rPr>
        <w:t>private call.</w:t>
      </w:r>
    </w:p>
    <w:p w14:paraId="5970FA30"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allowed to make a </w:t>
      </w:r>
      <w:r w:rsidR="001B1642" w:rsidRPr="00FC08AF">
        <w:rPr>
          <w:noProof/>
        </w:rPr>
        <w:t xml:space="preserve">MCPTT </w:t>
      </w:r>
      <w:r w:rsidRPr="00FC08AF">
        <w:rPr>
          <w:noProof/>
          <w:lang w:eastAsia="ko-KR"/>
        </w:rPr>
        <w:t>private call.</w:t>
      </w:r>
    </w:p>
    <w:p w14:paraId="5E3ADC9A" w14:textId="77777777" w:rsidR="002F484D" w:rsidRPr="00FC08AF" w:rsidRDefault="002F484D" w:rsidP="002F484D">
      <w:pPr>
        <w:pStyle w:val="Heading3"/>
        <w:rPr>
          <w:noProof/>
          <w:lang w:eastAsia="ko-KR"/>
        </w:rPr>
      </w:pPr>
      <w:bookmarkStart w:id="158" w:name="_Toc4578195"/>
      <w:bookmarkStart w:id="159" w:name="_Toc27727883"/>
      <w:bookmarkStart w:id="160" w:name="_Toc176353195"/>
      <w:r w:rsidRPr="00FC08AF">
        <w:rPr>
          <w:noProof/>
        </w:rPr>
        <w:t>5.2.1</w:t>
      </w:r>
      <w:r w:rsidRPr="00FC08AF">
        <w:rPr>
          <w:noProof/>
          <w:lang w:eastAsia="ko-KR"/>
        </w:rPr>
        <w:t>4</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r w:rsidR="00D7351E" w:rsidRPr="00FC08AF">
        <w:rPr>
          <w:noProof/>
          <w:lang w:eastAsia="ko-KR"/>
        </w:rPr>
        <w:t>Any</w:t>
      </w:r>
      <w:bookmarkEnd w:id="158"/>
      <w:bookmarkEnd w:id="159"/>
      <w:bookmarkEnd w:id="160"/>
    </w:p>
    <w:p w14:paraId="132DDFA2"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r w:rsidR="00D7351E" w:rsidRPr="00FC08AF">
        <w:rPr>
          <w:noProof/>
          <w:lang w:eastAsia="ko-KR"/>
        </w:rPr>
        <w:t>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209342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E8FB9A" w14:textId="77777777" w:rsidR="002F484D" w:rsidRPr="00FC08AF" w:rsidRDefault="002F484D" w:rsidP="00D7351E">
            <w:pPr>
              <w:rPr>
                <w:rFonts w:ascii="Arial" w:hAnsi="Arial" w:cs="Arial"/>
                <w:noProof/>
                <w:sz w:val="18"/>
                <w:szCs w:val="18"/>
                <w:lang w:eastAsia="ko-KR"/>
              </w:rPr>
            </w:pPr>
            <w:r w:rsidRPr="00FC08AF">
              <w:rPr>
                <w:noProof/>
              </w:rPr>
              <w:t>&lt;x&gt;/Common/PrivateCall/Authorised</w:t>
            </w:r>
            <w:r w:rsidR="00D7351E" w:rsidRPr="00FC08AF">
              <w:rPr>
                <w:noProof/>
                <w:lang w:eastAsia="ko-KR"/>
              </w:rPr>
              <w:t>Any</w:t>
            </w:r>
          </w:p>
        </w:tc>
      </w:tr>
      <w:tr w:rsidR="002F484D" w:rsidRPr="00FC08AF" w14:paraId="2BCD286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2F45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999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92D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308C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52BC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1DA845" w14:textId="77777777" w:rsidR="002F484D" w:rsidRPr="00FC08AF" w:rsidRDefault="002F484D" w:rsidP="00B93C96">
            <w:pPr>
              <w:jc w:val="center"/>
              <w:rPr>
                <w:rFonts w:ascii="Arial" w:hAnsi="Arial" w:cs="Arial"/>
                <w:b/>
                <w:noProof/>
                <w:sz w:val="18"/>
                <w:szCs w:val="18"/>
              </w:rPr>
            </w:pPr>
          </w:p>
        </w:tc>
      </w:tr>
      <w:tr w:rsidR="002F484D" w:rsidRPr="00FC08AF" w14:paraId="591066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948A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E831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7AB98" w14:textId="77777777" w:rsidR="002F484D" w:rsidRPr="00FC08AF" w:rsidRDefault="002F484D" w:rsidP="00D7351E">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EE6E0" w14:textId="77777777" w:rsidR="002F484D" w:rsidRPr="00FC08AF" w:rsidRDefault="00D7351E" w:rsidP="00D7351E">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BCE3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628EE3" w14:textId="77777777" w:rsidR="002F484D" w:rsidRPr="00FC08AF" w:rsidRDefault="002F484D" w:rsidP="00B93C96">
            <w:pPr>
              <w:jc w:val="center"/>
              <w:rPr>
                <w:b/>
                <w:noProof/>
              </w:rPr>
            </w:pPr>
          </w:p>
        </w:tc>
      </w:tr>
      <w:tr w:rsidR="002F484D" w:rsidRPr="00FC08AF" w14:paraId="20FE0C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453D4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4CFFCC" w14:textId="77777777" w:rsidR="002F484D" w:rsidRPr="00FC08AF" w:rsidRDefault="002F484D" w:rsidP="00D7351E">
            <w:pPr>
              <w:rPr>
                <w:noProof/>
                <w:lang w:eastAsia="ko-KR"/>
              </w:rPr>
            </w:pPr>
            <w:r w:rsidRPr="00FC08AF">
              <w:rPr>
                <w:noProof/>
              </w:rPr>
              <w:t xml:space="preserve">This leaf node indicates </w:t>
            </w:r>
            <w:r w:rsidR="00D7351E" w:rsidRPr="00FC08AF">
              <w:rPr>
                <w:noProof/>
                <w:lang w:eastAsia="ko-KR"/>
              </w:rPr>
              <w:t>the a</w:t>
            </w:r>
            <w:r w:rsidR="00D7351E" w:rsidRPr="00FC08AF">
              <w:rPr>
                <w:noProof/>
              </w:rPr>
              <w:t xml:space="preserve">uthorisation to make a </w:t>
            </w:r>
            <w:r w:rsidR="001B1642" w:rsidRPr="00FC08AF">
              <w:rPr>
                <w:noProof/>
              </w:rPr>
              <w:t xml:space="preserve">MCPTT </w:t>
            </w:r>
            <w:r w:rsidR="00D7351E" w:rsidRPr="00FC08AF">
              <w:rPr>
                <w:noProof/>
                <w:lang w:eastAsia="ko-KR"/>
              </w:rPr>
              <w:t xml:space="preserve">private </w:t>
            </w:r>
            <w:r w:rsidR="00D7351E" w:rsidRPr="00FC08AF">
              <w:rPr>
                <w:noProof/>
              </w:rPr>
              <w:t>call</w:t>
            </w:r>
            <w:r w:rsidR="00D7351E" w:rsidRPr="00FC08AF">
              <w:rPr>
                <w:noProof/>
                <w:lang w:eastAsia="ko-KR"/>
              </w:rPr>
              <w:t xml:space="preserve"> to any MCPTT user</w:t>
            </w:r>
            <w:r w:rsidRPr="00FC08AF">
              <w:rPr>
                <w:noProof/>
                <w:lang w:eastAsia="ko-KR"/>
              </w:rPr>
              <w:t>.</w:t>
            </w:r>
          </w:p>
        </w:tc>
      </w:tr>
    </w:tbl>
    <w:p w14:paraId="4D3735F5" w14:textId="77777777" w:rsidR="00D57A49" w:rsidRPr="00FC08AF" w:rsidRDefault="00D57A49" w:rsidP="00D57A49">
      <w:pPr>
        <w:rPr>
          <w:noProof/>
        </w:rPr>
      </w:pPr>
    </w:p>
    <w:p w14:paraId="5A1DDE0E" w14:textId="77777777" w:rsidR="00D7351E" w:rsidRPr="00FC08AF" w:rsidRDefault="00D7351E" w:rsidP="00D7351E">
      <w:pPr>
        <w:rPr>
          <w:noProof/>
          <w:lang w:eastAsia="ko-KR"/>
        </w:rPr>
      </w:pPr>
      <w:r w:rsidRPr="00FC08AF">
        <w:rPr>
          <w:noProof/>
        </w:rPr>
        <w:t xml:space="preserve">When set to "true" </w:t>
      </w:r>
      <w:r w:rsidRPr="00FC08AF">
        <w:rPr>
          <w:noProof/>
          <w:lang w:eastAsia="ko-KR"/>
        </w:rPr>
        <w:t>any</w:t>
      </w:r>
      <w:r w:rsidRPr="00FC08AF">
        <w:rPr>
          <w:noProof/>
        </w:rPr>
        <w:t xml:space="preserve"> </w:t>
      </w:r>
      <w:r w:rsidRPr="00FC08AF">
        <w:rPr>
          <w:noProof/>
          <w:lang w:eastAsia="ko-KR"/>
        </w:rPr>
        <w:t xml:space="preserve">MCPTT </w:t>
      </w:r>
      <w:r w:rsidRPr="00FC08AF">
        <w:rPr>
          <w:noProof/>
        </w:rPr>
        <w:t xml:space="preserve">user is authorised to make </w:t>
      </w:r>
      <w:r w:rsidRPr="00FC08AF">
        <w:rPr>
          <w:noProof/>
          <w:lang w:eastAsia="ko-KR"/>
        </w:rPr>
        <w:t xml:space="preserve">an MCPTT </w:t>
      </w:r>
      <w:r w:rsidRPr="00FC08AF">
        <w:rPr>
          <w:noProof/>
        </w:rPr>
        <w:t>private call</w:t>
      </w:r>
      <w:r w:rsidR="001B1642" w:rsidRPr="00FC08AF">
        <w:rPr>
          <w:noProof/>
        </w:rPr>
        <w:t xml:space="preserve"> </w:t>
      </w:r>
      <w:r w:rsidR="001B1642" w:rsidRPr="00FC08AF">
        <w:rPr>
          <w:noProof/>
          <w:lang w:eastAsia="ko-KR"/>
        </w:rPr>
        <w:t>to any MCPTT user</w:t>
      </w:r>
      <w:r w:rsidRPr="00FC08AF">
        <w:rPr>
          <w:noProof/>
          <w:lang w:eastAsia="ko-KR"/>
        </w:rPr>
        <w:t>.</w:t>
      </w:r>
    </w:p>
    <w:p w14:paraId="46DCA80F" w14:textId="77777777" w:rsidR="00D7351E" w:rsidRPr="00FC08AF" w:rsidRDefault="00D7351E" w:rsidP="002F484D">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any</w:t>
      </w:r>
      <w:r w:rsidRPr="00FC08AF">
        <w:rPr>
          <w:noProof/>
        </w:rPr>
        <w:t xml:space="preserv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MCPTT </w:t>
      </w:r>
      <w:r w:rsidRPr="00FC08AF">
        <w:rPr>
          <w:noProof/>
        </w:rPr>
        <w:t>private call</w:t>
      </w:r>
      <w:r w:rsidR="001B1642" w:rsidRPr="00FC08AF">
        <w:rPr>
          <w:noProof/>
          <w:lang w:eastAsia="ko-KR"/>
        </w:rPr>
        <w:t xml:space="preserve"> to any MCPTT user</w:t>
      </w:r>
      <w:r w:rsidRPr="00FC08AF">
        <w:rPr>
          <w:noProof/>
          <w:lang w:eastAsia="ko-KR"/>
        </w:rPr>
        <w:t>.</w:t>
      </w:r>
    </w:p>
    <w:p w14:paraId="1A2833A6" w14:textId="77777777" w:rsidR="002F484D" w:rsidRPr="00FC08AF" w:rsidRDefault="002F484D" w:rsidP="002F484D">
      <w:pPr>
        <w:pStyle w:val="Heading3"/>
        <w:rPr>
          <w:noProof/>
          <w:lang w:eastAsia="ko-KR"/>
        </w:rPr>
      </w:pPr>
      <w:bookmarkStart w:id="161" w:name="_Toc4578196"/>
      <w:bookmarkStart w:id="162" w:name="_Toc27727884"/>
      <w:bookmarkStart w:id="163" w:name="_Toc176353196"/>
      <w:r w:rsidRPr="00FC08AF">
        <w:rPr>
          <w:noProof/>
          <w:lang w:eastAsia="ko-KR"/>
        </w:rPr>
        <w:t>5</w:t>
      </w:r>
      <w:r w:rsidRPr="00FC08AF">
        <w:rPr>
          <w:noProof/>
        </w:rPr>
        <w:t>.2.</w:t>
      </w:r>
      <w:r w:rsidRPr="00FC08AF">
        <w:rPr>
          <w:noProof/>
          <w:lang w:eastAsia="ko-KR"/>
        </w:rPr>
        <w:t>15</w:t>
      </w:r>
      <w:r w:rsidRPr="00FC08AF">
        <w:rPr>
          <w:noProof/>
        </w:rPr>
        <w:tab/>
        <w:t>/</w:t>
      </w:r>
      <w:r w:rsidRPr="00FC08AF">
        <w:rPr>
          <w:i/>
          <w:iCs/>
          <w:noProof/>
        </w:rPr>
        <w:t>&lt;x&gt;</w:t>
      </w:r>
      <w:r w:rsidRPr="00FC08AF">
        <w:rPr>
          <w:noProof/>
        </w:rPr>
        <w:t>/&lt;x&gt;/Common/</w:t>
      </w:r>
      <w:r w:rsidRPr="00FC08AF">
        <w:rPr>
          <w:noProof/>
          <w:lang w:eastAsia="ko-KR"/>
        </w:rPr>
        <w:t>PrivateCall/UserList</w:t>
      </w:r>
      <w:bookmarkEnd w:id="161"/>
      <w:bookmarkEnd w:id="162"/>
      <w:bookmarkEnd w:id="163"/>
    </w:p>
    <w:p w14:paraId="135225D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PrivateCall/UserList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2FE73B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83A930"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p>
        </w:tc>
      </w:tr>
      <w:tr w:rsidR="002F484D" w:rsidRPr="00FC08AF" w14:paraId="5CC65EB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AA5F8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F269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84E5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13CA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0106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33648" w14:textId="77777777" w:rsidR="002F484D" w:rsidRPr="00FC08AF" w:rsidRDefault="002F484D" w:rsidP="00B93C96">
            <w:pPr>
              <w:jc w:val="center"/>
              <w:rPr>
                <w:rFonts w:ascii="Arial" w:hAnsi="Arial" w:cs="Arial"/>
                <w:b/>
                <w:noProof/>
                <w:sz w:val="18"/>
                <w:szCs w:val="18"/>
              </w:rPr>
            </w:pPr>
          </w:p>
        </w:tc>
      </w:tr>
      <w:tr w:rsidR="002F484D" w:rsidRPr="00FC08AF" w14:paraId="3DAE7E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2B93E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6CCF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18F0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89F9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019F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1AB1F" w14:textId="77777777" w:rsidR="002F484D" w:rsidRPr="00FC08AF" w:rsidRDefault="002F484D" w:rsidP="00B93C96">
            <w:pPr>
              <w:jc w:val="center"/>
              <w:rPr>
                <w:b/>
                <w:noProof/>
              </w:rPr>
            </w:pPr>
          </w:p>
        </w:tc>
      </w:tr>
      <w:tr w:rsidR="002F484D" w:rsidRPr="00FC08AF" w14:paraId="03FDA40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2B943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1C2DF"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a list of MCPTT user(s) who can be called in a </w:t>
            </w:r>
            <w:r w:rsidR="001B1642" w:rsidRPr="00FC08AF">
              <w:rPr>
                <w:noProof/>
              </w:rPr>
              <w:t xml:space="preserve">MCPTT </w:t>
            </w:r>
            <w:r w:rsidRPr="00FC08AF">
              <w:rPr>
                <w:noProof/>
                <w:lang w:eastAsia="ko-KR"/>
              </w:rPr>
              <w:t>private call.</w:t>
            </w:r>
          </w:p>
        </w:tc>
      </w:tr>
    </w:tbl>
    <w:p w14:paraId="348A712B" w14:textId="77777777" w:rsidR="001731DE" w:rsidRPr="00FC08AF" w:rsidRDefault="001731DE" w:rsidP="001731DE">
      <w:pPr>
        <w:rPr>
          <w:noProof/>
          <w:lang w:eastAsia="ko-KR"/>
        </w:rPr>
      </w:pPr>
    </w:p>
    <w:p w14:paraId="3E24432E" w14:textId="77777777" w:rsidR="002F484D" w:rsidRPr="00FC08AF" w:rsidRDefault="002F484D" w:rsidP="002F484D">
      <w:pPr>
        <w:pStyle w:val="Heading3"/>
        <w:rPr>
          <w:noProof/>
          <w:lang w:eastAsia="ko-KR"/>
        </w:rPr>
      </w:pPr>
      <w:bookmarkStart w:id="164" w:name="_Toc4578197"/>
      <w:bookmarkStart w:id="165" w:name="_Toc27727885"/>
      <w:bookmarkStart w:id="166" w:name="_Toc176353197"/>
      <w:r w:rsidRPr="00FC08AF">
        <w:rPr>
          <w:noProof/>
          <w:lang w:eastAsia="ko-KR"/>
        </w:rPr>
        <w:t>5</w:t>
      </w:r>
      <w:r w:rsidRPr="00FC08AF">
        <w:rPr>
          <w:noProof/>
        </w:rPr>
        <w:t>.2.1</w:t>
      </w:r>
      <w:r w:rsidRPr="00FC08AF">
        <w:rPr>
          <w:noProof/>
          <w:lang w:eastAsia="ko-KR"/>
        </w:rPr>
        <w:t>6</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bookmarkEnd w:id="164"/>
      <w:bookmarkEnd w:id="165"/>
      <w:bookmarkEnd w:id="166"/>
    </w:p>
    <w:p w14:paraId="10321D45"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2F484D" w:rsidRPr="00FC08AF" w14:paraId="3A982C52"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99A692"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p>
        </w:tc>
      </w:tr>
      <w:tr w:rsidR="002F484D" w:rsidRPr="00FC08AF" w14:paraId="49DE863A"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AE9143C" w14:textId="77777777" w:rsidR="002F484D" w:rsidRPr="00FC08AF"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A48D1" w14:textId="77777777" w:rsidR="002F484D" w:rsidRPr="00FC08AF" w:rsidRDefault="002F484D" w:rsidP="00B93C96">
            <w:pPr>
              <w:pStyle w:val="TAC"/>
              <w:rPr>
                <w:noProof/>
                <w:lang w:eastAsia="en-US"/>
              </w:rPr>
            </w:pPr>
            <w:r w:rsidRPr="00FC08AF">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8600E" w14:textId="77777777" w:rsidR="002F484D" w:rsidRPr="00FC08AF" w:rsidRDefault="002F484D" w:rsidP="00B93C96">
            <w:pPr>
              <w:pStyle w:val="TAC"/>
              <w:rPr>
                <w:noProof/>
                <w:lang w:eastAsia="en-US"/>
              </w:rPr>
            </w:pPr>
            <w:r w:rsidRPr="00FC08AF">
              <w:rPr>
                <w:noProof/>
                <w:lang w:eastAsia="en-US"/>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9C2AB" w14:textId="77777777" w:rsidR="002F484D" w:rsidRPr="00FC08AF" w:rsidRDefault="002F484D" w:rsidP="00B93C96">
            <w:pPr>
              <w:pStyle w:val="TAC"/>
              <w:rPr>
                <w:noProof/>
                <w:lang w:eastAsia="en-US"/>
              </w:rPr>
            </w:pPr>
            <w:r w:rsidRPr="00FC08AF">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DDBD6" w14:textId="77777777" w:rsidR="002F484D" w:rsidRPr="00FC08AF" w:rsidRDefault="002F484D" w:rsidP="00B93C96">
            <w:pPr>
              <w:pStyle w:val="TAC"/>
              <w:rPr>
                <w:noProof/>
                <w:lang w:eastAsia="en-US"/>
              </w:rPr>
            </w:pPr>
            <w:r w:rsidRPr="00FC08AF">
              <w:rPr>
                <w:noProof/>
                <w:lang w:eastAsia="en-US"/>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4B75FAF" w14:textId="77777777" w:rsidR="002F484D" w:rsidRPr="00FC08AF" w:rsidRDefault="002F484D" w:rsidP="00B93C96">
            <w:pPr>
              <w:jc w:val="center"/>
              <w:rPr>
                <w:rFonts w:ascii="Arial" w:hAnsi="Arial" w:cs="Arial"/>
                <w:b/>
                <w:noProof/>
                <w:sz w:val="18"/>
                <w:szCs w:val="18"/>
              </w:rPr>
            </w:pPr>
          </w:p>
        </w:tc>
      </w:tr>
      <w:tr w:rsidR="002F484D" w:rsidRPr="00FC08AF" w14:paraId="7A042A14"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8D04E1C" w14:textId="77777777" w:rsidR="002F484D" w:rsidRPr="00FC08AF"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18FB7" w14:textId="77777777" w:rsidR="002F484D" w:rsidRPr="00FC08AF" w:rsidRDefault="001B1642" w:rsidP="00B93C96">
            <w:pPr>
              <w:pStyle w:val="TAC"/>
              <w:rPr>
                <w:noProof/>
                <w:lang w:eastAsia="en-US"/>
              </w:rPr>
            </w:pPr>
            <w:r w:rsidRPr="00FC08AF">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34FF2" w14:textId="77777777" w:rsidR="002F484D" w:rsidRPr="00FC08AF" w:rsidRDefault="002F484D" w:rsidP="00B93C96">
            <w:pPr>
              <w:pStyle w:val="TAC"/>
              <w:rPr>
                <w:noProof/>
                <w:lang w:eastAsia="en-US"/>
              </w:rPr>
            </w:pPr>
            <w:r w:rsidRPr="00FC08AF">
              <w:rPr>
                <w:noProof/>
                <w:lang w:eastAsia="en-US"/>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EE967" w14:textId="77777777" w:rsidR="002F484D" w:rsidRPr="00FC08AF" w:rsidRDefault="002F484D" w:rsidP="00B93C96">
            <w:pPr>
              <w:pStyle w:val="TAC"/>
              <w:rPr>
                <w:noProof/>
                <w:lang w:eastAsia="en-US"/>
              </w:rPr>
            </w:pPr>
            <w:r w:rsidRPr="00FC08AF">
              <w:rPr>
                <w:noProof/>
                <w:lang w:eastAsia="en-US"/>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D033D" w14:textId="77777777" w:rsidR="002F484D" w:rsidRPr="00FC08AF" w:rsidRDefault="002F484D" w:rsidP="00B93C96">
            <w:pPr>
              <w:pStyle w:val="TAC"/>
              <w:rPr>
                <w:noProof/>
                <w:lang w:eastAsia="en-US"/>
              </w:rPr>
            </w:pPr>
            <w:r w:rsidRPr="00FC08AF">
              <w:rPr>
                <w:noProof/>
                <w:lang w:eastAsia="en-US"/>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3A20771" w14:textId="77777777" w:rsidR="002F484D" w:rsidRPr="00FC08AF" w:rsidRDefault="002F484D" w:rsidP="00B93C96">
            <w:pPr>
              <w:jc w:val="center"/>
              <w:rPr>
                <w:b/>
                <w:noProof/>
              </w:rPr>
            </w:pPr>
          </w:p>
        </w:tc>
      </w:tr>
      <w:tr w:rsidR="002F484D" w:rsidRPr="00FC08AF" w14:paraId="3E622DE9"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CCF2BAB" w14:textId="77777777" w:rsidR="002F484D" w:rsidRPr="00FC08AF"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CAEFE7"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one or more list of MCPTT users who can be called in a </w:t>
            </w:r>
            <w:r w:rsidR="001B1642" w:rsidRPr="00FC08AF">
              <w:rPr>
                <w:noProof/>
              </w:rPr>
              <w:t xml:space="preserve">MCPTT </w:t>
            </w:r>
            <w:r w:rsidRPr="00FC08AF">
              <w:rPr>
                <w:noProof/>
                <w:lang w:eastAsia="ko-KR"/>
              </w:rPr>
              <w:t>private call.</w:t>
            </w:r>
          </w:p>
        </w:tc>
      </w:tr>
    </w:tbl>
    <w:p w14:paraId="578817F1" w14:textId="77777777" w:rsidR="001731DE" w:rsidRPr="00FC08AF" w:rsidRDefault="001731DE" w:rsidP="001731DE">
      <w:pPr>
        <w:rPr>
          <w:noProof/>
          <w:lang w:eastAsia="ko-KR"/>
        </w:rPr>
      </w:pPr>
    </w:p>
    <w:p w14:paraId="1B0B504B" w14:textId="77777777" w:rsidR="001B1642" w:rsidRPr="00FC08AF" w:rsidRDefault="001B1642" w:rsidP="001B1642">
      <w:pPr>
        <w:pStyle w:val="Heading3"/>
        <w:rPr>
          <w:noProof/>
          <w:lang w:eastAsia="ko-KR"/>
        </w:rPr>
      </w:pPr>
      <w:bookmarkStart w:id="167" w:name="_Toc4578198"/>
      <w:bookmarkStart w:id="168" w:name="_Toc27727886"/>
      <w:bookmarkStart w:id="169" w:name="_Toc176353198"/>
      <w:r w:rsidRPr="00FC08AF">
        <w:rPr>
          <w:noProof/>
          <w:lang w:eastAsia="ko-KR"/>
        </w:rPr>
        <w:t>5</w:t>
      </w:r>
      <w:r w:rsidRPr="00FC08AF">
        <w:rPr>
          <w:noProof/>
        </w:rPr>
        <w:t>.2.1</w:t>
      </w:r>
      <w:r w:rsidRPr="00FC08AF">
        <w:rPr>
          <w:noProof/>
          <w:lang w:eastAsia="ko-KR"/>
        </w:rPr>
        <w:t>6A</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bookmarkEnd w:id="167"/>
      <w:bookmarkEnd w:id="168"/>
      <w:bookmarkEnd w:id="169"/>
    </w:p>
    <w:p w14:paraId="1C141BA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16A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1D731E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747C73" w14:textId="77777777" w:rsidR="001B1642" w:rsidRPr="00FC08AF" w:rsidRDefault="001B1642" w:rsidP="00BB0493">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w:t>
            </w:r>
          </w:p>
        </w:tc>
      </w:tr>
      <w:tr w:rsidR="001B1642" w:rsidRPr="00FC08AF" w14:paraId="19A5889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A14001"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15A47"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12F9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A4BA6"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5232E"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736990" w14:textId="77777777" w:rsidR="001B1642" w:rsidRPr="00FC08AF" w:rsidRDefault="001B1642" w:rsidP="00BB0493">
            <w:pPr>
              <w:jc w:val="center"/>
              <w:rPr>
                <w:rFonts w:ascii="Arial" w:hAnsi="Arial" w:cs="Arial"/>
                <w:b/>
                <w:noProof/>
                <w:sz w:val="18"/>
                <w:szCs w:val="18"/>
              </w:rPr>
            </w:pPr>
          </w:p>
        </w:tc>
      </w:tr>
      <w:tr w:rsidR="001B1642" w:rsidRPr="00FC08AF" w14:paraId="6458DE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5C31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98EEA"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C66C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F8383"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4FA7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690104" w14:textId="77777777" w:rsidR="001B1642" w:rsidRPr="00FC08AF" w:rsidRDefault="001B1642" w:rsidP="00BB0493">
            <w:pPr>
              <w:jc w:val="center"/>
              <w:rPr>
                <w:b/>
                <w:noProof/>
              </w:rPr>
            </w:pPr>
          </w:p>
        </w:tc>
      </w:tr>
      <w:tr w:rsidR="001B1642" w:rsidRPr="00FC08AF" w14:paraId="342D94A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5246F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78464C"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MCPTT users who can be called in a private call.</w:t>
            </w:r>
          </w:p>
        </w:tc>
      </w:tr>
    </w:tbl>
    <w:p w14:paraId="53AD53C3" w14:textId="77777777" w:rsidR="001731DE" w:rsidRPr="00FC08AF" w:rsidRDefault="001731DE" w:rsidP="001731DE">
      <w:pPr>
        <w:rPr>
          <w:noProof/>
          <w:lang w:eastAsia="ko-KR"/>
        </w:rPr>
      </w:pPr>
    </w:p>
    <w:p w14:paraId="3B735268" w14:textId="77777777" w:rsidR="002F484D" w:rsidRPr="00FC08AF" w:rsidRDefault="002F484D" w:rsidP="002F484D">
      <w:pPr>
        <w:pStyle w:val="Heading3"/>
        <w:rPr>
          <w:noProof/>
          <w:lang w:eastAsia="ko-KR"/>
        </w:rPr>
      </w:pPr>
      <w:bookmarkStart w:id="170" w:name="_Toc4578199"/>
      <w:bookmarkStart w:id="171" w:name="_Toc27727887"/>
      <w:bookmarkStart w:id="172" w:name="_Toc176353199"/>
      <w:r w:rsidRPr="00FC08AF">
        <w:rPr>
          <w:noProof/>
          <w:lang w:eastAsia="ko-KR"/>
        </w:rPr>
        <w:t>5</w:t>
      </w:r>
      <w:r w:rsidRPr="00FC08AF">
        <w:rPr>
          <w:noProof/>
        </w:rPr>
        <w:t>.2.1</w:t>
      </w:r>
      <w:r w:rsidRPr="00FC08AF">
        <w:rPr>
          <w:noProof/>
          <w:lang w:eastAsia="ko-KR"/>
        </w:rPr>
        <w:t>7</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r w:rsidR="001B1642" w:rsidRPr="00FC08AF">
        <w:rPr>
          <w:noProof/>
        </w:rPr>
        <w:t>Entry/</w:t>
      </w:r>
      <w:r w:rsidRPr="00FC08AF">
        <w:rPr>
          <w:noProof/>
        </w:rPr>
        <w:t>MCPTTID</w:t>
      </w:r>
      <w:bookmarkEnd w:id="170"/>
      <w:bookmarkEnd w:id="171"/>
      <w:bookmarkEnd w:id="172"/>
    </w:p>
    <w:p w14:paraId="522D2F3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r w:rsidR="001B1642" w:rsidRPr="00FC08AF">
        <w:rPr>
          <w:noProof/>
        </w:rPr>
        <w:t>Entry/</w:t>
      </w:r>
      <w:r w:rsidRPr="00FC08AF">
        <w:rPr>
          <w:noProof/>
        </w:rPr>
        <w: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746AEE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78CC69"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r w:rsidR="001B1642" w:rsidRPr="00FC08AF">
              <w:rPr>
                <w:noProof/>
              </w:rPr>
              <w:t>Entry/</w:t>
            </w:r>
            <w:r w:rsidRPr="00FC08AF">
              <w:rPr>
                <w:noProof/>
              </w:rPr>
              <w:t>MCPTTID</w:t>
            </w:r>
          </w:p>
        </w:tc>
      </w:tr>
      <w:tr w:rsidR="002F484D" w:rsidRPr="00FC08AF" w14:paraId="172DF38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1078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A624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9D2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ECD1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DCE3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DD8B18" w14:textId="77777777" w:rsidR="002F484D" w:rsidRPr="00FC08AF" w:rsidRDefault="002F484D" w:rsidP="00B93C96">
            <w:pPr>
              <w:jc w:val="center"/>
              <w:rPr>
                <w:rFonts w:ascii="Arial" w:hAnsi="Arial" w:cs="Arial"/>
                <w:b/>
                <w:noProof/>
                <w:sz w:val="18"/>
                <w:szCs w:val="18"/>
              </w:rPr>
            </w:pPr>
          </w:p>
        </w:tc>
      </w:tr>
      <w:tr w:rsidR="002F484D" w:rsidRPr="00FC08AF" w14:paraId="563A1E8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E3A0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8029B" w14:textId="77777777" w:rsidR="002F484D" w:rsidRPr="00FC08AF" w:rsidRDefault="001B1642"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8CD1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11B4A"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0AC3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C8F82" w14:textId="77777777" w:rsidR="002F484D" w:rsidRPr="00FC08AF" w:rsidRDefault="002F484D" w:rsidP="00B93C96">
            <w:pPr>
              <w:jc w:val="center"/>
              <w:rPr>
                <w:b/>
                <w:noProof/>
              </w:rPr>
            </w:pPr>
          </w:p>
        </w:tc>
      </w:tr>
      <w:tr w:rsidR="002F484D" w:rsidRPr="00FC08AF" w14:paraId="1C7B5B9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B30D7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1987C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an MCPTT user identity (MCPTT ID) which </w:t>
            </w:r>
            <w:r w:rsidRPr="00FC08AF">
              <w:rPr>
                <w:noProof/>
              </w:rPr>
              <w:t>is a globally unique identifier within the MCPTT service that represents the MCPTT user</w:t>
            </w:r>
            <w:r w:rsidRPr="00FC08AF">
              <w:rPr>
                <w:noProof/>
                <w:lang w:eastAsia="ko-KR"/>
              </w:rPr>
              <w:t>.</w:t>
            </w:r>
          </w:p>
        </w:tc>
      </w:tr>
    </w:tbl>
    <w:p w14:paraId="4375E927" w14:textId="77777777" w:rsidR="00D57A49" w:rsidRPr="00FC08AF" w:rsidRDefault="00D57A49" w:rsidP="00D57A49">
      <w:pPr>
        <w:rPr>
          <w:noProof/>
        </w:rPr>
      </w:pPr>
    </w:p>
    <w:p w14:paraId="1D7E5E94"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3FF0C57" w14:textId="77777777" w:rsidR="002F484D" w:rsidRPr="00FC08AF" w:rsidRDefault="002F484D" w:rsidP="002F484D">
      <w:pPr>
        <w:pStyle w:val="Heading3"/>
        <w:rPr>
          <w:noProof/>
          <w:lang w:eastAsia="ko-KR"/>
        </w:rPr>
      </w:pPr>
      <w:bookmarkStart w:id="173" w:name="_Toc4578200"/>
      <w:bookmarkStart w:id="174" w:name="_Toc27727888"/>
      <w:bookmarkStart w:id="175" w:name="_Toc176353200"/>
      <w:r w:rsidRPr="00FC08AF">
        <w:rPr>
          <w:noProof/>
          <w:lang w:eastAsia="ko-KR"/>
        </w:rPr>
        <w:t>5</w:t>
      </w:r>
      <w:r w:rsidRPr="00FC08AF">
        <w:rPr>
          <w:noProof/>
        </w:rPr>
        <w:t>.2.</w:t>
      </w:r>
      <w:r w:rsidRPr="00FC08AF">
        <w:rPr>
          <w:noProof/>
          <w:lang w:eastAsia="ko-KR"/>
        </w:rPr>
        <w:t>18</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r w:rsidR="001B1642" w:rsidRPr="00FC08AF">
        <w:rPr>
          <w:noProof/>
        </w:rPr>
        <w:t>Entry/</w:t>
      </w:r>
      <w:r w:rsidR="002659AE" w:rsidRPr="00FC08AF">
        <w:rPr>
          <w:noProof/>
        </w:rPr>
        <w:br/>
      </w:r>
      <w:r w:rsidR="001B1642" w:rsidRPr="00FC08AF">
        <w:rPr>
          <w:noProof/>
        </w:rPr>
        <w:t>Discovery</w:t>
      </w:r>
      <w:r w:rsidRPr="00FC08AF">
        <w:rPr>
          <w:noProof/>
        </w:rPr>
        <w:t>GroupID</w:t>
      </w:r>
      <w:bookmarkEnd w:id="173"/>
      <w:bookmarkEnd w:id="174"/>
      <w:bookmarkEnd w:id="175"/>
    </w:p>
    <w:p w14:paraId="3A891E67"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r w:rsidR="001B1642" w:rsidRPr="00FC08AF">
        <w:rPr>
          <w:noProof/>
        </w:rPr>
        <w:t>Entry/Discovery</w:t>
      </w:r>
      <w:r w:rsidRPr="00FC08AF">
        <w:rPr>
          <w:noProof/>
        </w:rPr>
        <w: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8301D9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60231F"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r w:rsidR="001B1642" w:rsidRPr="00FC08AF">
              <w:rPr>
                <w:noProof/>
              </w:rPr>
              <w:t>Entry/Discovery</w:t>
            </w:r>
            <w:r w:rsidRPr="00FC08AF">
              <w:rPr>
                <w:noProof/>
              </w:rPr>
              <w:t>GroupID</w:t>
            </w:r>
          </w:p>
        </w:tc>
      </w:tr>
      <w:tr w:rsidR="002F484D" w:rsidRPr="00FC08AF" w14:paraId="2C90C1A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EC5F6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4F70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627C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1D64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5ACA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7DFE46" w14:textId="77777777" w:rsidR="002F484D" w:rsidRPr="00FC08AF" w:rsidRDefault="002F484D" w:rsidP="00B93C96">
            <w:pPr>
              <w:jc w:val="center"/>
              <w:rPr>
                <w:rFonts w:ascii="Arial" w:hAnsi="Arial" w:cs="Arial"/>
                <w:b/>
                <w:noProof/>
                <w:sz w:val="18"/>
                <w:szCs w:val="18"/>
              </w:rPr>
            </w:pPr>
          </w:p>
        </w:tc>
      </w:tr>
      <w:tr w:rsidR="002F484D" w:rsidRPr="00FC08AF" w14:paraId="4CAC67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332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DFC9"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3E26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0A491" w14:textId="77777777" w:rsidR="002F484D" w:rsidRPr="00FC08AF" w:rsidRDefault="001B1642"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615C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5E81F5" w14:textId="77777777" w:rsidR="002F484D" w:rsidRPr="00FC08AF" w:rsidRDefault="002F484D" w:rsidP="00B93C96">
            <w:pPr>
              <w:jc w:val="center"/>
              <w:rPr>
                <w:b/>
                <w:noProof/>
              </w:rPr>
            </w:pPr>
          </w:p>
        </w:tc>
      </w:tr>
      <w:tr w:rsidR="002F484D" w:rsidRPr="00FC08AF" w14:paraId="2C8B109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18D37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762C3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 </w:t>
            </w:r>
            <w:r w:rsidR="001B1642" w:rsidRPr="00FC08AF">
              <w:rPr>
                <w:rFonts w:eastAsia="SimSun"/>
                <w:noProof/>
                <w:lang w:eastAsia="zh-CN"/>
              </w:rPr>
              <w:t>discovery</w:t>
            </w:r>
            <w:r w:rsidRPr="00FC08AF">
              <w:rPr>
                <w:rFonts w:eastAsia="SimSun"/>
                <w:noProof/>
                <w:lang w:eastAsia="zh-CN"/>
              </w:rPr>
              <w:t xml:space="preserve">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6E089685" w14:textId="77777777" w:rsidR="00D57A49" w:rsidRPr="00FC08AF" w:rsidRDefault="00D57A49" w:rsidP="00D57A49">
      <w:pPr>
        <w:rPr>
          <w:noProof/>
        </w:rPr>
      </w:pPr>
    </w:p>
    <w:p w14:paraId="5A835D75" w14:textId="77777777" w:rsidR="002F484D" w:rsidRPr="00FC08AF" w:rsidRDefault="002F484D" w:rsidP="002F484D">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7CA53621" w14:textId="77777777" w:rsidR="002F484D" w:rsidRPr="00FC08AF" w:rsidRDefault="002F484D" w:rsidP="002F484D">
      <w:pPr>
        <w:pStyle w:val="Heading3"/>
        <w:rPr>
          <w:noProof/>
          <w:lang w:eastAsia="ko-KR"/>
        </w:rPr>
      </w:pPr>
      <w:bookmarkStart w:id="176" w:name="_Toc4578201"/>
      <w:bookmarkStart w:id="177" w:name="_Toc27727889"/>
      <w:bookmarkStart w:id="178" w:name="_Toc176353201"/>
      <w:r w:rsidRPr="00FC08AF">
        <w:rPr>
          <w:noProof/>
          <w:lang w:eastAsia="ko-KR"/>
        </w:rPr>
        <w:t>5</w:t>
      </w:r>
      <w:r w:rsidRPr="00FC08AF">
        <w:rPr>
          <w:noProof/>
        </w:rPr>
        <w:t>.2.</w:t>
      </w:r>
      <w:r w:rsidRPr="00FC08AF">
        <w:rPr>
          <w:noProof/>
          <w:lang w:eastAsia="ko-KR"/>
        </w:rPr>
        <w:t>19</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001B1642" w:rsidRPr="00FC08AF">
        <w:rPr>
          <w:noProof/>
          <w:lang w:eastAsia="ko-KR"/>
        </w:rPr>
        <w:t>Entry/</w:t>
      </w:r>
      <w:r w:rsidRPr="00FC08AF">
        <w:rPr>
          <w:noProof/>
        </w:rPr>
        <w:t>UserInfoID</w:t>
      </w:r>
      <w:bookmarkEnd w:id="176"/>
      <w:bookmarkEnd w:id="177"/>
      <w:bookmarkEnd w:id="178"/>
    </w:p>
    <w:p w14:paraId="691A8E0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w:t>
      </w:r>
      <w:r w:rsidR="003F26BC" w:rsidRPr="00FC08AF">
        <w:rPr>
          <w:noProof/>
          <w:lang w:eastAsia="ko-KR"/>
        </w:rPr>
        <w:t>UserList</w:t>
      </w:r>
      <w:r w:rsidR="003F26BC" w:rsidRPr="00FC08AF">
        <w:rPr>
          <w:noProof/>
        </w:rPr>
        <w:t>/</w:t>
      </w:r>
      <w:r w:rsidRPr="00FC08AF">
        <w:rPr>
          <w:noProof/>
          <w:lang w:eastAsia="ko-KR"/>
        </w:rPr>
        <w:t>&lt;x&gt;/</w:t>
      </w:r>
      <w:r w:rsidR="001B1642" w:rsidRPr="00FC08AF">
        <w:rPr>
          <w:noProof/>
        </w:rPr>
        <w:t>Entry/</w:t>
      </w:r>
      <w:r w:rsidRPr="00FC08AF">
        <w:rPr>
          <w:noProof/>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8"/>
        <w:gridCol w:w="2101"/>
        <w:gridCol w:w="1907"/>
        <w:gridCol w:w="2272"/>
      </w:tblGrid>
      <w:tr w:rsidR="002F484D" w:rsidRPr="00FC08AF" w14:paraId="03BEB14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AC71D60"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001B1642" w:rsidRPr="00FC08AF">
              <w:rPr>
                <w:noProof/>
                <w:lang w:eastAsia="ko-KR"/>
              </w:rPr>
              <w:t>Entry/</w:t>
            </w:r>
            <w:r w:rsidRPr="00FC08AF">
              <w:rPr>
                <w:noProof/>
              </w:rPr>
              <w:t>UserInfoID</w:t>
            </w:r>
          </w:p>
        </w:tc>
      </w:tr>
      <w:tr w:rsidR="002F484D" w:rsidRPr="00FC08AF" w14:paraId="02EF4A32"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A31275" w14:textId="77777777" w:rsidR="002F484D" w:rsidRPr="00FC08AF"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7F869" w14:textId="77777777" w:rsidR="002F484D" w:rsidRPr="00FC08AF" w:rsidRDefault="002F484D" w:rsidP="00B93C96">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188D1" w14:textId="77777777" w:rsidR="002F484D" w:rsidRPr="00FC08AF" w:rsidRDefault="002F484D" w:rsidP="00B93C96">
            <w:pPr>
              <w:pStyle w:val="TAC"/>
              <w:rPr>
                <w:noProof/>
                <w:lang w:eastAsia="en-US"/>
              </w:rPr>
            </w:pPr>
            <w:r w:rsidRPr="00FC08AF">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AAE5E" w14:textId="77777777" w:rsidR="002F484D" w:rsidRPr="00FC08AF" w:rsidRDefault="002F484D" w:rsidP="00B93C96">
            <w:pPr>
              <w:pStyle w:val="TAC"/>
              <w:rPr>
                <w:noProof/>
                <w:lang w:eastAsia="en-US"/>
              </w:rPr>
            </w:pPr>
            <w:r w:rsidRPr="00FC08AF">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00A1E" w14:textId="77777777" w:rsidR="002F484D" w:rsidRPr="00FC08AF" w:rsidRDefault="002F484D" w:rsidP="00B93C96">
            <w:pPr>
              <w:pStyle w:val="TAC"/>
              <w:rPr>
                <w:noProof/>
                <w:lang w:eastAsia="en-US"/>
              </w:rPr>
            </w:pPr>
            <w:r w:rsidRPr="00FC08AF">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5510DCB1" w14:textId="77777777" w:rsidR="002F484D" w:rsidRPr="00FC08AF" w:rsidRDefault="002F484D" w:rsidP="00B93C96">
            <w:pPr>
              <w:jc w:val="center"/>
              <w:rPr>
                <w:rFonts w:ascii="Arial" w:hAnsi="Arial" w:cs="Arial"/>
                <w:b/>
                <w:noProof/>
                <w:sz w:val="18"/>
                <w:szCs w:val="18"/>
              </w:rPr>
            </w:pPr>
          </w:p>
        </w:tc>
      </w:tr>
      <w:tr w:rsidR="002F484D" w:rsidRPr="00FC08AF" w14:paraId="195B3EA5"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0FE161D" w14:textId="77777777" w:rsidR="002F484D" w:rsidRPr="00FC08AF"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327FD" w14:textId="77777777" w:rsidR="002F484D" w:rsidRPr="00FC08AF" w:rsidRDefault="001B1642" w:rsidP="00B93C96">
            <w:pPr>
              <w:pStyle w:val="TAC"/>
              <w:rPr>
                <w:noProof/>
                <w:lang w:eastAsia="en-US"/>
              </w:rPr>
            </w:pPr>
            <w:r w:rsidRPr="00FC08AF">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1CA08" w14:textId="77777777" w:rsidR="002F484D" w:rsidRPr="00FC08AF" w:rsidRDefault="002F484D" w:rsidP="00B93C96">
            <w:pPr>
              <w:pStyle w:val="TAC"/>
              <w:rPr>
                <w:noProof/>
                <w:lang w:eastAsia="en-US"/>
              </w:rPr>
            </w:pPr>
            <w:r w:rsidRPr="00FC08AF">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08CCB" w14:textId="77777777" w:rsidR="002F484D" w:rsidRPr="00FC08AF" w:rsidRDefault="001B1642" w:rsidP="00B93C96">
            <w:pPr>
              <w:pStyle w:val="TAC"/>
              <w:rPr>
                <w:noProof/>
                <w:lang w:eastAsia="en-US"/>
              </w:rPr>
            </w:pPr>
            <w:r w:rsidRPr="00FC08AF">
              <w:rPr>
                <w:noProof/>
                <w:lang w:eastAsia="en-US"/>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61334" w14:textId="77777777" w:rsidR="002F484D" w:rsidRPr="00FC08AF" w:rsidRDefault="002F484D" w:rsidP="00B93C96">
            <w:pPr>
              <w:pStyle w:val="TAC"/>
              <w:rPr>
                <w:noProof/>
                <w:lang w:eastAsia="en-US"/>
              </w:rPr>
            </w:pPr>
            <w:r w:rsidRPr="00FC08AF">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162B61FF" w14:textId="77777777" w:rsidR="002F484D" w:rsidRPr="00FC08AF" w:rsidRDefault="002F484D" w:rsidP="00B93C96">
            <w:pPr>
              <w:jc w:val="center"/>
              <w:rPr>
                <w:b/>
                <w:noProof/>
              </w:rPr>
            </w:pPr>
          </w:p>
        </w:tc>
      </w:tr>
      <w:tr w:rsidR="002F484D" w:rsidRPr="00FC08AF" w14:paraId="300506D6"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C7EEC99" w14:textId="77777777" w:rsidR="002F484D" w:rsidRPr="00FC08AF"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78D51" w14:textId="77777777" w:rsidR="002F484D" w:rsidRPr="00FC08AF" w:rsidRDefault="002F484D" w:rsidP="00B93C96">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BE4123D" w14:textId="77777777" w:rsidR="001731DE" w:rsidRPr="00FC08AF" w:rsidRDefault="001731DE" w:rsidP="001731DE">
      <w:pPr>
        <w:rPr>
          <w:noProof/>
          <w:lang w:eastAsia="ko-KR"/>
        </w:rPr>
      </w:pPr>
    </w:p>
    <w:p w14:paraId="079C877A" w14:textId="77777777" w:rsidR="001B1642" w:rsidRPr="00FC08AF" w:rsidRDefault="001B1642" w:rsidP="001B1642">
      <w:pPr>
        <w:pStyle w:val="Heading3"/>
        <w:rPr>
          <w:noProof/>
          <w:lang w:eastAsia="ko-KR"/>
        </w:rPr>
      </w:pPr>
      <w:bookmarkStart w:id="179" w:name="_Toc4578202"/>
      <w:bookmarkStart w:id="180" w:name="_Toc27727890"/>
      <w:bookmarkStart w:id="181" w:name="_Toc176353202"/>
      <w:r w:rsidRPr="00FC08AF">
        <w:rPr>
          <w:noProof/>
          <w:lang w:eastAsia="ko-KR"/>
        </w:rPr>
        <w:t>5</w:t>
      </w:r>
      <w:r w:rsidRPr="00FC08AF">
        <w:rPr>
          <w:noProof/>
        </w:rPr>
        <w:t>.2.</w:t>
      </w:r>
      <w:r w:rsidRPr="00FC08AF">
        <w:rPr>
          <w:noProof/>
          <w:lang w:eastAsia="ko-KR"/>
        </w:rPr>
        <w:t>19A</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bookmarkEnd w:id="179"/>
      <w:bookmarkEnd w:id="180"/>
      <w:bookmarkEnd w:id="181"/>
    </w:p>
    <w:p w14:paraId="1B061A9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19A</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w:t>
      </w:r>
      <w:r w:rsidR="003F26BC" w:rsidRPr="00FC08AF">
        <w:rPr>
          <w:noProof/>
          <w:lang w:eastAsia="ko-KR"/>
        </w:rPr>
        <w:t>UserList</w:t>
      </w:r>
      <w:r w:rsidR="003F26BC" w:rsidRPr="00FC08AF">
        <w:rPr>
          <w:noProof/>
        </w:rPr>
        <w:t>/</w:t>
      </w:r>
      <w:r w:rsidRPr="00FC08AF">
        <w:rPr>
          <w:noProof/>
          <w:lang w:eastAsia="ko-KR"/>
        </w:rPr>
        <w: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765B22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366FA3" w14:textId="77777777" w:rsidR="001B1642" w:rsidRPr="00FC08AF" w:rsidRDefault="001B1642" w:rsidP="00BB0493">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p>
        </w:tc>
      </w:tr>
      <w:tr w:rsidR="001B1642" w:rsidRPr="00FC08AF" w14:paraId="3E87A3C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71731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A08A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0F2A"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19AF2"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203D6"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A2559" w14:textId="77777777" w:rsidR="001B1642" w:rsidRPr="00FC08AF" w:rsidRDefault="001B1642" w:rsidP="00BB0493">
            <w:pPr>
              <w:jc w:val="center"/>
              <w:rPr>
                <w:rFonts w:ascii="Arial" w:hAnsi="Arial" w:cs="Arial"/>
                <w:b/>
                <w:noProof/>
                <w:sz w:val="18"/>
                <w:szCs w:val="18"/>
              </w:rPr>
            </w:pPr>
          </w:p>
        </w:tc>
      </w:tr>
      <w:tr w:rsidR="001B1642" w:rsidRPr="00FC08AF" w14:paraId="3AF1B56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A3822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40E98"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B88E"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5098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BA076"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B7CAF4" w14:textId="77777777" w:rsidR="001B1642" w:rsidRPr="00FC08AF" w:rsidRDefault="001B1642" w:rsidP="00BB0493">
            <w:pPr>
              <w:jc w:val="center"/>
              <w:rPr>
                <w:b/>
                <w:noProof/>
              </w:rPr>
            </w:pPr>
          </w:p>
        </w:tc>
      </w:tr>
      <w:tr w:rsidR="001B1642" w:rsidRPr="00FC08AF" w14:paraId="3A36D38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C9043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B2821F" w14:textId="77777777" w:rsidR="001B1642" w:rsidRPr="00FC08AF" w:rsidRDefault="001B1642" w:rsidP="00BB0493">
            <w:pPr>
              <w:rPr>
                <w:noProof/>
                <w:lang w:eastAsia="ko-KR"/>
              </w:rPr>
            </w:pPr>
            <w:r w:rsidRPr="00FC08AF">
              <w:rPr>
                <w:noProof/>
              </w:rPr>
              <w:t>This leaf node contains a  human readable name</w:t>
            </w:r>
            <w:r w:rsidRPr="00FC08AF">
              <w:rPr>
                <w:noProof/>
                <w:lang w:eastAsia="ko-KR"/>
              </w:rPr>
              <w:t>.</w:t>
            </w:r>
          </w:p>
        </w:tc>
      </w:tr>
    </w:tbl>
    <w:p w14:paraId="645E9E77" w14:textId="77777777" w:rsidR="001731DE" w:rsidRPr="00FC08AF" w:rsidRDefault="001731DE" w:rsidP="001731DE">
      <w:pPr>
        <w:rPr>
          <w:noProof/>
          <w:lang w:eastAsia="ko-KR"/>
        </w:rPr>
      </w:pPr>
    </w:p>
    <w:p w14:paraId="1CF217B2" w14:textId="77777777" w:rsidR="003F26BC" w:rsidRPr="00FC08AF" w:rsidRDefault="003F26BC" w:rsidP="003F26BC">
      <w:pPr>
        <w:pStyle w:val="Heading3"/>
        <w:rPr>
          <w:noProof/>
          <w:lang w:eastAsia="ko-KR"/>
        </w:rPr>
      </w:pPr>
      <w:bookmarkStart w:id="182" w:name="_Toc4578203"/>
      <w:bookmarkStart w:id="183" w:name="_Toc27727891"/>
      <w:bookmarkStart w:id="184" w:name="_Toc176353203"/>
      <w:r w:rsidRPr="00FC08AF">
        <w:rPr>
          <w:noProof/>
          <w:lang w:eastAsia="ko-KR"/>
        </w:rPr>
        <w:t>5</w:t>
      </w:r>
      <w:r w:rsidRPr="00FC08AF">
        <w:rPr>
          <w:noProof/>
        </w:rPr>
        <w:t>.2.</w:t>
      </w:r>
      <w:r w:rsidRPr="00FC08AF">
        <w:rPr>
          <w:noProof/>
          <w:lang w:eastAsia="ko-KR"/>
        </w:rPr>
        <w:t>19B</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002659AE" w:rsidRPr="00FC08AF">
        <w:rPr>
          <w:noProof/>
          <w:lang w:eastAsia="ko-KR"/>
        </w:rPr>
        <w:br/>
      </w:r>
      <w:r w:rsidRPr="00FC08AF">
        <w:rPr>
          <w:noProof/>
        </w:rPr>
        <w:t>PrivateCallKMSURI</w:t>
      </w:r>
      <w:bookmarkEnd w:id="182"/>
      <w:bookmarkEnd w:id="183"/>
      <w:bookmarkEnd w:id="184"/>
    </w:p>
    <w:p w14:paraId="0E83C0B0" w14:textId="77777777" w:rsidR="003F26BC" w:rsidRPr="00FC08AF" w:rsidRDefault="003F26BC" w:rsidP="003F26B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19B</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Entry/PrivateCallKMSURI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30A2AC0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83DC2D"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PrivateCallKMSURI</w:t>
            </w:r>
          </w:p>
        </w:tc>
      </w:tr>
      <w:tr w:rsidR="003F26BC" w:rsidRPr="00FC08AF" w14:paraId="4AF99F5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AF3261"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CB444" w14:textId="77777777" w:rsidR="003F26BC" w:rsidRPr="00FC08AF" w:rsidRDefault="003F26BC"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C6673" w14:textId="77777777" w:rsidR="003F26BC" w:rsidRPr="00FC08AF" w:rsidRDefault="003F26BC"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32A23" w14:textId="77777777" w:rsidR="003F26BC" w:rsidRPr="00FC08AF" w:rsidRDefault="003F26BC"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44AD2" w14:textId="77777777" w:rsidR="003F26BC" w:rsidRPr="00FC08AF" w:rsidRDefault="003F26BC"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7266A" w14:textId="77777777" w:rsidR="003F26BC" w:rsidRPr="00FC08AF" w:rsidRDefault="003F26BC" w:rsidP="00FC10EA">
            <w:pPr>
              <w:jc w:val="center"/>
              <w:rPr>
                <w:rFonts w:ascii="Arial" w:hAnsi="Arial" w:cs="Arial"/>
                <w:b/>
                <w:noProof/>
                <w:sz w:val="18"/>
                <w:szCs w:val="18"/>
              </w:rPr>
            </w:pPr>
          </w:p>
        </w:tc>
      </w:tr>
      <w:tr w:rsidR="003F26BC" w:rsidRPr="00FC08AF" w14:paraId="5A2F937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225DE"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39303" w14:textId="77777777" w:rsidR="003F26BC" w:rsidRPr="00FC08AF" w:rsidRDefault="003F26BC"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B9A00" w14:textId="77777777" w:rsidR="003F26BC" w:rsidRPr="00FC08AF" w:rsidRDefault="003F26BC"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FEFE1" w14:textId="77777777" w:rsidR="003F26BC" w:rsidRPr="00FC08AF" w:rsidRDefault="003F26BC" w:rsidP="00FC10EA">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2761C" w14:textId="77777777" w:rsidR="003F26BC" w:rsidRPr="00FC08AF" w:rsidRDefault="003F26BC"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9F52C" w14:textId="77777777" w:rsidR="003F26BC" w:rsidRPr="00FC08AF" w:rsidRDefault="003F26BC" w:rsidP="00FC10EA">
            <w:pPr>
              <w:jc w:val="center"/>
              <w:rPr>
                <w:b/>
                <w:noProof/>
              </w:rPr>
            </w:pPr>
          </w:p>
        </w:tc>
      </w:tr>
      <w:tr w:rsidR="003F26BC" w:rsidRPr="00FC08AF" w14:paraId="3EF7542B"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3A220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37B3BE"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the identity (URI) of the KMS associated with the MCPTTID. </w:t>
            </w:r>
            <w:r w:rsidRPr="00FC08AF">
              <w:rPr>
                <w:noProof/>
              </w:rPr>
              <w:t xml:space="preserve">If the value is empty, the </w:t>
            </w:r>
            <w:r w:rsidRPr="00FC08AF">
              <w:rPr>
                <w:noProof/>
                <w:lang w:eastAsia="ko-KR"/>
              </w:rPr>
              <w:t xml:space="preserve">KMS </w:t>
            </w:r>
            <w:r w:rsidRPr="00FC08AF">
              <w:rPr>
                <w:noProof/>
              </w:rPr>
              <w:t>leaf node present in the MCS UE initial configuration MO is used.</w:t>
            </w:r>
          </w:p>
        </w:tc>
      </w:tr>
    </w:tbl>
    <w:p w14:paraId="3164CEC9" w14:textId="77777777" w:rsidR="001731DE" w:rsidRPr="00FC08AF" w:rsidRDefault="001731DE" w:rsidP="001731DE">
      <w:pPr>
        <w:rPr>
          <w:noProof/>
          <w:lang w:eastAsia="ko-KR"/>
        </w:rPr>
      </w:pPr>
    </w:p>
    <w:p w14:paraId="035DD4B5" w14:textId="77777777" w:rsidR="002F484D" w:rsidRPr="00FC08AF" w:rsidRDefault="002F484D" w:rsidP="002F484D">
      <w:pPr>
        <w:pStyle w:val="Heading3"/>
        <w:rPr>
          <w:noProof/>
          <w:lang w:eastAsia="ko-KR"/>
        </w:rPr>
      </w:pPr>
      <w:bookmarkStart w:id="185" w:name="_Toc4578204"/>
      <w:bookmarkStart w:id="186" w:name="_Toc27727892"/>
      <w:bookmarkStart w:id="187" w:name="_Toc176353204"/>
      <w:r w:rsidRPr="00FC08AF">
        <w:rPr>
          <w:noProof/>
        </w:rPr>
        <w:t>5.2.</w:t>
      </w:r>
      <w:r w:rsidRPr="00FC08AF">
        <w:rPr>
          <w:noProof/>
          <w:lang w:eastAsia="ko-KR"/>
        </w:rPr>
        <w:t>20</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/Common/PrivateCall/ManualCommence</w:t>
      </w:r>
      <w:bookmarkEnd w:id="185"/>
      <w:bookmarkEnd w:id="186"/>
      <w:bookmarkEnd w:id="187"/>
    </w:p>
    <w:p w14:paraId="41B5D582"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13295B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CCA714" w14:textId="77777777" w:rsidR="002F484D" w:rsidRPr="00FC08AF" w:rsidRDefault="002F484D" w:rsidP="00B93C96">
            <w:pPr>
              <w:rPr>
                <w:rFonts w:ascii="Arial" w:hAnsi="Arial" w:cs="Arial"/>
                <w:noProof/>
                <w:sz w:val="18"/>
                <w:szCs w:val="18"/>
              </w:rPr>
            </w:pPr>
            <w:r w:rsidRPr="00FC08AF">
              <w:rPr>
                <w:noProof/>
              </w:rPr>
              <w:t>&lt;x&gt;/Common/PrivateCall/ManualCommence</w:t>
            </w:r>
          </w:p>
        </w:tc>
      </w:tr>
      <w:tr w:rsidR="002F484D" w:rsidRPr="00FC08AF" w14:paraId="02FDE11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6533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429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A670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0960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91DE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5D150F" w14:textId="77777777" w:rsidR="002F484D" w:rsidRPr="00FC08AF" w:rsidRDefault="002F484D" w:rsidP="00B93C96">
            <w:pPr>
              <w:jc w:val="center"/>
              <w:rPr>
                <w:rFonts w:ascii="Arial" w:hAnsi="Arial" w:cs="Arial"/>
                <w:b/>
                <w:noProof/>
                <w:sz w:val="18"/>
                <w:szCs w:val="18"/>
              </w:rPr>
            </w:pPr>
          </w:p>
        </w:tc>
      </w:tr>
      <w:tr w:rsidR="002F484D" w:rsidRPr="00FC08AF" w14:paraId="33EC38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B177A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7963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A78F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FBCC0"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8F8D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4F9AA3" w14:textId="77777777" w:rsidR="002F484D" w:rsidRPr="00FC08AF" w:rsidRDefault="002F484D" w:rsidP="00B93C96">
            <w:pPr>
              <w:jc w:val="center"/>
              <w:rPr>
                <w:b/>
                <w:noProof/>
              </w:rPr>
            </w:pPr>
          </w:p>
        </w:tc>
      </w:tr>
      <w:tr w:rsidR="002F484D" w:rsidRPr="00FC08AF" w14:paraId="6A07363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30417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4B4E4A"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w:t>
            </w:r>
            <w:r w:rsidR="001B1642" w:rsidRPr="00FC08AF">
              <w:rPr>
                <w:noProof/>
              </w:rPr>
              <w:t xml:space="preserve">MCPTT </w:t>
            </w:r>
            <w:r w:rsidRPr="00FC08AF">
              <w:rPr>
                <w:noProof/>
              </w:rPr>
              <w:t>private call with manual commencement</w:t>
            </w:r>
            <w:r w:rsidRPr="00FC08AF">
              <w:rPr>
                <w:noProof/>
                <w:lang w:eastAsia="ko-KR"/>
              </w:rPr>
              <w:t>.</w:t>
            </w:r>
          </w:p>
        </w:tc>
      </w:tr>
    </w:tbl>
    <w:p w14:paraId="31B89555" w14:textId="77777777" w:rsidR="00D57A49" w:rsidRPr="00FC08AF" w:rsidRDefault="00D57A49" w:rsidP="00D57A49">
      <w:pPr>
        <w:rPr>
          <w:noProof/>
        </w:rPr>
      </w:pPr>
    </w:p>
    <w:p w14:paraId="1145A92F"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3878389B"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720658D" w14:textId="77777777" w:rsidR="002F484D" w:rsidRPr="00FC08AF" w:rsidRDefault="002F484D" w:rsidP="002F484D">
      <w:pPr>
        <w:pStyle w:val="Heading3"/>
        <w:rPr>
          <w:noProof/>
          <w:lang w:eastAsia="ko-KR"/>
        </w:rPr>
      </w:pPr>
      <w:bookmarkStart w:id="188" w:name="_Toc4578205"/>
      <w:bookmarkStart w:id="189" w:name="_Toc27727893"/>
      <w:bookmarkStart w:id="190" w:name="_Toc176353205"/>
      <w:r w:rsidRPr="00FC08AF">
        <w:rPr>
          <w:noProof/>
        </w:rPr>
        <w:lastRenderedPageBreak/>
        <w:t>5.2.</w:t>
      </w:r>
      <w:r w:rsidRPr="00FC08AF">
        <w:rPr>
          <w:noProof/>
          <w:lang w:eastAsia="ko-KR"/>
        </w:rPr>
        <w:t>21</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/Common/PrivateCall/AutoCommence</w:t>
      </w:r>
      <w:bookmarkEnd w:id="188"/>
      <w:bookmarkEnd w:id="189"/>
      <w:bookmarkEnd w:id="190"/>
    </w:p>
    <w:p w14:paraId="30E4CADC"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769363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71E7B" w14:textId="77777777" w:rsidR="002F484D" w:rsidRPr="00FC08AF" w:rsidRDefault="002F484D" w:rsidP="00B93C96">
            <w:pPr>
              <w:rPr>
                <w:rFonts w:ascii="Arial" w:hAnsi="Arial" w:cs="Arial"/>
                <w:noProof/>
                <w:sz w:val="18"/>
                <w:szCs w:val="18"/>
              </w:rPr>
            </w:pPr>
            <w:r w:rsidRPr="00FC08AF">
              <w:rPr>
                <w:noProof/>
              </w:rPr>
              <w:t>&lt;x&gt;/Common/PrivateCall/AutoCommence</w:t>
            </w:r>
          </w:p>
        </w:tc>
      </w:tr>
      <w:tr w:rsidR="002F484D" w:rsidRPr="00FC08AF" w14:paraId="173AEB7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2AF0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19CD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A191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1DB1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5A6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DCC33E" w14:textId="77777777" w:rsidR="002F484D" w:rsidRPr="00FC08AF" w:rsidRDefault="002F484D" w:rsidP="00B93C96">
            <w:pPr>
              <w:jc w:val="center"/>
              <w:rPr>
                <w:rFonts w:ascii="Arial" w:hAnsi="Arial" w:cs="Arial"/>
                <w:b/>
                <w:noProof/>
                <w:sz w:val="18"/>
                <w:szCs w:val="18"/>
              </w:rPr>
            </w:pPr>
          </w:p>
        </w:tc>
      </w:tr>
      <w:tr w:rsidR="002F484D" w:rsidRPr="00FC08AF" w14:paraId="5FDD4B5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688BE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AE11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9616E"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B9666"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58DF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30396" w14:textId="77777777" w:rsidR="002F484D" w:rsidRPr="00FC08AF" w:rsidRDefault="002F484D" w:rsidP="00B93C96">
            <w:pPr>
              <w:jc w:val="center"/>
              <w:rPr>
                <w:b/>
                <w:noProof/>
              </w:rPr>
            </w:pPr>
          </w:p>
        </w:tc>
      </w:tr>
      <w:tr w:rsidR="002F484D" w:rsidRPr="00FC08AF" w14:paraId="241FF5A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A004C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E3F44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w:t>
            </w:r>
            <w:r w:rsidR="001B1642" w:rsidRPr="00FC08AF">
              <w:rPr>
                <w:noProof/>
              </w:rPr>
              <w:t xml:space="preserve">MCPTT </w:t>
            </w:r>
            <w:r w:rsidRPr="00FC08AF">
              <w:rPr>
                <w:noProof/>
              </w:rPr>
              <w:t>private call with automatic commencement</w:t>
            </w:r>
            <w:r w:rsidRPr="00FC08AF">
              <w:rPr>
                <w:noProof/>
                <w:lang w:eastAsia="ko-KR"/>
              </w:rPr>
              <w:t>.</w:t>
            </w:r>
          </w:p>
        </w:tc>
      </w:tr>
    </w:tbl>
    <w:p w14:paraId="7920E787" w14:textId="77777777" w:rsidR="00D57A49" w:rsidRPr="00FC08AF" w:rsidRDefault="00D57A49" w:rsidP="00D57A49">
      <w:pPr>
        <w:rPr>
          <w:noProof/>
        </w:rPr>
      </w:pPr>
    </w:p>
    <w:p w14:paraId="7E5F25A4"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233411AC"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1F96A829" w14:textId="77777777" w:rsidR="002F484D" w:rsidRPr="00FC08AF" w:rsidRDefault="002F484D" w:rsidP="002F484D">
      <w:pPr>
        <w:pStyle w:val="Heading3"/>
        <w:rPr>
          <w:noProof/>
          <w:lang w:eastAsia="ko-KR"/>
        </w:rPr>
      </w:pPr>
      <w:bookmarkStart w:id="191" w:name="_Toc4578206"/>
      <w:bookmarkStart w:id="192" w:name="_Toc27727894"/>
      <w:bookmarkStart w:id="193" w:name="_Toc176353206"/>
      <w:r w:rsidRPr="00FC08AF">
        <w:rPr>
          <w:noProof/>
        </w:rPr>
        <w:t>5.2.</w:t>
      </w:r>
      <w:r w:rsidRPr="00FC08AF">
        <w:rPr>
          <w:noProof/>
          <w:lang w:eastAsia="ko-KR"/>
        </w:rPr>
        <w:t>22</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/Common/PrivateCall/AutoAnswer</w:t>
      </w:r>
      <w:bookmarkEnd w:id="191"/>
      <w:bookmarkEnd w:id="192"/>
      <w:bookmarkEnd w:id="193"/>
    </w:p>
    <w:p w14:paraId="71BDFAF8"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015B1B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51E046" w14:textId="77777777" w:rsidR="002F484D" w:rsidRPr="00FC08AF" w:rsidRDefault="002F484D" w:rsidP="00B93C96">
            <w:pPr>
              <w:rPr>
                <w:rFonts w:ascii="Arial" w:hAnsi="Arial" w:cs="Arial"/>
                <w:noProof/>
                <w:sz w:val="18"/>
                <w:szCs w:val="18"/>
              </w:rPr>
            </w:pPr>
            <w:r w:rsidRPr="00FC08AF">
              <w:rPr>
                <w:noProof/>
              </w:rPr>
              <w:t>&lt;x&gt;/Common/PrivateCall/AutoAnswer</w:t>
            </w:r>
          </w:p>
        </w:tc>
      </w:tr>
      <w:tr w:rsidR="002F484D" w:rsidRPr="00FC08AF" w14:paraId="4297A1F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4FED4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FC72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969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8983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33C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F47775" w14:textId="77777777" w:rsidR="002F484D" w:rsidRPr="00FC08AF" w:rsidRDefault="002F484D" w:rsidP="00B93C96">
            <w:pPr>
              <w:jc w:val="center"/>
              <w:rPr>
                <w:rFonts w:ascii="Arial" w:hAnsi="Arial" w:cs="Arial"/>
                <w:b/>
                <w:noProof/>
                <w:sz w:val="18"/>
                <w:szCs w:val="18"/>
              </w:rPr>
            </w:pPr>
          </w:p>
        </w:tc>
      </w:tr>
      <w:tr w:rsidR="002F484D" w:rsidRPr="00FC08AF" w14:paraId="0BBA1E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E429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B43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37AE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E546C"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973A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376F6B" w14:textId="77777777" w:rsidR="002F484D" w:rsidRPr="00FC08AF" w:rsidRDefault="002F484D" w:rsidP="00B93C96">
            <w:pPr>
              <w:jc w:val="center"/>
              <w:rPr>
                <w:b/>
                <w:noProof/>
              </w:rPr>
            </w:pPr>
          </w:p>
        </w:tc>
      </w:tr>
      <w:tr w:rsidR="002F484D" w:rsidRPr="00FC08AF" w14:paraId="69DCEA4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3EA03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95EE1F"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of </w:t>
            </w:r>
            <w:r w:rsidRPr="00FC08AF">
              <w:rPr>
                <w:noProof/>
                <w:lang w:eastAsia="ko-KR"/>
              </w:rPr>
              <w:t xml:space="preserve">MCPTT </w:t>
            </w:r>
            <w:r w:rsidRPr="00FC08AF">
              <w:rPr>
                <w:noProof/>
              </w:rPr>
              <w:t xml:space="preserve">user to force automatic answer for a </w:t>
            </w:r>
            <w:r w:rsidR="001B1642" w:rsidRPr="00FC08AF">
              <w:rPr>
                <w:noProof/>
              </w:rPr>
              <w:t xml:space="preserve">MCPTT </w:t>
            </w:r>
            <w:r w:rsidRPr="00FC08AF">
              <w:rPr>
                <w:noProof/>
              </w:rPr>
              <w:t>private call</w:t>
            </w:r>
            <w:r w:rsidRPr="00FC08AF">
              <w:rPr>
                <w:noProof/>
                <w:lang w:eastAsia="ko-KR"/>
              </w:rPr>
              <w:t>.</w:t>
            </w:r>
          </w:p>
        </w:tc>
      </w:tr>
    </w:tbl>
    <w:p w14:paraId="5B15CABD" w14:textId="77777777" w:rsidR="00D57A49" w:rsidRPr="00FC08AF" w:rsidRDefault="00D57A49" w:rsidP="00D57A49">
      <w:pPr>
        <w:rPr>
          <w:noProof/>
        </w:rPr>
      </w:pPr>
    </w:p>
    <w:p w14:paraId="6E0FA008"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user is authorised to forc</w:t>
      </w:r>
      <w:r w:rsidRPr="00FC08AF">
        <w:rPr>
          <w:noProof/>
          <w:lang w:eastAsia="ko-KR"/>
        </w:rPr>
        <w:t xml:space="preserve">e </w:t>
      </w:r>
      <w:r w:rsidRPr="00FC08AF">
        <w:rPr>
          <w:noProof/>
        </w:rPr>
        <w:t xml:space="preserve">automatic answer for a </w:t>
      </w:r>
      <w:r w:rsidR="001B1642" w:rsidRPr="00FC08AF">
        <w:rPr>
          <w:noProof/>
        </w:rPr>
        <w:t xml:space="preserve">MCPTT </w:t>
      </w:r>
      <w:r w:rsidRPr="00FC08AF">
        <w:rPr>
          <w:noProof/>
        </w:rPr>
        <w:t>private call</w:t>
      </w:r>
      <w:r w:rsidRPr="00FC08AF">
        <w:rPr>
          <w:noProof/>
          <w:lang w:eastAsia="ko-KR"/>
        </w:rPr>
        <w:t>.</w:t>
      </w:r>
    </w:p>
    <w:p w14:paraId="687B37E8"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authorised to forc</w:t>
      </w:r>
      <w:r w:rsidRPr="00FC08AF">
        <w:rPr>
          <w:noProof/>
          <w:lang w:eastAsia="ko-KR"/>
        </w:rPr>
        <w:t xml:space="preserve">e </w:t>
      </w:r>
      <w:r w:rsidRPr="00FC08AF">
        <w:rPr>
          <w:noProof/>
        </w:rPr>
        <w:t xml:space="preserve">automatic answer for a </w:t>
      </w:r>
      <w:r w:rsidR="001B1642" w:rsidRPr="00FC08AF">
        <w:rPr>
          <w:noProof/>
        </w:rPr>
        <w:t xml:space="preserve">MCPTT </w:t>
      </w:r>
      <w:r w:rsidRPr="00FC08AF">
        <w:rPr>
          <w:noProof/>
        </w:rPr>
        <w:t>private call</w:t>
      </w:r>
      <w:r w:rsidRPr="00FC08AF">
        <w:rPr>
          <w:noProof/>
          <w:lang w:eastAsia="ko-KR"/>
        </w:rPr>
        <w:t>.</w:t>
      </w:r>
    </w:p>
    <w:p w14:paraId="5A1CB9CA" w14:textId="77777777" w:rsidR="002F484D" w:rsidRPr="00FC08AF" w:rsidRDefault="002F484D" w:rsidP="002F484D">
      <w:pPr>
        <w:pStyle w:val="Heading3"/>
        <w:rPr>
          <w:noProof/>
          <w:lang w:eastAsia="ko-KR"/>
        </w:rPr>
      </w:pPr>
      <w:bookmarkStart w:id="194" w:name="_Toc4578207"/>
      <w:bookmarkStart w:id="195" w:name="_Toc27727895"/>
      <w:bookmarkStart w:id="196" w:name="_Toc176353207"/>
      <w:r w:rsidRPr="00FC08AF">
        <w:rPr>
          <w:noProof/>
        </w:rPr>
        <w:t>5.2.</w:t>
      </w:r>
      <w:r w:rsidRPr="00FC08AF">
        <w:rPr>
          <w:noProof/>
          <w:lang w:eastAsia="ko-KR"/>
        </w:rPr>
        <w:t>23</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/Common/PrivateCall/FailRestrict</w:t>
      </w:r>
      <w:bookmarkEnd w:id="194"/>
      <w:bookmarkEnd w:id="195"/>
      <w:bookmarkEnd w:id="196"/>
    </w:p>
    <w:p w14:paraId="1B10538D"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6E2099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62018B" w14:textId="77777777" w:rsidR="002F484D" w:rsidRPr="00FC08AF" w:rsidRDefault="002F484D" w:rsidP="00B93C96">
            <w:pPr>
              <w:rPr>
                <w:rFonts w:ascii="Arial" w:hAnsi="Arial" w:cs="Arial"/>
                <w:noProof/>
                <w:sz w:val="18"/>
                <w:szCs w:val="18"/>
              </w:rPr>
            </w:pPr>
            <w:r w:rsidRPr="00FC08AF">
              <w:rPr>
                <w:noProof/>
              </w:rPr>
              <w:t>&lt;x&gt;/Common/PrivateCall/FailRestrict</w:t>
            </w:r>
          </w:p>
        </w:tc>
      </w:tr>
      <w:tr w:rsidR="002F484D" w:rsidRPr="00FC08AF" w14:paraId="4E94FC1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796E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46DE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96F9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BD06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798C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ECC02B" w14:textId="77777777" w:rsidR="002F484D" w:rsidRPr="00FC08AF" w:rsidRDefault="002F484D" w:rsidP="00B93C96">
            <w:pPr>
              <w:jc w:val="center"/>
              <w:rPr>
                <w:rFonts w:ascii="Arial" w:hAnsi="Arial" w:cs="Arial"/>
                <w:b/>
                <w:noProof/>
                <w:sz w:val="18"/>
                <w:szCs w:val="18"/>
              </w:rPr>
            </w:pPr>
          </w:p>
        </w:tc>
      </w:tr>
      <w:tr w:rsidR="002F484D" w:rsidRPr="00FC08AF" w14:paraId="50260E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983A0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7DEF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06B5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2AD64"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A56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61271B" w14:textId="77777777" w:rsidR="002F484D" w:rsidRPr="00FC08AF" w:rsidRDefault="002F484D" w:rsidP="00B93C96">
            <w:pPr>
              <w:jc w:val="center"/>
              <w:rPr>
                <w:b/>
                <w:noProof/>
              </w:rPr>
            </w:pPr>
          </w:p>
        </w:tc>
      </w:tr>
      <w:tr w:rsidR="002F484D" w:rsidRPr="00FC08AF" w14:paraId="5597B9F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14851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423FD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restrict the provision of a notification of call failure reason for </w:t>
            </w:r>
            <w:r w:rsidRPr="00FC08AF">
              <w:rPr>
                <w:noProof/>
                <w:lang w:eastAsia="ko-KR"/>
              </w:rPr>
              <w:t xml:space="preserve">a </w:t>
            </w:r>
            <w:r w:rsidR="001B1642" w:rsidRPr="00FC08AF">
              <w:rPr>
                <w:noProof/>
              </w:rPr>
              <w:t xml:space="preserve">MCPTT </w:t>
            </w:r>
            <w:r w:rsidRPr="00FC08AF">
              <w:rPr>
                <w:noProof/>
              </w:rPr>
              <w:t>private call</w:t>
            </w:r>
            <w:r w:rsidRPr="00FC08AF">
              <w:rPr>
                <w:noProof/>
                <w:lang w:eastAsia="ko-KR"/>
              </w:rPr>
              <w:t>.</w:t>
            </w:r>
          </w:p>
        </w:tc>
      </w:tr>
    </w:tbl>
    <w:p w14:paraId="38C67F5E" w14:textId="77777777" w:rsidR="00D57A49" w:rsidRPr="00FC08AF" w:rsidRDefault="00D57A49" w:rsidP="00D57A49">
      <w:pPr>
        <w:rPr>
          <w:noProof/>
        </w:rPr>
      </w:pPr>
    </w:p>
    <w:p w14:paraId="321100EE"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restrict notification of call failure reason for </w:t>
      </w:r>
      <w:r w:rsidR="001B1642" w:rsidRPr="00FC08AF">
        <w:rPr>
          <w:noProof/>
        </w:rPr>
        <w:t xml:space="preserve">MCPTT </w:t>
      </w:r>
      <w:r w:rsidRPr="00FC08AF">
        <w:rPr>
          <w:noProof/>
        </w:rPr>
        <w:t>private call</w:t>
      </w:r>
      <w:r w:rsidRPr="00FC08AF">
        <w:rPr>
          <w:noProof/>
          <w:lang w:eastAsia="ko-KR"/>
        </w:rPr>
        <w:t>.</w:t>
      </w:r>
    </w:p>
    <w:p w14:paraId="515D84C0"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restrict notification of call failure reason for </w:t>
      </w:r>
      <w:r w:rsidR="001B1642" w:rsidRPr="00FC08AF">
        <w:rPr>
          <w:noProof/>
        </w:rPr>
        <w:t xml:space="preserve">MCPTT </w:t>
      </w:r>
      <w:r w:rsidRPr="00FC08AF">
        <w:rPr>
          <w:noProof/>
        </w:rPr>
        <w:t>private call</w:t>
      </w:r>
      <w:r w:rsidRPr="00FC08AF">
        <w:rPr>
          <w:noProof/>
          <w:lang w:eastAsia="ko-KR"/>
        </w:rPr>
        <w:t>.</w:t>
      </w:r>
    </w:p>
    <w:p w14:paraId="0BBA8EDF" w14:textId="77777777" w:rsidR="000123E8" w:rsidRPr="00FC08AF" w:rsidRDefault="000123E8" w:rsidP="000123E8">
      <w:pPr>
        <w:pStyle w:val="Heading3"/>
        <w:rPr>
          <w:noProof/>
          <w:lang w:eastAsia="ko-KR"/>
        </w:rPr>
      </w:pPr>
      <w:bookmarkStart w:id="197" w:name="_Toc4578208"/>
      <w:bookmarkStart w:id="198" w:name="_Toc27727896"/>
      <w:bookmarkStart w:id="199" w:name="_Toc176353208"/>
      <w:r w:rsidRPr="00FC08AF">
        <w:rPr>
          <w:noProof/>
        </w:rPr>
        <w:t>5.2.</w:t>
      </w:r>
      <w:r w:rsidRPr="00FC08AF">
        <w:rPr>
          <w:noProof/>
          <w:lang w:eastAsia="ko-KR"/>
        </w:rPr>
        <w:t>24</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PrivateCall/AllowedMediaProtection</w:t>
      </w:r>
      <w:bookmarkEnd w:id="197"/>
      <w:bookmarkEnd w:id="198"/>
      <w:bookmarkEnd w:id="199"/>
    </w:p>
    <w:p w14:paraId="0F07C1AE"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PrivateCall/AllowedMediaProtection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3DCD58C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9DDA52" w14:textId="77777777" w:rsidR="000123E8" w:rsidRPr="00FC08AF" w:rsidRDefault="000123E8" w:rsidP="00CF1FEB">
            <w:pPr>
              <w:rPr>
                <w:rFonts w:ascii="Arial" w:hAnsi="Arial" w:cs="Arial"/>
                <w:noProof/>
                <w:sz w:val="18"/>
                <w:szCs w:val="18"/>
              </w:rPr>
            </w:pPr>
            <w:r w:rsidRPr="00FC08AF">
              <w:rPr>
                <w:noProof/>
              </w:rPr>
              <w:t>&lt;x&gt;/Common/</w:t>
            </w:r>
            <w:r w:rsidRPr="00FC08AF">
              <w:rPr>
                <w:noProof/>
                <w:lang w:eastAsia="ko-KR"/>
              </w:rPr>
              <w:t>PrivateCall/</w:t>
            </w:r>
            <w:r w:rsidRPr="00FC08AF">
              <w:rPr>
                <w:noProof/>
              </w:rPr>
              <w:t>A</w:t>
            </w:r>
            <w:r w:rsidRPr="00FC08AF">
              <w:rPr>
                <w:noProof/>
                <w:lang w:eastAsia="ko-KR"/>
              </w:rPr>
              <w:t>llowedMediaProtection</w:t>
            </w:r>
          </w:p>
        </w:tc>
      </w:tr>
      <w:tr w:rsidR="000123E8" w:rsidRPr="00FC08AF" w14:paraId="3347416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38DBB"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104B2"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DD843"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E53A3"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B7120"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7FBB76" w14:textId="77777777" w:rsidR="000123E8" w:rsidRPr="00FC08AF" w:rsidRDefault="000123E8" w:rsidP="00CF1FEB">
            <w:pPr>
              <w:jc w:val="center"/>
              <w:rPr>
                <w:rFonts w:ascii="Arial" w:hAnsi="Arial" w:cs="Arial"/>
                <w:b/>
                <w:noProof/>
                <w:sz w:val="18"/>
                <w:szCs w:val="18"/>
              </w:rPr>
            </w:pPr>
          </w:p>
        </w:tc>
      </w:tr>
      <w:tr w:rsidR="000123E8" w:rsidRPr="00FC08AF" w14:paraId="3D65F4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42A30"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4841"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D720"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EDF2"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388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5B58AF" w14:textId="77777777" w:rsidR="000123E8" w:rsidRPr="00FC08AF" w:rsidRDefault="000123E8" w:rsidP="00CF1FEB">
            <w:pPr>
              <w:jc w:val="center"/>
              <w:rPr>
                <w:b/>
                <w:noProof/>
              </w:rPr>
            </w:pPr>
          </w:p>
        </w:tc>
      </w:tr>
      <w:tr w:rsidR="000123E8" w:rsidRPr="00FC08AF" w14:paraId="3E6DA76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C9A3D"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65DA1E" w14:textId="77777777" w:rsidR="000123E8" w:rsidRPr="00FC08AF" w:rsidRDefault="000123E8"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tc>
      </w:tr>
    </w:tbl>
    <w:p w14:paraId="0FBD34CE" w14:textId="77777777" w:rsidR="00D57A49" w:rsidRPr="00FC08AF" w:rsidRDefault="00D57A49" w:rsidP="00D57A49">
      <w:pPr>
        <w:rPr>
          <w:noProof/>
        </w:rPr>
      </w:pPr>
    </w:p>
    <w:p w14:paraId="689F7064" w14:textId="77777777" w:rsidR="000123E8" w:rsidRPr="00FC08AF" w:rsidRDefault="000123E8" w:rsidP="000123E8">
      <w:pPr>
        <w:rPr>
          <w:noProof/>
          <w:lang w:eastAsia="ko-KR"/>
        </w:rPr>
      </w:pPr>
      <w:r w:rsidRPr="00FC08AF">
        <w:rPr>
          <w:noProof/>
        </w:rPr>
        <w:lastRenderedPageBreak/>
        <w:t xml:space="preserve">When set to "true" </w:t>
      </w:r>
      <w:r w:rsidRPr="00FC08AF">
        <w:rPr>
          <w:noProof/>
          <w:lang w:eastAsia="ko-KR"/>
        </w:rPr>
        <w:t xml:space="preserve">the MCPTT user is authorised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p w14:paraId="47A796F3"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p w14:paraId="0356D454" w14:textId="77777777" w:rsidR="000123E8" w:rsidRPr="00FC08AF" w:rsidRDefault="000123E8" w:rsidP="000123E8">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51C4B25" w14:textId="77777777" w:rsidR="000123E8" w:rsidRPr="00FC08AF" w:rsidRDefault="000123E8" w:rsidP="000123E8">
      <w:pPr>
        <w:pStyle w:val="Heading3"/>
        <w:rPr>
          <w:noProof/>
          <w:lang w:eastAsia="ko-KR"/>
        </w:rPr>
      </w:pPr>
      <w:bookmarkStart w:id="200" w:name="_Toc4578209"/>
      <w:bookmarkStart w:id="201" w:name="_Toc27727897"/>
      <w:bookmarkStart w:id="202" w:name="_Toc176353209"/>
      <w:r w:rsidRPr="00FC08AF">
        <w:rPr>
          <w:noProof/>
        </w:rPr>
        <w:t>5.2.</w:t>
      </w:r>
      <w:r w:rsidRPr="00FC08AF">
        <w:rPr>
          <w:noProof/>
          <w:lang w:eastAsia="ko-KR"/>
        </w:rPr>
        <w:t>25</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PrivateCall/AllowedFloorControlProtection</w:t>
      </w:r>
      <w:bookmarkEnd w:id="200"/>
      <w:bookmarkEnd w:id="201"/>
      <w:bookmarkEnd w:id="202"/>
    </w:p>
    <w:p w14:paraId="197B9FDD"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PrivateCall/AllowedFloorControlProtection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FAF49D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B09776" w14:textId="77777777" w:rsidR="000123E8" w:rsidRPr="00FC08AF" w:rsidRDefault="000123E8" w:rsidP="00CF1FEB">
            <w:pPr>
              <w:rPr>
                <w:rFonts w:ascii="Arial" w:hAnsi="Arial" w:cs="Arial"/>
                <w:noProof/>
                <w:sz w:val="18"/>
                <w:szCs w:val="18"/>
              </w:rPr>
            </w:pPr>
            <w:r w:rsidRPr="00FC08AF">
              <w:rPr>
                <w:noProof/>
              </w:rPr>
              <w:t>&lt;x&gt;/Common/</w:t>
            </w:r>
            <w:r w:rsidRPr="00FC08AF">
              <w:rPr>
                <w:noProof/>
                <w:lang w:eastAsia="ko-KR"/>
              </w:rPr>
              <w:t>PrivateCall/AllowedFloorControlProtection</w:t>
            </w:r>
          </w:p>
        </w:tc>
      </w:tr>
      <w:tr w:rsidR="000123E8" w:rsidRPr="00FC08AF" w14:paraId="15EAA42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B1350A"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CC2B6"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6802F"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4A29"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A04D9"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08F6A2" w14:textId="77777777" w:rsidR="000123E8" w:rsidRPr="00FC08AF" w:rsidRDefault="000123E8" w:rsidP="00CF1FEB">
            <w:pPr>
              <w:jc w:val="center"/>
              <w:rPr>
                <w:rFonts w:ascii="Arial" w:hAnsi="Arial" w:cs="Arial"/>
                <w:b/>
                <w:noProof/>
                <w:sz w:val="18"/>
                <w:szCs w:val="18"/>
              </w:rPr>
            </w:pPr>
          </w:p>
        </w:tc>
      </w:tr>
      <w:tr w:rsidR="000123E8" w:rsidRPr="00FC08AF" w14:paraId="4A77AEA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85D62"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3640D"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20C56"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FE8E8"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6BF75"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BC7AA" w14:textId="77777777" w:rsidR="000123E8" w:rsidRPr="00FC08AF" w:rsidRDefault="000123E8" w:rsidP="00CF1FEB">
            <w:pPr>
              <w:jc w:val="center"/>
              <w:rPr>
                <w:b/>
                <w:noProof/>
              </w:rPr>
            </w:pPr>
          </w:p>
        </w:tc>
      </w:tr>
      <w:tr w:rsidR="000123E8" w:rsidRPr="00FC08AF" w14:paraId="6450E80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734993"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DA8C9B" w14:textId="77777777" w:rsidR="000123E8" w:rsidRPr="00FC08AF" w:rsidRDefault="000123E8"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tc>
      </w:tr>
    </w:tbl>
    <w:p w14:paraId="0EE34172" w14:textId="77777777" w:rsidR="00D57A49" w:rsidRPr="00FC08AF" w:rsidRDefault="00D57A49" w:rsidP="00D57A49">
      <w:pPr>
        <w:rPr>
          <w:noProof/>
        </w:rPr>
      </w:pPr>
    </w:p>
    <w:p w14:paraId="3F527C85" w14:textId="77777777" w:rsidR="000123E8" w:rsidRPr="00FC08AF" w:rsidRDefault="000123E8" w:rsidP="000123E8">
      <w:pPr>
        <w:rPr>
          <w:noProof/>
          <w:lang w:eastAsia="ko-KR"/>
        </w:rPr>
      </w:pPr>
      <w:r w:rsidRPr="00FC08AF">
        <w:rPr>
          <w:noProof/>
        </w:rPr>
        <w:t xml:space="preserve">When set to "true" </w:t>
      </w:r>
      <w:r w:rsidRPr="00FC08AF">
        <w:rPr>
          <w:noProof/>
          <w:lang w:eastAsia="ko-KR"/>
        </w:rPr>
        <w:t xml:space="preserve">the MCPTT user is authorised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p w14:paraId="5A7FC671"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p w14:paraId="72ECCBDE" w14:textId="77777777" w:rsidR="000123E8" w:rsidRPr="00FC08AF" w:rsidRDefault="000123E8" w:rsidP="000123E8">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0155F64B" w14:textId="77777777" w:rsidR="000123E8" w:rsidRPr="00FC08AF" w:rsidRDefault="000123E8" w:rsidP="000123E8">
      <w:pPr>
        <w:pStyle w:val="Heading3"/>
        <w:rPr>
          <w:noProof/>
          <w:lang w:eastAsia="ko-KR"/>
        </w:rPr>
      </w:pPr>
      <w:bookmarkStart w:id="203" w:name="_Toc4578210"/>
      <w:bookmarkStart w:id="204" w:name="_Toc27727898"/>
      <w:bookmarkStart w:id="205" w:name="_Toc176353210"/>
      <w:r w:rsidRPr="00FC08AF">
        <w:rPr>
          <w:noProof/>
        </w:rPr>
        <w:t>5.2.</w:t>
      </w:r>
      <w:r w:rsidRPr="00FC08AF">
        <w:rPr>
          <w:noProof/>
          <w:lang w:eastAsia="ko-KR"/>
        </w:rPr>
        <w:t>26</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bookmarkEnd w:id="203"/>
      <w:bookmarkEnd w:id="204"/>
      <w:bookmarkEnd w:id="205"/>
    </w:p>
    <w:p w14:paraId="59D64B6C"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7C23C9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186693" w14:textId="77777777" w:rsidR="000123E8" w:rsidRPr="00FC08AF" w:rsidRDefault="000123E8" w:rsidP="00CF1FEB">
            <w:pPr>
              <w:rPr>
                <w:rFonts w:ascii="Arial" w:hAnsi="Arial" w:cs="Arial"/>
                <w:noProof/>
                <w:sz w:val="18"/>
                <w:szCs w:val="18"/>
                <w:lang w:eastAsia="ko-KR"/>
              </w:rPr>
            </w:pPr>
            <w:r w:rsidRPr="00FC08AF">
              <w:rPr>
                <w:noProof/>
              </w:rPr>
              <w:t>&lt;x&gt;/Common/PrivateCall/</w:t>
            </w:r>
            <w:r w:rsidRPr="00FC08AF">
              <w:rPr>
                <w:noProof/>
                <w:lang w:eastAsia="ko-KR"/>
              </w:rPr>
              <w:t>EmergencyCall</w:t>
            </w:r>
          </w:p>
        </w:tc>
      </w:tr>
      <w:tr w:rsidR="000123E8" w:rsidRPr="00FC08AF" w14:paraId="21A210A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25082"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747D9"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C0148"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A22DE"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864DB"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1206F6" w14:textId="77777777" w:rsidR="000123E8" w:rsidRPr="00FC08AF" w:rsidRDefault="000123E8" w:rsidP="00CF1FEB">
            <w:pPr>
              <w:jc w:val="center"/>
              <w:rPr>
                <w:rFonts w:ascii="Arial" w:hAnsi="Arial" w:cs="Arial"/>
                <w:b/>
                <w:noProof/>
                <w:sz w:val="18"/>
                <w:szCs w:val="18"/>
              </w:rPr>
            </w:pPr>
          </w:p>
        </w:tc>
      </w:tr>
      <w:tr w:rsidR="000123E8" w:rsidRPr="00FC08AF" w14:paraId="340EBD2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6628FD"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F6CF2"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33D21"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042F" w14:textId="77777777" w:rsidR="000123E8" w:rsidRPr="00FC08AF" w:rsidRDefault="000123E8" w:rsidP="00CF1FEB">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6802D"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D016FC" w14:textId="77777777" w:rsidR="000123E8" w:rsidRPr="00FC08AF" w:rsidRDefault="000123E8" w:rsidP="00CF1FEB">
            <w:pPr>
              <w:jc w:val="center"/>
              <w:rPr>
                <w:b/>
                <w:noProof/>
              </w:rPr>
            </w:pPr>
          </w:p>
        </w:tc>
      </w:tr>
      <w:tr w:rsidR="000123E8" w:rsidRPr="00FC08AF" w14:paraId="2672BBC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7C5C76"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3F109" w14:textId="77777777" w:rsidR="000123E8" w:rsidRPr="00FC08AF" w:rsidRDefault="000123E8" w:rsidP="00CF1FEB">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emergency call policy</w:t>
            </w:r>
            <w:r w:rsidRPr="00FC08AF">
              <w:rPr>
                <w:noProof/>
                <w:lang w:eastAsia="ko-KR"/>
              </w:rPr>
              <w:t>.</w:t>
            </w:r>
          </w:p>
        </w:tc>
      </w:tr>
    </w:tbl>
    <w:p w14:paraId="1A9A0B59" w14:textId="77777777" w:rsidR="000123E8" w:rsidRPr="00FC08AF" w:rsidRDefault="000123E8" w:rsidP="000123E8">
      <w:pPr>
        <w:rPr>
          <w:noProof/>
          <w:lang w:eastAsia="ko-KR"/>
        </w:rPr>
      </w:pPr>
    </w:p>
    <w:p w14:paraId="22B21134" w14:textId="77777777" w:rsidR="000123E8" w:rsidRPr="00FC08AF" w:rsidRDefault="000123E8" w:rsidP="000123E8">
      <w:pPr>
        <w:pStyle w:val="Heading3"/>
        <w:rPr>
          <w:noProof/>
          <w:lang w:eastAsia="ko-KR"/>
        </w:rPr>
      </w:pPr>
      <w:bookmarkStart w:id="206" w:name="_Toc4578211"/>
      <w:bookmarkStart w:id="207" w:name="_Toc27727899"/>
      <w:bookmarkStart w:id="208" w:name="_Toc176353211"/>
      <w:r w:rsidRPr="00FC08AF">
        <w:rPr>
          <w:noProof/>
        </w:rPr>
        <w:t>5.2.</w:t>
      </w:r>
      <w:r w:rsidRPr="00FC08AF">
        <w:rPr>
          <w:noProof/>
          <w:lang w:eastAsia="ko-KR"/>
        </w:rPr>
        <w:t>27</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EmergencyCall/Authorised</w:t>
      </w:r>
      <w:bookmarkEnd w:id="206"/>
      <w:bookmarkEnd w:id="207"/>
      <w:bookmarkEnd w:id="208"/>
    </w:p>
    <w:p w14:paraId="244AB063"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028936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5D9E27"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EmergencyCall/Authorised</w:t>
            </w:r>
          </w:p>
        </w:tc>
      </w:tr>
      <w:tr w:rsidR="000123E8" w:rsidRPr="00FC08AF" w14:paraId="63469BC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F70205"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5662A"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D3CC4"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0E713"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D7C65"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1A2D40" w14:textId="77777777" w:rsidR="000123E8" w:rsidRPr="00FC08AF" w:rsidRDefault="000123E8" w:rsidP="00CF1FEB">
            <w:pPr>
              <w:jc w:val="center"/>
              <w:rPr>
                <w:rFonts w:ascii="Arial" w:hAnsi="Arial" w:cs="Arial"/>
                <w:b/>
                <w:noProof/>
                <w:sz w:val="18"/>
                <w:szCs w:val="18"/>
              </w:rPr>
            </w:pPr>
          </w:p>
        </w:tc>
      </w:tr>
      <w:tr w:rsidR="000123E8" w:rsidRPr="00FC08AF" w14:paraId="5DC467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335F4"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99382"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C88BD"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A270"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26C1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A950A" w14:textId="77777777" w:rsidR="000123E8" w:rsidRPr="00FC08AF" w:rsidRDefault="000123E8" w:rsidP="00CF1FEB">
            <w:pPr>
              <w:jc w:val="center"/>
              <w:rPr>
                <w:b/>
                <w:noProof/>
              </w:rPr>
            </w:pPr>
          </w:p>
        </w:tc>
      </w:tr>
      <w:tr w:rsidR="000123E8" w:rsidRPr="00FC08AF" w14:paraId="1333257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CF85D5"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4E0C19"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w:t>
            </w:r>
            <w:r w:rsidRPr="00FC08AF">
              <w:rPr>
                <w:noProof/>
                <w:lang w:eastAsia="ko-KR"/>
              </w:rPr>
              <w:t xml:space="preserve">MCPTT </w:t>
            </w:r>
            <w:r w:rsidRPr="00FC08AF">
              <w:rPr>
                <w:noProof/>
              </w:rPr>
              <w:t xml:space="preserve">emergency </w:t>
            </w:r>
            <w:r w:rsidRPr="00FC08AF">
              <w:rPr>
                <w:noProof/>
                <w:lang w:eastAsia="ko-KR"/>
              </w:rPr>
              <w:t xml:space="preserve">private </w:t>
            </w:r>
            <w:r w:rsidRPr="00FC08AF">
              <w:rPr>
                <w:noProof/>
              </w:rPr>
              <w:t>call</w:t>
            </w:r>
            <w:r w:rsidRPr="00FC08AF">
              <w:rPr>
                <w:noProof/>
                <w:lang w:eastAsia="ko-KR"/>
              </w:rPr>
              <w:t>.</w:t>
            </w:r>
          </w:p>
        </w:tc>
      </w:tr>
    </w:tbl>
    <w:p w14:paraId="2C317FAE" w14:textId="77777777" w:rsidR="00D57A49" w:rsidRPr="00FC08AF" w:rsidRDefault="00D57A49" w:rsidP="00D57A49">
      <w:pPr>
        <w:rPr>
          <w:noProof/>
        </w:rPr>
      </w:pPr>
    </w:p>
    <w:p w14:paraId="01FBFF32"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an </w:t>
      </w:r>
      <w:r w:rsidRPr="00FC08AF">
        <w:rPr>
          <w:noProof/>
          <w:lang w:eastAsia="ko-KR"/>
        </w:rPr>
        <w:t xml:space="preserve">MCPTT </w:t>
      </w:r>
      <w:r w:rsidRPr="00FC08AF">
        <w:rPr>
          <w:noProof/>
        </w:rPr>
        <w:t>emergency private call</w:t>
      </w:r>
      <w:r w:rsidRPr="00FC08AF">
        <w:rPr>
          <w:noProof/>
          <w:lang w:eastAsia="ko-KR"/>
        </w:rPr>
        <w:t>.</w:t>
      </w:r>
    </w:p>
    <w:p w14:paraId="3B79D17E"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MCPTT </w:t>
      </w:r>
      <w:r w:rsidRPr="00FC08AF">
        <w:rPr>
          <w:noProof/>
        </w:rPr>
        <w:t>emergency private call</w:t>
      </w:r>
      <w:r w:rsidRPr="00FC08AF">
        <w:rPr>
          <w:noProof/>
          <w:lang w:eastAsia="ko-KR"/>
        </w:rPr>
        <w:t>.</w:t>
      </w:r>
    </w:p>
    <w:p w14:paraId="4B66AEAF" w14:textId="77777777" w:rsidR="000123E8" w:rsidRPr="00FC08AF" w:rsidRDefault="000123E8" w:rsidP="000123E8">
      <w:pPr>
        <w:pStyle w:val="Heading3"/>
        <w:rPr>
          <w:noProof/>
          <w:lang w:eastAsia="ko-KR"/>
        </w:rPr>
      </w:pPr>
      <w:bookmarkStart w:id="209" w:name="_Toc4578212"/>
      <w:bookmarkStart w:id="210" w:name="_Toc27727900"/>
      <w:bookmarkStart w:id="211" w:name="_Toc176353212"/>
      <w:r w:rsidRPr="00FC08AF">
        <w:rPr>
          <w:noProof/>
        </w:rPr>
        <w:t>5.2.</w:t>
      </w:r>
      <w:r w:rsidRPr="00FC08AF">
        <w:rPr>
          <w:noProof/>
          <w:lang w:eastAsia="ko-KR"/>
        </w:rPr>
        <w:t>28</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EmergencyCall/CancelPriority</w:t>
      </w:r>
      <w:bookmarkEnd w:id="209"/>
      <w:bookmarkEnd w:id="210"/>
      <w:bookmarkEnd w:id="211"/>
    </w:p>
    <w:p w14:paraId="3D484D3C"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EmergencyCall/CancelPriority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1E68B8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C7D296"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EmergencyCall/CancelPriority</w:t>
            </w:r>
          </w:p>
        </w:tc>
      </w:tr>
      <w:tr w:rsidR="000123E8" w:rsidRPr="00FC08AF" w14:paraId="7BD8D9A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37503"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CCC0E"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D185D"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C9B7A"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55C2E"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CE27C7" w14:textId="77777777" w:rsidR="000123E8" w:rsidRPr="00FC08AF" w:rsidRDefault="000123E8" w:rsidP="00CF1FEB">
            <w:pPr>
              <w:jc w:val="center"/>
              <w:rPr>
                <w:rFonts w:ascii="Arial" w:hAnsi="Arial" w:cs="Arial"/>
                <w:b/>
                <w:noProof/>
                <w:sz w:val="18"/>
                <w:szCs w:val="18"/>
              </w:rPr>
            </w:pPr>
          </w:p>
        </w:tc>
      </w:tr>
      <w:tr w:rsidR="000123E8" w:rsidRPr="00FC08AF" w14:paraId="723D27C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3C0A0"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1A0D9"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4A62A"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73A28"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EBA0B"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C41A9A" w14:textId="77777777" w:rsidR="000123E8" w:rsidRPr="00FC08AF" w:rsidRDefault="000123E8" w:rsidP="00CF1FEB">
            <w:pPr>
              <w:jc w:val="center"/>
              <w:rPr>
                <w:b/>
                <w:noProof/>
              </w:rPr>
            </w:pPr>
          </w:p>
        </w:tc>
      </w:tr>
      <w:tr w:rsidR="000123E8" w:rsidRPr="00FC08AF" w14:paraId="4334FAE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2D344D"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3C2A70"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uthorisation to cancel emergency priority in a</w:t>
            </w:r>
            <w:r w:rsidRPr="00FC08AF">
              <w:rPr>
                <w:noProof/>
                <w:lang w:eastAsia="ko-KR"/>
              </w:rPr>
              <w:t>n</w:t>
            </w:r>
            <w:r w:rsidRPr="00FC08AF">
              <w:rPr>
                <w:noProof/>
              </w:rPr>
              <w:t xml:space="preserve"> </w:t>
            </w:r>
            <w:r w:rsidRPr="00FC08AF">
              <w:rPr>
                <w:noProof/>
                <w:lang w:eastAsia="ko-KR"/>
              </w:rPr>
              <w:t xml:space="preserve">MCPTT emergency </w:t>
            </w:r>
            <w:r w:rsidRPr="00FC08AF">
              <w:rPr>
                <w:noProof/>
              </w:rPr>
              <w:t>private call by an authori</w:t>
            </w:r>
            <w:r w:rsidRPr="00FC08AF">
              <w:rPr>
                <w:noProof/>
                <w:lang w:eastAsia="ko-KR"/>
              </w:rPr>
              <w:t>s</w:t>
            </w:r>
            <w:r w:rsidRPr="00FC08AF">
              <w:rPr>
                <w:noProof/>
              </w:rPr>
              <w:t xml:space="preserve">ed </w:t>
            </w:r>
            <w:r w:rsidRPr="00FC08AF">
              <w:rPr>
                <w:noProof/>
                <w:lang w:eastAsia="ko-KR"/>
              </w:rPr>
              <w:t>MCPTT</w:t>
            </w:r>
            <w:r w:rsidRPr="00FC08AF">
              <w:rPr>
                <w:noProof/>
              </w:rPr>
              <w:t xml:space="preserve"> user</w:t>
            </w:r>
            <w:r w:rsidRPr="00FC08AF">
              <w:rPr>
                <w:noProof/>
                <w:lang w:eastAsia="ko-KR"/>
              </w:rPr>
              <w:t>.</w:t>
            </w:r>
          </w:p>
        </w:tc>
      </w:tr>
    </w:tbl>
    <w:p w14:paraId="628B5A32" w14:textId="77777777" w:rsidR="00D57A49" w:rsidRPr="00FC08AF" w:rsidRDefault="00D57A49" w:rsidP="00D57A49">
      <w:pPr>
        <w:rPr>
          <w:noProof/>
        </w:rPr>
      </w:pPr>
    </w:p>
    <w:p w14:paraId="171012EC"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cancel an emergency priority in a</w:t>
      </w:r>
      <w:r w:rsidRPr="00FC08AF">
        <w:rPr>
          <w:noProof/>
          <w:lang w:eastAsia="ko-KR"/>
        </w:rPr>
        <w:t>n</w:t>
      </w:r>
      <w:r w:rsidRPr="00FC08AF">
        <w:rPr>
          <w:noProof/>
        </w:rPr>
        <w:t xml:space="preserve"> </w:t>
      </w:r>
      <w:r w:rsidRPr="00FC08AF">
        <w:rPr>
          <w:noProof/>
          <w:lang w:eastAsia="ko-KR"/>
        </w:rPr>
        <w:t xml:space="preserve">MCPTT </w:t>
      </w:r>
      <w:r w:rsidRPr="00FC08AF">
        <w:rPr>
          <w:noProof/>
        </w:rPr>
        <w:t>private call</w:t>
      </w:r>
      <w:r w:rsidRPr="00FC08AF">
        <w:rPr>
          <w:noProof/>
          <w:lang w:eastAsia="ko-KR"/>
        </w:rPr>
        <w:t>.</w:t>
      </w:r>
    </w:p>
    <w:p w14:paraId="5EB2AAA5"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authorised to cancel an emergency priority in a</w:t>
      </w:r>
      <w:r w:rsidRPr="00FC08AF">
        <w:rPr>
          <w:noProof/>
          <w:lang w:eastAsia="ko-KR"/>
        </w:rPr>
        <w:t>n</w:t>
      </w:r>
      <w:r w:rsidRPr="00FC08AF">
        <w:rPr>
          <w:noProof/>
        </w:rPr>
        <w:t xml:space="preserve"> </w:t>
      </w:r>
      <w:r w:rsidRPr="00FC08AF">
        <w:rPr>
          <w:noProof/>
          <w:lang w:eastAsia="ko-KR"/>
        </w:rPr>
        <w:t xml:space="preserve">MPCTT </w:t>
      </w:r>
      <w:r w:rsidRPr="00FC08AF">
        <w:rPr>
          <w:noProof/>
        </w:rPr>
        <w:t>private call</w:t>
      </w:r>
      <w:r w:rsidRPr="00FC08AF">
        <w:rPr>
          <w:noProof/>
          <w:lang w:eastAsia="ko-KR"/>
        </w:rPr>
        <w:t>.</w:t>
      </w:r>
    </w:p>
    <w:p w14:paraId="07495DA7" w14:textId="77777777" w:rsidR="000123E8" w:rsidRPr="00FC08AF" w:rsidRDefault="000123E8" w:rsidP="000123E8">
      <w:pPr>
        <w:pStyle w:val="Heading3"/>
        <w:rPr>
          <w:noProof/>
          <w:lang w:eastAsia="ko-KR"/>
        </w:rPr>
      </w:pPr>
      <w:bookmarkStart w:id="212" w:name="_Toc4578213"/>
      <w:bookmarkStart w:id="213" w:name="_Toc27727901"/>
      <w:bookmarkStart w:id="214" w:name="_Toc176353213"/>
      <w:r w:rsidRPr="00FC08AF">
        <w:rPr>
          <w:noProof/>
        </w:rPr>
        <w:t>5.2.</w:t>
      </w:r>
      <w:r w:rsidRPr="00FC08AF">
        <w:rPr>
          <w:noProof/>
          <w:lang w:eastAsia="ko-KR"/>
        </w:rPr>
        <w:t>29</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bookmarkEnd w:id="212"/>
      <w:bookmarkEnd w:id="213"/>
      <w:bookmarkEnd w:id="214"/>
    </w:p>
    <w:p w14:paraId="249A7DC0"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PrivateCall/EmergencyCall/</w:t>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5"/>
        <w:gridCol w:w="1906"/>
        <w:gridCol w:w="2268"/>
      </w:tblGrid>
      <w:tr w:rsidR="000123E8" w:rsidRPr="00FC08AF" w14:paraId="33C50DCC"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5D6FD6C"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w:t>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p>
        </w:tc>
      </w:tr>
      <w:tr w:rsidR="000123E8" w:rsidRPr="00FC08AF" w14:paraId="70F3D396"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9AF24BA" w14:textId="77777777" w:rsidR="000123E8" w:rsidRPr="00FC08AF" w:rsidRDefault="000123E8"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B056" w14:textId="77777777" w:rsidR="000123E8" w:rsidRPr="00FC08AF" w:rsidRDefault="000123E8" w:rsidP="00CF1FEB">
            <w:pPr>
              <w:pStyle w:val="TAC"/>
              <w:rPr>
                <w:noProof/>
                <w:lang w:eastAsia="en-US"/>
              </w:rPr>
            </w:pPr>
            <w:r w:rsidRPr="00FC08AF">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9B8FE" w14:textId="77777777" w:rsidR="000123E8" w:rsidRPr="00FC08AF" w:rsidRDefault="000123E8" w:rsidP="00CF1FEB">
            <w:pPr>
              <w:pStyle w:val="TAC"/>
              <w:rPr>
                <w:noProof/>
                <w:lang w:eastAsia="en-US"/>
              </w:rPr>
            </w:pPr>
            <w:r w:rsidRPr="00FC08AF">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ADBBD" w14:textId="77777777" w:rsidR="000123E8" w:rsidRPr="00FC08AF" w:rsidRDefault="000123E8" w:rsidP="00CF1FEB">
            <w:pPr>
              <w:pStyle w:val="TAC"/>
              <w:rPr>
                <w:noProof/>
                <w:lang w:eastAsia="en-US"/>
              </w:rPr>
            </w:pPr>
            <w:r w:rsidRPr="00FC08AF">
              <w:rPr>
                <w:noProof/>
                <w:lang w:eastAsia="en-US"/>
              </w:rPr>
              <w:t>Format</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CB7FA" w14:textId="77777777" w:rsidR="000123E8" w:rsidRPr="00FC08AF" w:rsidRDefault="000123E8" w:rsidP="00CF1FEB">
            <w:pPr>
              <w:pStyle w:val="TAC"/>
              <w:rPr>
                <w:noProof/>
                <w:lang w:eastAsia="en-US"/>
              </w:rPr>
            </w:pPr>
            <w:r w:rsidRPr="00FC08AF">
              <w:rPr>
                <w:noProof/>
                <w:lang w:eastAsia="en-US"/>
              </w:rPr>
              <w:t>Min. Access Types</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0A9AD541" w14:textId="77777777" w:rsidR="000123E8" w:rsidRPr="00FC08AF" w:rsidRDefault="000123E8" w:rsidP="00CF1FEB">
            <w:pPr>
              <w:jc w:val="center"/>
              <w:rPr>
                <w:rFonts w:ascii="Arial" w:hAnsi="Arial" w:cs="Arial"/>
                <w:b/>
                <w:noProof/>
                <w:sz w:val="18"/>
                <w:szCs w:val="18"/>
              </w:rPr>
            </w:pPr>
          </w:p>
        </w:tc>
      </w:tr>
      <w:tr w:rsidR="000123E8" w:rsidRPr="00FC08AF" w14:paraId="044B8A92"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5090B71" w14:textId="77777777" w:rsidR="000123E8" w:rsidRPr="00FC08AF" w:rsidRDefault="000123E8"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8C1E5" w14:textId="77777777" w:rsidR="000123E8" w:rsidRPr="00FC08AF" w:rsidRDefault="001B1642" w:rsidP="00CF1FEB">
            <w:pPr>
              <w:pStyle w:val="TAC"/>
              <w:rPr>
                <w:noProof/>
                <w:lang w:eastAsia="en-US"/>
              </w:rPr>
            </w:pPr>
            <w:r w:rsidRPr="00FC08AF">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351DA" w14:textId="77777777" w:rsidR="000123E8" w:rsidRPr="00FC08AF" w:rsidRDefault="000123E8" w:rsidP="00CF1FEB">
            <w:pPr>
              <w:pStyle w:val="TAC"/>
              <w:rPr>
                <w:noProof/>
                <w:lang w:eastAsia="ko-KR"/>
              </w:rPr>
            </w:pPr>
            <w:r w:rsidRPr="00FC08AF">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7BBA3" w14:textId="77777777" w:rsidR="000123E8" w:rsidRPr="00FC08AF" w:rsidRDefault="001B1642" w:rsidP="00CF1FEB">
            <w:pPr>
              <w:pStyle w:val="TAC"/>
              <w:rPr>
                <w:noProof/>
                <w:lang w:eastAsia="ko-KR"/>
              </w:rPr>
            </w:pPr>
            <w:r w:rsidRPr="00FC08AF">
              <w:rPr>
                <w:noProof/>
                <w:lang w:eastAsia="ko-KR"/>
              </w:rPr>
              <w:t>node</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632D5" w14:textId="77777777" w:rsidR="000123E8" w:rsidRPr="00FC08AF" w:rsidRDefault="000123E8" w:rsidP="00CF1FEB">
            <w:pPr>
              <w:pStyle w:val="TAC"/>
              <w:rPr>
                <w:noProof/>
                <w:lang w:eastAsia="en-US"/>
              </w:rPr>
            </w:pPr>
            <w:r w:rsidRPr="00FC08AF">
              <w:rPr>
                <w:noProof/>
                <w:lang w:eastAsia="en-US"/>
              </w:rPr>
              <w:t>Get, Replace</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7328EE51" w14:textId="77777777" w:rsidR="000123E8" w:rsidRPr="00FC08AF" w:rsidRDefault="000123E8" w:rsidP="00CF1FEB">
            <w:pPr>
              <w:jc w:val="center"/>
              <w:rPr>
                <w:b/>
                <w:noProof/>
              </w:rPr>
            </w:pPr>
          </w:p>
        </w:tc>
      </w:tr>
      <w:tr w:rsidR="000123E8" w:rsidRPr="00FC08AF" w14:paraId="6D01DEC4"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610FC14E" w14:textId="77777777" w:rsidR="000123E8" w:rsidRPr="00FC08AF" w:rsidRDefault="000123E8" w:rsidP="00CF1FEB">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77A501" w14:textId="77777777" w:rsidR="000123E8" w:rsidRPr="00FC08AF" w:rsidRDefault="000123E8" w:rsidP="00CF1FEB">
            <w:pPr>
              <w:rPr>
                <w:noProof/>
                <w:lang w:eastAsia="ko-KR"/>
              </w:rPr>
            </w:pPr>
            <w:r w:rsidRPr="00FC08AF">
              <w:rPr>
                <w:noProof/>
              </w:rPr>
              <w:t xml:space="preserve">This </w:t>
            </w:r>
            <w:r w:rsidR="001B1642" w:rsidRPr="00FC08AF">
              <w:rPr>
                <w:noProof/>
              </w:rPr>
              <w:t xml:space="preserve">interior </w:t>
            </w:r>
            <w:r w:rsidRPr="00FC08AF">
              <w:rPr>
                <w:noProof/>
              </w:rPr>
              <w:t xml:space="preserve">node </w:t>
            </w:r>
            <w:r w:rsidR="001B1642" w:rsidRPr="00FC08AF">
              <w:rPr>
                <w:noProof/>
              </w:rPr>
              <w:t xml:space="preserve">is a placeholder for </w:t>
            </w:r>
            <w:r w:rsidRPr="00FC08AF">
              <w:rPr>
                <w:noProof/>
                <w:lang w:eastAsia="ko-KR"/>
              </w:rPr>
              <w:t xml:space="preserve">the </w:t>
            </w:r>
            <w:r w:rsidR="009B73D8" w:rsidRPr="00FC08AF">
              <w:rPr>
                <w:noProof/>
                <w:lang w:eastAsia="ko-KR"/>
              </w:rPr>
              <w:t xml:space="preserve">MCPTT private </w:t>
            </w:r>
            <w:r w:rsidRPr="00FC08AF">
              <w:rPr>
                <w:noProof/>
                <w:lang w:eastAsia="ko-KR"/>
              </w:rPr>
              <w:t>r</w:t>
            </w:r>
            <w:r w:rsidRPr="00FC08AF">
              <w:rPr>
                <w:noProof/>
              </w:rPr>
              <w:t xml:space="preserve">ecipient for an </w:t>
            </w:r>
            <w:r w:rsidRPr="00FC08AF">
              <w:rPr>
                <w:noProof/>
                <w:lang w:eastAsia="ko-KR"/>
              </w:rPr>
              <w:t xml:space="preserve">MCPTT </w:t>
            </w:r>
            <w:r w:rsidRPr="00FC08AF">
              <w:rPr>
                <w:noProof/>
              </w:rPr>
              <w:t>emergency private call</w:t>
            </w:r>
            <w:r w:rsidRPr="00FC08AF">
              <w:rPr>
                <w:noProof/>
                <w:lang w:eastAsia="ko-KR"/>
              </w:rPr>
              <w:t>.</w:t>
            </w:r>
          </w:p>
        </w:tc>
      </w:tr>
    </w:tbl>
    <w:p w14:paraId="7BCC0960" w14:textId="77777777" w:rsidR="001731DE" w:rsidRPr="00FC08AF" w:rsidRDefault="001731DE" w:rsidP="001731DE">
      <w:pPr>
        <w:rPr>
          <w:noProof/>
          <w:lang w:eastAsia="ko-KR"/>
        </w:rPr>
      </w:pPr>
    </w:p>
    <w:p w14:paraId="5D909199" w14:textId="77777777" w:rsidR="001B1642" w:rsidRPr="00FC08AF" w:rsidRDefault="001B1642" w:rsidP="001B1642">
      <w:pPr>
        <w:pStyle w:val="Heading3"/>
        <w:rPr>
          <w:noProof/>
          <w:lang w:eastAsia="ko-KR"/>
        </w:rPr>
      </w:pPr>
      <w:bookmarkStart w:id="215" w:name="_Toc4578214"/>
      <w:bookmarkStart w:id="216" w:name="_Toc27727902"/>
      <w:bookmarkStart w:id="217" w:name="_Toc176353214"/>
      <w:r w:rsidRPr="00FC08AF">
        <w:rPr>
          <w:noProof/>
          <w:lang w:eastAsia="ko-KR"/>
        </w:rPr>
        <w:t>5</w:t>
      </w:r>
      <w:r w:rsidRPr="00FC08AF">
        <w:rPr>
          <w:noProof/>
        </w:rPr>
        <w:t>.2.29</w:t>
      </w:r>
      <w:r w:rsidRPr="00FC08AF">
        <w:rPr>
          <w:noProof/>
          <w:lang w:eastAsia="ko-KR"/>
        </w:rPr>
        <w:t>A</w:t>
      </w:r>
      <w:r w:rsidRPr="00FC08AF">
        <w:rPr>
          <w:noProof/>
        </w:rPr>
        <w:tab/>
        <w:t>/</w:t>
      </w:r>
      <w:r w:rsidRPr="00FC08AF">
        <w:rPr>
          <w:i/>
          <w:iCs/>
          <w:noProof/>
        </w:rPr>
        <w:t>&lt;x&gt;</w:t>
      </w:r>
      <w:r w:rsidRPr="00FC08AF">
        <w:rPr>
          <w:noProof/>
        </w:rPr>
        <w:t>/&lt;x&gt;/Common/</w:t>
      </w:r>
      <w:r w:rsidRPr="00FC08AF">
        <w:rPr>
          <w:noProof/>
          <w:lang w:eastAsia="ko-KR"/>
        </w:rPr>
        <w:t>PrivateCall/EmergencyCall/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w:t>
      </w:r>
      <w:bookmarkEnd w:id="215"/>
      <w:bookmarkEnd w:id="216"/>
      <w:bookmarkEnd w:id="217"/>
    </w:p>
    <w:p w14:paraId="0E2E7FD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w:t>
      </w:r>
      <w:r w:rsidRPr="00FC08AF">
        <w:rPr>
          <w:noProof/>
        </w:rPr>
        <w:t xml:space="preserve"> EmergencyCall/</w:t>
      </w:r>
      <w:r w:rsidR="009B73D8" w:rsidRPr="00FC08AF">
        <w:rPr>
          <w:noProof/>
          <w:lang w:eastAsia="ko-KR"/>
        </w:rPr>
        <w:t>MCPTTPrivate</w:t>
      </w:r>
      <w:r w:rsidRPr="00FC08AF">
        <w:rPr>
          <w:noProof/>
        </w:rPr>
        <w:t>Recipient/Entry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36A4910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EA1140" w14:textId="77777777" w:rsidR="001B1642" w:rsidRPr="00FC08AF" w:rsidRDefault="001B1642" w:rsidP="00BB0493">
            <w:pPr>
              <w:rPr>
                <w:rFonts w:ascii="Arial" w:hAnsi="Arial" w:cs="Arial"/>
                <w:noProof/>
                <w:sz w:val="18"/>
                <w:szCs w:val="18"/>
              </w:rPr>
            </w:pPr>
            <w:r w:rsidRPr="00FC08AF">
              <w:rPr>
                <w:noProof/>
              </w:rPr>
              <w:t>&lt;x&gt;/Common/</w:t>
            </w:r>
            <w:r w:rsidRPr="00FC08AF">
              <w:rPr>
                <w:noProof/>
                <w:lang w:eastAsia="ko-KR"/>
              </w:rPr>
              <w:t>PrivateCall/</w:t>
            </w:r>
            <w:r w:rsidRPr="00FC08AF">
              <w:rPr>
                <w:noProof/>
              </w:rPr>
              <w:t>EmergencyCall/</w:t>
            </w:r>
            <w:r w:rsidR="009B73D8" w:rsidRPr="00FC08AF">
              <w:rPr>
                <w:noProof/>
                <w:lang w:eastAsia="ko-KR"/>
              </w:rPr>
              <w:t>MCPTTPrivate</w:t>
            </w:r>
            <w:r w:rsidRPr="00FC08AF">
              <w:rPr>
                <w:noProof/>
              </w:rPr>
              <w:t>Recipient/Entry</w:t>
            </w:r>
          </w:p>
        </w:tc>
      </w:tr>
      <w:tr w:rsidR="001B1642" w:rsidRPr="00FC08AF" w14:paraId="5812B5B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5D80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8AEF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CC6C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23E4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BBA93"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318D9F" w14:textId="77777777" w:rsidR="001B1642" w:rsidRPr="00FC08AF" w:rsidRDefault="001B1642" w:rsidP="00BB0493">
            <w:pPr>
              <w:jc w:val="center"/>
              <w:rPr>
                <w:rFonts w:ascii="Arial" w:hAnsi="Arial" w:cs="Arial"/>
                <w:b/>
                <w:noProof/>
                <w:sz w:val="18"/>
                <w:szCs w:val="18"/>
              </w:rPr>
            </w:pPr>
          </w:p>
        </w:tc>
      </w:tr>
      <w:tr w:rsidR="001B1642" w:rsidRPr="00FC08AF" w14:paraId="33BA342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D347F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B9D1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5C868"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603D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E229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14894" w14:textId="77777777" w:rsidR="001B1642" w:rsidRPr="00FC08AF" w:rsidRDefault="001B1642" w:rsidP="00BB0493">
            <w:pPr>
              <w:jc w:val="center"/>
              <w:rPr>
                <w:b/>
                <w:noProof/>
              </w:rPr>
            </w:pPr>
          </w:p>
        </w:tc>
      </w:tr>
      <w:tr w:rsidR="001B1642" w:rsidRPr="00FC08AF" w14:paraId="17F15E00"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707718"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9597E7"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 xml:space="preserve">is a placeholder for the details of the </w:t>
            </w:r>
            <w:r w:rsidR="009B73D8" w:rsidRPr="00FC08AF">
              <w:rPr>
                <w:noProof/>
                <w:lang w:eastAsia="ko-KR"/>
              </w:rPr>
              <w:t xml:space="preserve">MCPTT private </w:t>
            </w:r>
            <w:r w:rsidRPr="00FC08AF">
              <w:rPr>
                <w:noProof/>
                <w:lang w:eastAsia="ko-KR"/>
              </w:rPr>
              <w:t>r</w:t>
            </w:r>
            <w:r w:rsidRPr="00FC08AF">
              <w:rPr>
                <w:noProof/>
              </w:rPr>
              <w:t xml:space="preserve">ecipient for an </w:t>
            </w:r>
            <w:r w:rsidRPr="00FC08AF">
              <w:rPr>
                <w:noProof/>
                <w:lang w:eastAsia="ko-KR"/>
              </w:rPr>
              <w:t xml:space="preserve">MCPTT </w:t>
            </w:r>
            <w:r w:rsidRPr="00FC08AF">
              <w:rPr>
                <w:noProof/>
              </w:rPr>
              <w:t>emergency private call</w:t>
            </w:r>
            <w:r w:rsidRPr="00FC08AF">
              <w:rPr>
                <w:noProof/>
                <w:lang w:eastAsia="ko-KR"/>
              </w:rPr>
              <w:t>.</w:t>
            </w:r>
          </w:p>
        </w:tc>
      </w:tr>
    </w:tbl>
    <w:p w14:paraId="21AFDAC0" w14:textId="77777777" w:rsidR="001731DE" w:rsidRPr="00FC08AF" w:rsidRDefault="001731DE" w:rsidP="001731DE">
      <w:pPr>
        <w:rPr>
          <w:noProof/>
          <w:lang w:eastAsia="ko-KR"/>
        </w:rPr>
      </w:pPr>
    </w:p>
    <w:p w14:paraId="7267CCCA" w14:textId="77777777" w:rsidR="001B1642" w:rsidRPr="00FC08AF" w:rsidRDefault="001B1642" w:rsidP="001B1642">
      <w:pPr>
        <w:pStyle w:val="Heading3"/>
        <w:rPr>
          <w:noProof/>
          <w:lang w:eastAsia="ko-KR"/>
        </w:rPr>
      </w:pPr>
      <w:bookmarkStart w:id="218" w:name="_Toc4578215"/>
      <w:bookmarkStart w:id="219" w:name="_Toc27727903"/>
      <w:bookmarkStart w:id="220" w:name="_Toc176353215"/>
      <w:r w:rsidRPr="00FC08AF">
        <w:rPr>
          <w:noProof/>
        </w:rPr>
        <w:t>5.2.</w:t>
      </w:r>
      <w:r w:rsidRPr="00FC08AF">
        <w:rPr>
          <w:noProof/>
          <w:lang w:eastAsia="ko-KR"/>
        </w:rPr>
        <w:t>29B</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/Entry/ID</w:t>
      </w:r>
      <w:bookmarkEnd w:id="218"/>
      <w:bookmarkEnd w:id="219"/>
      <w:bookmarkEnd w:id="220"/>
    </w:p>
    <w:p w14:paraId="132867CF"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w:t>
      </w:r>
      <w:r w:rsidR="009B73D8" w:rsidRPr="00FC08AF">
        <w:rPr>
          <w:noProof/>
          <w:lang w:eastAsia="ko-KR"/>
        </w:rPr>
        <w:t>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9B73D8" w:rsidRPr="00FC08AF">
        <w:rPr>
          <w:noProof/>
          <w:lang w:eastAsia="ko-KR"/>
        </w:rPr>
        <w:t>MCPTTPrivate</w:t>
      </w:r>
      <w:r w:rsidRPr="00FC08AF">
        <w:rPr>
          <w:noProof/>
        </w:rPr>
        <w:t>Recipient/Entry/ID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E58FE5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231E95" w14:textId="77777777" w:rsidR="001B1642" w:rsidRPr="00FC08AF" w:rsidRDefault="001B1642" w:rsidP="00BB0493">
            <w:pPr>
              <w:rPr>
                <w:rFonts w:ascii="Arial" w:hAnsi="Arial" w:cs="Arial"/>
                <w:noProof/>
                <w:sz w:val="18"/>
                <w:szCs w:val="18"/>
              </w:rPr>
            </w:pPr>
            <w:r w:rsidRPr="00FC08AF">
              <w:rPr>
                <w:noProof/>
              </w:rPr>
              <w:t>&lt;x&gt;/Common/PrivateCall/EmergencyCall/</w:t>
            </w:r>
            <w:r w:rsidR="009B73D8" w:rsidRPr="00FC08AF">
              <w:rPr>
                <w:noProof/>
                <w:lang w:eastAsia="ko-KR"/>
              </w:rPr>
              <w:t>MCPTTPrivate</w:t>
            </w:r>
            <w:r w:rsidRPr="00FC08AF">
              <w:rPr>
                <w:noProof/>
              </w:rPr>
              <w:t>Recipient/Entry/ID</w:t>
            </w:r>
          </w:p>
        </w:tc>
      </w:tr>
      <w:tr w:rsidR="001B1642" w:rsidRPr="00FC08AF" w14:paraId="1BB621F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212825"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DC83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5D4D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428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C09A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A8ED4" w14:textId="77777777" w:rsidR="001B1642" w:rsidRPr="00FC08AF" w:rsidRDefault="001B1642" w:rsidP="00BB0493">
            <w:pPr>
              <w:jc w:val="center"/>
              <w:rPr>
                <w:rFonts w:ascii="Arial" w:hAnsi="Arial" w:cs="Arial"/>
                <w:b/>
                <w:noProof/>
                <w:sz w:val="18"/>
                <w:szCs w:val="18"/>
              </w:rPr>
            </w:pPr>
          </w:p>
        </w:tc>
      </w:tr>
      <w:tr w:rsidR="001B1642" w:rsidRPr="00FC08AF" w14:paraId="7743DFB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4227D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E7F6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968C8"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5918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BDB55"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E9FAB6" w14:textId="77777777" w:rsidR="001B1642" w:rsidRPr="00FC08AF" w:rsidRDefault="001B1642" w:rsidP="00BB0493">
            <w:pPr>
              <w:jc w:val="center"/>
              <w:rPr>
                <w:b/>
                <w:noProof/>
              </w:rPr>
            </w:pPr>
          </w:p>
        </w:tc>
      </w:tr>
      <w:tr w:rsidR="001B1642" w:rsidRPr="00FC08AF" w14:paraId="070A1BF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EB951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C3E3E2"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w:t>
            </w:r>
            <w:r w:rsidR="009B73D8" w:rsidRPr="00FC08AF">
              <w:rPr>
                <w:noProof/>
                <w:lang w:eastAsia="ko-KR"/>
              </w:rPr>
              <w:t xml:space="preserve"> MCPTT private</w:t>
            </w:r>
            <w:r w:rsidRPr="00FC08AF">
              <w:rPr>
                <w:noProof/>
                <w:lang w:eastAsia="ko-KR"/>
              </w:rPr>
              <w:t xml:space="preserve"> recipient</w:t>
            </w:r>
            <w:r w:rsidRPr="00FC08AF">
              <w:rPr>
                <w:noProof/>
              </w:rPr>
              <w:t xml:space="preserve"> used upon certain criteria on initiation of an MCPTT emergency private call</w:t>
            </w:r>
            <w:r w:rsidRPr="00FC08AF">
              <w:rPr>
                <w:noProof/>
                <w:lang w:eastAsia="ko-KR"/>
              </w:rPr>
              <w:t>.</w:t>
            </w:r>
          </w:p>
        </w:tc>
      </w:tr>
    </w:tbl>
    <w:p w14:paraId="29E07CF2" w14:textId="77777777" w:rsidR="001731DE" w:rsidRPr="00FC08AF" w:rsidRDefault="001731DE" w:rsidP="001731DE">
      <w:pPr>
        <w:rPr>
          <w:noProof/>
          <w:lang w:eastAsia="ko-KR"/>
        </w:rPr>
      </w:pPr>
    </w:p>
    <w:p w14:paraId="2426270F" w14:textId="77777777" w:rsidR="001B1642" w:rsidRPr="00FC08AF" w:rsidRDefault="001B1642" w:rsidP="001B1642">
      <w:pPr>
        <w:pStyle w:val="Heading3"/>
        <w:rPr>
          <w:noProof/>
          <w:lang w:eastAsia="ko-KR"/>
        </w:rPr>
      </w:pPr>
      <w:bookmarkStart w:id="221" w:name="_Toc4578216"/>
      <w:bookmarkStart w:id="222" w:name="_Toc27727904"/>
      <w:bookmarkStart w:id="223" w:name="_Toc176353216"/>
      <w:r w:rsidRPr="00FC08AF">
        <w:rPr>
          <w:noProof/>
          <w:lang w:eastAsia="ko-KR"/>
        </w:rPr>
        <w:t>5</w:t>
      </w:r>
      <w:r w:rsidRPr="00FC08AF">
        <w:rPr>
          <w:noProof/>
        </w:rPr>
        <w:t>.2.</w:t>
      </w:r>
      <w:r w:rsidRPr="00FC08AF">
        <w:rPr>
          <w:noProof/>
          <w:lang w:eastAsia="ko-KR"/>
        </w:rPr>
        <w:t>29C</w:t>
      </w:r>
      <w:r w:rsidR="002659AE" w:rsidRPr="00FC08AF">
        <w:rPr>
          <w:noProof/>
          <w:lang w:eastAsia="ko-KR"/>
        </w:rPr>
        <w:tab/>
      </w:r>
      <w:r w:rsidRPr="00FC08AF">
        <w:rPr>
          <w:noProof/>
        </w:rPr>
        <w:t>/</w:t>
      </w:r>
      <w:r w:rsidRPr="00FC08AF">
        <w:rPr>
          <w:i/>
          <w:iCs/>
          <w:noProof/>
        </w:rPr>
        <w:t>&lt;x&gt;</w:t>
      </w:r>
      <w:r w:rsidRPr="00FC08AF">
        <w:rPr>
          <w:noProof/>
        </w:rPr>
        <w:t>/&lt;x&gt;/Common/PrivateCall/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/Entry/DiscoveryGroupID</w:t>
      </w:r>
      <w:bookmarkEnd w:id="221"/>
      <w:bookmarkEnd w:id="222"/>
      <w:bookmarkEnd w:id="223"/>
    </w:p>
    <w:p w14:paraId="66B5277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r w:rsidR="009B73D8" w:rsidRPr="00FC08AF">
        <w:rPr>
          <w:noProof/>
          <w:lang w:eastAsia="ko-KR"/>
        </w:rPr>
        <w:t>MCPTTPrivate</w:t>
      </w:r>
      <w:r w:rsidRPr="00FC08AF">
        <w:rPr>
          <w:noProof/>
          <w:lang w:eastAsia="ko-KR"/>
        </w:rPr>
        <w:t>Recipient</w:t>
      </w:r>
      <w:r w:rsidRPr="00FC08AF">
        <w:rPr>
          <w:noProof/>
        </w:rPr>
        <w: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AE28D1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B6EE58" w14:textId="77777777" w:rsidR="001B1642" w:rsidRPr="00FC08AF" w:rsidRDefault="001B1642" w:rsidP="00BB0493">
            <w:pPr>
              <w:rPr>
                <w:rFonts w:ascii="Arial" w:hAnsi="Arial" w:cs="Arial"/>
                <w:noProof/>
                <w:sz w:val="18"/>
                <w:szCs w:val="18"/>
              </w:rPr>
            </w:pPr>
            <w:r w:rsidRPr="00FC08AF">
              <w:rPr>
                <w:noProof/>
              </w:rPr>
              <w:t>&lt;x&gt;/Common/PrivateCall/</w:t>
            </w:r>
            <w:r w:rsidRPr="00FC08AF">
              <w:rPr>
                <w:noProof/>
                <w:lang w:eastAsia="ko-KR"/>
              </w:rPr>
              <w:t>EmergencyCall/</w:t>
            </w:r>
            <w:r w:rsidR="009B73D8" w:rsidRPr="00FC08AF">
              <w:rPr>
                <w:noProof/>
                <w:lang w:eastAsia="ko-KR"/>
              </w:rPr>
              <w:t>MCPTTPrivate</w:t>
            </w:r>
            <w:r w:rsidRPr="00FC08AF">
              <w:rPr>
                <w:noProof/>
                <w:lang w:eastAsia="ko-KR"/>
              </w:rPr>
              <w:t>Recipient</w:t>
            </w:r>
            <w:r w:rsidRPr="00FC08AF">
              <w:rPr>
                <w:noProof/>
              </w:rPr>
              <w:t>/Entry/DiscoveryGroupID</w:t>
            </w:r>
          </w:p>
        </w:tc>
      </w:tr>
      <w:tr w:rsidR="001B1642" w:rsidRPr="00FC08AF" w14:paraId="284C19C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AC2F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6F00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E68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FD80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8E1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AD8ECE" w14:textId="77777777" w:rsidR="001B1642" w:rsidRPr="00FC08AF" w:rsidRDefault="001B1642" w:rsidP="00BB0493">
            <w:pPr>
              <w:jc w:val="center"/>
              <w:rPr>
                <w:rFonts w:ascii="Arial" w:hAnsi="Arial" w:cs="Arial"/>
                <w:b/>
                <w:noProof/>
                <w:sz w:val="18"/>
                <w:szCs w:val="18"/>
              </w:rPr>
            </w:pPr>
          </w:p>
        </w:tc>
      </w:tr>
      <w:tr w:rsidR="001B1642" w:rsidRPr="00FC08AF" w14:paraId="3EBF20F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85AFD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704E6"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3BDD4"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6326D" w14:textId="77777777" w:rsidR="001B1642" w:rsidRPr="00FC08AF" w:rsidRDefault="001B1642" w:rsidP="00BB0493">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533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A5A17" w14:textId="77777777" w:rsidR="001B1642" w:rsidRPr="00FC08AF" w:rsidRDefault="001B1642" w:rsidP="00BB0493">
            <w:pPr>
              <w:jc w:val="center"/>
              <w:rPr>
                <w:b/>
                <w:noProof/>
              </w:rPr>
            </w:pPr>
          </w:p>
        </w:tc>
      </w:tr>
      <w:tr w:rsidR="001B1642" w:rsidRPr="00FC08AF" w14:paraId="1C06A0A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059D4"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62F967" w14:textId="77777777" w:rsidR="001B1642" w:rsidRPr="00FC08AF" w:rsidRDefault="001B1642" w:rsidP="00BB0493">
            <w:pPr>
              <w:rPr>
                <w:noProof/>
                <w:lang w:eastAsia="ko-KR"/>
              </w:rPr>
            </w:pPr>
            <w:r w:rsidRPr="00FC08AF">
              <w:rPr>
                <w:noProof/>
              </w:rPr>
              <w:t xml:space="preserve">This leaf node indicates </w:t>
            </w:r>
            <w:r w:rsidRPr="00FC08AF">
              <w:rPr>
                <w:rFonts w:eastAsia="SimSun"/>
                <w:noProof/>
                <w:lang w:eastAsia="zh-CN"/>
              </w:rPr>
              <w:t xml:space="preserve">the </w:t>
            </w:r>
            <w:r w:rsidRPr="00FC08AF">
              <w:rPr>
                <w:noProof/>
                <w:lang w:eastAsia="ko-KR"/>
              </w:rPr>
              <w:t>di</w:t>
            </w:r>
            <w:r w:rsidRPr="00FC08AF">
              <w:rPr>
                <w:rFonts w:eastAsia="SimSun"/>
                <w:noProof/>
                <w:lang w:eastAsia="zh-CN"/>
              </w:rPr>
              <w:t xml:space="preserve">scovery group 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54E4EBB" w14:textId="77777777" w:rsidR="001731DE" w:rsidRPr="00FC08AF" w:rsidRDefault="001731DE" w:rsidP="001731DE">
      <w:pPr>
        <w:rPr>
          <w:noProof/>
          <w:lang w:eastAsia="ko-KR"/>
        </w:rPr>
      </w:pPr>
    </w:p>
    <w:p w14:paraId="682F45E1" w14:textId="77777777" w:rsidR="001B1642" w:rsidRPr="00FC08AF" w:rsidRDefault="001B1642" w:rsidP="001B1642">
      <w:pPr>
        <w:pStyle w:val="Heading3"/>
        <w:rPr>
          <w:noProof/>
          <w:lang w:eastAsia="ko-KR"/>
        </w:rPr>
      </w:pPr>
      <w:bookmarkStart w:id="224" w:name="_Toc4578217"/>
      <w:bookmarkStart w:id="225" w:name="_Toc27727905"/>
      <w:bookmarkStart w:id="226" w:name="_Toc176353217"/>
      <w:r w:rsidRPr="00FC08AF">
        <w:rPr>
          <w:noProof/>
          <w:lang w:eastAsia="ko-KR"/>
        </w:rPr>
        <w:t>5</w:t>
      </w:r>
      <w:r w:rsidRPr="00FC08AF">
        <w:rPr>
          <w:noProof/>
        </w:rPr>
        <w:t>.2.2</w:t>
      </w:r>
      <w:r w:rsidRPr="00FC08AF">
        <w:rPr>
          <w:noProof/>
          <w:lang w:eastAsia="ko-KR"/>
        </w:rPr>
        <w:t>9D</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/PrivateCall/</w:t>
      </w:r>
      <w:r w:rsidRPr="00FC08AF">
        <w:rPr>
          <w:noProof/>
          <w:lang w:eastAsia="ko-KR"/>
        </w:rPr>
        <w:t>EmergencyCall/</w:t>
      </w:r>
      <w:r w:rsidR="002659AE" w:rsidRPr="00FC08AF">
        <w:rPr>
          <w:noProof/>
          <w:lang w:eastAsia="ko-KR"/>
        </w:rPr>
        <w:br/>
      </w:r>
      <w:r w:rsidR="00E11C2A" w:rsidRPr="00FC08AF">
        <w:rPr>
          <w:noProof/>
          <w:lang w:eastAsia="ko-KR"/>
        </w:rPr>
        <w:t>MCPTTPrivate</w:t>
      </w:r>
      <w:r w:rsidRPr="00FC08AF">
        <w:rPr>
          <w:noProof/>
          <w:lang w:eastAsia="ko-KR"/>
        </w:rPr>
        <w:t>Recipient</w:t>
      </w:r>
      <w:r w:rsidRPr="00FC08AF">
        <w:rPr>
          <w:noProof/>
        </w:rPr>
        <w:t>/Entry</w:t>
      </w:r>
      <w:r w:rsidRPr="00FC08AF">
        <w:rPr>
          <w:noProof/>
          <w:lang w:eastAsia="ko-KR"/>
        </w:rPr>
        <w:t>/</w:t>
      </w:r>
      <w:r w:rsidRPr="00FC08AF">
        <w:rPr>
          <w:noProof/>
        </w:rPr>
        <w:t>UserInfoID</w:t>
      </w:r>
      <w:bookmarkEnd w:id="224"/>
      <w:bookmarkEnd w:id="225"/>
      <w:bookmarkEnd w:id="226"/>
    </w:p>
    <w:p w14:paraId="7898C2C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29D</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/PrivateCall/</w:t>
      </w:r>
      <w:r w:rsidRPr="00FC08AF">
        <w:rPr>
          <w:noProof/>
          <w:lang w:eastAsia="ko-KR"/>
        </w:rPr>
        <w:t>EmergencyCall/</w:t>
      </w:r>
      <w:r w:rsidR="00E11C2A" w:rsidRPr="00FC08AF">
        <w:rPr>
          <w:noProof/>
          <w:lang w:eastAsia="ko-KR"/>
        </w:rPr>
        <w:t>MCPTTPrivate</w:t>
      </w:r>
      <w:r w:rsidRPr="00FC08AF">
        <w:rPr>
          <w:noProof/>
          <w:lang w:eastAsia="ko-KR"/>
        </w:rPr>
        <w:t>Recipient</w:t>
      </w:r>
      <w:r w:rsidRPr="00FC08AF">
        <w:rPr>
          <w:noProof/>
        </w:rPr>
        <w: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57"/>
        <w:gridCol w:w="1307"/>
        <w:gridCol w:w="2090"/>
        <w:gridCol w:w="1899"/>
        <w:gridCol w:w="2254"/>
      </w:tblGrid>
      <w:tr w:rsidR="001B1642" w:rsidRPr="00FC08AF" w14:paraId="2065541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75E1D5" w14:textId="77777777" w:rsidR="001B1642" w:rsidRPr="00FC08AF" w:rsidRDefault="001B1642" w:rsidP="00BB0493">
            <w:pPr>
              <w:rPr>
                <w:rFonts w:ascii="Arial" w:hAnsi="Arial" w:cs="Arial"/>
                <w:noProof/>
                <w:sz w:val="18"/>
                <w:szCs w:val="18"/>
              </w:rPr>
            </w:pPr>
            <w:r w:rsidRPr="00FC08AF">
              <w:rPr>
                <w:noProof/>
              </w:rPr>
              <w:t>&lt;x&gt;/</w:t>
            </w:r>
            <w:r w:rsidRPr="00FC08AF">
              <w:rPr>
                <w:noProof/>
                <w:lang w:eastAsia="ko-KR"/>
              </w:rPr>
              <w:t>Common</w:t>
            </w:r>
            <w:r w:rsidRPr="00FC08AF">
              <w:rPr>
                <w:noProof/>
              </w:rPr>
              <w:t>/PrivateCall/</w:t>
            </w:r>
            <w:r w:rsidRPr="00FC08AF">
              <w:rPr>
                <w:noProof/>
                <w:lang w:eastAsia="ko-KR"/>
              </w:rPr>
              <w:t>EmergencyCall/</w:t>
            </w:r>
            <w:r w:rsidR="00E11C2A" w:rsidRPr="00FC08AF">
              <w:rPr>
                <w:noProof/>
                <w:lang w:eastAsia="ko-KR"/>
              </w:rPr>
              <w:t>MCPTTPrivate</w:t>
            </w:r>
            <w:r w:rsidRPr="00FC08AF">
              <w:rPr>
                <w:noProof/>
                <w:lang w:eastAsia="ko-KR"/>
              </w:rPr>
              <w:t>Recipient</w:t>
            </w:r>
            <w:r w:rsidRPr="00FC08AF">
              <w:rPr>
                <w:noProof/>
              </w:rPr>
              <w:t>/Entry</w:t>
            </w:r>
            <w:r w:rsidRPr="00FC08AF">
              <w:rPr>
                <w:noProof/>
                <w:lang w:eastAsia="ko-KR"/>
              </w:rPr>
              <w:t>/</w:t>
            </w:r>
            <w:r w:rsidRPr="00FC08AF">
              <w:rPr>
                <w:noProof/>
              </w:rPr>
              <w:t>UserInfoID</w:t>
            </w:r>
          </w:p>
        </w:tc>
      </w:tr>
      <w:tr w:rsidR="001B1642" w:rsidRPr="00FC08AF" w14:paraId="4BBB0B71" w14:textId="77777777" w:rsidTr="00BB0493">
        <w:trPr>
          <w:cantSplit/>
          <w:trHeight w:hRule="exact" w:val="24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6A56BFAE" w14:textId="77777777" w:rsidR="001B1642" w:rsidRPr="00FC08AF" w:rsidRDefault="001B1642" w:rsidP="00BB0493">
            <w:pPr>
              <w:jc w:val="center"/>
              <w:rPr>
                <w:rFonts w:ascii="Arial" w:hAnsi="Arial" w:cs="Arial"/>
                <w:b/>
                <w:noProof/>
                <w:sz w:val="18"/>
                <w:szCs w:val="18"/>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45632" w14:textId="77777777" w:rsidR="001B1642" w:rsidRPr="00FC08AF" w:rsidRDefault="001B1642" w:rsidP="00BB0493">
            <w:pPr>
              <w:pStyle w:val="TAC"/>
              <w:rPr>
                <w:noProof/>
                <w:lang w:eastAsia="en-US"/>
              </w:rPr>
            </w:pPr>
            <w:r w:rsidRPr="00FC08AF">
              <w:rPr>
                <w:noProof/>
                <w:lang w:eastAsia="en-US"/>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B89CA" w14:textId="77777777" w:rsidR="001B1642" w:rsidRPr="00FC08AF" w:rsidRDefault="001B1642" w:rsidP="00BB0493">
            <w:pPr>
              <w:pStyle w:val="TAC"/>
              <w:rPr>
                <w:noProof/>
                <w:lang w:eastAsia="en-US"/>
              </w:rPr>
            </w:pPr>
            <w:r w:rsidRPr="00FC08AF">
              <w:rPr>
                <w:noProof/>
                <w:lang w:eastAsia="en-US"/>
              </w:rPr>
              <w:t>Occurrence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1EB1E" w14:textId="77777777" w:rsidR="001B1642" w:rsidRPr="00FC08AF" w:rsidRDefault="001B1642" w:rsidP="00BB0493">
            <w:pPr>
              <w:pStyle w:val="TAC"/>
              <w:rPr>
                <w:noProof/>
                <w:lang w:eastAsia="en-US"/>
              </w:rPr>
            </w:pPr>
            <w:r w:rsidRPr="00FC08AF">
              <w:rPr>
                <w:noProof/>
                <w:lang w:eastAsia="en-US"/>
              </w:rPr>
              <w:t>Format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5A47B" w14:textId="77777777" w:rsidR="001B1642" w:rsidRPr="00FC08AF" w:rsidRDefault="001B1642" w:rsidP="00BB0493">
            <w:pPr>
              <w:pStyle w:val="TAC"/>
              <w:rPr>
                <w:noProof/>
                <w:lang w:eastAsia="en-US"/>
              </w:rPr>
            </w:pPr>
            <w:r w:rsidRPr="00FC08AF">
              <w:rPr>
                <w:noProof/>
                <w:lang w:eastAsia="en-US"/>
              </w:rPr>
              <w:t>Min. Access Types</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6CB3E091" w14:textId="77777777" w:rsidR="001B1642" w:rsidRPr="00FC08AF" w:rsidRDefault="001B1642" w:rsidP="00BB0493">
            <w:pPr>
              <w:jc w:val="center"/>
              <w:rPr>
                <w:rFonts w:ascii="Arial" w:hAnsi="Arial" w:cs="Arial"/>
                <w:b/>
                <w:noProof/>
                <w:sz w:val="18"/>
                <w:szCs w:val="18"/>
              </w:rPr>
            </w:pPr>
          </w:p>
        </w:tc>
      </w:tr>
      <w:tr w:rsidR="001B1642" w:rsidRPr="00FC08AF" w14:paraId="38193EA4" w14:textId="77777777" w:rsidTr="00BB0493">
        <w:trPr>
          <w:cantSplit/>
          <w:trHeight w:hRule="exact" w:val="28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61B2D620" w14:textId="77777777" w:rsidR="001B1642" w:rsidRPr="00FC08AF" w:rsidRDefault="001B1642" w:rsidP="00BB0493">
            <w:pPr>
              <w:jc w:val="center"/>
              <w:rPr>
                <w:b/>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6EEE" w14:textId="77777777" w:rsidR="001B1642" w:rsidRPr="00FC08AF" w:rsidRDefault="001B1642" w:rsidP="00BB0493">
            <w:pPr>
              <w:pStyle w:val="TAC"/>
              <w:rPr>
                <w:noProof/>
                <w:lang w:eastAsia="en-US"/>
              </w:rPr>
            </w:pPr>
            <w:r w:rsidRPr="00FC08AF">
              <w:rPr>
                <w:noProof/>
                <w:lang w:eastAsia="en-US"/>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56A1D" w14:textId="77777777" w:rsidR="001B1642" w:rsidRPr="00FC08AF" w:rsidRDefault="001B1642" w:rsidP="00BB0493">
            <w:pPr>
              <w:pStyle w:val="TAC"/>
              <w:rPr>
                <w:noProof/>
                <w:lang w:eastAsia="en-US"/>
              </w:rPr>
            </w:pPr>
            <w:r w:rsidRPr="00FC08AF">
              <w:rPr>
                <w:noProof/>
                <w:lang w:eastAsia="en-US"/>
              </w:rPr>
              <w:t>One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4C994" w14:textId="77777777" w:rsidR="001B1642" w:rsidRPr="00FC08AF" w:rsidRDefault="001B1642" w:rsidP="00BB0493">
            <w:pPr>
              <w:pStyle w:val="TAC"/>
              <w:rPr>
                <w:noProof/>
                <w:lang w:eastAsia="en-US"/>
              </w:rPr>
            </w:pPr>
            <w:r w:rsidRPr="00FC08AF">
              <w:rPr>
                <w:noProof/>
                <w:lang w:eastAsia="en-US"/>
              </w:rPr>
              <w:t>int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6141A" w14:textId="77777777" w:rsidR="001B1642" w:rsidRPr="00FC08AF" w:rsidRDefault="001B1642" w:rsidP="00BB0493">
            <w:pPr>
              <w:pStyle w:val="TAC"/>
              <w:rPr>
                <w:noProof/>
                <w:lang w:eastAsia="en-US"/>
              </w:rPr>
            </w:pPr>
            <w:r w:rsidRPr="00FC08AF">
              <w:rPr>
                <w:noProof/>
                <w:lang w:eastAsia="en-US"/>
              </w:rPr>
              <w:t>Get, Replace</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178DDB0D" w14:textId="77777777" w:rsidR="001B1642" w:rsidRPr="00FC08AF" w:rsidRDefault="001B1642" w:rsidP="00BB0493">
            <w:pPr>
              <w:jc w:val="center"/>
              <w:rPr>
                <w:b/>
                <w:noProof/>
              </w:rPr>
            </w:pPr>
          </w:p>
        </w:tc>
      </w:tr>
      <w:tr w:rsidR="001B1642" w:rsidRPr="00FC08AF" w14:paraId="7CD39724" w14:textId="77777777" w:rsidTr="00BB0493">
        <w:trPr>
          <w:cantSplit/>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3B84E6E8" w14:textId="77777777" w:rsidR="001B1642" w:rsidRPr="00FC08AF" w:rsidRDefault="001B1642" w:rsidP="00BB0493">
            <w:pPr>
              <w:jc w:val="center"/>
              <w:rPr>
                <w:b/>
                <w:noProof/>
              </w:rPr>
            </w:pPr>
          </w:p>
        </w:tc>
        <w:tc>
          <w:tcPr>
            <w:tcW w:w="920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9B1723" w14:textId="77777777" w:rsidR="001B1642" w:rsidRPr="00FC08AF" w:rsidRDefault="001B1642" w:rsidP="00BB0493">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5C5A42FA" w14:textId="77777777" w:rsidR="00D57A49" w:rsidRPr="00FC08AF" w:rsidRDefault="00D57A49" w:rsidP="00D57A49">
      <w:pPr>
        <w:rPr>
          <w:noProof/>
        </w:rPr>
      </w:pPr>
    </w:p>
    <w:p w14:paraId="0DC85740" w14:textId="77777777" w:rsidR="001B1642" w:rsidRPr="00FC08AF" w:rsidRDefault="001B1642" w:rsidP="001B1642">
      <w:pPr>
        <w:rPr>
          <w:noProof/>
        </w:rPr>
      </w:pPr>
      <w:r w:rsidRPr="00FC08AF">
        <w:rPr>
          <w:noProof/>
        </w:rPr>
        <w:t xml:space="preserve">The "UserInfoID" element identifies the </w:t>
      </w:r>
      <w:r w:rsidR="00E11C2A" w:rsidRPr="00FC08AF">
        <w:rPr>
          <w:noProof/>
          <w:lang w:eastAsia="ko-KR"/>
        </w:rPr>
        <w:t xml:space="preserve">MCPTT private </w:t>
      </w:r>
      <w:r w:rsidRPr="00FC08AF">
        <w:rPr>
          <w:noProof/>
        </w:rPr>
        <w:t>recipient when making an off-network private call.</w:t>
      </w:r>
    </w:p>
    <w:p w14:paraId="59C7F157" w14:textId="77777777" w:rsidR="001B1642" w:rsidRPr="00FC08AF" w:rsidRDefault="001B1642" w:rsidP="001B1642">
      <w:pPr>
        <w:pStyle w:val="Heading3"/>
        <w:rPr>
          <w:noProof/>
          <w:lang w:eastAsia="ko-KR"/>
        </w:rPr>
      </w:pPr>
      <w:bookmarkStart w:id="227" w:name="_Toc4578218"/>
      <w:bookmarkStart w:id="228" w:name="_Toc27727906"/>
      <w:bookmarkStart w:id="229" w:name="_Toc176353218"/>
      <w:r w:rsidRPr="00FC08AF">
        <w:rPr>
          <w:noProof/>
        </w:rPr>
        <w:t>5.2.</w:t>
      </w:r>
      <w:r w:rsidRPr="00FC08AF">
        <w:rPr>
          <w:noProof/>
          <w:lang w:eastAsia="ko-KR"/>
        </w:rPr>
        <w:t>29E</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2659AE" w:rsidRPr="00FC08AF">
        <w:rPr>
          <w:noProof/>
        </w:rPr>
        <w:br/>
      </w:r>
      <w:r w:rsidR="00E11C2A" w:rsidRPr="00FC08AF">
        <w:rPr>
          <w:noProof/>
          <w:lang w:eastAsia="ko-KR"/>
        </w:rPr>
        <w:t>MCPTTPrivate</w:t>
      </w:r>
      <w:r w:rsidRPr="00FC08AF">
        <w:rPr>
          <w:noProof/>
        </w:rPr>
        <w:t>Recipient/Entry/DisplayName</w:t>
      </w:r>
      <w:bookmarkEnd w:id="227"/>
      <w:bookmarkEnd w:id="228"/>
      <w:bookmarkEnd w:id="229"/>
    </w:p>
    <w:p w14:paraId="66826E32"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E11C2A" w:rsidRPr="00FC08AF">
        <w:rPr>
          <w:noProof/>
          <w:lang w:eastAsia="ko-KR"/>
        </w:rPr>
        <w:t>MCPTTPrivate</w:t>
      </w:r>
      <w:r w:rsidRPr="00FC08AF">
        <w:rPr>
          <w:noProof/>
        </w:rPr>
        <w:t>Recipient/Entry/DisplayName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21097A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CA5AF7" w14:textId="77777777" w:rsidR="001B1642" w:rsidRPr="00FC08AF" w:rsidRDefault="001B1642" w:rsidP="00BB0493">
            <w:pPr>
              <w:rPr>
                <w:rFonts w:ascii="Arial" w:hAnsi="Arial" w:cs="Arial"/>
                <w:noProof/>
                <w:sz w:val="18"/>
                <w:szCs w:val="18"/>
              </w:rPr>
            </w:pPr>
            <w:r w:rsidRPr="00FC08AF">
              <w:rPr>
                <w:noProof/>
              </w:rPr>
              <w:t>&lt;x&gt;/Common/PrivateCall/EmergencyCall/</w:t>
            </w:r>
            <w:r w:rsidR="00E11C2A" w:rsidRPr="00FC08AF">
              <w:rPr>
                <w:noProof/>
                <w:lang w:eastAsia="ko-KR"/>
              </w:rPr>
              <w:t>MCPTTPrivate</w:t>
            </w:r>
            <w:r w:rsidRPr="00FC08AF">
              <w:rPr>
                <w:noProof/>
              </w:rPr>
              <w:t>Recipient/Entry/DisplayName</w:t>
            </w:r>
          </w:p>
        </w:tc>
      </w:tr>
      <w:tr w:rsidR="001B1642" w:rsidRPr="00FC08AF" w14:paraId="757D6B7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9717B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BC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1EF59"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1EC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05124"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B59E0E" w14:textId="77777777" w:rsidR="001B1642" w:rsidRPr="00FC08AF" w:rsidRDefault="001B1642" w:rsidP="00BB0493">
            <w:pPr>
              <w:jc w:val="center"/>
              <w:rPr>
                <w:rFonts w:ascii="Arial" w:hAnsi="Arial" w:cs="Arial"/>
                <w:b/>
                <w:noProof/>
                <w:sz w:val="18"/>
                <w:szCs w:val="18"/>
              </w:rPr>
            </w:pPr>
          </w:p>
        </w:tc>
      </w:tr>
      <w:tr w:rsidR="001B1642" w:rsidRPr="00FC08AF" w14:paraId="69D6AD7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90BDDF"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107C7"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42920"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A5D3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6970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C4958" w14:textId="77777777" w:rsidR="001B1642" w:rsidRPr="00FC08AF" w:rsidRDefault="001B1642" w:rsidP="00BB0493">
            <w:pPr>
              <w:jc w:val="center"/>
              <w:rPr>
                <w:b/>
                <w:noProof/>
              </w:rPr>
            </w:pPr>
          </w:p>
        </w:tc>
      </w:tr>
      <w:tr w:rsidR="001B1642" w:rsidRPr="00FC08AF" w14:paraId="3478E0B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C917F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A9ADAF"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the </w:t>
            </w:r>
            <w:r w:rsidR="00E11C2A" w:rsidRPr="00FC08AF">
              <w:rPr>
                <w:noProof/>
                <w:lang w:eastAsia="ko-KR"/>
              </w:rPr>
              <w:t xml:space="preserve">MCPTT private </w:t>
            </w:r>
            <w:r w:rsidRPr="00FC08AF">
              <w:rPr>
                <w:noProof/>
              </w:rPr>
              <w:t>recipient ID</w:t>
            </w:r>
            <w:r w:rsidRPr="00FC08AF">
              <w:rPr>
                <w:noProof/>
                <w:lang w:eastAsia="ko-KR"/>
              </w:rPr>
              <w:t>.</w:t>
            </w:r>
          </w:p>
        </w:tc>
      </w:tr>
    </w:tbl>
    <w:p w14:paraId="1C52045B" w14:textId="77777777" w:rsidR="001B1642" w:rsidRPr="00FC08AF" w:rsidRDefault="001B1642" w:rsidP="001B1642">
      <w:pPr>
        <w:rPr>
          <w:noProof/>
        </w:rPr>
      </w:pPr>
    </w:p>
    <w:p w14:paraId="117DE729" w14:textId="77777777" w:rsidR="001B1642" w:rsidRPr="00FC08AF" w:rsidRDefault="001B1642" w:rsidP="001B1642">
      <w:pPr>
        <w:pStyle w:val="Heading3"/>
        <w:rPr>
          <w:noProof/>
          <w:lang w:eastAsia="ko-KR"/>
        </w:rPr>
      </w:pPr>
      <w:bookmarkStart w:id="230" w:name="_Toc4578219"/>
      <w:bookmarkStart w:id="231" w:name="_Toc27727907"/>
      <w:bookmarkStart w:id="232" w:name="_Toc176353219"/>
      <w:r w:rsidRPr="00FC08AF">
        <w:rPr>
          <w:noProof/>
        </w:rPr>
        <w:t>5.2.</w:t>
      </w:r>
      <w:r w:rsidRPr="00FC08AF">
        <w:rPr>
          <w:noProof/>
          <w:lang w:eastAsia="ko-KR"/>
        </w:rPr>
        <w:t>29F</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2659AE" w:rsidRPr="00FC08AF">
        <w:rPr>
          <w:noProof/>
        </w:rPr>
        <w:br/>
      </w:r>
      <w:r w:rsidR="00E11C2A" w:rsidRPr="00FC08AF">
        <w:rPr>
          <w:noProof/>
          <w:lang w:eastAsia="ko-KR"/>
        </w:rPr>
        <w:t>MCPTTPrivate</w:t>
      </w:r>
      <w:r w:rsidRPr="00FC08AF">
        <w:rPr>
          <w:noProof/>
        </w:rPr>
        <w:t>Recipient/Entry/Usage</w:t>
      </w:r>
      <w:bookmarkEnd w:id="230"/>
      <w:bookmarkEnd w:id="231"/>
      <w:bookmarkEnd w:id="232"/>
    </w:p>
    <w:p w14:paraId="2619CA0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E11C2A" w:rsidRPr="00FC08AF">
        <w:rPr>
          <w:noProof/>
          <w:lang w:eastAsia="ko-KR"/>
        </w:rPr>
        <w:t>MCPTTPrivate</w:t>
      </w:r>
      <w:r w:rsidRPr="00FC08AF">
        <w:rPr>
          <w:noProof/>
        </w:rPr>
        <w:t>Recipient/Entry/Usage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3AA7E5B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68B9AC" w14:textId="77777777" w:rsidR="001B1642" w:rsidRPr="00FC08AF" w:rsidRDefault="001B1642" w:rsidP="00BB0493">
            <w:pPr>
              <w:rPr>
                <w:rFonts w:ascii="Arial" w:hAnsi="Arial" w:cs="Arial"/>
                <w:noProof/>
                <w:sz w:val="18"/>
                <w:szCs w:val="18"/>
              </w:rPr>
            </w:pPr>
            <w:r w:rsidRPr="00FC08AF">
              <w:rPr>
                <w:noProof/>
              </w:rPr>
              <w:t>&lt;x&gt;/Common/PrivateCall/EmergencyCall/</w:t>
            </w:r>
            <w:r w:rsidR="00E11C2A" w:rsidRPr="00FC08AF">
              <w:rPr>
                <w:noProof/>
                <w:lang w:eastAsia="ko-KR"/>
              </w:rPr>
              <w:t>MCPTTPrivate</w:t>
            </w:r>
            <w:r w:rsidRPr="00FC08AF">
              <w:rPr>
                <w:noProof/>
              </w:rPr>
              <w:t>Recipient/Entry/Usage</w:t>
            </w:r>
          </w:p>
        </w:tc>
      </w:tr>
      <w:tr w:rsidR="001B1642" w:rsidRPr="00FC08AF" w14:paraId="1F72386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25268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2E81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EDAA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61A45"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AA35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69AF2E" w14:textId="77777777" w:rsidR="001B1642" w:rsidRPr="00FC08AF" w:rsidRDefault="001B1642" w:rsidP="00BB0493">
            <w:pPr>
              <w:jc w:val="center"/>
              <w:rPr>
                <w:rFonts w:ascii="Arial" w:hAnsi="Arial" w:cs="Arial"/>
                <w:b/>
                <w:noProof/>
                <w:sz w:val="18"/>
                <w:szCs w:val="18"/>
              </w:rPr>
            </w:pPr>
          </w:p>
        </w:tc>
      </w:tr>
      <w:tr w:rsidR="001B1642" w:rsidRPr="00FC08AF" w14:paraId="130942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E98B58"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3B251"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CB74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0D1B3"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999DF"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90AB52" w14:textId="77777777" w:rsidR="001B1642" w:rsidRPr="00FC08AF" w:rsidRDefault="001B1642" w:rsidP="00BB0493">
            <w:pPr>
              <w:jc w:val="center"/>
              <w:rPr>
                <w:b/>
                <w:noProof/>
              </w:rPr>
            </w:pPr>
          </w:p>
        </w:tc>
      </w:tr>
      <w:tr w:rsidR="001B1642" w:rsidRPr="00FC08AF" w14:paraId="54526F8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3CACE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C33EF0"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MCPTT emergency private call uses the </w:t>
            </w:r>
            <w:r w:rsidR="00E11C2A" w:rsidRPr="00FC08AF">
              <w:rPr>
                <w:noProof/>
                <w:lang w:eastAsia="ko-KR"/>
              </w:rPr>
              <w:t xml:space="preserve">MCPTT private </w:t>
            </w:r>
            <w:r w:rsidRPr="00FC08AF">
              <w:rPr>
                <w:noProof/>
              </w:rPr>
              <w:t>recipient ID</w:t>
            </w:r>
            <w:r w:rsidRPr="00FC08AF">
              <w:rPr>
                <w:noProof/>
                <w:lang w:eastAsia="ko-KR"/>
              </w:rPr>
              <w:t>.</w:t>
            </w:r>
          </w:p>
        </w:tc>
      </w:tr>
    </w:tbl>
    <w:p w14:paraId="798D6EEC" w14:textId="77777777" w:rsidR="00574E46" w:rsidRPr="00FC08AF" w:rsidRDefault="00574E46" w:rsidP="00574E46">
      <w:pPr>
        <w:rPr>
          <w:noProof/>
        </w:rPr>
      </w:pPr>
    </w:p>
    <w:p w14:paraId="41E54E9E" w14:textId="77777777" w:rsidR="001B1642" w:rsidRPr="00FC08AF" w:rsidRDefault="001B1642" w:rsidP="001B1642">
      <w:pPr>
        <w:rPr>
          <w:noProof/>
        </w:rPr>
      </w:pPr>
      <w:r w:rsidRPr="00FC08AF">
        <w:rPr>
          <w:noProof/>
        </w:rPr>
        <w:t>The valid values are 'LocallyDetermined' and 'UsePreConfigured'.</w:t>
      </w:r>
    </w:p>
    <w:p w14:paraId="1505D90B" w14:textId="77777777" w:rsidR="001B1642" w:rsidRPr="00FC08AF" w:rsidRDefault="001B1642" w:rsidP="001B1642">
      <w:pPr>
        <w:rPr>
          <w:noProof/>
        </w:rPr>
      </w:pPr>
      <w:r w:rsidRPr="00FC08AF">
        <w:rPr>
          <w:noProof/>
        </w:rPr>
        <w:t>When set to 'LocallyDetermined' then if the MCPTT user selects an MCPTT ID then use that MCPTT ID for the MCPTT emergency private</w:t>
      </w:r>
      <w:r w:rsidR="00E11C2A" w:rsidRPr="00FC08AF">
        <w:rPr>
          <w:noProof/>
          <w:lang w:eastAsia="ko-KR"/>
        </w:rPr>
        <w:t xml:space="preserve"> </w:t>
      </w:r>
      <w:r w:rsidRPr="00FC08AF">
        <w:rPr>
          <w:noProof/>
        </w:rPr>
        <w:t xml:space="preserve">call, if the MCPTT user does not select a MCPTT ID then use the MCPTT ID identified by the </w:t>
      </w:r>
      <w:r w:rsidR="00E11C2A" w:rsidRPr="00FC08AF">
        <w:rPr>
          <w:noProof/>
          <w:lang w:eastAsia="ko-KR"/>
        </w:rPr>
        <w:t xml:space="preserve">MCPTT private </w:t>
      </w:r>
      <w:r w:rsidRPr="00FC08AF">
        <w:rPr>
          <w:noProof/>
        </w:rPr>
        <w:t xml:space="preserve">recipient ID in </w:t>
      </w:r>
      <w:r w:rsidR="009E135B">
        <w:rPr>
          <w:noProof/>
        </w:rPr>
        <w:t>clause</w:t>
      </w:r>
      <w:r w:rsidRPr="00FC08AF">
        <w:rPr>
          <w:noProof/>
        </w:rPr>
        <w:t> 5.2.29B for an on-network MCPTT emergency private call.</w:t>
      </w:r>
    </w:p>
    <w:p w14:paraId="1C644614" w14:textId="77777777" w:rsidR="001B1642" w:rsidRPr="00FC08AF" w:rsidRDefault="001B1642" w:rsidP="001B1642">
      <w:pPr>
        <w:rPr>
          <w:noProof/>
          <w:lang w:eastAsia="ko-KR"/>
        </w:rPr>
      </w:pPr>
      <w:r w:rsidRPr="00FC08AF">
        <w:rPr>
          <w:noProof/>
        </w:rPr>
        <w:t xml:space="preserve">When set to 'UsePreConfigured' then use the MCPTT ID identified by the </w:t>
      </w:r>
      <w:r w:rsidR="00E11C2A" w:rsidRPr="00FC08AF">
        <w:rPr>
          <w:noProof/>
          <w:lang w:eastAsia="ko-KR"/>
        </w:rPr>
        <w:t xml:space="preserve">MCPTT private </w:t>
      </w:r>
      <w:r w:rsidRPr="00FC08AF">
        <w:rPr>
          <w:noProof/>
        </w:rPr>
        <w:t xml:space="preserve">recipient ID in </w:t>
      </w:r>
      <w:r w:rsidR="009E135B">
        <w:rPr>
          <w:noProof/>
        </w:rPr>
        <w:t>clause</w:t>
      </w:r>
      <w:r w:rsidRPr="00FC08AF">
        <w:rPr>
          <w:noProof/>
        </w:rPr>
        <w:t> 5.2.29B for an on-network MCPTT emergency private call.</w:t>
      </w:r>
    </w:p>
    <w:p w14:paraId="4DE120E4" w14:textId="77777777" w:rsidR="001B1642" w:rsidRPr="00FC08AF" w:rsidRDefault="001B1642" w:rsidP="001B1642">
      <w:pPr>
        <w:rPr>
          <w:noProof/>
        </w:rPr>
      </w:pPr>
      <w:r w:rsidRPr="00FC08AF">
        <w:rPr>
          <w:noProof/>
        </w:rPr>
        <w:t>When set to 'LocallyDetermined' then if the MCPTT user selects an MCPTT user then use the UserInfoID that corresponds to that MCPTT user for the MCPTT emergency private</w:t>
      </w:r>
      <w:r w:rsidR="00E11C2A" w:rsidRPr="00FC08AF">
        <w:rPr>
          <w:noProof/>
          <w:lang w:eastAsia="ko-KR"/>
        </w:rPr>
        <w:t xml:space="preserve"> </w:t>
      </w:r>
      <w:r w:rsidRPr="00FC08AF">
        <w:rPr>
          <w:noProof/>
        </w:rPr>
        <w:t xml:space="preserve">call, if the MCPTT user does not select a MCPTT </w:t>
      </w:r>
      <w:r w:rsidRPr="00FC08AF">
        <w:rPr>
          <w:noProof/>
        </w:rPr>
        <w:lastRenderedPageBreak/>
        <w:t xml:space="preserve">user then use the User Info ID identified by the UserInfoID in </w:t>
      </w:r>
      <w:r w:rsidR="009E135B">
        <w:rPr>
          <w:noProof/>
        </w:rPr>
        <w:t>clause</w:t>
      </w:r>
      <w:r w:rsidRPr="00FC08AF">
        <w:rPr>
          <w:noProof/>
        </w:rPr>
        <w:t> 5.2.29</w:t>
      </w:r>
      <w:r w:rsidR="00E11C2A" w:rsidRPr="00FC08AF">
        <w:rPr>
          <w:noProof/>
          <w:lang w:eastAsia="ko-KR"/>
        </w:rPr>
        <w:t>D</w:t>
      </w:r>
      <w:r w:rsidRPr="00FC08AF">
        <w:rPr>
          <w:noProof/>
        </w:rPr>
        <w:t xml:space="preserve"> for an off-network MCPTT emergency private call.</w:t>
      </w:r>
    </w:p>
    <w:p w14:paraId="50B7AA70" w14:textId="77777777" w:rsidR="001B1642" w:rsidRPr="00FC08AF" w:rsidRDefault="001B1642" w:rsidP="001B1642">
      <w:pPr>
        <w:rPr>
          <w:noProof/>
          <w:lang w:eastAsia="ko-KR"/>
        </w:rPr>
      </w:pPr>
      <w:r w:rsidRPr="00FC08AF">
        <w:rPr>
          <w:noProof/>
        </w:rPr>
        <w:t xml:space="preserve">When set to 'UsePreConfigured' then use the User Info ID identified by the UserInfoID in </w:t>
      </w:r>
      <w:r w:rsidR="009E135B">
        <w:rPr>
          <w:noProof/>
        </w:rPr>
        <w:t>clause</w:t>
      </w:r>
      <w:r w:rsidRPr="00FC08AF">
        <w:rPr>
          <w:noProof/>
        </w:rPr>
        <w:t> 5.2.29</w:t>
      </w:r>
      <w:r w:rsidR="00E11C2A" w:rsidRPr="00FC08AF">
        <w:rPr>
          <w:noProof/>
          <w:lang w:eastAsia="ko-KR"/>
        </w:rPr>
        <w:t>D</w:t>
      </w:r>
      <w:r w:rsidRPr="00FC08AF">
        <w:rPr>
          <w:noProof/>
        </w:rPr>
        <w:t xml:space="preserve"> for an off-network MCPTT emergency private call.</w:t>
      </w:r>
    </w:p>
    <w:p w14:paraId="31125BD6" w14:textId="77777777" w:rsidR="002F484D" w:rsidRPr="00FC08AF" w:rsidRDefault="002F484D" w:rsidP="002F484D">
      <w:pPr>
        <w:pStyle w:val="Heading3"/>
        <w:rPr>
          <w:noProof/>
          <w:lang w:eastAsia="ko-KR"/>
        </w:rPr>
      </w:pPr>
      <w:bookmarkStart w:id="233" w:name="_Toc4578220"/>
      <w:bookmarkStart w:id="234" w:name="_Toc27727908"/>
      <w:bookmarkStart w:id="235" w:name="_Toc176353220"/>
      <w:r w:rsidRPr="00FC08AF">
        <w:rPr>
          <w:noProof/>
        </w:rPr>
        <w:t>5.2.</w:t>
      </w:r>
      <w:r w:rsidR="000123E8" w:rsidRPr="00FC08AF">
        <w:rPr>
          <w:noProof/>
          <w:lang w:eastAsia="ko-KR"/>
        </w:rPr>
        <w:t>30</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w:t>
      </w:r>
      <w:bookmarkEnd w:id="233"/>
      <w:bookmarkEnd w:id="234"/>
      <w:bookmarkEnd w:id="235"/>
    </w:p>
    <w:p w14:paraId="2859EFB8"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AC352B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4E2A8E" w14:textId="77777777" w:rsidR="002F484D" w:rsidRPr="00FC08AF" w:rsidRDefault="002F484D" w:rsidP="00B93C96">
            <w:pPr>
              <w:rPr>
                <w:rFonts w:ascii="Arial" w:hAnsi="Arial" w:cs="Arial"/>
                <w:noProof/>
                <w:sz w:val="18"/>
                <w:szCs w:val="18"/>
              </w:rPr>
            </w:pPr>
            <w:r w:rsidRPr="00FC08AF">
              <w:rPr>
                <w:noProof/>
              </w:rPr>
              <w:t>&lt;x&gt;/Common/MCPTTGroupCall</w:t>
            </w:r>
          </w:p>
        </w:tc>
      </w:tr>
      <w:tr w:rsidR="002F484D" w:rsidRPr="00FC08AF" w14:paraId="6081365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91B1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D8D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8778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DBA6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C4C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3DEB86" w14:textId="77777777" w:rsidR="002F484D" w:rsidRPr="00FC08AF" w:rsidRDefault="002F484D" w:rsidP="00B93C96">
            <w:pPr>
              <w:jc w:val="center"/>
              <w:rPr>
                <w:rFonts w:ascii="Arial" w:hAnsi="Arial" w:cs="Arial"/>
                <w:b/>
                <w:noProof/>
                <w:sz w:val="18"/>
                <w:szCs w:val="18"/>
              </w:rPr>
            </w:pPr>
          </w:p>
        </w:tc>
      </w:tr>
      <w:tr w:rsidR="002F484D" w:rsidRPr="00FC08AF" w14:paraId="210BDB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0F80F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2CB1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5D88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1264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5A30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CBA81" w14:textId="77777777" w:rsidR="002F484D" w:rsidRPr="00FC08AF" w:rsidRDefault="002F484D" w:rsidP="00B93C96">
            <w:pPr>
              <w:jc w:val="center"/>
              <w:rPr>
                <w:b/>
                <w:noProof/>
              </w:rPr>
            </w:pPr>
          </w:p>
        </w:tc>
      </w:tr>
      <w:tr w:rsidR="002F484D" w:rsidRPr="00FC08AF" w14:paraId="773EE67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E05D8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7157B7" w14:textId="77777777" w:rsidR="002F484D" w:rsidRPr="00FC08AF" w:rsidRDefault="002F484D" w:rsidP="00B93C9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MCPTT group call configuration.</w:t>
            </w:r>
          </w:p>
        </w:tc>
      </w:tr>
    </w:tbl>
    <w:p w14:paraId="431D2F8A" w14:textId="77777777" w:rsidR="001731DE" w:rsidRPr="00FC08AF" w:rsidRDefault="001731DE" w:rsidP="001731DE">
      <w:pPr>
        <w:rPr>
          <w:noProof/>
          <w:lang w:eastAsia="ko-KR"/>
        </w:rPr>
      </w:pPr>
    </w:p>
    <w:p w14:paraId="51B58AC9" w14:textId="77777777" w:rsidR="002F484D" w:rsidRPr="00FC08AF" w:rsidRDefault="002F484D" w:rsidP="002F484D">
      <w:pPr>
        <w:pStyle w:val="Heading3"/>
        <w:rPr>
          <w:noProof/>
          <w:lang w:eastAsia="ko-KR"/>
        </w:rPr>
      </w:pPr>
      <w:bookmarkStart w:id="236" w:name="_Toc4578221"/>
      <w:bookmarkStart w:id="237" w:name="_Toc27727909"/>
      <w:bookmarkStart w:id="238" w:name="_Toc176353221"/>
      <w:r w:rsidRPr="00FC08AF">
        <w:rPr>
          <w:noProof/>
        </w:rPr>
        <w:t>5.2.</w:t>
      </w:r>
      <w:r w:rsidR="000123E8" w:rsidRPr="00FC08AF">
        <w:rPr>
          <w:noProof/>
          <w:lang w:eastAsia="ko-KR"/>
        </w:rPr>
        <w:t>31</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/Common/MCPTTGroupCall/Max</w:t>
      </w:r>
      <w:r w:rsidR="001B1642" w:rsidRPr="00FC08AF">
        <w:rPr>
          <w:noProof/>
        </w:rPr>
        <w:t>Simultaneous</w:t>
      </w:r>
      <w:r w:rsidRPr="00FC08AF">
        <w:rPr>
          <w:noProof/>
        </w:rPr>
        <w:t>Calls</w:t>
      </w:r>
      <w:r w:rsidR="001B1642" w:rsidRPr="00FC08AF">
        <w:rPr>
          <w:noProof/>
        </w:rPr>
        <w:t>N6</w:t>
      </w:r>
      <w:bookmarkEnd w:id="236"/>
      <w:bookmarkEnd w:id="237"/>
      <w:bookmarkEnd w:id="238"/>
    </w:p>
    <w:p w14:paraId="3C9A3010"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Max</w:t>
      </w:r>
      <w:r w:rsidR="001B1642" w:rsidRPr="00FC08AF">
        <w:rPr>
          <w:noProof/>
        </w:rPr>
        <w:t>Simultaneous</w:t>
      </w:r>
      <w:r w:rsidRPr="00FC08AF">
        <w:rPr>
          <w:noProof/>
        </w:rPr>
        <w:t>Calls</w:t>
      </w:r>
      <w:r w:rsidR="001B1642" w:rsidRPr="00FC08AF">
        <w:rPr>
          <w:noProof/>
        </w:rPr>
        <w:t>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EA31EA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32B700" w14:textId="77777777" w:rsidR="002F484D" w:rsidRPr="00FC08AF" w:rsidRDefault="002F484D" w:rsidP="00B93C96">
            <w:pPr>
              <w:rPr>
                <w:rFonts w:ascii="Arial" w:hAnsi="Arial" w:cs="Arial"/>
                <w:noProof/>
                <w:sz w:val="18"/>
                <w:szCs w:val="18"/>
              </w:rPr>
            </w:pPr>
            <w:r w:rsidRPr="00FC08AF">
              <w:rPr>
                <w:noProof/>
              </w:rPr>
              <w:t>&lt;x&gt;/Common/MCPTTGroupCall/Max</w:t>
            </w:r>
            <w:r w:rsidR="001B1642" w:rsidRPr="00FC08AF">
              <w:rPr>
                <w:noProof/>
              </w:rPr>
              <w:t>Simultaneous</w:t>
            </w:r>
            <w:r w:rsidRPr="00FC08AF">
              <w:rPr>
                <w:noProof/>
              </w:rPr>
              <w:t>Calls</w:t>
            </w:r>
            <w:r w:rsidR="001B1642" w:rsidRPr="00FC08AF">
              <w:rPr>
                <w:noProof/>
              </w:rPr>
              <w:t>N6</w:t>
            </w:r>
          </w:p>
        </w:tc>
      </w:tr>
      <w:tr w:rsidR="002F484D" w:rsidRPr="00FC08AF" w14:paraId="78E5872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C4B4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0ECB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6D17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FE6E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9153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209449" w14:textId="77777777" w:rsidR="002F484D" w:rsidRPr="00FC08AF" w:rsidRDefault="002F484D" w:rsidP="00B93C96">
            <w:pPr>
              <w:jc w:val="center"/>
              <w:rPr>
                <w:rFonts w:ascii="Arial" w:hAnsi="Arial" w:cs="Arial"/>
                <w:b/>
                <w:noProof/>
                <w:sz w:val="18"/>
                <w:szCs w:val="18"/>
              </w:rPr>
            </w:pPr>
          </w:p>
        </w:tc>
      </w:tr>
      <w:tr w:rsidR="002F484D" w:rsidRPr="00FC08AF" w14:paraId="5EE5560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F3D8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789C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8FA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09C2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3D9A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312F03" w14:textId="77777777" w:rsidR="002F484D" w:rsidRPr="00FC08AF" w:rsidRDefault="002F484D" w:rsidP="00B93C96">
            <w:pPr>
              <w:jc w:val="center"/>
              <w:rPr>
                <w:b/>
                <w:noProof/>
              </w:rPr>
            </w:pPr>
          </w:p>
        </w:tc>
      </w:tr>
      <w:tr w:rsidR="002F484D" w:rsidRPr="00FC08AF" w14:paraId="696AB07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22903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02FB2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 xml:space="preserve">aximum number of simultaneously received </w:t>
            </w:r>
            <w:r w:rsidR="001B1642" w:rsidRPr="00FC08AF">
              <w:rPr>
                <w:noProof/>
              </w:rPr>
              <w:t xml:space="preserve">MCPTT </w:t>
            </w:r>
            <w:r w:rsidRPr="00FC08AF">
              <w:rPr>
                <w:noProof/>
              </w:rPr>
              <w:t>group calls</w:t>
            </w:r>
            <w:r w:rsidR="001B1642" w:rsidRPr="00FC08AF">
              <w:rPr>
                <w:noProof/>
              </w:rPr>
              <w:t xml:space="preserve"> (N6)</w:t>
            </w:r>
            <w:r w:rsidRPr="00FC08AF">
              <w:rPr>
                <w:noProof/>
                <w:lang w:eastAsia="ko-KR"/>
              </w:rPr>
              <w:t>.</w:t>
            </w:r>
          </w:p>
        </w:tc>
      </w:tr>
    </w:tbl>
    <w:p w14:paraId="3D01554C" w14:textId="77777777" w:rsidR="001731DE" w:rsidRPr="00FC08AF" w:rsidRDefault="001731DE" w:rsidP="001731DE">
      <w:pPr>
        <w:rPr>
          <w:noProof/>
          <w:lang w:eastAsia="ko-KR"/>
        </w:rPr>
      </w:pPr>
    </w:p>
    <w:p w14:paraId="77320CB0" w14:textId="77777777" w:rsidR="002F484D" w:rsidRPr="00FC08AF" w:rsidRDefault="002F484D" w:rsidP="002F484D">
      <w:pPr>
        <w:pStyle w:val="Heading3"/>
        <w:rPr>
          <w:noProof/>
          <w:lang w:eastAsia="ko-KR"/>
        </w:rPr>
      </w:pPr>
      <w:bookmarkStart w:id="239" w:name="_Toc4578222"/>
      <w:bookmarkStart w:id="240" w:name="_Toc27727910"/>
      <w:bookmarkStart w:id="241" w:name="_Toc176353222"/>
      <w:r w:rsidRPr="00FC08AF">
        <w:rPr>
          <w:noProof/>
        </w:rPr>
        <w:t>5.2.</w:t>
      </w:r>
      <w:r w:rsidR="000123E8" w:rsidRPr="00FC08AF">
        <w:rPr>
          <w:noProof/>
          <w:lang w:eastAsia="ko-KR"/>
        </w:rPr>
        <w:t>32</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bookmarkEnd w:id="239"/>
      <w:bookmarkEnd w:id="240"/>
      <w:bookmarkEnd w:id="241"/>
    </w:p>
    <w:p w14:paraId="561DB219"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1174BA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465427" w14:textId="77777777" w:rsidR="002F484D" w:rsidRPr="00FC08AF" w:rsidRDefault="002F484D" w:rsidP="00B93C96">
            <w:pPr>
              <w:rPr>
                <w:rFonts w:ascii="Arial" w:hAnsi="Arial" w:cs="Arial"/>
                <w:noProof/>
                <w:sz w:val="18"/>
                <w:szCs w:val="18"/>
              </w:rPr>
            </w:pPr>
            <w:r w:rsidRPr="00FC08AF">
              <w:rPr>
                <w:noProof/>
              </w:rPr>
              <w:t>&lt;x&gt;/Common/MCPTTGroupCall/EmergencyCall</w:t>
            </w:r>
          </w:p>
        </w:tc>
      </w:tr>
      <w:tr w:rsidR="002F484D" w:rsidRPr="00FC08AF" w14:paraId="6A34705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BE770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8F8D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F643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555F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FF4D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6FDB13" w14:textId="77777777" w:rsidR="002F484D" w:rsidRPr="00FC08AF" w:rsidRDefault="002F484D" w:rsidP="00B93C96">
            <w:pPr>
              <w:jc w:val="center"/>
              <w:rPr>
                <w:rFonts w:ascii="Arial" w:hAnsi="Arial" w:cs="Arial"/>
                <w:b/>
                <w:noProof/>
                <w:sz w:val="18"/>
                <w:szCs w:val="18"/>
              </w:rPr>
            </w:pPr>
          </w:p>
        </w:tc>
      </w:tr>
      <w:tr w:rsidR="002F484D" w:rsidRPr="00FC08AF" w14:paraId="5BFA6A9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C6D75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F98E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A3C5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9049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2A0F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2560AB" w14:textId="77777777" w:rsidR="002F484D" w:rsidRPr="00FC08AF" w:rsidRDefault="002F484D" w:rsidP="00B93C96">
            <w:pPr>
              <w:jc w:val="center"/>
              <w:rPr>
                <w:b/>
                <w:noProof/>
              </w:rPr>
            </w:pPr>
          </w:p>
        </w:tc>
      </w:tr>
      <w:tr w:rsidR="002F484D" w:rsidRPr="00FC08AF" w14:paraId="4248BA6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D8275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69A0BF" w14:textId="77777777" w:rsidR="002F484D" w:rsidRPr="00FC08AF" w:rsidRDefault="002F484D" w:rsidP="00B93C96">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emergency call policy</w:t>
            </w:r>
            <w:r w:rsidRPr="00FC08AF">
              <w:rPr>
                <w:noProof/>
                <w:lang w:eastAsia="ko-KR"/>
              </w:rPr>
              <w:t>.</w:t>
            </w:r>
          </w:p>
        </w:tc>
      </w:tr>
    </w:tbl>
    <w:p w14:paraId="7B247E99" w14:textId="77777777" w:rsidR="001731DE" w:rsidRPr="00FC08AF" w:rsidRDefault="001731DE" w:rsidP="001731DE">
      <w:pPr>
        <w:rPr>
          <w:noProof/>
          <w:lang w:eastAsia="ko-KR"/>
        </w:rPr>
      </w:pPr>
    </w:p>
    <w:p w14:paraId="4219AAB8" w14:textId="77777777" w:rsidR="000123E8" w:rsidRPr="00FC08AF" w:rsidRDefault="000123E8" w:rsidP="000123E8">
      <w:pPr>
        <w:pStyle w:val="Heading3"/>
        <w:rPr>
          <w:noProof/>
          <w:lang w:eastAsia="ko-KR"/>
        </w:rPr>
      </w:pPr>
      <w:bookmarkStart w:id="242" w:name="_Toc4578223"/>
      <w:bookmarkStart w:id="243" w:name="_Toc27727911"/>
      <w:bookmarkStart w:id="244" w:name="_Toc176353223"/>
      <w:r w:rsidRPr="00FC08AF">
        <w:rPr>
          <w:noProof/>
        </w:rPr>
        <w:t>5.2.</w:t>
      </w:r>
      <w:r w:rsidRPr="00FC08AF">
        <w:rPr>
          <w:noProof/>
          <w:lang w:eastAsia="ko-KR"/>
        </w:rPr>
        <w:t>33</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/Common/MCPTTGroupCall/EmergencyCall/Enabled</w:t>
      </w:r>
      <w:bookmarkEnd w:id="242"/>
      <w:bookmarkEnd w:id="243"/>
      <w:bookmarkEnd w:id="244"/>
    </w:p>
    <w:p w14:paraId="6DB7277D"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1D48B1E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72CDAA" w14:textId="77777777" w:rsidR="000123E8" w:rsidRPr="00FC08AF" w:rsidRDefault="000123E8" w:rsidP="00CF1FEB">
            <w:pPr>
              <w:rPr>
                <w:rFonts w:ascii="Arial" w:hAnsi="Arial" w:cs="Arial"/>
                <w:noProof/>
                <w:sz w:val="18"/>
                <w:szCs w:val="18"/>
              </w:rPr>
            </w:pPr>
            <w:r w:rsidRPr="00FC08AF">
              <w:rPr>
                <w:noProof/>
              </w:rPr>
              <w:t>&lt;x&gt;/Common/MCPTTGroupCall/EmergencyCall/Enabled</w:t>
            </w:r>
          </w:p>
        </w:tc>
      </w:tr>
      <w:tr w:rsidR="000123E8" w:rsidRPr="00FC08AF" w14:paraId="2577808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DE894C"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5E4ED"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C3A68"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9673F"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AAFF6"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CD27AA" w14:textId="77777777" w:rsidR="000123E8" w:rsidRPr="00FC08AF" w:rsidRDefault="000123E8" w:rsidP="00CF1FEB">
            <w:pPr>
              <w:jc w:val="center"/>
              <w:rPr>
                <w:rFonts w:ascii="Arial" w:hAnsi="Arial" w:cs="Arial"/>
                <w:b/>
                <w:noProof/>
                <w:sz w:val="18"/>
                <w:szCs w:val="18"/>
              </w:rPr>
            </w:pPr>
          </w:p>
        </w:tc>
      </w:tr>
      <w:tr w:rsidR="000123E8" w:rsidRPr="00FC08AF" w14:paraId="408A0E4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8B41E3"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BA92A" w14:textId="77777777" w:rsidR="000123E8" w:rsidRPr="00FC08AF" w:rsidRDefault="001B1642" w:rsidP="00CF1FEB">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561EF"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AF812"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BBA1B"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F897C" w14:textId="77777777" w:rsidR="000123E8" w:rsidRPr="00FC08AF" w:rsidRDefault="000123E8" w:rsidP="00CF1FEB">
            <w:pPr>
              <w:jc w:val="center"/>
              <w:rPr>
                <w:b/>
                <w:noProof/>
              </w:rPr>
            </w:pPr>
          </w:p>
        </w:tc>
      </w:tr>
      <w:tr w:rsidR="000123E8" w:rsidRPr="00FC08AF" w14:paraId="01DD514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525E10"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EF3BFD"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MCPTT emergency group call functionality enabled for </w:t>
            </w:r>
            <w:r w:rsidRPr="00FC08AF">
              <w:rPr>
                <w:noProof/>
                <w:lang w:eastAsia="ko-KR"/>
              </w:rPr>
              <w:t xml:space="preserve">MCPTT </w:t>
            </w:r>
            <w:r w:rsidRPr="00FC08AF">
              <w:rPr>
                <w:noProof/>
              </w:rPr>
              <w:t>user</w:t>
            </w:r>
            <w:r w:rsidRPr="00FC08AF">
              <w:rPr>
                <w:noProof/>
                <w:lang w:eastAsia="ko-KR"/>
              </w:rPr>
              <w:t>.</w:t>
            </w:r>
          </w:p>
        </w:tc>
      </w:tr>
    </w:tbl>
    <w:p w14:paraId="2282ACF0" w14:textId="77777777" w:rsidR="00D57A49" w:rsidRPr="00FC08AF" w:rsidRDefault="00D57A49" w:rsidP="00D57A49">
      <w:pPr>
        <w:rPr>
          <w:noProof/>
        </w:rPr>
      </w:pPr>
    </w:p>
    <w:p w14:paraId="0A313EDF" w14:textId="77777777" w:rsidR="000123E8" w:rsidRPr="00FC08AF" w:rsidRDefault="000123E8" w:rsidP="000123E8">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make an MCPTT emergency group call functionality enabled</w:t>
      </w:r>
      <w:r w:rsidRPr="00FC08AF">
        <w:rPr>
          <w:noProof/>
          <w:lang w:eastAsia="ko-KR"/>
        </w:rPr>
        <w:t>.</w:t>
      </w:r>
    </w:p>
    <w:p w14:paraId="1E45A6AA"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make an MCPTT emergency group call functionality enabled</w:t>
      </w:r>
      <w:r w:rsidRPr="00FC08AF">
        <w:rPr>
          <w:noProof/>
          <w:lang w:eastAsia="ko-KR"/>
        </w:rPr>
        <w:t>.</w:t>
      </w:r>
    </w:p>
    <w:p w14:paraId="71177D54" w14:textId="77777777" w:rsidR="000123E8" w:rsidRPr="00FC08AF" w:rsidRDefault="000123E8" w:rsidP="000123E8">
      <w:pPr>
        <w:pStyle w:val="Heading3"/>
        <w:rPr>
          <w:noProof/>
          <w:lang w:eastAsia="ko-KR"/>
        </w:rPr>
      </w:pPr>
      <w:bookmarkStart w:id="245" w:name="_Toc4578224"/>
      <w:bookmarkStart w:id="246" w:name="_Toc27727912"/>
      <w:bookmarkStart w:id="247" w:name="_Toc176353224"/>
      <w:r w:rsidRPr="00FC08AF">
        <w:rPr>
          <w:noProof/>
        </w:rPr>
        <w:lastRenderedPageBreak/>
        <w:t>5.2.</w:t>
      </w:r>
      <w:r w:rsidRPr="00FC08AF">
        <w:rPr>
          <w:noProof/>
          <w:lang w:eastAsia="ko-KR"/>
        </w:rPr>
        <w:t>34</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w:t>
      </w:r>
      <w:bookmarkEnd w:id="245"/>
      <w:bookmarkEnd w:id="246"/>
      <w:bookmarkEnd w:id="247"/>
    </w:p>
    <w:p w14:paraId="2D2FFAD9"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2BC093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B73013" w14:textId="77777777" w:rsidR="000123E8" w:rsidRPr="00FC08AF" w:rsidRDefault="000123E8" w:rsidP="00CF1FEB">
            <w:pPr>
              <w:rPr>
                <w:rFonts w:ascii="Arial" w:hAnsi="Arial" w:cs="Arial"/>
                <w:noProof/>
                <w:sz w:val="18"/>
                <w:szCs w:val="18"/>
              </w:rPr>
            </w:pPr>
            <w:r w:rsidRPr="00FC08AF">
              <w:rPr>
                <w:noProof/>
              </w:rPr>
              <w:t>&lt;x&gt;/Common/MCPTTGroupCall/EmergencyCall/MCPTTGroupInitiation</w:t>
            </w:r>
          </w:p>
        </w:tc>
      </w:tr>
      <w:tr w:rsidR="000123E8" w:rsidRPr="00FC08AF" w14:paraId="1336523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970CC"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90D56"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1842B"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83CFC"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887CF"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7ED821" w14:textId="77777777" w:rsidR="000123E8" w:rsidRPr="00FC08AF" w:rsidRDefault="000123E8" w:rsidP="00CF1FEB">
            <w:pPr>
              <w:jc w:val="center"/>
              <w:rPr>
                <w:rFonts w:ascii="Arial" w:hAnsi="Arial" w:cs="Arial"/>
                <w:b/>
                <w:noProof/>
                <w:sz w:val="18"/>
                <w:szCs w:val="18"/>
              </w:rPr>
            </w:pPr>
          </w:p>
        </w:tc>
      </w:tr>
      <w:tr w:rsidR="000123E8" w:rsidRPr="00FC08AF" w14:paraId="5474EB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CD4EF"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19D34"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8BF90"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9D1E6" w14:textId="77777777" w:rsidR="000123E8" w:rsidRPr="00FC08AF" w:rsidRDefault="001B1642"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6558C"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9CB267" w14:textId="77777777" w:rsidR="000123E8" w:rsidRPr="00FC08AF" w:rsidRDefault="000123E8" w:rsidP="00CF1FEB">
            <w:pPr>
              <w:jc w:val="center"/>
              <w:rPr>
                <w:b/>
                <w:noProof/>
              </w:rPr>
            </w:pPr>
          </w:p>
        </w:tc>
      </w:tr>
      <w:tr w:rsidR="000123E8" w:rsidRPr="00FC08AF" w14:paraId="179AA69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72A3B"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9BD72E" w14:textId="77777777" w:rsidR="000123E8" w:rsidRPr="00FC08AF" w:rsidRDefault="000123E8" w:rsidP="00CF1FEB">
            <w:pPr>
              <w:rPr>
                <w:noProof/>
                <w:lang w:eastAsia="ko-KR"/>
              </w:rPr>
            </w:pPr>
            <w:r w:rsidRPr="00FC08AF">
              <w:rPr>
                <w:noProof/>
              </w:rPr>
              <w:t xml:space="preserve">This interior node </w:t>
            </w:r>
            <w:r w:rsidR="001B1642" w:rsidRPr="00FC08AF">
              <w:rPr>
                <w:noProof/>
              </w:rPr>
              <w:t xml:space="preserve">is a placeholder for </w:t>
            </w:r>
            <w:r w:rsidRPr="00FC08AF">
              <w:rPr>
                <w:noProof/>
                <w:lang w:eastAsia="ko-KR"/>
              </w:rPr>
              <w:t xml:space="preserve"> the g</w:t>
            </w:r>
            <w:r w:rsidRPr="00FC08AF">
              <w:rPr>
                <w:noProof/>
              </w:rPr>
              <w:t>roup used on initiation of an MCPTT emergency group call</w:t>
            </w:r>
            <w:r w:rsidRPr="00FC08AF">
              <w:rPr>
                <w:noProof/>
                <w:lang w:eastAsia="ko-KR"/>
              </w:rPr>
              <w:t>.</w:t>
            </w:r>
          </w:p>
        </w:tc>
      </w:tr>
    </w:tbl>
    <w:p w14:paraId="22F61FD7" w14:textId="77777777" w:rsidR="001731DE" w:rsidRPr="00FC08AF" w:rsidRDefault="001731DE" w:rsidP="001731DE">
      <w:pPr>
        <w:rPr>
          <w:noProof/>
          <w:lang w:eastAsia="ko-KR"/>
        </w:rPr>
      </w:pPr>
    </w:p>
    <w:p w14:paraId="57302FEE" w14:textId="77777777" w:rsidR="001B1642" w:rsidRPr="00FC08AF" w:rsidRDefault="001B1642" w:rsidP="001B1642">
      <w:pPr>
        <w:pStyle w:val="Heading3"/>
        <w:rPr>
          <w:noProof/>
          <w:lang w:eastAsia="ko-KR"/>
        </w:rPr>
      </w:pPr>
      <w:bookmarkStart w:id="248" w:name="_Toc4578225"/>
      <w:bookmarkStart w:id="249" w:name="_Toc27727913"/>
      <w:bookmarkStart w:id="250" w:name="_Toc176353225"/>
      <w:r w:rsidRPr="00FC08AF">
        <w:rPr>
          <w:noProof/>
          <w:lang w:eastAsia="ko-KR"/>
        </w:rPr>
        <w:t>5</w:t>
      </w:r>
      <w:r w:rsidRPr="00FC08AF">
        <w:rPr>
          <w:noProof/>
        </w:rPr>
        <w:t>.2.34</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/EmergencyCall/</w:t>
      </w:r>
      <w:r w:rsidR="002659AE" w:rsidRPr="00FC08AF">
        <w:rPr>
          <w:noProof/>
          <w:lang w:eastAsia="ko-KR"/>
        </w:rPr>
        <w:br/>
      </w:r>
      <w:r w:rsidRPr="00FC08AF">
        <w:rPr>
          <w:noProof/>
        </w:rPr>
        <w:t>MCPTTGroupInitiation/Entry</w:t>
      </w:r>
      <w:bookmarkEnd w:id="248"/>
      <w:bookmarkEnd w:id="249"/>
      <w:bookmarkEnd w:id="250"/>
    </w:p>
    <w:p w14:paraId="6EAB9978"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/Common/MCPTTGroupCall/EmergencyCall/MCPTTGroupInitiation/Entry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AAF30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2B92E5" w14:textId="77777777" w:rsidR="001B1642" w:rsidRPr="00FC08AF" w:rsidRDefault="001B1642" w:rsidP="00BB0493">
            <w:pPr>
              <w:rPr>
                <w:rFonts w:ascii="Arial" w:hAnsi="Arial" w:cs="Arial"/>
                <w:noProof/>
                <w:sz w:val="18"/>
                <w:szCs w:val="18"/>
              </w:rPr>
            </w:pPr>
            <w:r w:rsidRPr="00FC08AF">
              <w:rPr>
                <w:noProof/>
              </w:rPr>
              <w:t>&lt;x&gt;/Common/MCPTTGroupCall</w:t>
            </w:r>
            <w:r w:rsidRPr="00FC08AF">
              <w:rPr>
                <w:noProof/>
                <w:lang w:eastAsia="ko-KR"/>
              </w:rPr>
              <w:t>/</w:t>
            </w:r>
            <w:r w:rsidRPr="00FC08AF">
              <w:rPr>
                <w:noProof/>
              </w:rPr>
              <w:t>EmergencyCall/MCPTTGroupInitiation/Entry</w:t>
            </w:r>
          </w:p>
        </w:tc>
      </w:tr>
      <w:tr w:rsidR="001B1642" w:rsidRPr="00FC08AF" w14:paraId="02082DE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DA4DD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99F26"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77C7"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EFA9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1337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008C02" w14:textId="77777777" w:rsidR="001B1642" w:rsidRPr="00FC08AF" w:rsidRDefault="001B1642" w:rsidP="00BB0493">
            <w:pPr>
              <w:jc w:val="center"/>
              <w:rPr>
                <w:rFonts w:ascii="Arial" w:hAnsi="Arial" w:cs="Arial"/>
                <w:b/>
                <w:noProof/>
                <w:sz w:val="18"/>
                <w:szCs w:val="18"/>
              </w:rPr>
            </w:pPr>
          </w:p>
        </w:tc>
      </w:tr>
      <w:tr w:rsidR="001B1642" w:rsidRPr="00FC08AF" w14:paraId="548500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4BBAD"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0926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D2686"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BC9DB"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BB50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CD42B5" w14:textId="77777777" w:rsidR="001B1642" w:rsidRPr="00FC08AF" w:rsidRDefault="001B1642" w:rsidP="00BB0493">
            <w:pPr>
              <w:jc w:val="center"/>
              <w:rPr>
                <w:b/>
                <w:noProof/>
              </w:rPr>
            </w:pPr>
          </w:p>
        </w:tc>
      </w:tr>
      <w:tr w:rsidR="001B1642" w:rsidRPr="00FC08AF" w14:paraId="6B715FA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64CA2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AC84D9"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MCPTT emergency group call</w:t>
            </w:r>
            <w:r w:rsidRPr="00FC08AF">
              <w:rPr>
                <w:noProof/>
                <w:lang w:eastAsia="ko-KR"/>
              </w:rPr>
              <w:t>.</w:t>
            </w:r>
          </w:p>
        </w:tc>
      </w:tr>
    </w:tbl>
    <w:p w14:paraId="776EABC8" w14:textId="77777777" w:rsidR="001731DE" w:rsidRPr="00FC08AF" w:rsidRDefault="001731DE" w:rsidP="001731DE">
      <w:pPr>
        <w:rPr>
          <w:noProof/>
          <w:lang w:eastAsia="ko-KR"/>
        </w:rPr>
      </w:pPr>
    </w:p>
    <w:p w14:paraId="6BC10114" w14:textId="77777777" w:rsidR="001B1642" w:rsidRPr="00FC08AF" w:rsidRDefault="001B1642" w:rsidP="001B1642">
      <w:pPr>
        <w:pStyle w:val="Heading3"/>
        <w:rPr>
          <w:noProof/>
          <w:lang w:eastAsia="ko-KR"/>
        </w:rPr>
      </w:pPr>
      <w:bookmarkStart w:id="251" w:name="_Toc4578226"/>
      <w:bookmarkStart w:id="252" w:name="_Toc27727914"/>
      <w:bookmarkStart w:id="253" w:name="_Toc176353226"/>
      <w:r w:rsidRPr="00FC08AF">
        <w:rPr>
          <w:noProof/>
        </w:rPr>
        <w:t>5.2.</w:t>
      </w:r>
      <w:r w:rsidRPr="00FC08AF">
        <w:rPr>
          <w:noProof/>
          <w:lang w:eastAsia="ko-KR"/>
        </w:rPr>
        <w:t>34B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MCPTTGroupInitiation/Entry/GroupID</w:t>
      </w:r>
      <w:bookmarkEnd w:id="251"/>
      <w:bookmarkEnd w:id="252"/>
      <w:bookmarkEnd w:id="253"/>
    </w:p>
    <w:p w14:paraId="66534BF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34BA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9949F04"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96D5CB"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&lt;x&gt;/Common/MCPTTGroupCall/EmergencyCall/MCPTTGroupInitiation/Entry/GroupID</w:t>
            </w:r>
          </w:p>
        </w:tc>
      </w:tr>
      <w:tr w:rsidR="001B1642" w:rsidRPr="00FC08AF" w14:paraId="52E7BC4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5473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A4F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080C"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1B0E5"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BF07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751D09" w14:textId="77777777" w:rsidR="001B1642" w:rsidRPr="00FC08AF" w:rsidRDefault="001B1642" w:rsidP="00BB0493">
            <w:pPr>
              <w:jc w:val="center"/>
              <w:rPr>
                <w:rFonts w:ascii="Arial" w:hAnsi="Arial" w:cs="Arial"/>
                <w:b/>
                <w:noProof/>
                <w:sz w:val="18"/>
                <w:szCs w:val="18"/>
              </w:rPr>
            </w:pPr>
          </w:p>
        </w:tc>
      </w:tr>
      <w:tr w:rsidR="001B1642" w:rsidRPr="00FC08AF" w14:paraId="4A1E998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2E0F96"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8BEA4"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688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5D44B"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E30BD"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0A74B" w14:textId="77777777" w:rsidR="001B1642" w:rsidRPr="00FC08AF" w:rsidRDefault="001B1642" w:rsidP="00BB0493">
            <w:pPr>
              <w:jc w:val="center"/>
              <w:rPr>
                <w:b/>
                <w:noProof/>
              </w:rPr>
            </w:pPr>
          </w:p>
        </w:tc>
      </w:tr>
      <w:tr w:rsidR="001B1642" w:rsidRPr="00FC08AF" w14:paraId="5844B85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F57DA2"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1674C"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MCPTT emergency group call</w:t>
            </w:r>
            <w:r w:rsidRPr="00FC08AF">
              <w:rPr>
                <w:noProof/>
                <w:lang w:eastAsia="ko-KR"/>
              </w:rPr>
              <w:t>.</w:t>
            </w:r>
          </w:p>
        </w:tc>
      </w:tr>
    </w:tbl>
    <w:p w14:paraId="5F607A1B" w14:textId="77777777" w:rsidR="001731DE" w:rsidRPr="00FC08AF" w:rsidRDefault="001731DE" w:rsidP="001731DE">
      <w:pPr>
        <w:rPr>
          <w:noProof/>
          <w:lang w:eastAsia="ko-KR"/>
        </w:rPr>
      </w:pPr>
    </w:p>
    <w:p w14:paraId="133946DC" w14:textId="77777777" w:rsidR="001B1642" w:rsidRPr="00FC08AF" w:rsidRDefault="001B1642" w:rsidP="001B1642">
      <w:pPr>
        <w:pStyle w:val="Heading3"/>
        <w:rPr>
          <w:noProof/>
          <w:lang w:eastAsia="ko-KR"/>
        </w:rPr>
      </w:pPr>
      <w:bookmarkStart w:id="254" w:name="_Toc4578227"/>
      <w:bookmarkStart w:id="255" w:name="_Toc27727915"/>
      <w:bookmarkStart w:id="256" w:name="_Toc176353227"/>
      <w:r w:rsidRPr="00FC08AF">
        <w:rPr>
          <w:noProof/>
          <w:lang w:eastAsia="ko-KR"/>
        </w:rPr>
        <w:t>5</w:t>
      </w:r>
      <w:r w:rsidRPr="00FC08AF">
        <w:rPr>
          <w:noProof/>
        </w:rPr>
        <w:t>.2.</w:t>
      </w:r>
      <w:r w:rsidRPr="00FC08AF">
        <w:rPr>
          <w:noProof/>
          <w:lang w:eastAsia="ko-KR"/>
        </w:rPr>
        <w:t>34C</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MCPTTGroupInitiation/Entry/DisplayName</w:t>
      </w:r>
      <w:bookmarkEnd w:id="254"/>
      <w:bookmarkEnd w:id="255"/>
      <w:bookmarkEnd w:id="256"/>
    </w:p>
    <w:p w14:paraId="176032B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D1A9B0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86C403"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&lt;x&gt;/Common/MCPTTGroupCall/EmergencyCall/MCPTTGroupInitiation/Entry/DisplayName</w:t>
            </w:r>
          </w:p>
        </w:tc>
      </w:tr>
      <w:tr w:rsidR="001B1642" w:rsidRPr="00FC08AF" w14:paraId="5FD61BB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4F2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D6F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2B6E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EF74A"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176A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528572" w14:textId="77777777" w:rsidR="001B1642" w:rsidRPr="00FC08AF" w:rsidRDefault="001B1642" w:rsidP="00BB0493">
            <w:pPr>
              <w:jc w:val="center"/>
              <w:rPr>
                <w:rFonts w:ascii="Arial" w:hAnsi="Arial" w:cs="Arial"/>
                <w:b/>
                <w:noProof/>
                <w:sz w:val="18"/>
                <w:szCs w:val="18"/>
              </w:rPr>
            </w:pPr>
          </w:p>
        </w:tc>
      </w:tr>
      <w:tr w:rsidR="001B1642" w:rsidRPr="00FC08AF" w14:paraId="47F5DF4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10E66"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22244"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961EB"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E5EB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3A2D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AD338" w14:textId="77777777" w:rsidR="001B1642" w:rsidRPr="00FC08AF" w:rsidRDefault="001B1642" w:rsidP="00BB0493">
            <w:pPr>
              <w:jc w:val="center"/>
              <w:rPr>
                <w:b/>
                <w:noProof/>
              </w:rPr>
            </w:pPr>
          </w:p>
        </w:tc>
      </w:tr>
      <w:tr w:rsidR="001B1642" w:rsidRPr="00FC08AF" w14:paraId="6E37AD7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82F7F7"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6F846A"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6907DCEB" w14:textId="77777777" w:rsidR="001B1642" w:rsidRPr="00FC08AF" w:rsidRDefault="001B1642" w:rsidP="001B1642">
      <w:pPr>
        <w:rPr>
          <w:noProof/>
          <w:lang w:eastAsia="ko-KR"/>
        </w:rPr>
      </w:pPr>
    </w:p>
    <w:p w14:paraId="6DB2FFE8" w14:textId="77777777" w:rsidR="001B1642" w:rsidRPr="00FC08AF" w:rsidRDefault="001B1642" w:rsidP="001B1642">
      <w:pPr>
        <w:pStyle w:val="Heading3"/>
        <w:rPr>
          <w:noProof/>
          <w:lang w:eastAsia="ko-KR"/>
        </w:rPr>
      </w:pPr>
      <w:bookmarkStart w:id="257" w:name="_Toc4578228"/>
      <w:bookmarkStart w:id="258" w:name="_Toc27727916"/>
      <w:bookmarkStart w:id="259" w:name="_Toc176353228"/>
      <w:r w:rsidRPr="00FC08AF">
        <w:rPr>
          <w:noProof/>
        </w:rPr>
        <w:lastRenderedPageBreak/>
        <w:t>5.2.</w:t>
      </w:r>
      <w:r w:rsidRPr="00FC08AF">
        <w:rPr>
          <w:noProof/>
          <w:lang w:eastAsia="ko-KR"/>
        </w:rPr>
        <w:t>34D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MCPTTGroupInitiation/Entry/Usage</w:t>
      </w:r>
      <w:bookmarkEnd w:id="257"/>
      <w:bookmarkEnd w:id="258"/>
      <w:bookmarkEnd w:id="259"/>
    </w:p>
    <w:p w14:paraId="07104DA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2C164B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7F1E7D"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&lt;x&gt;/Common/MCPTTGroupCall/EmergencyCall/MCPTTGroupInitiation/Entry/Usage</w:t>
            </w:r>
          </w:p>
        </w:tc>
      </w:tr>
      <w:tr w:rsidR="001B1642" w:rsidRPr="00FC08AF" w14:paraId="5A4BFE1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40DED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2110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6DD2"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EC2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260D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3A5140" w14:textId="77777777" w:rsidR="001B1642" w:rsidRPr="00FC08AF" w:rsidRDefault="001B1642" w:rsidP="00BB0493">
            <w:pPr>
              <w:jc w:val="center"/>
              <w:rPr>
                <w:rFonts w:ascii="Arial" w:hAnsi="Arial" w:cs="Arial"/>
                <w:b/>
                <w:noProof/>
                <w:sz w:val="18"/>
                <w:szCs w:val="18"/>
              </w:rPr>
            </w:pPr>
          </w:p>
        </w:tc>
      </w:tr>
      <w:tr w:rsidR="001B1642" w:rsidRPr="00FC08AF" w14:paraId="1B7FD3A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5F52CE"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8873F"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950A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71B09"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50D5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DF8D5" w14:textId="77777777" w:rsidR="001B1642" w:rsidRPr="00FC08AF" w:rsidRDefault="001B1642" w:rsidP="00BB0493">
            <w:pPr>
              <w:jc w:val="center"/>
              <w:rPr>
                <w:b/>
                <w:noProof/>
              </w:rPr>
            </w:pPr>
          </w:p>
        </w:tc>
      </w:tr>
      <w:tr w:rsidR="001B1642" w:rsidRPr="00FC08AF" w14:paraId="138033B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E68F9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1EA3D6"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emergency group call uses the GroupID</w:t>
            </w:r>
            <w:r w:rsidRPr="00FC08AF">
              <w:rPr>
                <w:noProof/>
                <w:lang w:eastAsia="ko-KR"/>
              </w:rPr>
              <w:t>.</w:t>
            </w:r>
          </w:p>
        </w:tc>
      </w:tr>
    </w:tbl>
    <w:p w14:paraId="384DC230" w14:textId="77777777" w:rsidR="00D57A49" w:rsidRPr="00FC08AF" w:rsidRDefault="00D57A49" w:rsidP="00D57A49">
      <w:pPr>
        <w:rPr>
          <w:noProof/>
        </w:rPr>
      </w:pPr>
    </w:p>
    <w:p w14:paraId="1A1F6DD4" w14:textId="77777777" w:rsidR="001B1642" w:rsidRPr="00FC08AF" w:rsidRDefault="001B1642" w:rsidP="001B1642">
      <w:pPr>
        <w:rPr>
          <w:noProof/>
        </w:rPr>
      </w:pPr>
      <w:r w:rsidRPr="00FC08AF">
        <w:rPr>
          <w:noProof/>
        </w:rPr>
        <w:t>The valid values are 'UseCurrentlySelectedGroup' and 'DedicatedGroup'.</w:t>
      </w:r>
    </w:p>
    <w:p w14:paraId="42C50EF2"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emergency group call, if the MCPTT user does not have a currently selected MCPTT group then use the MCPTT group identified by the GroupID in </w:t>
      </w:r>
      <w:r w:rsidR="009E135B">
        <w:rPr>
          <w:noProof/>
        </w:rPr>
        <w:t>clause</w:t>
      </w:r>
      <w:r w:rsidRPr="00FC08AF">
        <w:rPr>
          <w:noProof/>
        </w:rPr>
        <w:t> 5.2.34B for an MCPTT emergency group call.</w:t>
      </w:r>
    </w:p>
    <w:p w14:paraId="1CDB24D8" w14:textId="77777777" w:rsidR="001B1642" w:rsidRPr="00FC08AF" w:rsidRDefault="001B1642" w:rsidP="001B1642">
      <w:pPr>
        <w:rPr>
          <w:noProof/>
          <w:lang w:eastAsia="ko-KR"/>
        </w:rPr>
      </w:pPr>
      <w:r w:rsidRPr="00FC08AF">
        <w:rPr>
          <w:noProof/>
        </w:rPr>
        <w:t xml:space="preserve">When set to 'DedicatedGroup' then use the MCPTT group identified by the GroupID in </w:t>
      </w:r>
      <w:r w:rsidR="009E135B">
        <w:rPr>
          <w:noProof/>
        </w:rPr>
        <w:t>clause</w:t>
      </w:r>
      <w:r w:rsidRPr="00FC08AF">
        <w:rPr>
          <w:noProof/>
        </w:rPr>
        <w:t> 5.2.34B for an MCPTT emergency group call.</w:t>
      </w:r>
    </w:p>
    <w:p w14:paraId="1E213E86" w14:textId="77777777" w:rsidR="000123E8" w:rsidRPr="00FC08AF" w:rsidRDefault="000123E8" w:rsidP="000123E8">
      <w:pPr>
        <w:pStyle w:val="Heading3"/>
        <w:rPr>
          <w:noProof/>
          <w:lang w:eastAsia="ko-KR"/>
        </w:rPr>
      </w:pPr>
      <w:bookmarkStart w:id="260" w:name="_Toc4578229"/>
      <w:bookmarkStart w:id="261" w:name="_Toc27727917"/>
      <w:bookmarkStart w:id="262" w:name="_Toc176353229"/>
      <w:r w:rsidRPr="00FC08AF">
        <w:rPr>
          <w:noProof/>
        </w:rPr>
        <w:t>5.2.</w:t>
      </w:r>
      <w:r w:rsidRPr="00FC08AF">
        <w:rPr>
          <w:noProof/>
          <w:lang w:eastAsia="ko-KR"/>
        </w:rPr>
        <w:t>35</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CancelMCPTTGroup</w:t>
      </w:r>
      <w:bookmarkEnd w:id="260"/>
      <w:bookmarkEnd w:id="261"/>
      <w:bookmarkEnd w:id="262"/>
    </w:p>
    <w:p w14:paraId="7C685C2A"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EmergencyCall/CancelMCPTTGroup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AB4CBE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A4AE05" w14:textId="77777777" w:rsidR="000123E8" w:rsidRPr="00FC08AF" w:rsidRDefault="000123E8" w:rsidP="00CF1FEB">
            <w:pPr>
              <w:rPr>
                <w:rFonts w:ascii="Arial" w:hAnsi="Arial" w:cs="Arial"/>
                <w:noProof/>
                <w:sz w:val="18"/>
                <w:szCs w:val="18"/>
              </w:rPr>
            </w:pPr>
            <w:r w:rsidRPr="00FC08AF">
              <w:rPr>
                <w:noProof/>
              </w:rPr>
              <w:t>&lt;x&gt;/Common/MCPTTGroupCall/EmergencyCall/CancelMCPTTGroup</w:t>
            </w:r>
          </w:p>
        </w:tc>
      </w:tr>
      <w:tr w:rsidR="000123E8" w:rsidRPr="00FC08AF" w14:paraId="406DFF4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FF782B"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1F140"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0DFD1"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73E46"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CEC1B"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BA9834" w14:textId="77777777" w:rsidR="000123E8" w:rsidRPr="00FC08AF" w:rsidRDefault="000123E8" w:rsidP="00CF1FEB">
            <w:pPr>
              <w:jc w:val="center"/>
              <w:rPr>
                <w:rFonts w:ascii="Arial" w:hAnsi="Arial" w:cs="Arial"/>
                <w:b/>
                <w:noProof/>
                <w:sz w:val="18"/>
                <w:szCs w:val="18"/>
              </w:rPr>
            </w:pPr>
          </w:p>
        </w:tc>
      </w:tr>
      <w:tr w:rsidR="000123E8" w:rsidRPr="00FC08AF" w14:paraId="0917B3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6E7FC"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E9A4A"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210BB"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8958C"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DFDD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B0F799" w14:textId="77777777" w:rsidR="000123E8" w:rsidRPr="00FC08AF" w:rsidRDefault="000123E8" w:rsidP="00CF1FEB">
            <w:pPr>
              <w:jc w:val="center"/>
              <w:rPr>
                <w:b/>
                <w:noProof/>
              </w:rPr>
            </w:pPr>
          </w:p>
        </w:tc>
      </w:tr>
      <w:tr w:rsidR="000123E8" w:rsidRPr="00FC08AF" w14:paraId="3D59307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4E0658"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565DCB"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cancel an in progress </w:t>
            </w:r>
            <w:r w:rsidRPr="00FC08AF">
              <w:rPr>
                <w:noProof/>
                <w:lang w:eastAsia="ko-KR"/>
              </w:rPr>
              <w:t xml:space="preserve">MCPTT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r w:rsidRPr="00FC08AF">
              <w:rPr>
                <w:noProof/>
              </w:rPr>
              <w:t xml:space="preserve"> associated with a group</w:t>
            </w:r>
            <w:r w:rsidRPr="00FC08AF">
              <w:rPr>
                <w:noProof/>
                <w:lang w:eastAsia="ko-KR"/>
              </w:rPr>
              <w:t>.</w:t>
            </w:r>
          </w:p>
        </w:tc>
      </w:tr>
    </w:tbl>
    <w:p w14:paraId="21A4A7B6" w14:textId="77777777" w:rsidR="00D57A49" w:rsidRPr="00FC08AF" w:rsidRDefault="00D57A49" w:rsidP="00D57A49">
      <w:pPr>
        <w:rPr>
          <w:noProof/>
        </w:rPr>
      </w:pPr>
    </w:p>
    <w:p w14:paraId="44C2B53A"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cancel a </w:t>
      </w:r>
      <w:r w:rsidRPr="00FC08AF">
        <w:rPr>
          <w:noProof/>
          <w:lang w:eastAsia="ko-KR"/>
        </w:rPr>
        <w:t xml:space="preserve">MCPTT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p>
    <w:p w14:paraId="7CAF502D"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cancel a </w:t>
      </w:r>
      <w:r w:rsidRPr="00FC08AF">
        <w:rPr>
          <w:noProof/>
          <w:lang w:eastAsia="ko-KR"/>
        </w:rPr>
        <w:t xml:space="preserve">MCTT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p>
    <w:p w14:paraId="6CA3D3F1" w14:textId="77777777" w:rsidR="00A560F4" w:rsidRPr="00FC08AF" w:rsidRDefault="00A560F4" w:rsidP="00A560F4">
      <w:pPr>
        <w:pStyle w:val="Heading3"/>
        <w:rPr>
          <w:noProof/>
          <w:lang w:eastAsia="ko-KR"/>
        </w:rPr>
      </w:pPr>
      <w:bookmarkStart w:id="263" w:name="_Toc4578230"/>
      <w:bookmarkStart w:id="264" w:name="_Toc27727918"/>
      <w:bookmarkStart w:id="265" w:name="_Toc176353230"/>
      <w:r w:rsidRPr="00FC08AF">
        <w:rPr>
          <w:noProof/>
        </w:rPr>
        <w:t>5.2.</w:t>
      </w:r>
      <w:r w:rsidRPr="00FC08AF">
        <w:rPr>
          <w:noProof/>
          <w:lang w:eastAsia="ko-KR"/>
        </w:rPr>
        <w:t>36</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bookmarkEnd w:id="263"/>
      <w:bookmarkEnd w:id="264"/>
      <w:bookmarkEnd w:id="265"/>
    </w:p>
    <w:p w14:paraId="6406BFA8"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24B544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F37AA7" w14:textId="77777777" w:rsidR="00A560F4" w:rsidRPr="00FC08AF" w:rsidRDefault="00A560F4" w:rsidP="00CF1FEB">
            <w:pPr>
              <w:rPr>
                <w:rFonts w:ascii="Arial" w:hAnsi="Arial" w:cs="Arial"/>
                <w:noProof/>
                <w:sz w:val="18"/>
                <w:szCs w:val="18"/>
              </w:rPr>
            </w:pPr>
            <w:r w:rsidRPr="00FC08AF">
              <w:rPr>
                <w:noProof/>
              </w:rPr>
              <w:t>&lt;x&gt;/Common/MCPTTGroupCall/ImminentPerilCall</w:t>
            </w:r>
          </w:p>
        </w:tc>
      </w:tr>
      <w:tr w:rsidR="00A560F4" w:rsidRPr="00FC08AF" w14:paraId="106E14B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19F79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D721E"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BD3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E7E8"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605D"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97824A" w14:textId="77777777" w:rsidR="00A560F4" w:rsidRPr="00FC08AF" w:rsidRDefault="00A560F4" w:rsidP="00CF1FEB">
            <w:pPr>
              <w:jc w:val="center"/>
              <w:rPr>
                <w:rFonts w:ascii="Arial" w:hAnsi="Arial" w:cs="Arial"/>
                <w:b/>
                <w:noProof/>
                <w:sz w:val="18"/>
                <w:szCs w:val="18"/>
              </w:rPr>
            </w:pPr>
          </w:p>
        </w:tc>
      </w:tr>
      <w:tr w:rsidR="00A560F4" w:rsidRPr="00FC08AF" w14:paraId="7BA82E3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CB2E6"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81145"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B7D99"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E483F"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687C8"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93D6E8" w14:textId="77777777" w:rsidR="00A560F4" w:rsidRPr="00FC08AF" w:rsidRDefault="00A560F4" w:rsidP="00CF1FEB">
            <w:pPr>
              <w:jc w:val="center"/>
              <w:rPr>
                <w:b/>
                <w:noProof/>
              </w:rPr>
            </w:pPr>
          </w:p>
        </w:tc>
      </w:tr>
      <w:tr w:rsidR="00A560F4" w:rsidRPr="00FC08AF" w14:paraId="444313D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00D23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D3551" w14:textId="77777777" w:rsidR="00A560F4" w:rsidRPr="00FC08AF" w:rsidRDefault="00A560F4" w:rsidP="00CF1FEB">
            <w:pPr>
              <w:rPr>
                <w:noProof/>
                <w:lang w:eastAsia="ko-KR"/>
              </w:rPr>
            </w:pPr>
            <w:r w:rsidRPr="00FC08AF">
              <w:rPr>
                <w:noProof/>
              </w:rPr>
              <w:t xml:space="preserve">This interior node is a placeholder for the </w:t>
            </w:r>
            <w:r w:rsidRPr="00FC08AF">
              <w:rPr>
                <w:noProof/>
                <w:lang w:eastAsia="ko-KR"/>
              </w:rPr>
              <w:t>MCPTT i</w:t>
            </w:r>
            <w:r w:rsidRPr="00FC08AF">
              <w:rPr>
                <w:noProof/>
              </w:rPr>
              <w:t>mminent</w:t>
            </w:r>
            <w:r w:rsidRPr="00FC08AF">
              <w:rPr>
                <w:noProof/>
                <w:lang w:eastAsia="ko-KR"/>
              </w:rPr>
              <w:t xml:space="preserve"> p</w:t>
            </w:r>
            <w:r w:rsidRPr="00FC08AF">
              <w:rPr>
                <w:noProof/>
              </w:rPr>
              <w:t>eril</w:t>
            </w:r>
            <w:r w:rsidRPr="00FC08AF">
              <w:rPr>
                <w:noProof/>
                <w:lang w:eastAsia="ko-KR"/>
              </w:rPr>
              <w:t xml:space="preserve"> c</w:t>
            </w:r>
            <w:r w:rsidRPr="00FC08AF">
              <w:rPr>
                <w:noProof/>
              </w:rPr>
              <w:t>all policy</w:t>
            </w:r>
            <w:r w:rsidRPr="00FC08AF">
              <w:rPr>
                <w:noProof/>
                <w:lang w:eastAsia="ko-KR"/>
              </w:rPr>
              <w:t>.</w:t>
            </w:r>
          </w:p>
        </w:tc>
      </w:tr>
    </w:tbl>
    <w:p w14:paraId="5C5D9193" w14:textId="77777777" w:rsidR="00D57A49" w:rsidRPr="00FC08AF" w:rsidRDefault="00D57A49" w:rsidP="00D57A49">
      <w:pPr>
        <w:rPr>
          <w:noProof/>
        </w:rPr>
      </w:pPr>
      <w:bookmarkStart w:id="266" w:name="_Toc4578231"/>
      <w:bookmarkStart w:id="267" w:name="_Toc27727919"/>
    </w:p>
    <w:p w14:paraId="0CA6919E" w14:textId="77777777" w:rsidR="00A560F4" w:rsidRPr="00FC08AF" w:rsidRDefault="00A560F4" w:rsidP="00A560F4">
      <w:pPr>
        <w:pStyle w:val="Heading3"/>
        <w:rPr>
          <w:noProof/>
          <w:lang w:eastAsia="ko-KR"/>
        </w:rPr>
      </w:pPr>
      <w:bookmarkStart w:id="268" w:name="_Toc176353231"/>
      <w:r w:rsidRPr="00FC08AF">
        <w:rPr>
          <w:noProof/>
        </w:rPr>
        <w:t>5.2.</w:t>
      </w:r>
      <w:r w:rsidRPr="00FC08AF">
        <w:rPr>
          <w:noProof/>
          <w:lang w:eastAsia="ko-KR"/>
        </w:rPr>
        <w:t>37</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/Common/MCPTTGroupCall/ImminentPerilCall/Authorised</w:t>
      </w:r>
      <w:bookmarkEnd w:id="266"/>
      <w:bookmarkEnd w:id="267"/>
      <w:bookmarkEnd w:id="268"/>
    </w:p>
    <w:p w14:paraId="6D2D0C6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6E128C1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409EA1" w14:textId="77777777" w:rsidR="00A560F4" w:rsidRPr="00FC08AF" w:rsidRDefault="00A560F4" w:rsidP="00CF1FEB">
            <w:pPr>
              <w:rPr>
                <w:rFonts w:ascii="Arial" w:hAnsi="Arial" w:cs="Arial"/>
                <w:noProof/>
                <w:sz w:val="18"/>
                <w:szCs w:val="18"/>
              </w:rPr>
            </w:pPr>
            <w:r w:rsidRPr="00FC08AF">
              <w:rPr>
                <w:noProof/>
              </w:rPr>
              <w:t>&lt;x&gt;/Common/MCPTTGroupCall/ImminentPerilCall/Authorised</w:t>
            </w:r>
          </w:p>
        </w:tc>
      </w:tr>
      <w:tr w:rsidR="00A560F4" w:rsidRPr="00FC08AF" w14:paraId="2A697E7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94FCBC"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0A2EB"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FD6B"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C8DE"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A9BB4"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E424ED" w14:textId="77777777" w:rsidR="00A560F4" w:rsidRPr="00FC08AF" w:rsidRDefault="00A560F4" w:rsidP="00CF1FEB">
            <w:pPr>
              <w:jc w:val="center"/>
              <w:rPr>
                <w:rFonts w:ascii="Arial" w:hAnsi="Arial" w:cs="Arial"/>
                <w:b/>
                <w:noProof/>
                <w:sz w:val="18"/>
                <w:szCs w:val="18"/>
              </w:rPr>
            </w:pPr>
          </w:p>
        </w:tc>
      </w:tr>
      <w:tr w:rsidR="00A560F4" w:rsidRPr="00FC08AF" w14:paraId="3422E49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4E06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205CC"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51AEF"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702A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E044E"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8084A" w14:textId="77777777" w:rsidR="00A560F4" w:rsidRPr="00FC08AF" w:rsidRDefault="00A560F4" w:rsidP="00CF1FEB">
            <w:pPr>
              <w:jc w:val="center"/>
              <w:rPr>
                <w:b/>
                <w:noProof/>
              </w:rPr>
            </w:pPr>
          </w:p>
        </w:tc>
      </w:tr>
      <w:tr w:rsidR="00A560F4" w:rsidRPr="00FC08AF" w14:paraId="69C07F4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72E72"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DA5DA"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to make an Imminent Peril group call</w:t>
            </w:r>
            <w:r w:rsidRPr="00FC08AF">
              <w:rPr>
                <w:noProof/>
                <w:lang w:eastAsia="ko-KR"/>
              </w:rPr>
              <w:t>.</w:t>
            </w:r>
          </w:p>
        </w:tc>
      </w:tr>
    </w:tbl>
    <w:p w14:paraId="18DE9909" w14:textId="77777777" w:rsidR="00D57A49" w:rsidRPr="00FC08AF" w:rsidRDefault="00D57A49" w:rsidP="00D57A49">
      <w:pPr>
        <w:rPr>
          <w:noProof/>
        </w:rPr>
      </w:pPr>
    </w:p>
    <w:p w14:paraId="2EA1BF7E"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create </w:t>
      </w:r>
      <w:r w:rsidRPr="00FC08AF">
        <w:rPr>
          <w:noProof/>
        </w:rPr>
        <w:t xml:space="preserve">an </w:t>
      </w:r>
      <w:r w:rsidRPr="00FC08AF">
        <w:rPr>
          <w:noProof/>
          <w:lang w:eastAsia="ko-KR"/>
        </w:rPr>
        <w:t>MCPTT imminent peril group call.</w:t>
      </w:r>
    </w:p>
    <w:p w14:paraId="0E3C1AB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create </w:t>
      </w:r>
      <w:r w:rsidRPr="00FC08AF">
        <w:rPr>
          <w:noProof/>
        </w:rPr>
        <w:t xml:space="preserve">an </w:t>
      </w:r>
      <w:r w:rsidRPr="00FC08AF">
        <w:rPr>
          <w:noProof/>
          <w:lang w:eastAsia="ko-KR"/>
        </w:rPr>
        <w:t>MCPTT imminent peril group call.</w:t>
      </w:r>
    </w:p>
    <w:p w14:paraId="32D9C56F" w14:textId="77777777" w:rsidR="00A560F4" w:rsidRPr="00FC08AF" w:rsidRDefault="00A560F4" w:rsidP="00A560F4">
      <w:pPr>
        <w:pStyle w:val="Heading3"/>
        <w:rPr>
          <w:noProof/>
          <w:lang w:eastAsia="ko-KR"/>
        </w:rPr>
      </w:pPr>
      <w:bookmarkStart w:id="269" w:name="_Toc4578232"/>
      <w:bookmarkStart w:id="270" w:name="_Toc27727920"/>
      <w:bookmarkStart w:id="271" w:name="_Toc176353232"/>
      <w:r w:rsidRPr="00FC08AF">
        <w:rPr>
          <w:noProof/>
        </w:rPr>
        <w:t>5.2.3</w:t>
      </w:r>
      <w:r w:rsidRPr="00FC08AF">
        <w:rPr>
          <w:noProof/>
          <w:lang w:eastAsia="ko-KR"/>
        </w:rPr>
        <w:t>8</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/Common/MCPTTGroupCall/ImminentPerilCall/Cancel</w:t>
      </w:r>
      <w:bookmarkEnd w:id="269"/>
      <w:bookmarkEnd w:id="270"/>
      <w:bookmarkEnd w:id="271"/>
    </w:p>
    <w:p w14:paraId="6777FCD4"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12EB8A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2B3220" w14:textId="77777777" w:rsidR="00A560F4" w:rsidRPr="00FC08AF" w:rsidRDefault="00A560F4" w:rsidP="00CF1FEB">
            <w:pPr>
              <w:rPr>
                <w:rFonts w:ascii="Arial" w:hAnsi="Arial" w:cs="Arial"/>
                <w:noProof/>
                <w:sz w:val="18"/>
                <w:szCs w:val="18"/>
              </w:rPr>
            </w:pPr>
            <w:r w:rsidRPr="00FC08AF">
              <w:rPr>
                <w:noProof/>
              </w:rPr>
              <w:t>&lt;x&gt;/Common/MCPTTGroupCall/ImminentPerilCall/Cancel</w:t>
            </w:r>
          </w:p>
        </w:tc>
      </w:tr>
      <w:tr w:rsidR="00A560F4" w:rsidRPr="00FC08AF" w14:paraId="50CC728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700138"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B9915"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CAF5E"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082FD"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DF595"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732E86" w14:textId="77777777" w:rsidR="00A560F4" w:rsidRPr="00FC08AF" w:rsidRDefault="00A560F4" w:rsidP="00CF1FEB">
            <w:pPr>
              <w:jc w:val="center"/>
              <w:rPr>
                <w:rFonts w:ascii="Arial" w:hAnsi="Arial" w:cs="Arial"/>
                <w:b/>
                <w:noProof/>
                <w:sz w:val="18"/>
                <w:szCs w:val="18"/>
              </w:rPr>
            </w:pPr>
          </w:p>
        </w:tc>
      </w:tr>
      <w:tr w:rsidR="00A560F4" w:rsidRPr="00FC08AF" w14:paraId="1F2A0B7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530A4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D053A"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E62F5"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6FF28"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79D89"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83824A" w14:textId="77777777" w:rsidR="00A560F4" w:rsidRPr="00FC08AF" w:rsidRDefault="00A560F4" w:rsidP="00CF1FEB">
            <w:pPr>
              <w:jc w:val="center"/>
              <w:rPr>
                <w:b/>
                <w:noProof/>
              </w:rPr>
            </w:pPr>
          </w:p>
        </w:tc>
      </w:tr>
      <w:tr w:rsidR="00A560F4" w:rsidRPr="00FC08AF" w14:paraId="668CF4A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0722CF"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CF30B9"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for </w:t>
            </w:r>
            <w:r w:rsidRPr="00FC08AF">
              <w:rPr>
                <w:noProof/>
                <w:lang w:eastAsia="ko-KR"/>
              </w:rPr>
              <w:t xml:space="preserve">in-progress MCPTT </w:t>
            </w:r>
            <w:r w:rsidRPr="00FC08AF">
              <w:rPr>
                <w:noProof/>
              </w:rPr>
              <w:t>imminent peril cancelation</w:t>
            </w:r>
            <w:r w:rsidRPr="00FC08AF">
              <w:rPr>
                <w:noProof/>
                <w:lang w:eastAsia="ko-KR"/>
              </w:rPr>
              <w:t>.</w:t>
            </w:r>
          </w:p>
        </w:tc>
      </w:tr>
    </w:tbl>
    <w:p w14:paraId="4892CDDD" w14:textId="77777777" w:rsidR="00D57A49" w:rsidRPr="00FC08AF" w:rsidRDefault="00D57A49" w:rsidP="00D57A49">
      <w:pPr>
        <w:rPr>
          <w:noProof/>
        </w:rPr>
      </w:pPr>
    </w:p>
    <w:p w14:paraId="42F0624A"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cancel </w:t>
      </w:r>
      <w:r w:rsidRPr="00FC08AF">
        <w:rPr>
          <w:noProof/>
        </w:rPr>
        <w:t xml:space="preserve">an MCPTT </w:t>
      </w:r>
      <w:r w:rsidRPr="00FC08AF">
        <w:rPr>
          <w:noProof/>
          <w:lang w:eastAsia="ko-KR"/>
        </w:rPr>
        <w:t>imminent peril call.</w:t>
      </w:r>
    </w:p>
    <w:p w14:paraId="1AF783E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 xml:space="preserve">an MCPTT </w:t>
      </w:r>
      <w:r w:rsidRPr="00FC08AF">
        <w:rPr>
          <w:noProof/>
          <w:lang w:eastAsia="ko-KR"/>
        </w:rPr>
        <w:t>imminent peril call.</w:t>
      </w:r>
    </w:p>
    <w:p w14:paraId="248C18A6" w14:textId="77777777" w:rsidR="00A560F4" w:rsidRPr="00FC08AF" w:rsidRDefault="00A560F4" w:rsidP="00A560F4">
      <w:pPr>
        <w:pStyle w:val="Heading3"/>
        <w:rPr>
          <w:noProof/>
          <w:lang w:eastAsia="ko-KR"/>
        </w:rPr>
      </w:pPr>
      <w:bookmarkStart w:id="272" w:name="_Toc4578233"/>
      <w:bookmarkStart w:id="273" w:name="_Toc27727921"/>
      <w:bookmarkStart w:id="274" w:name="_Toc176353233"/>
      <w:r w:rsidRPr="00FC08AF">
        <w:rPr>
          <w:noProof/>
        </w:rPr>
        <w:t>5.2.3</w:t>
      </w:r>
      <w:r w:rsidRPr="00FC08AF">
        <w:rPr>
          <w:noProof/>
          <w:lang w:eastAsia="ko-KR"/>
        </w:rPr>
        <w:t>9</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w:t>
      </w:r>
      <w:bookmarkEnd w:id="272"/>
      <w:bookmarkEnd w:id="273"/>
      <w:bookmarkEnd w:id="274"/>
    </w:p>
    <w:p w14:paraId="2D9A6914"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5"/>
        <w:gridCol w:w="1907"/>
        <w:gridCol w:w="2269"/>
      </w:tblGrid>
      <w:tr w:rsidR="00A560F4" w:rsidRPr="00FC08AF" w14:paraId="6DB07027"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BDF6C4" w14:textId="77777777" w:rsidR="00A560F4" w:rsidRPr="00FC08AF" w:rsidRDefault="00A560F4" w:rsidP="00CF1FEB">
            <w:pPr>
              <w:rPr>
                <w:rFonts w:ascii="Arial" w:hAnsi="Arial" w:cs="Arial"/>
                <w:noProof/>
                <w:sz w:val="18"/>
                <w:szCs w:val="18"/>
              </w:rPr>
            </w:pPr>
            <w:r w:rsidRPr="00FC08AF">
              <w:rPr>
                <w:noProof/>
              </w:rPr>
              <w:t>&lt;x&gt;/Common/MCPTTGroupCall/ImminentPerilCall/</w:t>
            </w:r>
            <w:r w:rsidRPr="00FC08AF">
              <w:rPr>
                <w:noProof/>
                <w:lang w:eastAsia="ko-KR"/>
              </w:rPr>
              <w:t>MCPTT</w:t>
            </w:r>
            <w:r w:rsidRPr="00FC08AF">
              <w:rPr>
                <w:noProof/>
              </w:rPr>
              <w:t>GroupInitiation</w:t>
            </w:r>
          </w:p>
        </w:tc>
      </w:tr>
      <w:tr w:rsidR="00A560F4" w:rsidRPr="00FC08AF" w14:paraId="3C27A620" w14:textId="77777777" w:rsidTr="001B1642">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24CB75CA" w14:textId="77777777" w:rsidR="00A560F4" w:rsidRPr="00FC08AF"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9655" w14:textId="77777777" w:rsidR="00A560F4" w:rsidRPr="00FC08AF" w:rsidRDefault="00A560F4" w:rsidP="00CF1FEB">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E0D73" w14:textId="77777777" w:rsidR="00A560F4" w:rsidRPr="00FC08AF" w:rsidRDefault="00A560F4" w:rsidP="00CF1FEB">
            <w:pPr>
              <w:pStyle w:val="TAC"/>
              <w:rPr>
                <w:noProof/>
                <w:lang w:eastAsia="en-US"/>
              </w:rPr>
            </w:pPr>
            <w:r w:rsidRPr="00FC08AF">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6D510" w14:textId="77777777" w:rsidR="00A560F4" w:rsidRPr="00FC08AF" w:rsidRDefault="00A560F4" w:rsidP="00CF1FEB">
            <w:pPr>
              <w:pStyle w:val="TAC"/>
              <w:rPr>
                <w:noProof/>
                <w:lang w:eastAsia="en-US"/>
              </w:rPr>
            </w:pPr>
            <w:r w:rsidRPr="00FC08AF">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889F3" w14:textId="77777777" w:rsidR="00A560F4" w:rsidRPr="00FC08AF" w:rsidRDefault="00A560F4" w:rsidP="00CF1FEB">
            <w:pPr>
              <w:pStyle w:val="TAC"/>
              <w:rPr>
                <w:noProof/>
                <w:lang w:eastAsia="en-US"/>
              </w:rPr>
            </w:pPr>
            <w:r w:rsidRPr="00FC08AF">
              <w:rPr>
                <w:noProof/>
                <w:lang w:eastAsia="en-US"/>
              </w:rPr>
              <w:t>Min. Access Types</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1910FF87" w14:textId="77777777" w:rsidR="00A560F4" w:rsidRPr="00FC08AF" w:rsidRDefault="00A560F4" w:rsidP="00CF1FEB">
            <w:pPr>
              <w:jc w:val="center"/>
              <w:rPr>
                <w:rFonts w:ascii="Arial" w:hAnsi="Arial" w:cs="Arial"/>
                <w:b/>
                <w:noProof/>
                <w:sz w:val="18"/>
                <w:szCs w:val="18"/>
              </w:rPr>
            </w:pPr>
          </w:p>
        </w:tc>
      </w:tr>
      <w:tr w:rsidR="00A560F4" w:rsidRPr="00FC08AF" w14:paraId="306DEA2C" w14:textId="77777777" w:rsidTr="001B1642">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81CE96C" w14:textId="77777777" w:rsidR="00A560F4" w:rsidRPr="00FC08AF"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3BF3B" w14:textId="77777777" w:rsidR="00A560F4" w:rsidRPr="00FC08AF" w:rsidRDefault="001B1642" w:rsidP="00CF1FEB">
            <w:pPr>
              <w:pStyle w:val="TAC"/>
              <w:rPr>
                <w:noProof/>
                <w:lang w:eastAsia="en-US"/>
              </w:rPr>
            </w:pPr>
            <w:r w:rsidRPr="00FC08AF">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C22F6" w14:textId="77777777" w:rsidR="00A560F4" w:rsidRPr="00FC08AF" w:rsidRDefault="00A560F4" w:rsidP="00CF1FEB">
            <w:pPr>
              <w:pStyle w:val="TAC"/>
              <w:rPr>
                <w:noProof/>
                <w:lang w:eastAsia="en-US"/>
              </w:rPr>
            </w:pPr>
            <w:r w:rsidRPr="00FC08AF">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5F9C1" w14:textId="77777777" w:rsidR="00A560F4" w:rsidRPr="00FC08AF" w:rsidRDefault="001B1642" w:rsidP="00CF1FEB">
            <w:pPr>
              <w:pStyle w:val="TAC"/>
              <w:rPr>
                <w:noProof/>
                <w:lang w:eastAsia="en-US"/>
              </w:rPr>
            </w:pPr>
            <w:r w:rsidRPr="00FC08AF">
              <w:rPr>
                <w:noProof/>
                <w:lang w:eastAsia="en-US"/>
              </w:rPr>
              <w:t>node</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B3868" w14:textId="77777777" w:rsidR="00A560F4" w:rsidRPr="00FC08AF" w:rsidRDefault="00A560F4" w:rsidP="00CF1FEB">
            <w:pPr>
              <w:pStyle w:val="TAC"/>
              <w:rPr>
                <w:noProof/>
                <w:lang w:eastAsia="en-US"/>
              </w:rPr>
            </w:pPr>
            <w:r w:rsidRPr="00FC08AF">
              <w:rPr>
                <w:noProof/>
                <w:lang w:eastAsia="en-US"/>
              </w:rPr>
              <w:t>Get, Replace</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7F4FB8B5" w14:textId="77777777" w:rsidR="00A560F4" w:rsidRPr="00FC08AF" w:rsidRDefault="00A560F4" w:rsidP="00CF1FEB">
            <w:pPr>
              <w:jc w:val="center"/>
              <w:rPr>
                <w:b/>
                <w:noProof/>
              </w:rPr>
            </w:pPr>
          </w:p>
        </w:tc>
      </w:tr>
      <w:tr w:rsidR="00A560F4" w:rsidRPr="00FC08AF" w14:paraId="1C663FF8" w14:textId="77777777" w:rsidTr="001B1642">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03BD5B8D" w14:textId="77777777" w:rsidR="00A560F4" w:rsidRPr="00FC08AF"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6DE13B" w14:textId="77777777" w:rsidR="00A560F4" w:rsidRPr="00FC08AF" w:rsidRDefault="00A560F4" w:rsidP="00CF1FEB">
            <w:pPr>
              <w:rPr>
                <w:noProof/>
                <w:lang w:eastAsia="ko-KR"/>
              </w:rPr>
            </w:pPr>
            <w:r w:rsidRPr="00FC08AF">
              <w:rPr>
                <w:noProof/>
              </w:rPr>
              <w:t xml:space="preserve">This </w:t>
            </w:r>
            <w:r w:rsidR="00180923" w:rsidRPr="00FC08AF">
              <w:rPr>
                <w:noProof/>
                <w:lang w:eastAsia="ko-KR"/>
              </w:rPr>
              <w:t>interior</w:t>
            </w:r>
            <w:r w:rsidR="001B1642" w:rsidRPr="00FC08AF">
              <w:rPr>
                <w:noProof/>
              </w:rPr>
              <w:t xml:space="preserve"> </w:t>
            </w:r>
            <w:r w:rsidRPr="00FC08AF">
              <w:rPr>
                <w:noProof/>
              </w:rPr>
              <w:t xml:space="preserve">node </w:t>
            </w:r>
            <w:r w:rsidR="001B1642" w:rsidRPr="00FC08AF">
              <w:rPr>
                <w:noProof/>
              </w:rPr>
              <w:t>is a placeholder for</w:t>
            </w:r>
            <w:r w:rsidRPr="00FC08AF">
              <w:rPr>
                <w:noProof/>
              </w:rPr>
              <w:t xml:space="preserve"> </w:t>
            </w:r>
            <w:r w:rsidRPr="00FC08AF">
              <w:rPr>
                <w:noProof/>
                <w:lang w:eastAsia="ko-KR"/>
              </w:rPr>
              <w:t>the g</w:t>
            </w:r>
            <w:r w:rsidRPr="00FC08AF">
              <w:rPr>
                <w:rFonts w:eastAsia="SimSun"/>
                <w:noProof/>
                <w:lang w:eastAsia="zh-CN"/>
              </w:rPr>
              <w:t>roup used on initiation of an MCPTT imminent peril group call</w:t>
            </w:r>
            <w:r w:rsidRPr="00FC08AF">
              <w:rPr>
                <w:noProof/>
                <w:lang w:eastAsia="ko-KR"/>
              </w:rPr>
              <w:t>.</w:t>
            </w:r>
          </w:p>
        </w:tc>
      </w:tr>
    </w:tbl>
    <w:p w14:paraId="19B0D507" w14:textId="77777777" w:rsidR="00D57A49" w:rsidRPr="00FC08AF" w:rsidRDefault="00D57A49" w:rsidP="00D57A49">
      <w:pPr>
        <w:rPr>
          <w:noProof/>
        </w:rPr>
      </w:pPr>
      <w:bookmarkStart w:id="275" w:name="_Toc4578234"/>
      <w:bookmarkStart w:id="276" w:name="_Toc27727922"/>
    </w:p>
    <w:p w14:paraId="2FE92F68" w14:textId="77777777" w:rsidR="001B1642" w:rsidRPr="00FC08AF" w:rsidRDefault="001B1642" w:rsidP="001B1642">
      <w:pPr>
        <w:pStyle w:val="Heading3"/>
        <w:rPr>
          <w:noProof/>
          <w:lang w:eastAsia="ko-KR"/>
        </w:rPr>
      </w:pPr>
      <w:bookmarkStart w:id="277" w:name="_Toc176353234"/>
      <w:r w:rsidRPr="00FC08AF">
        <w:rPr>
          <w:noProof/>
          <w:lang w:eastAsia="ko-KR"/>
        </w:rPr>
        <w:t>5</w:t>
      </w:r>
      <w:r w:rsidRPr="00FC08AF">
        <w:rPr>
          <w:noProof/>
        </w:rPr>
        <w:t>.2.39</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/I</w:t>
      </w:r>
      <w:r w:rsidRPr="00FC08AF">
        <w:rPr>
          <w:noProof/>
        </w:rPr>
        <w:t>mminentPerilCall/</w:t>
      </w:r>
      <w:r w:rsidR="002659AE" w:rsidRPr="00FC08AF">
        <w:rPr>
          <w:noProof/>
        </w:rPr>
        <w:br/>
      </w:r>
      <w:r w:rsidRPr="00FC08AF">
        <w:rPr>
          <w:noProof/>
        </w:rPr>
        <w:t>MCPTTGroupInitiation/Entry</w:t>
      </w:r>
      <w:bookmarkEnd w:id="275"/>
      <w:bookmarkEnd w:id="276"/>
      <w:bookmarkEnd w:id="277"/>
    </w:p>
    <w:p w14:paraId="1FCC75A9"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/Common/MCPTTGroupCall/ImminentPerilCall//MCPTTGroupInitiation/Entry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3E1EF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CA95D0" w14:textId="77777777" w:rsidR="001B1642" w:rsidRPr="00FC08AF" w:rsidRDefault="001B1642" w:rsidP="00BB0493">
            <w:pPr>
              <w:rPr>
                <w:rFonts w:ascii="Arial" w:hAnsi="Arial" w:cs="Arial"/>
                <w:noProof/>
                <w:sz w:val="18"/>
                <w:szCs w:val="18"/>
              </w:rPr>
            </w:pPr>
            <w:r w:rsidRPr="00FC08AF">
              <w:rPr>
                <w:noProof/>
              </w:rPr>
              <w:t>&lt;x&gt;/Common/MCPTTGroupCall</w:t>
            </w:r>
            <w:r w:rsidRPr="00FC08AF">
              <w:rPr>
                <w:noProof/>
                <w:lang w:eastAsia="ko-KR"/>
              </w:rPr>
              <w:t>/I</w:t>
            </w:r>
            <w:r w:rsidRPr="00FC08AF">
              <w:rPr>
                <w:noProof/>
              </w:rPr>
              <w:t>mminentPerilCall/MCPTTGroupInitiation/Entry</w:t>
            </w:r>
          </w:p>
        </w:tc>
      </w:tr>
      <w:tr w:rsidR="001B1642" w:rsidRPr="00FC08AF" w14:paraId="34B6925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B2CDA2"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777AC"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6E7B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31B7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24801"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10DAE" w14:textId="77777777" w:rsidR="001B1642" w:rsidRPr="00FC08AF" w:rsidRDefault="001B1642" w:rsidP="00BB0493">
            <w:pPr>
              <w:jc w:val="center"/>
              <w:rPr>
                <w:rFonts w:ascii="Arial" w:hAnsi="Arial" w:cs="Arial"/>
                <w:b/>
                <w:noProof/>
                <w:sz w:val="18"/>
                <w:szCs w:val="18"/>
              </w:rPr>
            </w:pPr>
          </w:p>
        </w:tc>
      </w:tr>
      <w:tr w:rsidR="001B1642" w:rsidRPr="00FC08AF" w14:paraId="0BDB78E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191468"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0BCD6"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93C87"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D85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F5E85"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49D0C8" w14:textId="77777777" w:rsidR="001B1642" w:rsidRPr="00FC08AF" w:rsidRDefault="001B1642" w:rsidP="00BB0493">
            <w:pPr>
              <w:jc w:val="center"/>
              <w:rPr>
                <w:b/>
                <w:noProof/>
              </w:rPr>
            </w:pPr>
          </w:p>
        </w:tc>
      </w:tr>
      <w:tr w:rsidR="001B1642" w:rsidRPr="00FC08AF" w14:paraId="73380CB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B9ED2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CB52E5"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imminent peril call</w:t>
            </w:r>
            <w:r w:rsidRPr="00FC08AF">
              <w:rPr>
                <w:noProof/>
                <w:lang w:eastAsia="ko-KR"/>
              </w:rPr>
              <w:t>.</w:t>
            </w:r>
          </w:p>
        </w:tc>
      </w:tr>
    </w:tbl>
    <w:p w14:paraId="484C5CB6" w14:textId="77777777" w:rsidR="001B1642" w:rsidRPr="00FC08AF" w:rsidRDefault="001B1642" w:rsidP="001B1642">
      <w:pPr>
        <w:rPr>
          <w:noProof/>
        </w:rPr>
      </w:pPr>
    </w:p>
    <w:p w14:paraId="348D8DC1" w14:textId="77777777" w:rsidR="001B1642" w:rsidRPr="00FC08AF" w:rsidRDefault="001B1642" w:rsidP="001B1642">
      <w:pPr>
        <w:pStyle w:val="Heading3"/>
        <w:rPr>
          <w:noProof/>
          <w:lang w:eastAsia="ko-KR"/>
        </w:rPr>
      </w:pPr>
      <w:bookmarkStart w:id="278" w:name="_Toc4578235"/>
      <w:bookmarkStart w:id="279" w:name="_Toc27727923"/>
      <w:bookmarkStart w:id="280" w:name="_Toc176353235"/>
      <w:r w:rsidRPr="00FC08AF">
        <w:rPr>
          <w:noProof/>
        </w:rPr>
        <w:t>5.2.</w:t>
      </w:r>
      <w:r w:rsidRPr="00FC08AF">
        <w:rPr>
          <w:noProof/>
          <w:lang w:eastAsia="ko-KR"/>
        </w:rPr>
        <w:t>39B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MCPTTGroupInitiation/Entry/GroupID</w:t>
      </w:r>
      <w:bookmarkEnd w:id="278"/>
      <w:bookmarkEnd w:id="279"/>
      <w:bookmarkEnd w:id="280"/>
    </w:p>
    <w:p w14:paraId="3584049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85EE44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B03E9D"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&lt;x&gt;/Common/MCPTTGroupCall/ImminentPerilCall/MCPTTGroupInitiation/Entry/GroupID</w:t>
            </w:r>
          </w:p>
        </w:tc>
      </w:tr>
      <w:tr w:rsidR="001B1642" w:rsidRPr="00FC08AF" w14:paraId="2FD3997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7559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AB894"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7C6E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579A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90CA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374EB7" w14:textId="77777777" w:rsidR="001B1642" w:rsidRPr="00FC08AF" w:rsidRDefault="001B1642" w:rsidP="00BB0493">
            <w:pPr>
              <w:jc w:val="center"/>
              <w:rPr>
                <w:rFonts w:ascii="Arial" w:hAnsi="Arial" w:cs="Arial"/>
                <w:b/>
                <w:noProof/>
                <w:sz w:val="18"/>
                <w:szCs w:val="18"/>
              </w:rPr>
            </w:pPr>
          </w:p>
        </w:tc>
      </w:tr>
      <w:tr w:rsidR="001B1642" w:rsidRPr="00FC08AF" w14:paraId="40CE437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38C6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1B69"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717F"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BF3C6"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3B63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923A2A" w14:textId="77777777" w:rsidR="001B1642" w:rsidRPr="00FC08AF" w:rsidRDefault="001B1642" w:rsidP="00BB0493">
            <w:pPr>
              <w:jc w:val="center"/>
              <w:rPr>
                <w:b/>
                <w:noProof/>
              </w:rPr>
            </w:pPr>
          </w:p>
        </w:tc>
      </w:tr>
      <w:tr w:rsidR="001B1642" w:rsidRPr="00FC08AF" w14:paraId="6B0A888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FED66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48477"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MCPTT imminent peril group call</w:t>
            </w:r>
            <w:r w:rsidRPr="00FC08AF">
              <w:rPr>
                <w:noProof/>
                <w:lang w:eastAsia="ko-KR"/>
              </w:rPr>
              <w:t>.</w:t>
            </w:r>
          </w:p>
        </w:tc>
      </w:tr>
    </w:tbl>
    <w:p w14:paraId="0E2528FF" w14:textId="77777777" w:rsidR="00D57A49" w:rsidRPr="00FC08AF" w:rsidRDefault="00D57A49" w:rsidP="00D57A49">
      <w:pPr>
        <w:rPr>
          <w:noProof/>
        </w:rPr>
      </w:pPr>
      <w:bookmarkStart w:id="281" w:name="_Toc4578236"/>
      <w:bookmarkStart w:id="282" w:name="_Toc27727924"/>
    </w:p>
    <w:p w14:paraId="42A272B6" w14:textId="77777777" w:rsidR="001B1642" w:rsidRPr="00FC08AF" w:rsidRDefault="001B1642" w:rsidP="001B1642">
      <w:pPr>
        <w:pStyle w:val="Heading3"/>
        <w:rPr>
          <w:noProof/>
          <w:lang w:eastAsia="ko-KR"/>
        </w:rPr>
      </w:pPr>
      <w:bookmarkStart w:id="283" w:name="_Toc176353236"/>
      <w:r w:rsidRPr="00FC08AF">
        <w:rPr>
          <w:noProof/>
          <w:lang w:eastAsia="ko-KR"/>
        </w:rPr>
        <w:t>5</w:t>
      </w:r>
      <w:r w:rsidRPr="00FC08AF">
        <w:rPr>
          <w:noProof/>
        </w:rPr>
        <w:t>.2.</w:t>
      </w:r>
      <w:r w:rsidRPr="00FC08AF">
        <w:rPr>
          <w:noProof/>
          <w:lang w:eastAsia="ko-KR"/>
        </w:rPr>
        <w:t>39C</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MCPTTGroupInitiation/DisplayName</w:t>
      </w:r>
      <w:bookmarkEnd w:id="281"/>
      <w:bookmarkEnd w:id="282"/>
      <w:bookmarkEnd w:id="283"/>
    </w:p>
    <w:p w14:paraId="6D17932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0C99F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75DDC5"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&lt;x&gt;/Common/MCPTTGroupCall/ImminentPerilCall/MCPTTGroupInitiation/Entry/DisplayName</w:t>
            </w:r>
          </w:p>
        </w:tc>
      </w:tr>
      <w:tr w:rsidR="001B1642" w:rsidRPr="00FC08AF" w14:paraId="59571F0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06BE33"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B66F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B0E8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8BBB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531C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31C73" w14:textId="77777777" w:rsidR="001B1642" w:rsidRPr="00FC08AF" w:rsidRDefault="001B1642" w:rsidP="00BB0493">
            <w:pPr>
              <w:jc w:val="center"/>
              <w:rPr>
                <w:rFonts w:ascii="Arial" w:hAnsi="Arial" w:cs="Arial"/>
                <w:b/>
                <w:noProof/>
                <w:sz w:val="18"/>
                <w:szCs w:val="18"/>
              </w:rPr>
            </w:pPr>
          </w:p>
        </w:tc>
      </w:tr>
      <w:tr w:rsidR="001B1642" w:rsidRPr="00FC08AF" w14:paraId="4BFB667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4D17D1"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79E71"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6361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5A62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4474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EC369" w14:textId="77777777" w:rsidR="001B1642" w:rsidRPr="00FC08AF" w:rsidRDefault="001B1642" w:rsidP="00BB0493">
            <w:pPr>
              <w:jc w:val="center"/>
              <w:rPr>
                <w:b/>
                <w:noProof/>
              </w:rPr>
            </w:pPr>
          </w:p>
        </w:tc>
      </w:tr>
      <w:tr w:rsidR="001B1642" w:rsidRPr="00FC08AF" w14:paraId="43FFFAE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96BC7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C92E3E"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4E487B54" w14:textId="77777777" w:rsidR="001B1642" w:rsidRPr="00FC08AF" w:rsidRDefault="001B1642" w:rsidP="001B1642">
      <w:pPr>
        <w:rPr>
          <w:noProof/>
          <w:lang w:eastAsia="ko-KR"/>
        </w:rPr>
      </w:pPr>
    </w:p>
    <w:p w14:paraId="4DB02D71" w14:textId="77777777" w:rsidR="001B1642" w:rsidRPr="00FC08AF" w:rsidRDefault="001B1642" w:rsidP="001B1642">
      <w:pPr>
        <w:pStyle w:val="Heading3"/>
        <w:rPr>
          <w:noProof/>
          <w:lang w:eastAsia="ko-KR"/>
        </w:rPr>
      </w:pPr>
      <w:bookmarkStart w:id="284" w:name="_Toc4578237"/>
      <w:bookmarkStart w:id="285" w:name="_Toc27727925"/>
      <w:bookmarkStart w:id="286" w:name="_Toc176353237"/>
      <w:r w:rsidRPr="00FC08AF">
        <w:rPr>
          <w:noProof/>
        </w:rPr>
        <w:t>5.2.</w:t>
      </w:r>
      <w:r w:rsidRPr="00FC08AF">
        <w:rPr>
          <w:noProof/>
          <w:lang w:eastAsia="ko-KR"/>
        </w:rPr>
        <w:t>39D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MCPTTGroupInitiation/Entry/Usage</w:t>
      </w:r>
      <w:bookmarkEnd w:id="284"/>
      <w:bookmarkEnd w:id="285"/>
      <w:bookmarkEnd w:id="286"/>
    </w:p>
    <w:p w14:paraId="7ACC1F6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B28D69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DE1DC6"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&lt;x&gt;/Common/MCPTTGroupCall/ImminentPerilCall/MCPTTGroupInitiation/Entry/Usage</w:t>
            </w:r>
          </w:p>
        </w:tc>
      </w:tr>
      <w:tr w:rsidR="001B1642" w:rsidRPr="00FC08AF" w14:paraId="2770925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BC8E3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95C8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0756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3A9C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5498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6395A5" w14:textId="77777777" w:rsidR="001B1642" w:rsidRPr="00FC08AF" w:rsidRDefault="001B1642" w:rsidP="00BB0493">
            <w:pPr>
              <w:jc w:val="center"/>
              <w:rPr>
                <w:rFonts w:ascii="Arial" w:hAnsi="Arial" w:cs="Arial"/>
                <w:b/>
                <w:noProof/>
                <w:sz w:val="18"/>
                <w:szCs w:val="18"/>
              </w:rPr>
            </w:pPr>
          </w:p>
        </w:tc>
      </w:tr>
      <w:tr w:rsidR="001B1642" w:rsidRPr="00FC08AF" w14:paraId="69CE0ED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9E9D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BE03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E63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1603F"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5F93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55E8BB" w14:textId="77777777" w:rsidR="001B1642" w:rsidRPr="00FC08AF" w:rsidRDefault="001B1642" w:rsidP="00BB0493">
            <w:pPr>
              <w:jc w:val="center"/>
              <w:rPr>
                <w:b/>
                <w:noProof/>
              </w:rPr>
            </w:pPr>
          </w:p>
        </w:tc>
      </w:tr>
      <w:tr w:rsidR="001B1642" w:rsidRPr="00FC08AF" w14:paraId="3C345EF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1B73A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3137BF"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imminent peril group call uses the GroupID</w:t>
            </w:r>
            <w:r w:rsidRPr="00FC08AF">
              <w:rPr>
                <w:noProof/>
                <w:lang w:eastAsia="ko-KR"/>
              </w:rPr>
              <w:t>.</w:t>
            </w:r>
          </w:p>
        </w:tc>
      </w:tr>
    </w:tbl>
    <w:p w14:paraId="402B4B79" w14:textId="77777777" w:rsidR="00D57A49" w:rsidRPr="00FC08AF" w:rsidRDefault="00D57A49" w:rsidP="00D57A49">
      <w:pPr>
        <w:rPr>
          <w:noProof/>
        </w:rPr>
      </w:pPr>
    </w:p>
    <w:p w14:paraId="57FB2777" w14:textId="77777777" w:rsidR="001B1642" w:rsidRPr="00FC08AF" w:rsidRDefault="001B1642" w:rsidP="001B1642">
      <w:pPr>
        <w:rPr>
          <w:noProof/>
        </w:rPr>
      </w:pPr>
      <w:r w:rsidRPr="00FC08AF">
        <w:rPr>
          <w:noProof/>
        </w:rPr>
        <w:t>The valid values are 'UseCurrentlySelectedGroup' and 'DedicatedGroup'.</w:t>
      </w:r>
    </w:p>
    <w:p w14:paraId="5925D725"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imminent peril group call, if the MCPTT user does not have a currently selected MCPTT group then use the MCPTT group identified by the GroupID in </w:t>
      </w:r>
      <w:r w:rsidR="009E135B">
        <w:rPr>
          <w:noProof/>
        </w:rPr>
        <w:t>clause</w:t>
      </w:r>
      <w:r w:rsidRPr="00FC08AF">
        <w:rPr>
          <w:noProof/>
        </w:rPr>
        <w:t> 5.2.39B for an MCPTT imminent peril group call.</w:t>
      </w:r>
    </w:p>
    <w:p w14:paraId="1BBB9B42" w14:textId="77777777" w:rsidR="001B1642" w:rsidRPr="00FC08AF" w:rsidRDefault="001B1642" w:rsidP="001B1642">
      <w:pPr>
        <w:rPr>
          <w:noProof/>
          <w:lang w:eastAsia="ko-KR"/>
        </w:rPr>
      </w:pPr>
      <w:r w:rsidRPr="00FC08AF">
        <w:rPr>
          <w:noProof/>
        </w:rPr>
        <w:t xml:space="preserve">When set to 'DedicatedGroup' then use the MCPTT group identified by the GroupID in </w:t>
      </w:r>
      <w:r w:rsidR="009E135B">
        <w:rPr>
          <w:noProof/>
        </w:rPr>
        <w:t>clause</w:t>
      </w:r>
      <w:r w:rsidRPr="00FC08AF">
        <w:rPr>
          <w:noProof/>
        </w:rPr>
        <w:t> 5.2.39B for an MCPTT imminent peril group call.</w:t>
      </w:r>
    </w:p>
    <w:p w14:paraId="073FED46" w14:textId="77777777" w:rsidR="00A560F4" w:rsidRPr="00FC08AF" w:rsidRDefault="00A560F4" w:rsidP="00A560F4">
      <w:pPr>
        <w:pStyle w:val="Heading3"/>
        <w:rPr>
          <w:noProof/>
          <w:lang w:eastAsia="ko-KR"/>
        </w:rPr>
      </w:pPr>
      <w:bookmarkStart w:id="287" w:name="_Toc4578238"/>
      <w:bookmarkStart w:id="288" w:name="_Toc27727926"/>
      <w:bookmarkStart w:id="289" w:name="_Toc176353238"/>
      <w:r w:rsidRPr="00FC08AF">
        <w:rPr>
          <w:noProof/>
        </w:rPr>
        <w:t>5.2.</w:t>
      </w:r>
      <w:r w:rsidRPr="00FC08AF">
        <w:rPr>
          <w:noProof/>
          <w:lang w:eastAsia="ko-KR"/>
        </w:rPr>
        <w:t>40</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w:t>
      </w:r>
      <w:bookmarkEnd w:id="287"/>
      <w:bookmarkEnd w:id="288"/>
      <w:bookmarkEnd w:id="289"/>
    </w:p>
    <w:p w14:paraId="3A7E560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433DE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B7C601" w14:textId="77777777" w:rsidR="00A560F4" w:rsidRPr="00FC08AF" w:rsidRDefault="00A560F4" w:rsidP="00CF1FEB">
            <w:pPr>
              <w:rPr>
                <w:rFonts w:ascii="Arial" w:hAnsi="Arial" w:cs="Arial"/>
                <w:noProof/>
                <w:sz w:val="18"/>
                <w:szCs w:val="18"/>
              </w:rPr>
            </w:pPr>
            <w:r w:rsidRPr="00FC08AF">
              <w:rPr>
                <w:noProof/>
              </w:rPr>
              <w:t>&lt;x&gt;/Common/MCPTTGroupCall/EmergencyAlert</w:t>
            </w:r>
          </w:p>
        </w:tc>
      </w:tr>
      <w:tr w:rsidR="00A560F4" w:rsidRPr="00FC08AF" w14:paraId="3E8615C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E4ADFC"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3470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8D75F"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B2CB6"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EE363"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861952" w14:textId="77777777" w:rsidR="00A560F4" w:rsidRPr="00FC08AF" w:rsidRDefault="00A560F4" w:rsidP="00CF1FEB">
            <w:pPr>
              <w:jc w:val="center"/>
              <w:rPr>
                <w:rFonts w:ascii="Arial" w:hAnsi="Arial" w:cs="Arial"/>
                <w:b/>
                <w:noProof/>
                <w:sz w:val="18"/>
                <w:szCs w:val="18"/>
              </w:rPr>
            </w:pPr>
          </w:p>
        </w:tc>
      </w:tr>
      <w:tr w:rsidR="00A560F4" w:rsidRPr="00FC08AF" w14:paraId="2873685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FEA64C"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E8921"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F707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A1E8F"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31690"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55824" w14:textId="77777777" w:rsidR="00A560F4" w:rsidRPr="00FC08AF" w:rsidRDefault="00A560F4" w:rsidP="00CF1FEB">
            <w:pPr>
              <w:jc w:val="center"/>
              <w:rPr>
                <w:b/>
                <w:noProof/>
              </w:rPr>
            </w:pPr>
          </w:p>
        </w:tc>
      </w:tr>
      <w:tr w:rsidR="00A560F4" w:rsidRPr="00FC08AF" w14:paraId="5A0B160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77D1C3"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70A19" w14:textId="77777777" w:rsidR="00A560F4" w:rsidRPr="00FC08AF" w:rsidRDefault="00A560F4" w:rsidP="00CF1FEB">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 xml:space="preserve">emergency </w:t>
            </w:r>
            <w:r w:rsidRPr="00FC08AF">
              <w:rPr>
                <w:noProof/>
                <w:lang w:eastAsia="ko-KR"/>
              </w:rPr>
              <w:t xml:space="preserve">alert </w:t>
            </w:r>
            <w:r w:rsidRPr="00FC08AF">
              <w:rPr>
                <w:noProof/>
              </w:rPr>
              <w:t>policy</w:t>
            </w:r>
            <w:r w:rsidRPr="00FC08AF">
              <w:rPr>
                <w:noProof/>
                <w:lang w:eastAsia="ko-KR"/>
              </w:rPr>
              <w:t>.</w:t>
            </w:r>
          </w:p>
        </w:tc>
      </w:tr>
    </w:tbl>
    <w:p w14:paraId="765A0108" w14:textId="77777777" w:rsidR="00D57A49" w:rsidRPr="00FC08AF" w:rsidRDefault="00D57A49" w:rsidP="00D57A49">
      <w:pPr>
        <w:rPr>
          <w:noProof/>
        </w:rPr>
      </w:pPr>
      <w:bookmarkStart w:id="290" w:name="_Toc4578239"/>
      <w:bookmarkStart w:id="291" w:name="_Toc27727927"/>
    </w:p>
    <w:p w14:paraId="75E689F6" w14:textId="77777777" w:rsidR="00A560F4" w:rsidRPr="00FC08AF" w:rsidRDefault="00A560F4" w:rsidP="00A560F4">
      <w:pPr>
        <w:pStyle w:val="Heading3"/>
        <w:rPr>
          <w:noProof/>
          <w:lang w:eastAsia="ko-KR"/>
        </w:rPr>
      </w:pPr>
      <w:bookmarkStart w:id="292" w:name="_Toc176353239"/>
      <w:r w:rsidRPr="00FC08AF">
        <w:rPr>
          <w:noProof/>
        </w:rPr>
        <w:t>5.2.</w:t>
      </w:r>
      <w:r w:rsidRPr="00FC08AF">
        <w:rPr>
          <w:noProof/>
          <w:lang w:eastAsia="ko-KR"/>
        </w:rPr>
        <w:t>41</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/Common/MCPTTGroupCall/EmergencyAlert/Authorised</w:t>
      </w:r>
      <w:bookmarkEnd w:id="290"/>
      <w:bookmarkEnd w:id="291"/>
      <w:bookmarkEnd w:id="292"/>
    </w:p>
    <w:p w14:paraId="28479E8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3B2F854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9953C5" w14:textId="77777777" w:rsidR="00A560F4" w:rsidRPr="00FC08AF" w:rsidRDefault="00A560F4" w:rsidP="00CF1FEB">
            <w:pPr>
              <w:rPr>
                <w:rFonts w:ascii="Arial" w:hAnsi="Arial" w:cs="Arial"/>
                <w:noProof/>
                <w:sz w:val="18"/>
                <w:szCs w:val="18"/>
              </w:rPr>
            </w:pPr>
            <w:r w:rsidRPr="00FC08AF">
              <w:rPr>
                <w:noProof/>
              </w:rPr>
              <w:t>&lt;x&gt;/Common/MCPTTGroupCall/EmergencyAlert/Authorised</w:t>
            </w:r>
          </w:p>
        </w:tc>
      </w:tr>
      <w:tr w:rsidR="00A560F4" w:rsidRPr="00FC08AF" w14:paraId="556809F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18F765"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7A82C"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B6898"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84311"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1D7B1"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7C662A" w14:textId="77777777" w:rsidR="00A560F4" w:rsidRPr="00FC08AF" w:rsidRDefault="00A560F4" w:rsidP="00CF1FEB">
            <w:pPr>
              <w:jc w:val="center"/>
              <w:rPr>
                <w:rFonts w:ascii="Arial" w:hAnsi="Arial" w:cs="Arial"/>
                <w:b/>
                <w:noProof/>
                <w:sz w:val="18"/>
                <w:szCs w:val="18"/>
              </w:rPr>
            </w:pPr>
          </w:p>
        </w:tc>
      </w:tr>
      <w:tr w:rsidR="00A560F4" w:rsidRPr="00FC08AF" w14:paraId="1B6F8EE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52FEC2"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0A8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4C3C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7379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D0362"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47AAC8" w14:textId="77777777" w:rsidR="00A560F4" w:rsidRPr="00FC08AF" w:rsidRDefault="00A560F4" w:rsidP="00CF1FEB">
            <w:pPr>
              <w:jc w:val="center"/>
              <w:rPr>
                <w:b/>
                <w:noProof/>
              </w:rPr>
            </w:pPr>
          </w:p>
        </w:tc>
      </w:tr>
      <w:tr w:rsidR="00A560F4" w:rsidRPr="00FC08AF" w14:paraId="6CAFDAD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C90783"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1E1CA"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to activate </w:t>
            </w:r>
            <w:r w:rsidRPr="00FC08AF">
              <w:rPr>
                <w:noProof/>
                <w:lang w:eastAsia="ko-KR"/>
              </w:rPr>
              <w:t xml:space="preserve">an MCPTT </w:t>
            </w:r>
            <w:r w:rsidRPr="00FC08AF">
              <w:rPr>
                <w:noProof/>
              </w:rPr>
              <w:t>emergency alert</w:t>
            </w:r>
            <w:r w:rsidRPr="00FC08AF">
              <w:rPr>
                <w:noProof/>
                <w:lang w:eastAsia="ko-KR"/>
              </w:rPr>
              <w:t>.</w:t>
            </w:r>
          </w:p>
        </w:tc>
      </w:tr>
    </w:tbl>
    <w:p w14:paraId="316C8AB5" w14:textId="77777777" w:rsidR="00D57A49" w:rsidRPr="00FC08AF" w:rsidRDefault="00D57A49" w:rsidP="00D57A49">
      <w:pPr>
        <w:rPr>
          <w:noProof/>
        </w:rPr>
      </w:pPr>
    </w:p>
    <w:p w14:paraId="2C121899"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make </w:t>
      </w:r>
      <w:r w:rsidRPr="00FC08AF">
        <w:rPr>
          <w:noProof/>
        </w:rPr>
        <w:t>an MCPTT emergency alert</w:t>
      </w:r>
      <w:r w:rsidRPr="00FC08AF">
        <w:rPr>
          <w:noProof/>
          <w:lang w:eastAsia="ko-KR"/>
        </w:rPr>
        <w:t>.</w:t>
      </w:r>
    </w:p>
    <w:p w14:paraId="4D466D10"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make </w:t>
      </w:r>
      <w:r w:rsidRPr="00FC08AF">
        <w:rPr>
          <w:noProof/>
        </w:rPr>
        <w:t>an MCPTT emergency alert</w:t>
      </w:r>
      <w:r w:rsidRPr="00FC08AF">
        <w:rPr>
          <w:noProof/>
          <w:lang w:eastAsia="ko-KR"/>
        </w:rPr>
        <w:t>.</w:t>
      </w:r>
    </w:p>
    <w:p w14:paraId="21D2E398" w14:textId="77777777" w:rsidR="00A560F4" w:rsidRPr="00FC08AF" w:rsidRDefault="00A560F4" w:rsidP="00A560F4">
      <w:pPr>
        <w:pStyle w:val="Heading3"/>
        <w:rPr>
          <w:noProof/>
          <w:lang w:eastAsia="ko-KR"/>
        </w:rPr>
      </w:pPr>
      <w:bookmarkStart w:id="293" w:name="_Toc4578240"/>
      <w:bookmarkStart w:id="294" w:name="_Toc27727928"/>
      <w:bookmarkStart w:id="295" w:name="_Toc176353240"/>
      <w:r w:rsidRPr="00FC08AF">
        <w:rPr>
          <w:noProof/>
        </w:rPr>
        <w:t>5.2.</w:t>
      </w:r>
      <w:r w:rsidRPr="00FC08AF">
        <w:rPr>
          <w:noProof/>
          <w:lang w:eastAsia="ko-KR"/>
        </w:rPr>
        <w:t>42</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/Common/MCPTTGroupCall/EmergencyAlert/Cancel</w:t>
      </w:r>
      <w:bookmarkEnd w:id="293"/>
      <w:bookmarkEnd w:id="294"/>
      <w:bookmarkEnd w:id="295"/>
    </w:p>
    <w:p w14:paraId="3271FD7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FB8AC7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155708" w14:textId="77777777" w:rsidR="00A560F4" w:rsidRPr="00FC08AF" w:rsidRDefault="00A560F4" w:rsidP="00CF1FEB">
            <w:pPr>
              <w:rPr>
                <w:rFonts w:ascii="Arial" w:hAnsi="Arial" w:cs="Arial"/>
                <w:noProof/>
                <w:sz w:val="18"/>
                <w:szCs w:val="18"/>
              </w:rPr>
            </w:pPr>
            <w:r w:rsidRPr="00FC08AF">
              <w:rPr>
                <w:noProof/>
              </w:rPr>
              <w:t>&lt;x&gt;/Common/MCPTTGroupCall/EmergencyAlert/Cancel</w:t>
            </w:r>
          </w:p>
        </w:tc>
      </w:tr>
      <w:tr w:rsidR="00A560F4" w:rsidRPr="00FC08AF" w14:paraId="079BBDA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BD33E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D5406"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D56FA"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84C6"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84C24"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1DBAFF" w14:textId="77777777" w:rsidR="00A560F4" w:rsidRPr="00FC08AF" w:rsidRDefault="00A560F4" w:rsidP="00CF1FEB">
            <w:pPr>
              <w:jc w:val="center"/>
              <w:rPr>
                <w:rFonts w:ascii="Arial" w:hAnsi="Arial" w:cs="Arial"/>
                <w:b/>
                <w:noProof/>
                <w:sz w:val="18"/>
                <w:szCs w:val="18"/>
              </w:rPr>
            </w:pPr>
          </w:p>
        </w:tc>
      </w:tr>
      <w:tr w:rsidR="00A560F4" w:rsidRPr="00FC08AF" w14:paraId="1DED4B8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6F512"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4B21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1149D"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0B968"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5939D"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CB6CB" w14:textId="77777777" w:rsidR="00A560F4" w:rsidRPr="00FC08AF" w:rsidRDefault="00A560F4" w:rsidP="00CF1FEB">
            <w:pPr>
              <w:jc w:val="center"/>
              <w:rPr>
                <w:b/>
                <w:noProof/>
              </w:rPr>
            </w:pPr>
          </w:p>
        </w:tc>
      </w:tr>
      <w:tr w:rsidR="00A560F4" w:rsidRPr="00FC08AF" w14:paraId="5B8ECC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778CAE"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5CB4BF"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cancel </w:t>
            </w:r>
            <w:r w:rsidRPr="00FC08AF">
              <w:rPr>
                <w:noProof/>
              </w:rPr>
              <w:t>an MCPTT emergency alert</w:t>
            </w:r>
            <w:r w:rsidRPr="00FC08AF">
              <w:rPr>
                <w:noProof/>
                <w:lang w:eastAsia="ko-KR"/>
              </w:rPr>
              <w:t>.</w:t>
            </w:r>
          </w:p>
        </w:tc>
      </w:tr>
    </w:tbl>
    <w:p w14:paraId="1045E8B7" w14:textId="77777777" w:rsidR="00D57A49" w:rsidRPr="00FC08AF" w:rsidRDefault="00D57A49" w:rsidP="00D57A49">
      <w:pPr>
        <w:rPr>
          <w:noProof/>
        </w:rPr>
      </w:pPr>
    </w:p>
    <w:p w14:paraId="64FD69E7"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cancel </w:t>
      </w:r>
      <w:r w:rsidRPr="00FC08AF">
        <w:rPr>
          <w:noProof/>
        </w:rPr>
        <w:t>an MCPTT emergency alert</w:t>
      </w:r>
      <w:r w:rsidRPr="00FC08AF">
        <w:rPr>
          <w:noProof/>
          <w:lang w:eastAsia="ko-KR"/>
        </w:rPr>
        <w:t>.</w:t>
      </w:r>
    </w:p>
    <w:p w14:paraId="68D4B050"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an MCPTT emergency alert</w:t>
      </w:r>
      <w:r w:rsidRPr="00FC08AF">
        <w:rPr>
          <w:noProof/>
          <w:lang w:eastAsia="ko-KR"/>
        </w:rPr>
        <w:t>.</w:t>
      </w:r>
    </w:p>
    <w:p w14:paraId="427CCE65" w14:textId="77777777" w:rsidR="00A560F4" w:rsidRPr="00FC08AF" w:rsidRDefault="00A560F4" w:rsidP="00A560F4">
      <w:pPr>
        <w:pStyle w:val="Heading3"/>
        <w:rPr>
          <w:noProof/>
          <w:lang w:eastAsia="ko-KR"/>
        </w:rPr>
      </w:pPr>
      <w:bookmarkStart w:id="296" w:name="_Toc4578241"/>
      <w:bookmarkStart w:id="297" w:name="_Toc27727929"/>
      <w:bookmarkStart w:id="298" w:name="_Toc176353241"/>
      <w:r w:rsidRPr="00FC08AF">
        <w:rPr>
          <w:noProof/>
        </w:rPr>
        <w:t>5.2.</w:t>
      </w:r>
      <w:r w:rsidRPr="00FC08AF">
        <w:rPr>
          <w:noProof/>
          <w:lang w:eastAsia="ko-KR"/>
        </w:rPr>
        <w:t>43</w:t>
      </w:r>
      <w:r w:rsidRPr="00FC08AF">
        <w:rPr>
          <w:noProof/>
        </w:rPr>
        <w:tab/>
      </w:r>
      <w:r w:rsidR="00E11C2A" w:rsidRPr="00FC08AF">
        <w:rPr>
          <w:noProof/>
          <w:lang w:eastAsia="ko-KR"/>
        </w:rPr>
        <w:t>Void</w:t>
      </w:r>
      <w:bookmarkEnd w:id="296"/>
      <w:bookmarkEnd w:id="297"/>
      <w:bookmarkEnd w:id="298"/>
    </w:p>
    <w:p w14:paraId="4906D0A8" w14:textId="77777777" w:rsidR="001B1642" w:rsidRPr="00FC08AF" w:rsidRDefault="001B1642" w:rsidP="001B1642">
      <w:pPr>
        <w:pStyle w:val="Heading3"/>
        <w:rPr>
          <w:noProof/>
          <w:lang w:eastAsia="ko-KR"/>
        </w:rPr>
      </w:pPr>
      <w:bookmarkStart w:id="299" w:name="_Toc4578242"/>
      <w:bookmarkStart w:id="300" w:name="_Toc27727930"/>
      <w:bookmarkStart w:id="301" w:name="_Toc176353242"/>
      <w:r w:rsidRPr="00FC08AF">
        <w:rPr>
          <w:noProof/>
          <w:lang w:eastAsia="ko-KR"/>
        </w:rPr>
        <w:t>5</w:t>
      </w:r>
      <w:r w:rsidRPr="00FC08AF">
        <w:rPr>
          <w:noProof/>
        </w:rPr>
        <w:t>.2.43</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w:t>
      </w:r>
      <w:r w:rsidRPr="00FC08AF">
        <w:rPr>
          <w:noProof/>
        </w:rPr>
        <w:t>EmergencyAlert/Entry</w:t>
      </w:r>
      <w:bookmarkEnd w:id="299"/>
      <w:bookmarkEnd w:id="300"/>
      <w:bookmarkEnd w:id="301"/>
    </w:p>
    <w:p w14:paraId="257FA05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B6DC3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35EA64" w14:textId="77777777" w:rsidR="001B1642" w:rsidRPr="00FC08AF" w:rsidRDefault="001B1642" w:rsidP="00BB0493">
            <w:pPr>
              <w:rPr>
                <w:rFonts w:ascii="Arial" w:hAnsi="Arial" w:cs="Arial"/>
                <w:noProof/>
                <w:sz w:val="18"/>
                <w:szCs w:val="18"/>
              </w:rPr>
            </w:pPr>
            <w:r w:rsidRPr="00FC08AF">
              <w:rPr>
                <w:noProof/>
              </w:rPr>
              <w:t>&lt;x&gt;/Common/MCPTTGroupCall/EmergencyAlert/Entry</w:t>
            </w:r>
          </w:p>
        </w:tc>
      </w:tr>
      <w:tr w:rsidR="001B1642" w:rsidRPr="00FC08AF" w14:paraId="2F030B7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E5DF81"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C344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D53AB"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F877C"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D7B0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D4E933" w14:textId="77777777" w:rsidR="001B1642" w:rsidRPr="00FC08AF" w:rsidRDefault="001B1642" w:rsidP="00BB0493">
            <w:pPr>
              <w:jc w:val="center"/>
              <w:rPr>
                <w:rFonts w:ascii="Arial" w:hAnsi="Arial" w:cs="Arial"/>
                <w:b/>
                <w:noProof/>
                <w:sz w:val="18"/>
                <w:szCs w:val="18"/>
              </w:rPr>
            </w:pPr>
          </w:p>
        </w:tc>
      </w:tr>
      <w:tr w:rsidR="001B1642" w:rsidRPr="00FC08AF" w14:paraId="61967B8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DBA81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BC48E"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06BC1"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A1BA"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35BDF"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D86B3B" w14:textId="77777777" w:rsidR="001B1642" w:rsidRPr="00FC08AF" w:rsidRDefault="001B1642" w:rsidP="00BB0493">
            <w:pPr>
              <w:jc w:val="center"/>
              <w:rPr>
                <w:b/>
                <w:noProof/>
              </w:rPr>
            </w:pPr>
          </w:p>
        </w:tc>
      </w:tr>
      <w:tr w:rsidR="001B1642" w:rsidRPr="00FC08AF" w14:paraId="7EF3F4C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0D62EC"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98EE1F"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MCPTT g</w:t>
            </w:r>
            <w:r w:rsidRPr="00FC08AF">
              <w:rPr>
                <w:noProof/>
              </w:rPr>
              <w:t xml:space="preserve">roup of an </w:t>
            </w:r>
            <w:r w:rsidRPr="00FC08AF">
              <w:rPr>
                <w:noProof/>
                <w:lang w:eastAsia="ko-KR"/>
              </w:rPr>
              <w:t xml:space="preserve">MCPTT </w:t>
            </w:r>
            <w:r w:rsidRPr="00FC08AF">
              <w:rPr>
                <w:noProof/>
              </w:rPr>
              <w:t>emergency alert</w:t>
            </w:r>
            <w:r w:rsidRPr="00FC08AF">
              <w:rPr>
                <w:noProof/>
                <w:lang w:eastAsia="ko-KR"/>
              </w:rPr>
              <w:t>.</w:t>
            </w:r>
          </w:p>
        </w:tc>
      </w:tr>
    </w:tbl>
    <w:p w14:paraId="700338A2" w14:textId="77777777" w:rsidR="00D57A49" w:rsidRPr="00FC08AF" w:rsidRDefault="00D57A49" w:rsidP="00D57A49">
      <w:pPr>
        <w:rPr>
          <w:noProof/>
        </w:rPr>
      </w:pPr>
      <w:bookmarkStart w:id="302" w:name="_Toc4578243"/>
      <w:bookmarkStart w:id="303" w:name="_Toc27727931"/>
    </w:p>
    <w:p w14:paraId="46A088E0" w14:textId="77777777" w:rsidR="001B1642" w:rsidRPr="00FC08AF" w:rsidRDefault="001B1642" w:rsidP="001B1642">
      <w:pPr>
        <w:pStyle w:val="Heading3"/>
        <w:rPr>
          <w:noProof/>
          <w:lang w:eastAsia="ko-KR"/>
        </w:rPr>
      </w:pPr>
      <w:bookmarkStart w:id="304" w:name="_Toc176353243"/>
      <w:r w:rsidRPr="00FC08AF">
        <w:rPr>
          <w:noProof/>
        </w:rPr>
        <w:t>5.2.</w:t>
      </w:r>
      <w:r w:rsidRPr="00FC08AF">
        <w:rPr>
          <w:noProof/>
          <w:lang w:eastAsia="ko-KR"/>
        </w:rPr>
        <w:t>43B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/Common/MCPTTGroupCall/EmergencyAlert/Entry/ID</w:t>
      </w:r>
      <w:bookmarkEnd w:id="302"/>
      <w:bookmarkEnd w:id="303"/>
      <w:bookmarkEnd w:id="304"/>
    </w:p>
    <w:p w14:paraId="17AFD41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439B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226F4C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69351A" w14:textId="77777777" w:rsidR="001B1642" w:rsidRPr="00FC08AF" w:rsidRDefault="001B1642" w:rsidP="00BB0493">
            <w:pPr>
              <w:rPr>
                <w:rFonts w:ascii="Arial" w:hAnsi="Arial" w:cs="Arial"/>
                <w:noProof/>
                <w:sz w:val="18"/>
                <w:szCs w:val="18"/>
              </w:rPr>
            </w:pPr>
            <w:r w:rsidRPr="00FC08AF">
              <w:rPr>
                <w:noProof/>
              </w:rPr>
              <w:t>&lt;x&gt;/Common/MCPTTGroupCall/EmergencyAlert/Entry/ID</w:t>
            </w:r>
          </w:p>
        </w:tc>
      </w:tr>
      <w:tr w:rsidR="001B1642" w:rsidRPr="00FC08AF" w14:paraId="14EC8B9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88161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4F80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C05E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A3A5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CFEE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9B17CA" w14:textId="77777777" w:rsidR="001B1642" w:rsidRPr="00FC08AF" w:rsidRDefault="001B1642" w:rsidP="00BB0493">
            <w:pPr>
              <w:jc w:val="center"/>
              <w:rPr>
                <w:rFonts w:ascii="Arial" w:hAnsi="Arial" w:cs="Arial"/>
                <w:b/>
                <w:noProof/>
                <w:sz w:val="18"/>
                <w:szCs w:val="18"/>
              </w:rPr>
            </w:pPr>
          </w:p>
        </w:tc>
      </w:tr>
      <w:tr w:rsidR="001B1642" w:rsidRPr="00FC08AF" w14:paraId="49D7416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B49073"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6F23"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23FA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0840C"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6717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0AAE8E" w14:textId="77777777" w:rsidR="001B1642" w:rsidRPr="00FC08AF" w:rsidRDefault="001B1642" w:rsidP="00BB0493">
            <w:pPr>
              <w:jc w:val="center"/>
              <w:rPr>
                <w:b/>
                <w:noProof/>
              </w:rPr>
            </w:pPr>
          </w:p>
        </w:tc>
      </w:tr>
      <w:tr w:rsidR="001B1642" w:rsidRPr="00FC08AF" w14:paraId="64E1FD1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F4A84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90E9B"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MCPTT g</w:t>
            </w:r>
            <w:r w:rsidRPr="00FC08AF">
              <w:rPr>
                <w:noProof/>
              </w:rPr>
              <w:t>roup used upon certain criteria on initiation of an MCPTT emergency alert</w:t>
            </w:r>
            <w:r w:rsidRPr="00FC08AF">
              <w:rPr>
                <w:noProof/>
                <w:lang w:eastAsia="ko-KR"/>
              </w:rPr>
              <w:t>.</w:t>
            </w:r>
          </w:p>
        </w:tc>
      </w:tr>
    </w:tbl>
    <w:p w14:paraId="4CB83334" w14:textId="77777777" w:rsidR="00D57A49" w:rsidRPr="00FC08AF" w:rsidRDefault="00D57A49" w:rsidP="00D57A49">
      <w:pPr>
        <w:rPr>
          <w:noProof/>
        </w:rPr>
      </w:pPr>
      <w:bookmarkStart w:id="305" w:name="_Toc4578244"/>
      <w:bookmarkStart w:id="306" w:name="_Toc27727932"/>
    </w:p>
    <w:p w14:paraId="5191316C" w14:textId="77777777" w:rsidR="001B1642" w:rsidRPr="00FC08AF" w:rsidRDefault="001B1642" w:rsidP="001B1642">
      <w:pPr>
        <w:pStyle w:val="Heading3"/>
        <w:rPr>
          <w:noProof/>
          <w:lang w:eastAsia="ko-KR"/>
        </w:rPr>
      </w:pPr>
      <w:bookmarkStart w:id="307" w:name="_Toc176353244"/>
      <w:r w:rsidRPr="00FC08AF">
        <w:rPr>
          <w:noProof/>
          <w:lang w:eastAsia="ko-KR"/>
        </w:rPr>
        <w:lastRenderedPageBreak/>
        <w:t>5</w:t>
      </w:r>
      <w:r w:rsidRPr="00FC08AF">
        <w:rPr>
          <w:noProof/>
        </w:rPr>
        <w:t>.2.43C</w:t>
      </w:r>
      <w:r w:rsidRPr="00FC08AF">
        <w:rPr>
          <w:noProof/>
        </w:rPr>
        <w:tab/>
      </w:r>
      <w:r w:rsidR="00E11C2A" w:rsidRPr="00FC08AF">
        <w:rPr>
          <w:noProof/>
          <w:lang w:eastAsia="ko-KR"/>
        </w:rPr>
        <w:t>Void</w:t>
      </w:r>
      <w:bookmarkEnd w:id="305"/>
      <w:bookmarkEnd w:id="306"/>
      <w:bookmarkEnd w:id="307"/>
    </w:p>
    <w:p w14:paraId="4A21ECC7" w14:textId="77777777" w:rsidR="001B1642" w:rsidRPr="00FC08AF" w:rsidRDefault="001B1642" w:rsidP="001B1642">
      <w:pPr>
        <w:pStyle w:val="Heading3"/>
        <w:rPr>
          <w:noProof/>
          <w:lang w:eastAsia="ko-KR"/>
        </w:rPr>
      </w:pPr>
      <w:bookmarkStart w:id="308" w:name="_Toc4578245"/>
      <w:bookmarkStart w:id="309" w:name="_Toc27727933"/>
      <w:bookmarkStart w:id="310" w:name="_Toc176353245"/>
      <w:r w:rsidRPr="00FC08AF">
        <w:rPr>
          <w:noProof/>
        </w:rPr>
        <w:t>5.2.</w:t>
      </w:r>
      <w:r w:rsidRPr="00FC08AF">
        <w:rPr>
          <w:noProof/>
          <w:lang w:eastAsia="ko-KR"/>
        </w:rPr>
        <w:t>43D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w:t>
      </w:r>
      <w:r w:rsidR="002659AE" w:rsidRPr="00FC08AF">
        <w:rPr>
          <w:noProof/>
        </w:rPr>
        <w:br/>
      </w:r>
      <w:r w:rsidRPr="00FC08AF">
        <w:rPr>
          <w:noProof/>
        </w:rPr>
        <w:t>DisplayName</w:t>
      </w:r>
      <w:bookmarkEnd w:id="308"/>
      <w:bookmarkEnd w:id="309"/>
      <w:bookmarkEnd w:id="310"/>
    </w:p>
    <w:p w14:paraId="1285616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5112F6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F5FDAA" w14:textId="77777777" w:rsidR="001B1642" w:rsidRPr="00FC08AF" w:rsidRDefault="001B1642" w:rsidP="00BB0493">
            <w:pPr>
              <w:rPr>
                <w:rFonts w:ascii="Arial" w:hAnsi="Arial" w:cs="Arial"/>
                <w:noProof/>
                <w:sz w:val="18"/>
                <w:szCs w:val="18"/>
              </w:rPr>
            </w:pPr>
            <w:r w:rsidRPr="00FC08AF">
              <w:rPr>
                <w:noProof/>
              </w:rPr>
              <w:t>&lt;x&gt;/Common/MCPTTGroupCall/EmergencyAlert/Entry/DisplayName</w:t>
            </w:r>
          </w:p>
        </w:tc>
      </w:tr>
      <w:tr w:rsidR="001B1642" w:rsidRPr="00FC08AF" w14:paraId="77D96A3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54A20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8496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48EA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1973"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0B9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3BB69C" w14:textId="77777777" w:rsidR="001B1642" w:rsidRPr="00FC08AF" w:rsidRDefault="001B1642" w:rsidP="00BB0493">
            <w:pPr>
              <w:jc w:val="center"/>
              <w:rPr>
                <w:rFonts w:ascii="Arial" w:hAnsi="Arial" w:cs="Arial"/>
                <w:b/>
                <w:noProof/>
                <w:sz w:val="18"/>
                <w:szCs w:val="18"/>
              </w:rPr>
            </w:pPr>
          </w:p>
        </w:tc>
      </w:tr>
      <w:tr w:rsidR="001B1642" w:rsidRPr="00FC08AF" w14:paraId="7A24216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CBCCD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D40E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87D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E6BB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659AB"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7AABF9" w14:textId="77777777" w:rsidR="001B1642" w:rsidRPr="00FC08AF" w:rsidRDefault="001B1642" w:rsidP="00BB0493">
            <w:pPr>
              <w:jc w:val="center"/>
              <w:rPr>
                <w:b/>
                <w:noProof/>
              </w:rPr>
            </w:pPr>
          </w:p>
        </w:tc>
      </w:tr>
      <w:tr w:rsidR="001B1642" w:rsidRPr="00FC08AF" w14:paraId="31391D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237F15"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CF27DE"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73EFD38" w14:textId="77777777" w:rsidR="001B1642" w:rsidRPr="00FC08AF" w:rsidRDefault="001B1642" w:rsidP="001B1642">
      <w:pPr>
        <w:rPr>
          <w:noProof/>
          <w:lang w:eastAsia="ko-KR"/>
        </w:rPr>
      </w:pPr>
    </w:p>
    <w:p w14:paraId="4685368B" w14:textId="77777777" w:rsidR="001B1642" w:rsidRPr="00FC08AF" w:rsidRDefault="001B1642" w:rsidP="001B1642">
      <w:pPr>
        <w:pStyle w:val="Heading3"/>
        <w:rPr>
          <w:noProof/>
          <w:lang w:eastAsia="ko-KR"/>
        </w:rPr>
      </w:pPr>
      <w:bookmarkStart w:id="311" w:name="_Toc4578246"/>
      <w:bookmarkStart w:id="312" w:name="_Toc27727934"/>
      <w:bookmarkStart w:id="313" w:name="_Toc176353246"/>
      <w:r w:rsidRPr="00FC08AF">
        <w:rPr>
          <w:noProof/>
        </w:rPr>
        <w:t>5.2.</w:t>
      </w:r>
      <w:r w:rsidRPr="00FC08AF">
        <w:rPr>
          <w:noProof/>
          <w:lang w:eastAsia="ko-KR"/>
        </w:rPr>
        <w:t>43E</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/Common/MCPTTGroupCall/EmergencyAlert/Entry/Usage</w:t>
      </w:r>
      <w:bookmarkEnd w:id="311"/>
      <w:bookmarkEnd w:id="312"/>
      <w:bookmarkEnd w:id="313"/>
    </w:p>
    <w:p w14:paraId="7F8A4D3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13CF1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C1CF5C" w14:textId="77777777" w:rsidR="001B1642" w:rsidRPr="00FC08AF" w:rsidRDefault="001B1642" w:rsidP="00BB0493">
            <w:pPr>
              <w:rPr>
                <w:rFonts w:ascii="Arial" w:hAnsi="Arial" w:cs="Arial"/>
                <w:noProof/>
                <w:sz w:val="18"/>
                <w:szCs w:val="18"/>
              </w:rPr>
            </w:pPr>
            <w:r w:rsidRPr="00FC08AF">
              <w:rPr>
                <w:noProof/>
              </w:rPr>
              <w:t>&lt;x&gt;/Common/MCPTTGroupCall/EmergencyAlert/Entry/Usage</w:t>
            </w:r>
          </w:p>
        </w:tc>
      </w:tr>
      <w:tr w:rsidR="001B1642" w:rsidRPr="00FC08AF" w14:paraId="0CEE091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FF6B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06F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1F5F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51D2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D4680"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D67FB5" w14:textId="77777777" w:rsidR="001B1642" w:rsidRPr="00FC08AF" w:rsidRDefault="001B1642" w:rsidP="00BB0493">
            <w:pPr>
              <w:jc w:val="center"/>
              <w:rPr>
                <w:rFonts w:ascii="Arial" w:hAnsi="Arial" w:cs="Arial"/>
                <w:b/>
                <w:noProof/>
                <w:sz w:val="18"/>
                <w:szCs w:val="18"/>
              </w:rPr>
            </w:pPr>
          </w:p>
        </w:tc>
      </w:tr>
      <w:tr w:rsidR="001B1642" w:rsidRPr="00FC08AF" w14:paraId="3AA637C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0668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9ACA6"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115D9"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012D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1A2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370ACD" w14:textId="77777777" w:rsidR="001B1642" w:rsidRPr="00FC08AF" w:rsidRDefault="001B1642" w:rsidP="00BB0493">
            <w:pPr>
              <w:jc w:val="center"/>
              <w:rPr>
                <w:b/>
                <w:noProof/>
              </w:rPr>
            </w:pPr>
          </w:p>
        </w:tc>
      </w:tr>
      <w:tr w:rsidR="001B1642" w:rsidRPr="00FC08AF" w14:paraId="49F12A7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5ECC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49B6A7"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emergency alert uses the ID</w:t>
            </w:r>
            <w:r w:rsidRPr="00FC08AF">
              <w:rPr>
                <w:noProof/>
                <w:lang w:eastAsia="ko-KR"/>
              </w:rPr>
              <w:t>.</w:t>
            </w:r>
          </w:p>
        </w:tc>
      </w:tr>
    </w:tbl>
    <w:p w14:paraId="43F7E722" w14:textId="77777777" w:rsidR="007A675E" w:rsidRPr="00FC08AF" w:rsidRDefault="007A675E" w:rsidP="007A675E">
      <w:pPr>
        <w:rPr>
          <w:noProof/>
        </w:rPr>
      </w:pPr>
    </w:p>
    <w:p w14:paraId="186AE882" w14:textId="77777777" w:rsidR="001B1642" w:rsidRPr="00FC08AF" w:rsidRDefault="001B1642" w:rsidP="001B1642">
      <w:pPr>
        <w:rPr>
          <w:noProof/>
        </w:rPr>
      </w:pPr>
      <w:r w:rsidRPr="00FC08AF">
        <w:rPr>
          <w:noProof/>
        </w:rPr>
        <w:t>The valid values are 'LocallyDetermined', 'UseCurrentlySelectedGroup', 'UsePreConfigured'</w:t>
      </w:r>
      <w:r w:rsidR="007A675E" w:rsidRPr="00FC08AF">
        <w:rPr>
          <w:noProof/>
        </w:rPr>
        <w:t xml:space="preserve"> </w:t>
      </w:r>
      <w:r w:rsidRPr="00FC08AF">
        <w:rPr>
          <w:noProof/>
        </w:rPr>
        <w:t>and 'DedicatedGroup'.</w:t>
      </w:r>
    </w:p>
    <w:p w14:paraId="58667EF1" w14:textId="77777777" w:rsidR="001B1642" w:rsidRPr="00FC08AF" w:rsidRDefault="001B1642" w:rsidP="001B1642">
      <w:pPr>
        <w:rPr>
          <w:noProof/>
        </w:rPr>
      </w:pPr>
      <w:r w:rsidRPr="00FC08AF">
        <w:rPr>
          <w:noProof/>
        </w:rPr>
        <w:t xml:space="preserve">When set to 'LocallyDetermined' then if the MCPTT user selects an MCPTT ID then use that MCPTT ID for an on-network MCPTT emergency alert, if the MCPTT user does not select a MCPTT ID then use the MCPTT ID identified by the ID in </w:t>
      </w:r>
      <w:r w:rsidR="009E135B">
        <w:rPr>
          <w:noProof/>
        </w:rPr>
        <w:t>clause</w:t>
      </w:r>
      <w:r w:rsidRPr="00FC08AF">
        <w:rPr>
          <w:noProof/>
        </w:rPr>
        <w:t> 5.2.43B for an on-network MCPTT emergency alert.</w:t>
      </w:r>
    </w:p>
    <w:p w14:paraId="6F20DAD6"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emergency alert, if the MCPTT user does not have a currently selected MCPTT group then use the MCPTT group identified by the ID in </w:t>
      </w:r>
      <w:r w:rsidR="009E135B">
        <w:rPr>
          <w:noProof/>
        </w:rPr>
        <w:t>clause</w:t>
      </w:r>
      <w:r w:rsidRPr="00FC08AF">
        <w:rPr>
          <w:noProof/>
        </w:rPr>
        <w:t> 5.2.43B for an MCPTT emergency alert.</w:t>
      </w:r>
    </w:p>
    <w:p w14:paraId="5A78242C" w14:textId="77777777" w:rsidR="001B1642" w:rsidRPr="00FC08AF" w:rsidRDefault="001B1642" w:rsidP="001B1642">
      <w:pPr>
        <w:rPr>
          <w:noProof/>
          <w:lang w:eastAsia="ko-KR"/>
        </w:rPr>
      </w:pPr>
      <w:r w:rsidRPr="00FC08AF">
        <w:rPr>
          <w:noProof/>
        </w:rPr>
        <w:t xml:space="preserve">When set to 'UsePreConfigured' then use the ID identified by the ID in </w:t>
      </w:r>
      <w:r w:rsidR="009E135B">
        <w:rPr>
          <w:noProof/>
        </w:rPr>
        <w:t>clause</w:t>
      </w:r>
      <w:r w:rsidRPr="00FC08AF">
        <w:rPr>
          <w:noProof/>
        </w:rPr>
        <w:t> 5.2.43B for an on-network MCPTT emergency alert.</w:t>
      </w:r>
    </w:p>
    <w:p w14:paraId="4E10A37F" w14:textId="77777777" w:rsidR="001B1642" w:rsidRPr="00FC08AF" w:rsidRDefault="001B1642" w:rsidP="001B1642">
      <w:pPr>
        <w:rPr>
          <w:noProof/>
          <w:lang w:eastAsia="ko-KR"/>
        </w:rPr>
      </w:pPr>
      <w:r w:rsidRPr="00FC08AF">
        <w:rPr>
          <w:noProof/>
        </w:rPr>
        <w:t xml:space="preserve">When set to 'DedicatedGroup' then use the MCPTT group identified by the ID in </w:t>
      </w:r>
      <w:r w:rsidR="009E135B">
        <w:rPr>
          <w:noProof/>
        </w:rPr>
        <w:t>clause</w:t>
      </w:r>
      <w:r w:rsidRPr="00FC08AF">
        <w:rPr>
          <w:noProof/>
        </w:rPr>
        <w:t> 5.2.43B for an MCPTT emergency alert.</w:t>
      </w:r>
    </w:p>
    <w:p w14:paraId="6F5D0E1C" w14:textId="77777777" w:rsidR="00E11C2A" w:rsidRPr="00FC08AF" w:rsidRDefault="00E11C2A" w:rsidP="00E11C2A">
      <w:pPr>
        <w:pStyle w:val="Heading3"/>
        <w:rPr>
          <w:noProof/>
          <w:lang w:eastAsia="ko-KR"/>
        </w:rPr>
      </w:pPr>
      <w:bookmarkStart w:id="314" w:name="_Toc4578247"/>
      <w:bookmarkStart w:id="315" w:name="_Toc27727935"/>
      <w:bookmarkStart w:id="316" w:name="_Toc176353247"/>
      <w:r w:rsidRPr="00FC08AF">
        <w:rPr>
          <w:noProof/>
        </w:rPr>
        <w:t>5.2.</w:t>
      </w:r>
      <w:r w:rsidRPr="00FC08AF">
        <w:rPr>
          <w:noProof/>
          <w:lang w:eastAsia="ko-KR"/>
        </w:rPr>
        <w:t>43F</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MCPTTGroupCall/</w:t>
      </w:r>
      <w:r w:rsidRPr="00FC08AF">
        <w:rPr>
          <w:noProof/>
        </w:rPr>
        <w:t>Priority</w:t>
      </w:r>
      <w:bookmarkEnd w:id="314"/>
      <w:bookmarkEnd w:id="315"/>
      <w:bookmarkEnd w:id="316"/>
    </w:p>
    <w:p w14:paraId="5FF3333E"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MCPTTGroupCall/</w:t>
      </w:r>
      <w:r w:rsidRPr="00FC08AF">
        <w:rPr>
          <w:noProof/>
        </w:rPr>
        <w:t>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FC08AF" w14:paraId="2E597AF4"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01C118" w14:textId="77777777" w:rsidR="00E11C2A" w:rsidRPr="00FC08AF" w:rsidRDefault="00E11C2A" w:rsidP="00921322">
            <w:pPr>
              <w:rPr>
                <w:rFonts w:ascii="Arial" w:hAnsi="Arial" w:cs="Arial"/>
                <w:noProof/>
                <w:sz w:val="18"/>
                <w:szCs w:val="18"/>
              </w:rPr>
            </w:pPr>
            <w:r w:rsidRPr="00FC08AF">
              <w:rPr>
                <w:noProof/>
              </w:rPr>
              <w:t>&lt;x&gt;/Common/</w:t>
            </w:r>
            <w:r w:rsidRPr="00FC08AF">
              <w:rPr>
                <w:noProof/>
                <w:lang w:eastAsia="ko-KR"/>
              </w:rPr>
              <w:t>MCPTTGroupCall/</w:t>
            </w:r>
            <w:r w:rsidRPr="00FC08AF">
              <w:rPr>
                <w:noProof/>
              </w:rPr>
              <w:t>Priority</w:t>
            </w:r>
          </w:p>
        </w:tc>
      </w:tr>
      <w:tr w:rsidR="00E11C2A" w:rsidRPr="00FC08AF" w14:paraId="573F6A49"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CEB630"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01738"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799A2" w14:textId="77777777" w:rsidR="00E11C2A" w:rsidRPr="00FC08AF" w:rsidRDefault="00E11C2A"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DB0F9"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B011F" w14:textId="77777777" w:rsidR="00E11C2A" w:rsidRPr="00FC08AF" w:rsidRDefault="00E11C2A"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36D2BD" w14:textId="77777777" w:rsidR="00E11C2A" w:rsidRPr="00FC08AF" w:rsidRDefault="00E11C2A" w:rsidP="00921322">
            <w:pPr>
              <w:jc w:val="center"/>
              <w:rPr>
                <w:rFonts w:ascii="Arial" w:hAnsi="Arial" w:cs="Arial"/>
                <w:b/>
                <w:noProof/>
                <w:sz w:val="18"/>
                <w:szCs w:val="18"/>
              </w:rPr>
            </w:pPr>
          </w:p>
        </w:tc>
      </w:tr>
      <w:tr w:rsidR="00E11C2A" w:rsidRPr="00FC08AF" w14:paraId="0CBB4B72"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DD5341"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FAB32"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77B0D" w14:textId="77777777" w:rsidR="00E11C2A" w:rsidRPr="00FC08AF" w:rsidRDefault="00E11C2A"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86C0D" w14:textId="77777777" w:rsidR="00E11C2A" w:rsidRPr="00FC08AF" w:rsidRDefault="00E11C2A" w:rsidP="00921322">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60FC2" w14:textId="77777777" w:rsidR="00E11C2A" w:rsidRPr="00FC08AF" w:rsidRDefault="00E11C2A"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974191" w14:textId="77777777" w:rsidR="00E11C2A" w:rsidRPr="00FC08AF" w:rsidRDefault="00E11C2A" w:rsidP="00921322">
            <w:pPr>
              <w:jc w:val="center"/>
              <w:rPr>
                <w:b/>
                <w:noProof/>
              </w:rPr>
            </w:pPr>
          </w:p>
        </w:tc>
      </w:tr>
      <w:tr w:rsidR="00E11C2A" w:rsidRPr="00FC08AF" w14:paraId="37BB233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9F9F5" w14:textId="77777777" w:rsidR="00E11C2A" w:rsidRPr="00FC08AF"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06DF8F" w14:textId="77777777" w:rsidR="00E11C2A" w:rsidRPr="00FC08AF" w:rsidRDefault="00E11C2A" w:rsidP="00921322">
            <w:pPr>
              <w:rPr>
                <w:noProof/>
                <w:lang w:eastAsia="ko-KR"/>
              </w:rPr>
            </w:pPr>
            <w:r w:rsidRPr="00FC08AF">
              <w:rPr>
                <w:noProof/>
              </w:rPr>
              <w:t xml:space="preserve">This leaf node indicates </w:t>
            </w:r>
            <w:r w:rsidRPr="00FC08AF">
              <w:rPr>
                <w:noProof/>
                <w:lang w:eastAsia="ko-KR"/>
              </w:rPr>
              <w:t>the p</w:t>
            </w:r>
            <w:r w:rsidRPr="00FC08AF">
              <w:rPr>
                <w:noProof/>
              </w:rPr>
              <w:t xml:space="preserve">riority of the </w:t>
            </w:r>
            <w:r w:rsidRPr="00FC08AF">
              <w:rPr>
                <w:noProof/>
                <w:lang w:eastAsia="ko-KR"/>
              </w:rPr>
              <w:t>MCPTT</w:t>
            </w:r>
            <w:r w:rsidRPr="00FC08AF">
              <w:rPr>
                <w:noProof/>
              </w:rPr>
              <w:t xml:space="preserve"> </w:t>
            </w:r>
            <w:r w:rsidRPr="00FC08AF">
              <w:rPr>
                <w:noProof/>
                <w:lang w:eastAsia="ko-KR"/>
              </w:rPr>
              <w:t>group calls.</w:t>
            </w:r>
          </w:p>
        </w:tc>
      </w:tr>
    </w:tbl>
    <w:p w14:paraId="21433D57" w14:textId="77777777" w:rsidR="00D57A49" w:rsidRPr="00FC08AF" w:rsidRDefault="00D57A49" w:rsidP="00D57A49">
      <w:pPr>
        <w:rPr>
          <w:noProof/>
        </w:rPr>
      </w:pPr>
    </w:p>
    <w:p w14:paraId="2B950135" w14:textId="77777777" w:rsidR="00E11C2A" w:rsidRPr="00FC08AF" w:rsidRDefault="00E11C2A" w:rsidP="00E11C2A">
      <w:pPr>
        <w:pStyle w:val="B1"/>
        <w:rPr>
          <w:noProof/>
        </w:rPr>
      </w:pPr>
      <w:r w:rsidRPr="00FC08AF">
        <w:rPr>
          <w:noProof/>
        </w:rPr>
        <w:t>-</w:t>
      </w:r>
      <w:r w:rsidRPr="00FC08AF">
        <w:rPr>
          <w:noProof/>
        </w:rPr>
        <w:tab/>
        <w:t xml:space="preserve">Values: </w:t>
      </w:r>
      <w:r w:rsidRPr="00FC08AF">
        <w:rPr>
          <w:noProof/>
          <w:lang w:eastAsia="ko-KR"/>
        </w:rPr>
        <w:t>0-255</w:t>
      </w:r>
    </w:p>
    <w:p w14:paraId="0E5C167D" w14:textId="77777777" w:rsidR="00E11C2A" w:rsidRPr="00FC08AF" w:rsidRDefault="00E11C2A" w:rsidP="00E11C2A">
      <w:pPr>
        <w:rPr>
          <w:noProof/>
          <w:lang w:eastAsia="ko-KR"/>
        </w:rPr>
      </w:pPr>
      <w:r w:rsidRPr="00FC08AF">
        <w:rPr>
          <w:noProof/>
          <w:lang w:eastAsia="ko-KR"/>
        </w:rPr>
        <w:t>The MCPTT group call with the lowest Priority value shall be considered as the MCPTT group call having the lowest level among the MCPTT group calls.</w:t>
      </w:r>
    </w:p>
    <w:p w14:paraId="7DD770C7" w14:textId="77777777" w:rsidR="00A560F4" w:rsidRPr="00FC08AF" w:rsidRDefault="00A560F4" w:rsidP="00A560F4">
      <w:pPr>
        <w:pStyle w:val="Heading3"/>
        <w:rPr>
          <w:noProof/>
          <w:lang w:eastAsia="ko-KR"/>
        </w:rPr>
      </w:pPr>
      <w:bookmarkStart w:id="317" w:name="_Toc4578248"/>
      <w:bookmarkStart w:id="318" w:name="_Toc27727936"/>
      <w:bookmarkStart w:id="319" w:name="_Toc176353248"/>
      <w:r w:rsidRPr="00FC08AF">
        <w:rPr>
          <w:noProof/>
        </w:rPr>
        <w:lastRenderedPageBreak/>
        <w:t>5.2.</w:t>
      </w:r>
      <w:r w:rsidRPr="00FC08AF">
        <w:rPr>
          <w:noProof/>
          <w:lang w:eastAsia="ko-KR"/>
        </w:rPr>
        <w:t>44</w:t>
      </w:r>
      <w:r w:rsidRPr="00FC08AF">
        <w:rPr>
          <w:noProof/>
        </w:rPr>
        <w:tab/>
      </w:r>
      <w:r w:rsidR="00E11C2A" w:rsidRPr="00FC08AF">
        <w:rPr>
          <w:noProof/>
        </w:rPr>
        <w:t>Void</w:t>
      </w:r>
      <w:bookmarkEnd w:id="317"/>
      <w:bookmarkEnd w:id="318"/>
      <w:bookmarkEnd w:id="319"/>
    </w:p>
    <w:p w14:paraId="4D0E8B69" w14:textId="77777777" w:rsidR="00A560F4" w:rsidRPr="00FC08AF" w:rsidRDefault="00A560F4" w:rsidP="00A560F4">
      <w:pPr>
        <w:pStyle w:val="Heading3"/>
        <w:rPr>
          <w:noProof/>
          <w:lang w:eastAsia="ko-KR"/>
        </w:rPr>
      </w:pPr>
      <w:bookmarkStart w:id="320" w:name="_Toc4578249"/>
      <w:bookmarkStart w:id="321" w:name="_Toc27727937"/>
      <w:bookmarkStart w:id="322" w:name="_Toc176353249"/>
      <w:r w:rsidRPr="00FC08AF">
        <w:rPr>
          <w:noProof/>
        </w:rPr>
        <w:t>5.2.</w:t>
      </w:r>
      <w:r w:rsidRPr="00FC08AF">
        <w:rPr>
          <w:noProof/>
          <w:lang w:eastAsia="ko-KR"/>
        </w:rPr>
        <w:t>45</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/Common/MCPTTGroupBroadcast</w:t>
      </w:r>
      <w:bookmarkEnd w:id="320"/>
      <w:bookmarkEnd w:id="321"/>
      <w:bookmarkEnd w:id="322"/>
    </w:p>
    <w:p w14:paraId="42072492"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151C1B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2BE52" w14:textId="77777777" w:rsidR="00A560F4" w:rsidRPr="00FC08AF" w:rsidRDefault="00A560F4" w:rsidP="00CF1FEB">
            <w:pPr>
              <w:rPr>
                <w:rFonts w:ascii="Arial" w:hAnsi="Arial" w:cs="Arial"/>
                <w:noProof/>
                <w:sz w:val="18"/>
                <w:szCs w:val="18"/>
              </w:rPr>
            </w:pPr>
            <w:r w:rsidRPr="00FC08AF">
              <w:rPr>
                <w:noProof/>
              </w:rPr>
              <w:t>&lt;x&gt;/Common/MCPTTGroupBroadcast</w:t>
            </w:r>
          </w:p>
        </w:tc>
      </w:tr>
      <w:tr w:rsidR="00A560F4" w:rsidRPr="00FC08AF" w14:paraId="47852A6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6AAEB2"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CD130"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1CEEB"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D4DC"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1AAFA"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09155C" w14:textId="77777777" w:rsidR="00A560F4" w:rsidRPr="00FC08AF" w:rsidRDefault="00A560F4" w:rsidP="00CF1FEB">
            <w:pPr>
              <w:jc w:val="center"/>
              <w:rPr>
                <w:rFonts w:ascii="Arial" w:hAnsi="Arial" w:cs="Arial"/>
                <w:b/>
                <w:noProof/>
                <w:sz w:val="18"/>
                <w:szCs w:val="18"/>
              </w:rPr>
            </w:pPr>
          </w:p>
        </w:tc>
      </w:tr>
      <w:tr w:rsidR="00A560F4" w:rsidRPr="00FC08AF" w14:paraId="7464B2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B8DCA1"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4E834"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CD2F4"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5C019"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73BC6"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CF9B6" w14:textId="77777777" w:rsidR="00A560F4" w:rsidRPr="00FC08AF" w:rsidRDefault="00A560F4" w:rsidP="00CF1FEB">
            <w:pPr>
              <w:jc w:val="center"/>
              <w:rPr>
                <w:b/>
                <w:noProof/>
              </w:rPr>
            </w:pPr>
          </w:p>
        </w:tc>
      </w:tr>
      <w:tr w:rsidR="00A560F4" w:rsidRPr="00FC08AF" w14:paraId="0FCDCCC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28795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C398E7"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6534E519" w14:textId="77777777" w:rsidR="00D57A49" w:rsidRPr="00FC08AF" w:rsidRDefault="00D57A49" w:rsidP="00D57A49">
      <w:pPr>
        <w:rPr>
          <w:noProof/>
        </w:rPr>
      </w:pPr>
      <w:bookmarkStart w:id="323" w:name="_Toc4578250"/>
      <w:bookmarkStart w:id="324" w:name="_Toc27727938"/>
    </w:p>
    <w:p w14:paraId="3945D9E2" w14:textId="77777777" w:rsidR="00A560F4" w:rsidRPr="00FC08AF" w:rsidRDefault="00A560F4" w:rsidP="00A560F4">
      <w:pPr>
        <w:pStyle w:val="Heading3"/>
        <w:rPr>
          <w:noProof/>
          <w:lang w:eastAsia="ko-KR"/>
        </w:rPr>
      </w:pPr>
      <w:bookmarkStart w:id="325" w:name="_Toc176353250"/>
      <w:r w:rsidRPr="00FC08AF">
        <w:rPr>
          <w:noProof/>
        </w:rPr>
        <w:t>5.2.</w:t>
      </w:r>
      <w:r w:rsidRPr="00FC08AF">
        <w:rPr>
          <w:noProof/>
          <w:lang w:eastAsia="ko-KR"/>
        </w:rPr>
        <w:t>46</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/Common/MCPTTGroupBroadcast/Authorised</w:t>
      </w:r>
      <w:bookmarkEnd w:id="323"/>
      <w:bookmarkEnd w:id="324"/>
      <w:bookmarkEnd w:id="325"/>
    </w:p>
    <w:p w14:paraId="47C478DC"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364D48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5D6DE1" w14:textId="77777777" w:rsidR="00A560F4" w:rsidRPr="00FC08AF" w:rsidRDefault="00A560F4" w:rsidP="00CF1FEB">
            <w:pPr>
              <w:rPr>
                <w:rFonts w:ascii="Arial" w:hAnsi="Arial" w:cs="Arial"/>
                <w:noProof/>
                <w:sz w:val="18"/>
                <w:szCs w:val="18"/>
              </w:rPr>
            </w:pPr>
            <w:r w:rsidRPr="00FC08AF">
              <w:rPr>
                <w:noProof/>
              </w:rPr>
              <w:t>&lt;x&gt;/Common/MCPTTGroupBroadcast/Authorised</w:t>
            </w:r>
          </w:p>
        </w:tc>
      </w:tr>
      <w:tr w:rsidR="00A560F4" w:rsidRPr="00FC08AF" w14:paraId="4EC72EF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DF4DF7"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EDF91"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3613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47263"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514C8"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1B2E2D" w14:textId="77777777" w:rsidR="00A560F4" w:rsidRPr="00FC08AF" w:rsidRDefault="00A560F4" w:rsidP="00CF1FEB">
            <w:pPr>
              <w:jc w:val="center"/>
              <w:rPr>
                <w:rFonts w:ascii="Arial" w:hAnsi="Arial" w:cs="Arial"/>
                <w:b/>
                <w:noProof/>
                <w:sz w:val="18"/>
                <w:szCs w:val="18"/>
              </w:rPr>
            </w:pPr>
          </w:p>
        </w:tc>
      </w:tr>
      <w:tr w:rsidR="00A560F4" w:rsidRPr="00FC08AF" w14:paraId="582E0A9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60AF0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E42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89DFB"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1A317"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A7B55"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3A146B" w14:textId="77777777" w:rsidR="00A560F4" w:rsidRPr="00FC08AF" w:rsidRDefault="00A560F4" w:rsidP="00CF1FEB">
            <w:pPr>
              <w:jc w:val="center"/>
              <w:rPr>
                <w:b/>
                <w:noProof/>
              </w:rPr>
            </w:pPr>
          </w:p>
        </w:tc>
      </w:tr>
      <w:tr w:rsidR="00A560F4" w:rsidRPr="00FC08AF" w14:paraId="388AB14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59F648"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4A32C7"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3BBF67A7" w14:textId="77777777" w:rsidR="00D57A49" w:rsidRPr="00FC08AF" w:rsidRDefault="00D57A49" w:rsidP="00D57A49">
      <w:pPr>
        <w:rPr>
          <w:noProof/>
        </w:rPr>
      </w:pPr>
    </w:p>
    <w:p w14:paraId="38F8455D" w14:textId="77777777" w:rsidR="00A560F4" w:rsidRPr="00FC08AF" w:rsidRDefault="00A560F4" w:rsidP="00A560F4">
      <w:pPr>
        <w:rPr>
          <w:rFonts w:cs="Arial"/>
          <w:noProof/>
          <w:szCs w:val="18"/>
          <w:lang w:eastAsia="ko-KR"/>
        </w:rPr>
      </w:pPr>
      <w:r w:rsidRPr="00FC08AF">
        <w:rPr>
          <w:noProof/>
        </w:rPr>
        <w:t xml:space="preserve">When set to "true" </w:t>
      </w:r>
      <w:r w:rsidRPr="00FC08AF">
        <w:rPr>
          <w:noProof/>
          <w:lang w:eastAsia="ko-KR"/>
        </w:rPr>
        <w:t xml:space="preserve">the MCPTT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2789D681"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6DF6E4E8" w14:textId="77777777" w:rsidR="00A560F4" w:rsidRPr="00FC08AF" w:rsidRDefault="00A560F4" w:rsidP="00A560F4">
      <w:pPr>
        <w:pStyle w:val="Heading3"/>
        <w:rPr>
          <w:noProof/>
          <w:lang w:eastAsia="ko-KR"/>
        </w:rPr>
      </w:pPr>
      <w:bookmarkStart w:id="326" w:name="_Toc4578251"/>
      <w:bookmarkStart w:id="327" w:name="_Toc27727939"/>
      <w:bookmarkStart w:id="328" w:name="_Toc176353251"/>
      <w:r w:rsidRPr="00FC08AF">
        <w:rPr>
          <w:noProof/>
        </w:rPr>
        <w:t>5.2.</w:t>
      </w:r>
      <w:r w:rsidRPr="00FC08AF">
        <w:rPr>
          <w:noProof/>
          <w:lang w:eastAsia="ko-KR"/>
        </w:rPr>
        <w:t>47</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326"/>
      <w:bookmarkEnd w:id="327"/>
      <w:bookmarkEnd w:id="328"/>
    </w:p>
    <w:p w14:paraId="33B89483"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164DA5C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2645B9" w14:textId="77777777" w:rsidR="00A560F4" w:rsidRPr="00FC08AF" w:rsidRDefault="00A560F4" w:rsidP="00CF1FEB">
            <w:pPr>
              <w:rPr>
                <w:rFonts w:ascii="Arial" w:hAnsi="Arial" w:cs="Arial"/>
                <w:noProof/>
                <w:sz w:val="18"/>
                <w:szCs w:val="18"/>
              </w:rPr>
            </w:pPr>
            <w:r w:rsidRPr="00FC08AF">
              <w:rPr>
                <w:noProof/>
              </w:rPr>
              <w:t>&lt;x&gt;/Common/UserBroadcast</w:t>
            </w:r>
          </w:p>
        </w:tc>
      </w:tr>
      <w:tr w:rsidR="00A560F4" w:rsidRPr="00FC08AF" w14:paraId="30E3B36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DD4F0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EB9C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A047F"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69F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DA71D"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D0D0B6" w14:textId="77777777" w:rsidR="00A560F4" w:rsidRPr="00FC08AF" w:rsidRDefault="00A560F4" w:rsidP="00CF1FEB">
            <w:pPr>
              <w:jc w:val="center"/>
              <w:rPr>
                <w:rFonts w:ascii="Arial" w:hAnsi="Arial" w:cs="Arial"/>
                <w:b/>
                <w:noProof/>
                <w:sz w:val="18"/>
                <w:szCs w:val="18"/>
              </w:rPr>
            </w:pPr>
          </w:p>
        </w:tc>
      </w:tr>
      <w:tr w:rsidR="00A560F4" w:rsidRPr="00FC08AF" w14:paraId="543B49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655B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9C35"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C7CB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93BB1"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3CC85"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09CE47" w14:textId="77777777" w:rsidR="00A560F4" w:rsidRPr="00FC08AF" w:rsidRDefault="00A560F4" w:rsidP="00CF1FEB">
            <w:pPr>
              <w:jc w:val="center"/>
              <w:rPr>
                <w:b/>
                <w:noProof/>
              </w:rPr>
            </w:pPr>
          </w:p>
        </w:tc>
      </w:tr>
      <w:tr w:rsidR="00A560F4" w:rsidRPr="00FC08AF" w14:paraId="31BE039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917036"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A752C"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619D48D1" w14:textId="77777777" w:rsidR="00D57A49" w:rsidRPr="00FC08AF" w:rsidRDefault="00D57A49" w:rsidP="00D57A49">
      <w:pPr>
        <w:rPr>
          <w:noProof/>
        </w:rPr>
      </w:pPr>
      <w:bookmarkStart w:id="329" w:name="_Toc4578252"/>
      <w:bookmarkStart w:id="330" w:name="_Toc27727940"/>
    </w:p>
    <w:p w14:paraId="69FF6F43" w14:textId="77777777" w:rsidR="00A560F4" w:rsidRPr="00FC08AF" w:rsidRDefault="00A560F4" w:rsidP="00A560F4">
      <w:pPr>
        <w:pStyle w:val="Heading3"/>
        <w:rPr>
          <w:noProof/>
          <w:lang w:eastAsia="ko-KR"/>
        </w:rPr>
      </w:pPr>
      <w:bookmarkStart w:id="331" w:name="_Toc176353252"/>
      <w:r w:rsidRPr="00FC08AF">
        <w:rPr>
          <w:noProof/>
        </w:rPr>
        <w:t>5.2.4</w:t>
      </w:r>
      <w:r w:rsidRPr="00FC08AF">
        <w:rPr>
          <w:noProof/>
          <w:lang w:eastAsia="ko-KR"/>
        </w:rPr>
        <w:t>8</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329"/>
      <w:bookmarkEnd w:id="330"/>
      <w:bookmarkEnd w:id="331"/>
    </w:p>
    <w:p w14:paraId="075C486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568DF8D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52D3A2" w14:textId="77777777" w:rsidR="00A560F4" w:rsidRPr="00FC08AF" w:rsidRDefault="00A560F4" w:rsidP="00CF1FEB">
            <w:pPr>
              <w:rPr>
                <w:rFonts w:ascii="Arial" w:hAnsi="Arial" w:cs="Arial"/>
                <w:noProof/>
                <w:sz w:val="18"/>
                <w:szCs w:val="18"/>
              </w:rPr>
            </w:pPr>
            <w:r w:rsidRPr="00FC08AF">
              <w:rPr>
                <w:iCs/>
                <w:noProof/>
              </w:rPr>
              <w:t>&lt;</w:t>
            </w:r>
            <w:r w:rsidRPr="00FC08AF">
              <w:rPr>
                <w:noProof/>
              </w:rPr>
              <w:t>x&gt;/Common/UserBroadcast/Authorised</w:t>
            </w:r>
          </w:p>
        </w:tc>
      </w:tr>
      <w:tr w:rsidR="00A560F4" w:rsidRPr="00FC08AF" w14:paraId="3C3D5BD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04E36"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53BF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B58F7"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BF8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0F9BB"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B96AA7" w14:textId="77777777" w:rsidR="00A560F4" w:rsidRPr="00FC08AF" w:rsidRDefault="00A560F4" w:rsidP="00CF1FEB">
            <w:pPr>
              <w:jc w:val="center"/>
              <w:rPr>
                <w:rFonts w:ascii="Arial" w:hAnsi="Arial" w:cs="Arial"/>
                <w:b/>
                <w:noProof/>
                <w:sz w:val="18"/>
                <w:szCs w:val="18"/>
              </w:rPr>
            </w:pPr>
          </w:p>
        </w:tc>
      </w:tr>
      <w:tr w:rsidR="00A560F4" w:rsidRPr="00FC08AF" w14:paraId="36EF21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F91269"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40EAD"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3D618"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928FD"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65CB0"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2E7944" w14:textId="77777777" w:rsidR="00A560F4" w:rsidRPr="00FC08AF" w:rsidRDefault="00A560F4" w:rsidP="00CF1FEB">
            <w:pPr>
              <w:jc w:val="center"/>
              <w:rPr>
                <w:b/>
                <w:noProof/>
              </w:rPr>
            </w:pPr>
          </w:p>
        </w:tc>
      </w:tr>
      <w:tr w:rsidR="00A560F4" w:rsidRPr="00FC08AF" w14:paraId="0F5E474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EFF989"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44A442"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2EE042D5" w14:textId="77777777" w:rsidR="00D57A49" w:rsidRPr="00FC08AF" w:rsidRDefault="00D57A49" w:rsidP="00D57A49">
      <w:pPr>
        <w:rPr>
          <w:noProof/>
        </w:rPr>
      </w:pPr>
    </w:p>
    <w:p w14:paraId="6C70C463" w14:textId="77777777" w:rsidR="00A560F4" w:rsidRPr="00FC08AF" w:rsidRDefault="00A560F4" w:rsidP="00A560F4">
      <w:pPr>
        <w:rPr>
          <w:noProof/>
          <w:lang w:eastAsia="ko-KR"/>
        </w:rPr>
      </w:pPr>
      <w:r w:rsidRPr="00FC08AF">
        <w:rPr>
          <w:noProof/>
        </w:rPr>
        <w:t xml:space="preserve">When set to "true" </w:t>
      </w:r>
      <w:r w:rsidRPr="00FC08AF">
        <w:rPr>
          <w:noProof/>
          <w:lang w:eastAsia="ko-KR"/>
        </w:rPr>
        <w:t xml:space="preserve">the MCPTT user is authorised to </w:t>
      </w:r>
      <w:r w:rsidRPr="00FC08AF">
        <w:rPr>
          <w:rFonts w:cs="Arial"/>
          <w:noProof/>
          <w:szCs w:val="18"/>
        </w:rPr>
        <w:t>create a user-broadcast group</w:t>
      </w:r>
      <w:r w:rsidRPr="00FC08AF">
        <w:rPr>
          <w:noProof/>
          <w:lang w:eastAsia="ko-KR"/>
        </w:rPr>
        <w:t>.</w:t>
      </w:r>
    </w:p>
    <w:p w14:paraId="3D2AF01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rFonts w:cs="Arial"/>
          <w:noProof/>
          <w:szCs w:val="18"/>
        </w:rPr>
        <w:t>create a user-broadcast group</w:t>
      </w:r>
      <w:r w:rsidRPr="00FC08AF">
        <w:rPr>
          <w:rFonts w:cs="Arial"/>
          <w:noProof/>
          <w:szCs w:val="18"/>
          <w:lang w:eastAsia="ko-KR"/>
        </w:rPr>
        <w:t>.</w:t>
      </w:r>
    </w:p>
    <w:p w14:paraId="33499260" w14:textId="77777777" w:rsidR="001B1642" w:rsidRPr="00FC08AF" w:rsidRDefault="001B1642" w:rsidP="001B1642">
      <w:pPr>
        <w:pStyle w:val="Heading3"/>
        <w:rPr>
          <w:noProof/>
          <w:lang w:eastAsia="ko-KR"/>
        </w:rPr>
      </w:pPr>
      <w:bookmarkStart w:id="332" w:name="_Toc4578253"/>
      <w:bookmarkStart w:id="333" w:name="_Toc27727941"/>
      <w:bookmarkStart w:id="334" w:name="_Toc176353253"/>
      <w:r w:rsidRPr="00FC08AF">
        <w:rPr>
          <w:noProof/>
        </w:rPr>
        <w:lastRenderedPageBreak/>
        <w:t>5.2.4</w:t>
      </w:r>
      <w:r w:rsidRPr="00FC08AF">
        <w:rPr>
          <w:noProof/>
          <w:lang w:eastAsia="ko-KR"/>
        </w:rPr>
        <w:t>8A</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332"/>
      <w:bookmarkEnd w:id="333"/>
      <w:bookmarkEnd w:id="334"/>
    </w:p>
    <w:p w14:paraId="2881358F"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48A</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516749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F069C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1B1642" w:rsidRPr="00FC08AF" w14:paraId="75B99B2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3D6B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2039A"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0F6DA"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ABCC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C40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8815CF" w14:textId="77777777" w:rsidR="001B1642" w:rsidRPr="00FC08AF" w:rsidRDefault="001B1642" w:rsidP="00BB0493">
            <w:pPr>
              <w:jc w:val="center"/>
              <w:rPr>
                <w:rFonts w:ascii="Arial" w:hAnsi="Arial" w:cs="Arial"/>
                <w:b/>
                <w:noProof/>
                <w:sz w:val="18"/>
                <w:szCs w:val="18"/>
              </w:rPr>
            </w:pPr>
          </w:p>
        </w:tc>
      </w:tr>
      <w:tr w:rsidR="001B1642" w:rsidRPr="00FC08AF" w14:paraId="4DF124F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2629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C131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53F09" w14:textId="77777777" w:rsidR="001B1642" w:rsidRPr="00FC08AF" w:rsidRDefault="001B1642" w:rsidP="00BB0493">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026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903D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D5CB9D" w14:textId="77777777" w:rsidR="001B1642" w:rsidRPr="00FC08AF" w:rsidRDefault="001B1642" w:rsidP="00BB0493">
            <w:pPr>
              <w:jc w:val="center"/>
              <w:rPr>
                <w:b/>
                <w:noProof/>
              </w:rPr>
            </w:pPr>
          </w:p>
        </w:tc>
      </w:tr>
      <w:tr w:rsidR="001B1642" w:rsidRPr="00FC08AF" w14:paraId="62AF28C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41D41"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83144F"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74BBA9A9" w14:textId="77777777" w:rsidR="00D57A49" w:rsidRPr="00FC08AF" w:rsidRDefault="00D57A49" w:rsidP="00D57A49">
      <w:pPr>
        <w:rPr>
          <w:noProof/>
        </w:rPr>
      </w:pPr>
      <w:bookmarkStart w:id="335" w:name="_Toc4578254"/>
      <w:bookmarkStart w:id="336" w:name="_Toc27727942"/>
    </w:p>
    <w:p w14:paraId="5E68BD04" w14:textId="77777777" w:rsidR="001B1642" w:rsidRPr="00FC08AF" w:rsidRDefault="001B1642" w:rsidP="001B1642">
      <w:pPr>
        <w:pStyle w:val="Heading3"/>
        <w:rPr>
          <w:noProof/>
          <w:lang w:eastAsia="ko-KR"/>
        </w:rPr>
      </w:pPr>
      <w:bookmarkStart w:id="337" w:name="_Toc176353254"/>
      <w:r w:rsidRPr="00FC08AF">
        <w:rPr>
          <w:noProof/>
        </w:rPr>
        <w:t>5.2.</w:t>
      </w:r>
      <w:r w:rsidRPr="00FC08AF">
        <w:rPr>
          <w:noProof/>
          <w:lang w:eastAsia="ko-KR"/>
        </w:rPr>
        <w:t>48B1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Network/MCPTTGroup</w:t>
      </w:r>
      <w:r w:rsidRPr="00FC08AF">
        <w:rPr>
          <w:noProof/>
          <w:lang w:eastAsia="ko-KR"/>
        </w:rPr>
        <w:t>List</w:t>
      </w:r>
      <w:bookmarkEnd w:id="335"/>
      <w:bookmarkEnd w:id="336"/>
      <w:bookmarkEnd w:id="337"/>
    </w:p>
    <w:p w14:paraId="73282FC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FAEAE7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BD994B"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p>
        </w:tc>
      </w:tr>
      <w:tr w:rsidR="001B1642" w:rsidRPr="00FC08AF" w14:paraId="6E21388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6895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D24C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98E4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3663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66AC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FB6A13" w14:textId="77777777" w:rsidR="001B1642" w:rsidRPr="00FC08AF" w:rsidRDefault="001B1642" w:rsidP="00BB0493">
            <w:pPr>
              <w:jc w:val="center"/>
              <w:rPr>
                <w:rFonts w:ascii="Arial" w:hAnsi="Arial" w:cs="Arial"/>
                <w:b/>
                <w:noProof/>
                <w:sz w:val="18"/>
                <w:szCs w:val="18"/>
              </w:rPr>
            </w:pPr>
          </w:p>
        </w:tc>
      </w:tr>
      <w:tr w:rsidR="001B1642" w:rsidRPr="00FC08AF" w14:paraId="19BF22B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83C81A"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0548D"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88D8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A2186"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4F569"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678DFE" w14:textId="77777777" w:rsidR="001B1642" w:rsidRPr="00FC08AF" w:rsidRDefault="001B1642" w:rsidP="00BB0493">
            <w:pPr>
              <w:jc w:val="center"/>
              <w:rPr>
                <w:b/>
                <w:noProof/>
              </w:rPr>
            </w:pPr>
          </w:p>
        </w:tc>
      </w:tr>
      <w:tr w:rsidR="001B1642" w:rsidRPr="00FC08AF" w14:paraId="66C1022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A481D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167631"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list of on-network MCPTT groups that the MCPTT user is allowed to affiliate to.</w:t>
            </w:r>
          </w:p>
        </w:tc>
      </w:tr>
    </w:tbl>
    <w:p w14:paraId="157C6F88" w14:textId="77777777" w:rsidR="00D57A49" w:rsidRPr="00FC08AF" w:rsidRDefault="00D57A49" w:rsidP="00D57A49">
      <w:pPr>
        <w:rPr>
          <w:noProof/>
        </w:rPr>
      </w:pPr>
      <w:bookmarkStart w:id="338" w:name="_Toc4578255"/>
      <w:bookmarkStart w:id="339" w:name="_Toc27727943"/>
    </w:p>
    <w:p w14:paraId="61CF7451" w14:textId="77777777" w:rsidR="001B1642" w:rsidRPr="00FC08AF" w:rsidRDefault="001B1642" w:rsidP="001B1642">
      <w:pPr>
        <w:pStyle w:val="Heading3"/>
        <w:rPr>
          <w:noProof/>
          <w:lang w:eastAsia="ko-KR"/>
        </w:rPr>
      </w:pPr>
      <w:bookmarkStart w:id="340" w:name="_Toc176353255"/>
      <w:r w:rsidRPr="00FC08AF">
        <w:rPr>
          <w:noProof/>
        </w:rPr>
        <w:t>5.2.</w:t>
      </w:r>
      <w:r w:rsidRPr="00FC08AF">
        <w:rPr>
          <w:noProof/>
          <w:lang w:eastAsia="ko-KR"/>
        </w:rPr>
        <w:t>48B2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w:t>
      </w:r>
      <w:bookmarkEnd w:id="338"/>
      <w:bookmarkEnd w:id="339"/>
      <w:bookmarkEnd w:id="340"/>
    </w:p>
    <w:p w14:paraId="6EAE454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324D4C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A5A12C"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w:t>
            </w:r>
          </w:p>
        </w:tc>
      </w:tr>
      <w:tr w:rsidR="001B1642" w:rsidRPr="00FC08AF" w14:paraId="4CDBD07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02935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E59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B729"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D698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70EE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E3951B" w14:textId="77777777" w:rsidR="001B1642" w:rsidRPr="00FC08AF" w:rsidRDefault="001B1642" w:rsidP="00BB0493">
            <w:pPr>
              <w:jc w:val="center"/>
              <w:rPr>
                <w:rFonts w:ascii="Arial" w:hAnsi="Arial" w:cs="Arial"/>
                <w:b/>
                <w:noProof/>
                <w:sz w:val="18"/>
                <w:szCs w:val="18"/>
              </w:rPr>
            </w:pPr>
          </w:p>
        </w:tc>
      </w:tr>
      <w:tr w:rsidR="001B1642" w:rsidRPr="00FC08AF" w14:paraId="45A474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D9A8FA"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4527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B87CD" w14:textId="77777777" w:rsidR="001B1642" w:rsidRPr="00FC08AF" w:rsidRDefault="001B1642" w:rsidP="00BB0493">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599A4"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3FE1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36DC0C" w14:textId="77777777" w:rsidR="001B1642" w:rsidRPr="00FC08AF" w:rsidRDefault="001B1642" w:rsidP="00BB0493">
            <w:pPr>
              <w:jc w:val="center"/>
              <w:rPr>
                <w:b/>
                <w:noProof/>
              </w:rPr>
            </w:pPr>
          </w:p>
        </w:tc>
      </w:tr>
      <w:tr w:rsidR="001B1642" w:rsidRPr="00FC08AF" w14:paraId="01679D7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0BB3EE"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0289A7"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list of on-network MCPTT groups that the MCPTT user is allowed to affiliate to.</w:t>
            </w:r>
          </w:p>
        </w:tc>
      </w:tr>
    </w:tbl>
    <w:p w14:paraId="7F11ABBC" w14:textId="77777777" w:rsidR="00D57A49" w:rsidRPr="00FC08AF" w:rsidRDefault="00D57A49" w:rsidP="00D57A49">
      <w:pPr>
        <w:rPr>
          <w:noProof/>
        </w:rPr>
      </w:pPr>
      <w:bookmarkStart w:id="341" w:name="_Toc4578256"/>
      <w:bookmarkStart w:id="342" w:name="_Toc27727944"/>
    </w:p>
    <w:p w14:paraId="63F637A4" w14:textId="77777777" w:rsidR="001B1642" w:rsidRPr="00FC08AF" w:rsidRDefault="001B1642" w:rsidP="001B1642">
      <w:pPr>
        <w:pStyle w:val="Heading3"/>
        <w:rPr>
          <w:noProof/>
          <w:lang w:eastAsia="ko-KR"/>
        </w:rPr>
      </w:pPr>
      <w:bookmarkStart w:id="343" w:name="_Toc176353256"/>
      <w:r w:rsidRPr="00FC08AF">
        <w:rPr>
          <w:noProof/>
          <w:lang w:eastAsia="ko-KR"/>
        </w:rPr>
        <w:t>5</w:t>
      </w:r>
      <w:r w:rsidRPr="00FC08AF">
        <w:rPr>
          <w:noProof/>
        </w:rPr>
        <w:t>.2.48</w:t>
      </w:r>
      <w:r w:rsidRPr="00FC08AF">
        <w:rPr>
          <w:noProof/>
          <w:lang w:eastAsia="ko-KR"/>
        </w:rPr>
        <w:t>B3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bookmarkEnd w:id="341"/>
      <w:bookmarkEnd w:id="342"/>
      <w:bookmarkEnd w:id="343"/>
    </w:p>
    <w:p w14:paraId="77C18CF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BD562A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4A636E"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p>
        </w:tc>
      </w:tr>
      <w:tr w:rsidR="001B1642" w:rsidRPr="00FC08AF" w14:paraId="3199CFA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378062"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4FAE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A5ECF"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424C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4F9EE"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650C69" w14:textId="77777777" w:rsidR="001B1642" w:rsidRPr="00FC08AF" w:rsidRDefault="001B1642" w:rsidP="00BB0493">
            <w:pPr>
              <w:jc w:val="center"/>
              <w:rPr>
                <w:rFonts w:ascii="Arial" w:hAnsi="Arial" w:cs="Arial"/>
                <w:b/>
                <w:noProof/>
                <w:sz w:val="18"/>
                <w:szCs w:val="18"/>
              </w:rPr>
            </w:pPr>
          </w:p>
        </w:tc>
      </w:tr>
      <w:tr w:rsidR="001B1642" w:rsidRPr="00FC08AF" w14:paraId="6060177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C09D7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525D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858B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0D24E"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23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96B30E" w14:textId="77777777" w:rsidR="001B1642" w:rsidRPr="00FC08AF" w:rsidRDefault="001B1642" w:rsidP="00BB0493">
            <w:pPr>
              <w:jc w:val="center"/>
              <w:rPr>
                <w:b/>
                <w:noProof/>
              </w:rPr>
            </w:pPr>
          </w:p>
        </w:tc>
      </w:tr>
      <w:tr w:rsidR="001B1642" w:rsidRPr="00FC08AF" w14:paraId="4F5F1F0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7057E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899C0"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on-network MCPTT groups that the MCPTT user is allowed to affiliate to.</w:t>
            </w:r>
          </w:p>
        </w:tc>
      </w:tr>
    </w:tbl>
    <w:p w14:paraId="0F357BC7" w14:textId="77777777" w:rsidR="00D57A49" w:rsidRPr="00FC08AF" w:rsidRDefault="00D57A49" w:rsidP="00D57A49">
      <w:pPr>
        <w:rPr>
          <w:noProof/>
        </w:rPr>
      </w:pPr>
      <w:bookmarkStart w:id="344" w:name="_Toc4578257"/>
      <w:bookmarkStart w:id="345" w:name="_Toc27727945"/>
    </w:p>
    <w:p w14:paraId="11DA31ED" w14:textId="77777777" w:rsidR="001B1642" w:rsidRPr="00FC08AF" w:rsidRDefault="001B1642" w:rsidP="001B1642">
      <w:pPr>
        <w:pStyle w:val="Heading3"/>
        <w:rPr>
          <w:noProof/>
          <w:lang w:eastAsia="ko-KR"/>
        </w:rPr>
      </w:pPr>
      <w:bookmarkStart w:id="346" w:name="_Toc176353257"/>
      <w:r w:rsidRPr="00FC08AF">
        <w:rPr>
          <w:noProof/>
        </w:rPr>
        <w:t>5.2.</w:t>
      </w:r>
      <w:r w:rsidRPr="00FC08AF">
        <w:rPr>
          <w:noProof/>
          <w:lang w:eastAsia="ko-KR"/>
        </w:rPr>
        <w:t>48B4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r w:rsidR="002659AE" w:rsidRPr="00FC08AF">
        <w:rPr>
          <w:noProof/>
        </w:rPr>
        <w:br/>
      </w:r>
      <w:r w:rsidRPr="00FC08AF">
        <w:rPr>
          <w:noProof/>
        </w:rPr>
        <w:t>MCPTTGroupID</w:t>
      </w:r>
      <w:bookmarkEnd w:id="344"/>
      <w:bookmarkEnd w:id="345"/>
      <w:bookmarkEnd w:id="346"/>
    </w:p>
    <w:p w14:paraId="7ABA002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5B543D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A4B4B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/&lt;x&gt;/Entry/MCPTTGroupID</w:t>
            </w:r>
          </w:p>
        </w:tc>
      </w:tr>
      <w:tr w:rsidR="001B1642" w:rsidRPr="00FC08AF" w14:paraId="77461C9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F78E6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DF6D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9E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F58B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BBCC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F6C73C" w14:textId="77777777" w:rsidR="001B1642" w:rsidRPr="00FC08AF" w:rsidRDefault="001B1642" w:rsidP="00BB0493">
            <w:pPr>
              <w:jc w:val="center"/>
              <w:rPr>
                <w:rFonts w:ascii="Arial" w:hAnsi="Arial" w:cs="Arial"/>
                <w:b/>
                <w:noProof/>
                <w:sz w:val="18"/>
                <w:szCs w:val="18"/>
              </w:rPr>
            </w:pPr>
          </w:p>
        </w:tc>
      </w:tr>
      <w:tr w:rsidR="001B1642" w:rsidRPr="00FC08AF" w14:paraId="3C579DA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2C35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D94C9"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1C03C"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86FC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4DEB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8FE52C" w14:textId="77777777" w:rsidR="001B1642" w:rsidRPr="00FC08AF" w:rsidRDefault="001B1642" w:rsidP="00BB0493">
            <w:pPr>
              <w:jc w:val="center"/>
              <w:rPr>
                <w:b/>
                <w:noProof/>
              </w:rPr>
            </w:pPr>
          </w:p>
        </w:tc>
      </w:tr>
      <w:tr w:rsidR="001B1642" w:rsidRPr="00FC08AF" w14:paraId="2F6FA3B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7F34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4BA116"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MCPTT group </w:t>
            </w:r>
            <w:r w:rsidRPr="00FC08AF">
              <w:rPr>
                <w:rFonts w:eastAsia="SimSun"/>
                <w:noProof/>
                <w:lang w:eastAsia="zh-CN"/>
              </w:rPr>
              <w:t>ID</w:t>
            </w:r>
            <w:r w:rsidRPr="00FC08AF">
              <w:rPr>
                <w:noProof/>
                <w:lang w:eastAsia="ko-KR"/>
              </w:rPr>
              <w:t xml:space="preserve"> for the on-network MCPTT group that the MCPTT user is allowed to affiliate to.</w:t>
            </w:r>
          </w:p>
        </w:tc>
      </w:tr>
    </w:tbl>
    <w:p w14:paraId="68E9157F" w14:textId="77777777" w:rsidR="00D57A49" w:rsidRPr="00FC08AF" w:rsidRDefault="00D57A49" w:rsidP="00D57A49">
      <w:pPr>
        <w:rPr>
          <w:noProof/>
        </w:rPr>
      </w:pPr>
    </w:p>
    <w:p w14:paraId="50EA9DCD" w14:textId="77777777" w:rsidR="001B1642" w:rsidRPr="00FC08AF" w:rsidRDefault="001B1642" w:rsidP="001B164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53B49431" w14:textId="77777777" w:rsidR="001B1642" w:rsidRPr="00FC08AF" w:rsidRDefault="001B1642" w:rsidP="001B1642">
      <w:pPr>
        <w:pStyle w:val="Heading3"/>
        <w:rPr>
          <w:noProof/>
          <w:lang w:eastAsia="ko-KR"/>
        </w:rPr>
      </w:pPr>
      <w:bookmarkStart w:id="347" w:name="_Toc4578258"/>
      <w:bookmarkStart w:id="348" w:name="_Toc27727946"/>
      <w:bookmarkStart w:id="349" w:name="_Toc176353258"/>
      <w:r w:rsidRPr="00FC08AF">
        <w:rPr>
          <w:noProof/>
        </w:rPr>
        <w:t>5.2.</w:t>
      </w:r>
      <w:r w:rsidRPr="00FC08AF">
        <w:rPr>
          <w:noProof/>
          <w:lang w:eastAsia="ko-KR"/>
        </w:rPr>
        <w:t>48B5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bookmarkEnd w:id="347"/>
      <w:bookmarkEnd w:id="348"/>
      <w:bookmarkEnd w:id="349"/>
    </w:p>
    <w:p w14:paraId="51A60A0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BA900E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DB4312"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p>
        </w:tc>
      </w:tr>
      <w:tr w:rsidR="001B1642" w:rsidRPr="00FC08AF" w14:paraId="62A52F2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945EF5"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BA9F6"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3E462"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D6F47"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2B89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FF209" w14:textId="77777777" w:rsidR="001B1642" w:rsidRPr="00FC08AF" w:rsidRDefault="001B1642" w:rsidP="00BB0493">
            <w:pPr>
              <w:jc w:val="center"/>
              <w:rPr>
                <w:rFonts w:ascii="Arial" w:hAnsi="Arial" w:cs="Arial"/>
                <w:b/>
                <w:noProof/>
                <w:sz w:val="18"/>
                <w:szCs w:val="18"/>
              </w:rPr>
            </w:pPr>
          </w:p>
        </w:tc>
      </w:tr>
      <w:tr w:rsidR="001B1642" w:rsidRPr="00FC08AF" w14:paraId="267AADE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0F4DA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3C382"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02E2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7D63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24829"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7259C" w14:textId="77777777" w:rsidR="001B1642" w:rsidRPr="00FC08AF" w:rsidRDefault="001B1642" w:rsidP="00BB0493">
            <w:pPr>
              <w:jc w:val="center"/>
              <w:rPr>
                <w:b/>
                <w:noProof/>
              </w:rPr>
            </w:pPr>
          </w:p>
        </w:tc>
      </w:tr>
      <w:tr w:rsidR="001B1642" w:rsidRPr="00FC08AF" w14:paraId="5713F3A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6E8E1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4F2A3A"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ID</w:t>
            </w:r>
            <w:r w:rsidRPr="00FC08AF">
              <w:rPr>
                <w:noProof/>
                <w:lang w:eastAsia="ko-KR"/>
              </w:rPr>
              <w:t>.</w:t>
            </w:r>
          </w:p>
        </w:tc>
      </w:tr>
    </w:tbl>
    <w:p w14:paraId="3376F575" w14:textId="77777777" w:rsidR="00D57A49" w:rsidRPr="00FC08AF" w:rsidRDefault="00D57A49" w:rsidP="00D57A49">
      <w:pPr>
        <w:rPr>
          <w:noProof/>
        </w:rPr>
      </w:pPr>
      <w:bookmarkStart w:id="350" w:name="_Toc4578259"/>
      <w:bookmarkStart w:id="351" w:name="_Toc27727947"/>
    </w:p>
    <w:p w14:paraId="75B34E49" w14:textId="77777777" w:rsidR="00A17120" w:rsidRPr="00BE2E84" w:rsidRDefault="00A17120" w:rsidP="00A17120">
      <w:pPr>
        <w:pStyle w:val="Heading3"/>
      </w:pPr>
      <w:bookmarkStart w:id="352" w:name="_Toc176353259"/>
      <w:r w:rsidRPr="00BE2E84">
        <w:rPr>
          <w:lang w:eastAsia="ko-KR"/>
        </w:rPr>
        <w:t>5</w:t>
      </w:r>
      <w:r w:rsidRPr="00BE2E84">
        <w:t>.2.48</w:t>
      </w:r>
      <w:r w:rsidRPr="00BE2E84">
        <w:rPr>
          <w:lang w:eastAsia="ko-KR"/>
        </w:rPr>
        <w:t>B6</w:t>
      </w:r>
      <w:r w:rsidRPr="00BE2E84">
        <w:tab/>
        <w:t>Void</w:t>
      </w:r>
      <w:bookmarkEnd w:id="352"/>
    </w:p>
    <w:p w14:paraId="7ACF3CFA" w14:textId="77777777" w:rsidR="00A17120" w:rsidRPr="00230D1C" w:rsidRDefault="00A17120" w:rsidP="00A17120">
      <w:pPr>
        <w:pStyle w:val="Heading3"/>
        <w:rPr>
          <w:noProof/>
          <w:lang w:eastAsia="ko-KR"/>
        </w:rPr>
      </w:pPr>
      <w:bookmarkStart w:id="353" w:name="_Toc176353260"/>
      <w:r w:rsidRPr="00230D1C">
        <w:rPr>
          <w:noProof/>
          <w:lang w:eastAsia="ko-KR"/>
        </w:rPr>
        <w:t>5</w:t>
      </w:r>
      <w:r w:rsidRPr="00230D1C">
        <w:rPr>
          <w:noProof/>
        </w:rPr>
        <w:t>.2.48</w:t>
      </w:r>
      <w:r w:rsidRPr="00230D1C">
        <w:rPr>
          <w:noProof/>
          <w:lang w:eastAsia="ko-KR"/>
        </w:rPr>
        <w:t>B</w:t>
      </w:r>
      <w:r>
        <w:rPr>
          <w:noProof/>
          <w:lang w:eastAsia="ko-KR"/>
        </w:rPr>
        <w:t>7</w:t>
      </w:r>
      <w:r w:rsidRPr="00230D1C">
        <w:rPr>
          <w:noProof/>
        </w:rPr>
        <w:tab/>
        <w:t>/</w:t>
      </w:r>
      <w:r w:rsidRPr="00D929A4">
        <w:t>&lt;x&gt;</w:t>
      </w:r>
      <w:r w:rsidRPr="00230D1C">
        <w:rPr>
          <w:noProof/>
        </w:rPr>
        <w:t>/&lt;x&gt;/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sidRPr="00230D1C">
        <w:rPr>
          <w:noProof/>
        </w:rPr>
        <w:br/>
      </w:r>
      <w:r>
        <w:rPr>
          <w:noProof/>
        </w:rPr>
        <w:t>RelativePresentationPriority</w:t>
      </w:r>
      <w:bookmarkEnd w:id="353"/>
    </w:p>
    <w:p w14:paraId="7B6349C3"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7</w:t>
      </w:r>
      <w:r w:rsidRPr="00230D1C">
        <w:rPr>
          <w:noProof/>
        </w:rPr>
        <w:t>.1: /</w:t>
      </w:r>
      <w:r w:rsidRPr="00551AA2">
        <w:t>&lt;x&gt;</w:t>
      </w:r>
      <w:r w:rsidRPr="00230D1C">
        <w:rPr>
          <w:noProof/>
        </w:rPr>
        <w:t>/</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A17120" w:rsidRPr="00230D1C" w14:paraId="637DB4B0"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B11C34A" w14:textId="77777777" w:rsidR="00A17120" w:rsidRPr="00230D1C" w:rsidRDefault="00A17120" w:rsidP="0031001B">
            <w:pPr>
              <w:rPr>
                <w:rFonts w:ascii="Arial" w:hAnsi="Arial" w:cs="Arial"/>
                <w:noProof/>
                <w:sz w:val="18"/>
                <w:szCs w:val="18"/>
              </w:rPr>
            </w:pPr>
            <w:r w:rsidRPr="00230D1C">
              <w:rPr>
                <w:i/>
                <w:iCs/>
                <w:noProof/>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RelativePresentationPriority</w:t>
            </w:r>
          </w:p>
        </w:tc>
      </w:tr>
      <w:tr w:rsidR="00A17120" w:rsidRPr="00230D1C" w14:paraId="57D6141D" w14:textId="77777777" w:rsidTr="0031001B">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6889B6BA"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3E1E7"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E16B7" w14:textId="77777777" w:rsidR="00A17120" w:rsidRPr="00230D1C" w:rsidRDefault="00A17120" w:rsidP="0031001B">
            <w:pPr>
              <w:pStyle w:val="TAC"/>
              <w:rPr>
                <w:noProof/>
              </w:rPr>
            </w:pPr>
            <w:r w:rsidRPr="00230D1C">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A1C03"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1550A"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5E83215" w14:textId="77777777" w:rsidR="00A17120" w:rsidRPr="00230D1C" w:rsidRDefault="00A17120" w:rsidP="0031001B">
            <w:pPr>
              <w:jc w:val="center"/>
              <w:rPr>
                <w:rFonts w:ascii="Arial" w:hAnsi="Arial" w:cs="Arial"/>
                <w:b/>
                <w:noProof/>
                <w:sz w:val="18"/>
                <w:szCs w:val="18"/>
              </w:rPr>
            </w:pPr>
          </w:p>
        </w:tc>
      </w:tr>
      <w:tr w:rsidR="00A17120" w:rsidRPr="00230D1C" w14:paraId="7A6CD342" w14:textId="77777777" w:rsidTr="0031001B">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4ACE7720"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CD140" w14:textId="77777777" w:rsidR="00A17120" w:rsidRPr="00230D1C" w:rsidRDefault="00A17120" w:rsidP="0031001B">
            <w:pPr>
              <w:pStyle w:val="TAC"/>
              <w:rPr>
                <w:noProof/>
              </w:rPr>
            </w:pPr>
            <w:r w:rsidRPr="00230D1C">
              <w:rPr>
                <w:noProof/>
              </w:rPr>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48127" w14:textId="77777777" w:rsidR="00A17120" w:rsidRPr="00230D1C" w:rsidRDefault="00A17120" w:rsidP="0031001B">
            <w:pPr>
              <w:pStyle w:val="TAC"/>
              <w:rPr>
                <w:noProof/>
              </w:rPr>
            </w:pPr>
            <w:r w:rsidRPr="00230D1C">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BAD94" w14:textId="77777777" w:rsidR="00A17120" w:rsidRPr="00230D1C" w:rsidRDefault="00A17120" w:rsidP="0031001B">
            <w:pPr>
              <w:pStyle w:val="TAC"/>
              <w:rPr>
                <w:noProof/>
              </w:rPr>
            </w:pPr>
            <w:r w:rsidRPr="00230D1C">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EDCB6"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54F5F2B4" w14:textId="77777777" w:rsidR="00A17120" w:rsidRPr="00230D1C" w:rsidRDefault="00A17120" w:rsidP="0031001B">
            <w:pPr>
              <w:jc w:val="center"/>
              <w:rPr>
                <w:b/>
                <w:noProof/>
              </w:rPr>
            </w:pPr>
          </w:p>
        </w:tc>
      </w:tr>
      <w:tr w:rsidR="00A17120" w:rsidRPr="00230D1C" w14:paraId="71DBFDAB" w14:textId="77777777" w:rsidTr="0031001B">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3BF18316" w14:textId="77777777" w:rsidR="00A17120" w:rsidRPr="00230D1C" w:rsidRDefault="00A17120" w:rsidP="0031001B">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EC36D" w14:textId="77777777" w:rsidR="00A17120" w:rsidRPr="00230D1C" w:rsidRDefault="00A17120" w:rsidP="0031001B">
            <w:pPr>
              <w:rPr>
                <w:noProof/>
                <w:lang w:eastAsia="ko-KR"/>
              </w:rPr>
            </w:pPr>
            <w:r w:rsidRPr="00230D1C">
              <w:rPr>
                <w:noProof/>
              </w:rPr>
              <w:t>This leaf node indicates the presentation priority of the on-network group</w:t>
            </w:r>
            <w:r>
              <w:rPr>
                <w:noProof/>
              </w:rPr>
              <w:t>,</w:t>
            </w:r>
            <w:r w:rsidRPr="00230D1C">
              <w:rPr>
                <w:noProof/>
              </w:rPr>
              <w:t xml:space="preserve"> </w:t>
            </w:r>
            <w:r>
              <w:rPr>
                <w:noProof/>
              </w:rPr>
              <w:t xml:space="preserve">identified by the MCPTTGroupID, </w:t>
            </w:r>
            <w:r w:rsidRPr="00230D1C">
              <w:rPr>
                <w:noProof/>
              </w:rPr>
              <w:t>relative to other on-network groups and on-network users</w:t>
            </w:r>
            <w:r w:rsidRPr="00230D1C">
              <w:rPr>
                <w:noProof/>
                <w:lang w:eastAsia="ko-KR"/>
              </w:rPr>
              <w:t>.</w:t>
            </w:r>
          </w:p>
        </w:tc>
      </w:tr>
    </w:tbl>
    <w:p w14:paraId="1F9F777E" w14:textId="77777777" w:rsidR="00A17120" w:rsidRPr="00230D1C" w:rsidRDefault="00A17120" w:rsidP="00A17120">
      <w:pPr>
        <w:rPr>
          <w:noProof/>
          <w:lang w:eastAsia="ko-KR"/>
        </w:rPr>
      </w:pPr>
    </w:p>
    <w:p w14:paraId="43B7E5AE" w14:textId="77777777" w:rsidR="00A17120" w:rsidRPr="00230D1C" w:rsidRDefault="00A17120" w:rsidP="00A17120">
      <w:pPr>
        <w:pStyle w:val="B1"/>
        <w:rPr>
          <w:noProof/>
        </w:rPr>
      </w:pPr>
      <w:r w:rsidRPr="00230D1C">
        <w:rPr>
          <w:noProof/>
        </w:rPr>
        <w:t>-</w:t>
      </w:r>
      <w:r w:rsidRPr="00230D1C">
        <w:rPr>
          <w:noProof/>
        </w:rPr>
        <w:tab/>
        <w:t xml:space="preserve">Values: </w:t>
      </w:r>
      <w:r w:rsidRPr="00230D1C">
        <w:rPr>
          <w:noProof/>
          <w:lang w:eastAsia="ko-KR"/>
        </w:rPr>
        <w:t>0-255</w:t>
      </w:r>
    </w:p>
    <w:p w14:paraId="00F313F0" w14:textId="77777777" w:rsidR="00A17120" w:rsidRPr="00230D1C" w:rsidRDefault="00A17120" w:rsidP="00A17120">
      <w:pPr>
        <w:rPr>
          <w:noProof/>
        </w:rPr>
      </w:pPr>
      <w:r w:rsidRPr="00230D1C">
        <w:rPr>
          <w:noProof/>
          <w:lang w:eastAsia="ko-KR"/>
        </w:rPr>
        <w:t xml:space="preserve">The lowest </w:t>
      </w:r>
      <w:r>
        <w:rPr>
          <w:noProof/>
          <w:lang w:eastAsia="ko-KR"/>
        </w:rPr>
        <w:t>Relative</w:t>
      </w:r>
      <w:r w:rsidRPr="00230D1C">
        <w:rPr>
          <w:noProof/>
          <w:lang w:eastAsia="ko-KR"/>
        </w:rPr>
        <w:t>PresentationPriority value shall be considered as the MCPTT group transaction having the lowest priority for presentation among other group MCPTT and one-to-one user transactions.</w:t>
      </w:r>
    </w:p>
    <w:p w14:paraId="08509BDB" w14:textId="77777777" w:rsidR="00A17120" w:rsidRPr="00230D1C" w:rsidRDefault="00A17120" w:rsidP="00A17120">
      <w:pPr>
        <w:pStyle w:val="Heading3"/>
        <w:rPr>
          <w:noProof/>
          <w:lang w:eastAsia="ko-KR"/>
        </w:rPr>
      </w:pPr>
      <w:bookmarkStart w:id="354" w:name="_Toc102077923"/>
      <w:bookmarkStart w:id="355" w:name="_Toc176353261"/>
      <w:r w:rsidRPr="00230D1C">
        <w:rPr>
          <w:noProof/>
          <w:lang w:eastAsia="ko-KR"/>
        </w:rPr>
        <w:t>5</w:t>
      </w:r>
      <w:r w:rsidRPr="00230D1C">
        <w:rPr>
          <w:noProof/>
        </w:rPr>
        <w:t>.2.48</w:t>
      </w:r>
      <w:r w:rsidRPr="00230D1C">
        <w:rPr>
          <w:noProof/>
          <w:lang w:eastAsia="ko-KR"/>
        </w:rPr>
        <w:t>B</w:t>
      </w:r>
      <w:r>
        <w:rPr>
          <w:noProof/>
          <w:lang w:eastAsia="ko-KR"/>
        </w:rPr>
        <w:t>8</w:t>
      </w:r>
      <w:r w:rsidRPr="00230D1C">
        <w:rPr>
          <w:noProof/>
        </w:rPr>
        <w:tab/>
        <w:t>/</w:t>
      </w:r>
      <w:r w:rsidRPr="00D929A4">
        <w:t>&lt;x&gt;</w:t>
      </w:r>
      <w:r w:rsidRPr="00230D1C">
        <w:rPr>
          <w:noProof/>
        </w:rPr>
        <w:t>/&lt;x&gt;/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Pr>
          <w:noProof/>
        </w:rPr>
        <w:t>GMSServID</w:t>
      </w:r>
      <w:bookmarkEnd w:id="354"/>
      <w:bookmarkEnd w:id="355"/>
    </w:p>
    <w:p w14:paraId="1777E6D8"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8</w:t>
      </w:r>
      <w:r w:rsidRPr="00230D1C">
        <w:rPr>
          <w:noProof/>
        </w:rPr>
        <w:t>.1: /</w:t>
      </w:r>
      <w:r w:rsidRPr="00551AA2">
        <w:t>&lt;x&gt;</w:t>
      </w:r>
      <w:r w:rsidRPr="00230D1C">
        <w:rPr>
          <w:noProof/>
        </w:rPr>
        <w:t>/</w:t>
      </w:r>
      <w:r w:rsidRPr="00230D1C">
        <w:rPr>
          <w:noProof/>
          <w:lang w:eastAsia="ko-KR"/>
        </w:rPr>
        <w:t>&lt;x&gt;</w:t>
      </w:r>
      <w:r w:rsidRPr="00230D1C">
        <w:rPr>
          <w:noProof/>
        </w:rPr>
        <w: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Pr>
          <w:noProof/>
        </w:rPr>
        <w:t>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3AEEBBA5"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6DDFB9FB"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GMSServID</w:t>
            </w:r>
          </w:p>
        </w:tc>
      </w:tr>
      <w:tr w:rsidR="00A17120" w:rsidRPr="00230D1C" w14:paraId="6F6BBA4F"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73A188EC"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EB9BA"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7CEF1"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ABA21"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3883D"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29E5690" w14:textId="77777777" w:rsidR="00A17120" w:rsidRPr="00230D1C" w:rsidRDefault="00A17120" w:rsidP="0031001B">
            <w:pPr>
              <w:jc w:val="center"/>
              <w:rPr>
                <w:rFonts w:ascii="Arial" w:hAnsi="Arial" w:cs="Arial"/>
                <w:b/>
                <w:noProof/>
                <w:sz w:val="18"/>
                <w:szCs w:val="18"/>
              </w:rPr>
            </w:pPr>
          </w:p>
        </w:tc>
      </w:tr>
      <w:tr w:rsidR="00A17120" w:rsidRPr="00230D1C" w14:paraId="43FCA333"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2D76D66"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AFE7"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5268E"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F651"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A6E5E"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4EF9108C" w14:textId="77777777" w:rsidR="00A17120" w:rsidRPr="00230D1C" w:rsidRDefault="00A17120" w:rsidP="0031001B">
            <w:pPr>
              <w:jc w:val="center"/>
              <w:rPr>
                <w:b/>
                <w:noProof/>
              </w:rPr>
            </w:pPr>
          </w:p>
        </w:tc>
      </w:tr>
      <w:tr w:rsidR="00A17120" w:rsidRPr="00230D1C" w14:paraId="6C5B070A"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4E0DBB49"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D6BE9A"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GMS owning the group </w:t>
            </w:r>
            <w:r>
              <w:rPr>
                <w:noProof/>
                <w:lang w:eastAsia="ko-KR"/>
              </w:rPr>
              <w:t>identified by the MCPTTGroupID</w:t>
            </w:r>
            <w:r w:rsidRPr="00230D1C">
              <w:rPr>
                <w:noProof/>
              </w:rPr>
              <w:t>.</w:t>
            </w:r>
          </w:p>
        </w:tc>
      </w:tr>
    </w:tbl>
    <w:p w14:paraId="7B29F674" w14:textId="77777777" w:rsidR="00A17120" w:rsidRPr="00230D1C" w:rsidRDefault="00A17120" w:rsidP="00A17120">
      <w:pPr>
        <w:rPr>
          <w:noProof/>
          <w:lang w:eastAsia="ko-KR"/>
        </w:rPr>
      </w:pPr>
    </w:p>
    <w:p w14:paraId="13E0A8AB" w14:textId="77777777" w:rsidR="00A17120" w:rsidRPr="00230D1C" w:rsidRDefault="00A17120" w:rsidP="00A17120">
      <w:pPr>
        <w:pStyle w:val="Heading3"/>
        <w:rPr>
          <w:noProof/>
          <w:lang w:eastAsia="ko-KR"/>
        </w:rPr>
      </w:pPr>
      <w:bookmarkStart w:id="356" w:name="_Toc102077924"/>
      <w:bookmarkStart w:id="357" w:name="_Toc176353262"/>
      <w:r w:rsidRPr="00230D1C">
        <w:rPr>
          <w:noProof/>
          <w:lang w:eastAsia="ko-KR"/>
        </w:rPr>
        <w:t>5</w:t>
      </w:r>
      <w:r w:rsidRPr="00230D1C">
        <w:rPr>
          <w:noProof/>
        </w:rPr>
        <w:t>.2.48</w:t>
      </w:r>
      <w:r w:rsidRPr="00230D1C">
        <w:rPr>
          <w:noProof/>
          <w:lang w:eastAsia="ko-KR"/>
        </w:rPr>
        <w:t>B</w:t>
      </w:r>
      <w:r>
        <w:rPr>
          <w:noProof/>
          <w:lang w:eastAsia="ko-KR"/>
        </w:rPr>
        <w:t>9</w:t>
      </w:r>
      <w:r w:rsidRPr="00230D1C">
        <w:rPr>
          <w:noProof/>
        </w:rPr>
        <w:tab/>
        <w:t>/</w:t>
      </w:r>
      <w:r w:rsidRPr="00D929A4">
        <w:t>&lt;x&gt;</w:t>
      </w:r>
      <w:r w:rsidRPr="00230D1C">
        <w:rPr>
          <w:noProof/>
        </w:rPr>
        <w:t>/&lt;x&gt;/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sidRPr="00230D1C">
        <w:rPr>
          <w:noProof/>
        </w:rPr>
        <w:br/>
      </w:r>
      <w:proofErr w:type="spellStart"/>
      <w:r>
        <w:rPr>
          <w:noProof/>
        </w:rPr>
        <w:t>IDMSToken</w:t>
      </w:r>
      <w:bookmarkStart w:id="358" w:name="_Hlk103812444"/>
      <w:bookmarkEnd w:id="356"/>
      <w:r>
        <w:t>EndPoint</w:t>
      </w:r>
      <w:bookmarkEnd w:id="358"/>
      <w:bookmarkEnd w:id="357"/>
      <w:proofErr w:type="spellEnd"/>
    </w:p>
    <w:p w14:paraId="2CB36A96"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9</w:t>
      </w:r>
      <w:r w:rsidRPr="00230D1C">
        <w:rPr>
          <w:noProof/>
        </w:rPr>
        <w:t xml:space="preserve">.1: </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IDMSToken</w:t>
      </w:r>
      <w:proofErr w:type="spellStart"/>
      <w:r>
        <w:t>EndPoint</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54712722"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7A0CB463"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IDMSTokenEndPoint</w:t>
            </w:r>
          </w:p>
        </w:tc>
      </w:tr>
      <w:tr w:rsidR="00A17120" w:rsidRPr="00230D1C" w14:paraId="3237457E"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3F73638"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7C748"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4CCD5"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2B947"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D7F2"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04B4233" w14:textId="77777777" w:rsidR="00A17120" w:rsidRPr="00230D1C" w:rsidRDefault="00A17120" w:rsidP="0031001B">
            <w:pPr>
              <w:jc w:val="center"/>
              <w:rPr>
                <w:rFonts w:ascii="Arial" w:hAnsi="Arial" w:cs="Arial"/>
                <w:b/>
                <w:noProof/>
                <w:sz w:val="18"/>
                <w:szCs w:val="18"/>
              </w:rPr>
            </w:pPr>
          </w:p>
        </w:tc>
      </w:tr>
      <w:tr w:rsidR="00A17120" w:rsidRPr="00230D1C" w14:paraId="3D0E6855"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0D71B7A3"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E98EB"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D4BC3"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029E4"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3F68E"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1D6808D" w14:textId="77777777" w:rsidR="00A17120" w:rsidRPr="00230D1C" w:rsidRDefault="00A17120" w:rsidP="0031001B">
            <w:pPr>
              <w:jc w:val="center"/>
              <w:rPr>
                <w:b/>
                <w:noProof/>
              </w:rPr>
            </w:pPr>
          </w:p>
        </w:tc>
      </w:tr>
      <w:tr w:rsidR="00A17120" w:rsidRPr="00230D1C" w14:paraId="4D43D04C"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6CC546D0"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3A93C5"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IDMS token endpoint for the group </w:t>
            </w:r>
            <w:r>
              <w:rPr>
                <w:noProof/>
                <w:lang w:eastAsia="ko-KR"/>
              </w:rPr>
              <w:t>identified by the MCPTTGroupID</w:t>
            </w:r>
            <w:r w:rsidRPr="00230D1C">
              <w:rPr>
                <w:noProof/>
              </w:rPr>
              <w:t>. If the value is empty, the IDMS identities (IDMSAuthEndpoint and IDMSTokenEndpoint) present in the MCS UE initial configuration MO are used.</w:t>
            </w:r>
          </w:p>
        </w:tc>
      </w:tr>
    </w:tbl>
    <w:p w14:paraId="3D9AC462" w14:textId="77777777" w:rsidR="00A17120" w:rsidRPr="00230D1C" w:rsidRDefault="00A17120" w:rsidP="00A17120">
      <w:pPr>
        <w:rPr>
          <w:noProof/>
          <w:lang w:eastAsia="ko-KR"/>
        </w:rPr>
      </w:pPr>
    </w:p>
    <w:p w14:paraId="756CB618" w14:textId="77777777" w:rsidR="00A17120" w:rsidRPr="00230D1C" w:rsidRDefault="00A17120" w:rsidP="00A17120">
      <w:pPr>
        <w:pStyle w:val="Heading3"/>
        <w:rPr>
          <w:noProof/>
          <w:lang w:eastAsia="ko-KR"/>
        </w:rPr>
      </w:pPr>
      <w:bookmarkStart w:id="359" w:name="_Toc102077925"/>
      <w:bookmarkStart w:id="360" w:name="_Toc176353263"/>
      <w:r w:rsidRPr="00230D1C">
        <w:rPr>
          <w:noProof/>
          <w:lang w:eastAsia="ko-KR"/>
        </w:rPr>
        <w:t>5</w:t>
      </w:r>
      <w:r w:rsidRPr="00230D1C">
        <w:rPr>
          <w:noProof/>
        </w:rPr>
        <w:t>.2.48</w:t>
      </w:r>
      <w:r w:rsidRPr="00230D1C">
        <w:rPr>
          <w:noProof/>
          <w:lang w:eastAsia="ko-KR"/>
        </w:rPr>
        <w:t>B</w:t>
      </w:r>
      <w:r>
        <w:rPr>
          <w:noProof/>
          <w:lang w:eastAsia="ko-KR"/>
        </w:rPr>
        <w:t>10</w:t>
      </w:r>
      <w:r w:rsidRPr="00230D1C">
        <w:rPr>
          <w:noProof/>
        </w:rPr>
        <w:tab/>
        <w:t>/</w:t>
      </w:r>
      <w:r w:rsidRPr="00D929A4">
        <w:t>&lt;x&gt;</w:t>
      </w:r>
      <w:r w:rsidRPr="00230D1C">
        <w:rPr>
          <w:noProof/>
        </w:rPr>
        <w:t>/&lt;x&gt;/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Pr>
          <w:noProof/>
        </w:rPr>
        <w:t>GroupKMSURI</w:t>
      </w:r>
      <w:bookmarkEnd w:id="359"/>
      <w:bookmarkEnd w:id="360"/>
    </w:p>
    <w:p w14:paraId="6692B665"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10</w:t>
      </w:r>
      <w:r w:rsidRPr="00230D1C">
        <w:rPr>
          <w:noProof/>
        </w:rPr>
        <w:t>.1: /</w:t>
      </w:r>
      <w:r w:rsidRPr="00551AA2">
        <w:t>&lt;x&gt;</w:t>
      </w:r>
      <w:r w:rsidRPr="00230D1C">
        <w:rPr>
          <w:noProof/>
        </w:rPr>
        <w:t>/</w:t>
      </w:r>
      <w:r w:rsidRPr="00230D1C">
        <w:rPr>
          <w:noProof/>
          <w:lang w:eastAsia="ko-KR"/>
        </w:rPr>
        <w:t>&lt;x&gt;</w:t>
      </w:r>
      <w:r w:rsidRPr="00230D1C">
        <w:rPr>
          <w:noProof/>
        </w:rPr>
        <w:t>/</w:t>
      </w:r>
      <w:proofErr w:type="spellStart"/>
      <w:r w:rsidRPr="00230D1C">
        <w:rPr>
          <w:noProof/>
        </w:rPr>
        <w:t>O</w:t>
      </w:r>
      <w:r w:rsidRPr="00230D1C">
        <w:rPr>
          <w:noProof/>
          <w:lang w:eastAsia="ko-KR"/>
        </w:rPr>
        <w:t>n</w:t>
      </w:r>
      <w:r w:rsidRPr="00230D1C">
        <w:rPr>
          <w:noProof/>
        </w:rPr>
        <w:t>Network</w:t>
      </w:r>
      <w:proofErr w:type="spellEnd"/>
      <w:r w:rsidRPr="00230D1C">
        <w:rPr>
          <w:noProof/>
        </w:rPr>
        <w:t>/MCPTTGroup</w:t>
      </w:r>
      <w:r w:rsidRPr="00230D1C">
        <w:rPr>
          <w:noProof/>
          <w:lang w:eastAsia="ko-KR"/>
        </w:rPr>
        <w:t>List</w:t>
      </w:r>
      <w:r w:rsidRPr="00230D1C">
        <w:rPr>
          <w:noProof/>
        </w:rPr>
        <w:t>/&lt;x&gt;/Entry/</w:t>
      </w:r>
      <w:r>
        <w:rPr>
          <w:noProof/>
        </w:rPr>
        <w:t>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423982F0"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56C2E50"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GroupKMSURI</w:t>
            </w:r>
          </w:p>
        </w:tc>
      </w:tr>
      <w:tr w:rsidR="00A17120" w:rsidRPr="00230D1C" w14:paraId="7E7F2E94"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3360FCCB"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B5CA"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0C925"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6437"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484E"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3C28A643" w14:textId="77777777" w:rsidR="00A17120" w:rsidRPr="00230D1C" w:rsidRDefault="00A17120" w:rsidP="0031001B">
            <w:pPr>
              <w:jc w:val="center"/>
              <w:rPr>
                <w:rFonts w:ascii="Arial" w:hAnsi="Arial" w:cs="Arial"/>
                <w:b/>
                <w:noProof/>
                <w:sz w:val="18"/>
                <w:szCs w:val="18"/>
              </w:rPr>
            </w:pPr>
          </w:p>
        </w:tc>
      </w:tr>
      <w:tr w:rsidR="00A17120" w:rsidRPr="00230D1C" w14:paraId="74586E0D"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702AE696"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D0E64"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DDC96"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41A31"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DB062"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5944644" w14:textId="77777777" w:rsidR="00A17120" w:rsidRPr="00230D1C" w:rsidRDefault="00A17120" w:rsidP="0031001B">
            <w:pPr>
              <w:jc w:val="center"/>
              <w:rPr>
                <w:b/>
                <w:noProof/>
              </w:rPr>
            </w:pPr>
          </w:p>
        </w:tc>
      </w:tr>
      <w:tr w:rsidR="00A17120" w:rsidRPr="00230D1C" w14:paraId="4AEF11BE"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7F82D045"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7CE877"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w:t>
            </w:r>
            <w:r w:rsidRPr="00230D1C">
              <w:rPr>
                <w:noProof/>
              </w:rPr>
              <w:t xml:space="preserve">KMS identity (URI) </w:t>
            </w:r>
            <w:r w:rsidRPr="00230D1C">
              <w:rPr>
                <w:noProof/>
                <w:lang w:eastAsia="ko-KR"/>
              </w:rPr>
              <w:t xml:space="preserve">for the group </w:t>
            </w:r>
            <w:r>
              <w:rPr>
                <w:noProof/>
                <w:lang w:eastAsia="ko-KR"/>
              </w:rPr>
              <w:t>identified by the MCPTTGroupID</w:t>
            </w:r>
            <w:r w:rsidRPr="00230D1C">
              <w:rPr>
                <w:noProof/>
              </w:rPr>
              <w:t>. If the value is empty, the KMS identity (URI) (kms) present in the MCS UE initial configuration MO is used.</w:t>
            </w:r>
          </w:p>
        </w:tc>
      </w:tr>
    </w:tbl>
    <w:p w14:paraId="5088912C" w14:textId="77777777" w:rsidR="00A17120" w:rsidRPr="00230D1C" w:rsidRDefault="00A17120" w:rsidP="00A17120">
      <w:pPr>
        <w:rPr>
          <w:noProof/>
          <w:lang w:eastAsia="ko-KR"/>
        </w:rPr>
      </w:pPr>
    </w:p>
    <w:p w14:paraId="22361516" w14:textId="77777777" w:rsidR="001B1642" w:rsidRPr="00FC08AF" w:rsidRDefault="001B1642" w:rsidP="001B1642">
      <w:pPr>
        <w:pStyle w:val="Heading3"/>
        <w:rPr>
          <w:noProof/>
          <w:lang w:eastAsia="ko-KR"/>
        </w:rPr>
      </w:pPr>
      <w:bookmarkStart w:id="361" w:name="_Toc176353264"/>
      <w:r w:rsidRPr="00FC08AF">
        <w:rPr>
          <w:noProof/>
        </w:rPr>
        <w:t>5.2.</w:t>
      </w:r>
      <w:r w:rsidRPr="00FC08AF">
        <w:rPr>
          <w:noProof/>
          <w:lang w:eastAsia="ko-KR"/>
        </w:rPr>
        <w:t>48C1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350"/>
      <w:bookmarkEnd w:id="351"/>
      <w:bookmarkEnd w:id="361"/>
    </w:p>
    <w:p w14:paraId="0FD3A72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878F3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BFC1C1"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1B1642" w:rsidRPr="00FC08AF" w14:paraId="3034C6D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1CFFF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57883"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CE6C7"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18B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699B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345F31" w14:textId="77777777" w:rsidR="001B1642" w:rsidRPr="00FC08AF" w:rsidRDefault="001B1642" w:rsidP="00BB0493">
            <w:pPr>
              <w:jc w:val="center"/>
              <w:rPr>
                <w:rFonts w:ascii="Arial" w:hAnsi="Arial" w:cs="Arial"/>
                <w:b/>
                <w:noProof/>
                <w:sz w:val="18"/>
                <w:szCs w:val="18"/>
              </w:rPr>
            </w:pPr>
          </w:p>
        </w:tc>
      </w:tr>
      <w:tr w:rsidR="001B1642" w:rsidRPr="00FC08AF" w14:paraId="6B4DEE3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BD49F9"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BB8D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DD80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49367" w14:textId="77777777" w:rsidR="001B1642" w:rsidRPr="00FC08AF" w:rsidRDefault="00090870" w:rsidP="00BB0493">
            <w:pPr>
              <w:pStyle w:val="TAC"/>
              <w:rPr>
                <w:noProof/>
                <w:lang w:eastAsia="en-US"/>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7A59E"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097804" w14:textId="77777777" w:rsidR="001B1642" w:rsidRPr="00FC08AF" w:rsidRDefault="001B1642" w:rsidP="00BB0493">
            <w:pPr>
              <w:jc w:val="center"/>
              <w:rPr>
                <w:b/>
                <w:noProof/>
              </w:rPr>
            </w:pPr>
          </w:p>
        </w:tc>
      </w:tr>
      <w:tr w:rsidR="001B1642" w:rsidRPr="00FC08AF" w14:paraId="3AB33D2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8C01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E4C55"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093D1CB1" w14:textId="77777777" w:rsidR="001B1642" w:rsidRPr="00FC08AF" w:rsidRDefault="001B1642" w:rsidP="001B1642">
      <w:pPr>
        <w:rPr>
          <w:noProof/>
          <w:lang w:eastAsia="ko-KR"/>
        </w:rPr>
      </w:pPr>
    </w:p>
    <w:p w14:paraId="088275E4" w14:textId="77777777" w:rsidR="001B1642" w:rsidRPr="00FC08AF" w:rsidRDefault="001B1642" w:rsidP="001B1642">
      <w:pPr>
        <w:pStyle w:val="Heading3"/>
        <w:rPr>
          <w:noProof/>
          <w:lang w:eastAsia="ko-KR"/>
        </w:rPr>
      </w:pPr>
      <w:bookmarkStart w:id="362" w:name="_Toc4578260"/>
      <w:bookmarkStart w:id="363" w:name="_Toc27727948"/>
      <w:bookmarkStart w:id="364" w:name="_Toc176353265"/>
      <w:r w:rsidRPr="00FC08AF">
        <w:rPr>
          <w:noProof/>
        </w:rPr>
        <w:t>5.2.</w:t>
      </w:r>
      <w:r w:rsidRPr="00FC08AF">
        <w:rPr>
          <w:noProof/>
          <w:lang w:eastAsia="ko-KR"/>
        </w:rPr>
        <w:t>48C2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362"/>
      <w:bookmarkEnd w:id="363"/>
      <w:bookmarkEnd w:id="364"/>
    </w:p>
    <w:p w14:paraId="0FF1592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C590C15"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64F9D"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1B1642" w:rsidRPr="00FC08AF" w14:paraId="7A73AB3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1577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68320"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109E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2A3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C41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0615A" w14:textId="77777777" w:rsidR="001B1642" w:rsidRPr="00FC08AF" w:rsidRDefault="001B1642" w:rsidP="00BB0493">
            <w:pPr>
              <w:jc w:val="center"/>
              <w:rPr>
                <w:rFonts w:ascii="Arial" w:hAnsi="Arial" w:cs="Arial"/>
                <w:b/>
                <w:noProof/>
                <w:sz w:val="18"/>
                <w:szCs w:val="18"/>
              </w:rPr>
            </w:pPr>
          </w:p>
        </w:tc>
      </w:tr>
      <w:tr w:rsidR="001B1642" w:rsidRPr="00FC08AF" w14:paraId="7D98882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7C1793"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13E0B"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5E518" w14:textId="77777777" w:rsidR="001B1642" w:rsidRPr="00FC08AF" w:rsidRDefault="001B1642" w:rsidP="00BB0493">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28CEE"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55DAE"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07A02B" w14:textId="77777777" w:rsidR="001B1642" w:rsidRPr="00FC08AF" w:rsidRDefault="001B1642" w:rsidP="00BB0493">
            <w:pPr>
              <w:jc w:val="center"/>
              <w:rPr>
                <w:b/>
                <w:noProof/>
              </w:rPr>
            </w:pPr>
          </w:p>
        </w:tc>
      </w:tr>
      <w:tr w:rsidR="001B1642" w:rsidRPr="00FC08AF" w14:paraId="678C626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AC4E01"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3976B8"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implicit affiliation configuration.</w:t>
            </w:r>
          </w:p>
        </w:tc>
      </w:tr>
    </w:tbl>
    <w:p w14:paraId="0FA92441" w14:textId="77777777" w:rsidR="00D57A49" w:rsidRPr="00FC08AF" w:rsidRDefault="00D57A49" w:rsidP="00D57A49">
      <w:pPr>
        <w:rPr>
          <w:noProof/>
        </w:rPr>
      </w:pPr>
      <w:bookmarkStart w:id="365" w:name="_Toc4578261"/>
      <w:bookmarkStart w:id="366" w:name="_Toc27727949"/>
    </w:p>
    <w:p w14:paraId="66E0829D" w14:textId="77777777" w:rsidR="001B1642" w:rsidRPr="00FC08AF" w:rsidRDefault="001B1642" w:rsidP="001B1642">
      <w:pPr>
        <w:pStyle w:val="Heading3"/>
        <w:rPr>
          <w:noProof/>
          <w:lang w:eastAsia="ko-KR"/>
        </w:rPr>
      </w:pPr>
      <w:bookmarkStart w:id="367" w:name="_Toc176353266"/>
      <w:r w:rsidRPr="00FC08AF">
        <w:rPr>
          <w:noProof/>
          <w:lang w:eastAsia="ko-KR"/>
        </w:rPr>
        <w:t>5</w:t>
      </w:r>
      <w:r w:rsidRPr="00FC08AF">
        <w:rPr>
          <w:noProof/>
        </w:rPr>
        <w:t>.2.48</w:t>
      </w:r>
      <w:r w:rsidRPr="00FC08AF">
        <w:rPr>
          <w:noProof/>
          <w:lang w:eastAsia="ko-KR"/>
        </w:rPr>
        <w:t>C3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365"/>
      <w:bookmarkEnd w:id="366"/>
      <w:bookmarkEnd w:id="367"/>
    </w:p>
    <w:p w14:paraId="4DFFB94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9A876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74608A"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1B1642" w:rsidRPr="00FC08AF" w14:paraId="200564A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1744C"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76F6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8F27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AC6C7"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88A5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3F5750" w14:textId="77777777" w:rsidR="001B1642" w:rsidRPr="00FC08AF" w:rsidRDefault="001B1642" w:rsidP="00BB0493">
            <w:pPr>
              <w:jc w:val="center"/>
              <w:rPr>
                <w:rFonts w:ascii="Arial" w:hAnsi="Arial" w:cs="Arial"/>
                <w:b/>
                <w:noProof/>
                <w:sz w:val="18"/>
                <w:szCs w:val="18"/>
              </w:rPr>
            </w:pPr>
          </w:p>
        </w:tc>
      </w:tr>
      <w:tr w:rsidR="001B1642" w:rsidRPr="00FC08AF" w14:paraId="35323EF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F2B37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C4F99"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67939"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554FA"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C96D"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90FC77" w14:textId="77777777" w:rsidR="001B1642" w:rsidRPr="00FC08AF" w:rsidRDefault="001B1642" w:rsidP="00BB0493">
            <w:pPr>
              <w:jc w:val="center"/>
              <w:rPr>
                <w:b/>
                <w:noProof/>
              </w:rPr>
            </w:pPr>
          </w:p>
        </w:tc>
      </w:tr>
      <w:tr w:rsidR="001B1642" w:rsidRPr="00FC08AF" w14:paraId="51A4BD7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A66C7C"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9CBA53"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on-network MCPTT groups that the MCPTT user is implic</w:t>
            </w:r>
            <w:r w:rsidR="00D92EE5" w:rsidRPr="00FC08AF">
              <w:rPr>
                <w:noProof/>
                <w:lang w:eastAsia="ko-KR"/>
              </w:rPr>
              <w:t>i</w:t>
            </w:r>
            <w:r w:rsidRPr="00FC08AF">
              <w:rPr>
                <w:noProof/>
                <w:lang w:eastAsia="ko-KR"/>
              </w:rPr>
              <w:t>tly affiliated to.</w:t>
            </w:r>
          </w:p>
        </w:tc>
      </w:tr>
    </w:tbl>
    <w:p w14:paraId="38068596" w14:textId="77777777" w:rsidR="00D57A49" w:rsidRPr="00FC08AF" w:rsidRDefault="00D57A49" w:rsidP="00D57A49">
      <w:pPr>
        <w:rPr>
          <w:noProof/>
        </w:rPr>
      </w:pPr>
      <w:bookmarkStart w:id="368" w:name="_Toc4578262"/>
      <w:bookmarkStart w:id="369" w:name="_Toc27727950"/>
    </w:p>
    <w:p w14:paraId="6D3F8ACE" w14:textId="77777777" w:rsidR="001B1642" w:rsidRPr="00FC08AF" w:rsidRDefault="001B1642" w:rsidP="001B1642">
      <w:pPr>
        <w:pStyle w:val="Heading3"/>
        <w:rPr>
          <w:noProof/>
          <w:lang w:eastAsia="ko-KR"/>
        </w:rPr>
      </w:pPr>
      <w:bookmarkStart w:id="370" w:name="_Toc176353267"/>
      <w:r w:rsidRPr="00FC08AF">
        <w:rPr>
          <w:noProof/>
        </w:rPr>
        <w:lastRenderedPageBreak/>
        <w:t>5.2.</w:t>
      </w:r>
      <w:r w:rsidRPr="00FC08AF">
        <w:rPr>
          <w:noProof/>
          <w:lang w:eastAsia="ko-KR"/>
        </w:rPr>
        <w:t>48C4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r w:rsidR="002659AE" w:rsidRPr="00FC08AF">
        <w:rPr>
          <w:noProof/>
        </w:rPr>
        <w:br/>
      </w:r>
      <w:r w:rsidRPr="00FC08AF">
        <w:rPr>
          <w:noProof/>
        </w:rPr>
        <w:t>MCPTTGroupID</w:t>
      </w:r>
      <w:bookmarkEnd w:id="368"/>
      <w:bookmarkEnd w:id="369"/>
      <w:bookmarkEnd w:id="370"/>
    </w:p>
    <w:p w14:paraId="39BCED5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31DF67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E9B052"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Network/ImplicitAffiliations/&lt;x&gt;/Entry/MCPTTGroupID</w:t>
            </w:r>
          </w:p>
        </w:tc>
      </w:tr>
      <w:tr w:rsidR="001B1642" w:rsidRPr="00FC08AF" w14:paraId="2AB4694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85AB7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FEBD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686DD"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0D99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8B29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886B3" w14:textId="77777777" w:rsidR="001B1642" w:rsidRPr="00FC08AF" w:rsidRDefault="001B1642" w:rsidP="00BB0493">
            <w:pPr>
              <w:jc w:val="center"/>
              <w:rPr>
                <w:rFonts w:ascii="Arial" w:hAnsi="Arial" w:cs="Arial"/>
                <w:b/>
                <w:noProof/>
                <w:sz w:val="18"/>
                <w:szCs w:val="18"/>
              </w:rPr>
            </w:pPr>
          </w:p>
        </w:tc>
      </w:tr>
      <w:tr w:rsidR="001B1642" w:rsidRPr="00FC08AF" w14:paraId="4B87D4D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36AF7D"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7362F"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98DE"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356C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54A9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A6595" w14:textId="77777777" w:rsidR="001B1642" w:rsidRPr="00FC08AF" w:rsidRDefault="001B1642" w:rsidP="00BB0493">
            <w:pPr>
              <w:jc w:val="center"/>
              <w:rPr>
                <w:b/>
                <w:noProof/>
              </w:rPr>
            </w:pPr>
          </w:p>
        </w:tc>
      </w:tr>
      <w:tr w:rsidR="001B1642" w:rsidRPr="00FC08AF" w14:paraId="1F300B1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FD933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05DE59" w14:textId="77777777" w:rsidR="001B1642" w:rsidRPr="00FC08AF" w:rsidRDefault="001B1642" w:rsidP="00BB0493">
            <w:pPr>
              <w:rPr>
                <w:noProof/>
                <w:lang w:eastAsia="ko-KR"/>
              </w:rPr>
            </w:pPr>
            <w:r w:rsidRPr="00FC08AF">
              <w:rPr>
                <w:noProof/>
              </w:rPr>
              <w:t>This leaf node indicates a</w:t>
            </w:r>
            <w:r w:rsidRPr="00FC08AF">
              <w:rPr>
                <w:noProof/>
                <w:lang w:eastAsia="ko-KR"/>
              </w:rPr>
              <w:t xml:space="preserve"> </w:t>
            </w:r>
            <w:r w:rsidRPr="00FC08AF">
              <w:rPr>
                <w:noProof/>
              </w:rPr>
              <w:t xml:space="preserve">MCPTT group </w:t>
            </w:r>
            <w:r w:rsidRPr="00FC08AF">
              <w:rPr>
                <w:rFonts w:eastAsia="SimSun"/>
                <w:noProof/>
                <w:lang w:eastAsia="zh-CN"/>
              </w:rPr>
              <w:t>ID</w:t>
            </w:r>
            <w:r w:rsidRPr="00FC08AF">
              <w:rPr>
                <w:noProof/>
                <w:lang w:eastAsia="ko-KR"/>
              </w:rPr>
              <w:t xml:space="preserve"> to which the MCPTT user is implicitly affiliated to.</w:t>
            </w:r>
          </w:p>
        </w:tc>
      </w:tr>
    </w:tbl>
    <w:p w14:paraId="11258C6E" w14:textId="77777777" w:rsidR="001963D1" w:rsidRPr="00FC08AF" w:rsidRDefault="001963D1" w:rsidP="001963D1">
      <w:pPr>
        <w:rPr>
          <w:noProof/>
        </w:rPr>
      </w:pPr>
    </w:p>
    <w:p w14:paraId="68891819" w14:textId="77777777" w:rsidR="001B1642" w:rsidRPr="00FC08AF" w:rsidRDefault="001B1642" w:rsidP="001B164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E6E6380" w14:textId="77777777" w:rsidR="001B1642" w:rsidRPr="00FC08AF" w:rsidRDefault="001B1642" w:rsidP="001B1642">
      <w:pPr>
        <w:pStyle w:val="Heading3"/>
        <w:rPr>
          <w:noProof/>
          <w:lang w:eastAsia="ko-KR"/>
        </w:rPr>
      </w:pPr>
      <w:bookmarkStart w:id="371" w:name="_Toc4578263"/>
      <w:bookmarkStart w:id="372" w:name="_Toc27727951"/>
      <w:bookmarkStart w:id="373" w:name="_Toc176353268"/>
      <w:r w:rsidRPr="00FC08AF">
        <w:rPr>
          <w:noProof/>
        </w:rPr>
        <w:t>5.2.</w:t>
      </w:r>
      <w:r w:rsidRPr="00FC08AF">
        <w:rPr>
          <w:noProof/>
          <w:lang w:eastAsia="ko-KR"/>
        </w:rPr>
        <w:t>48C5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371"/>
      <w:bookmarkEnd w:id="372"/>
      <w:bookmarkEnd w:id="373"/>
    </w:p>
    <w:p w14:paraId="1BEC1F5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204A23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7AE73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1B1642" w:rsidRPr="00FC08AF" w14:paraId="25DA386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0CAAA"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BA0B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0845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1AF8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6E72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3F277A" w14:textId="77777777" w:rsidR="001B1642" w:rsidRPr="00FC08AF" w:rsidRDefault="001B1642" w:rsidP="00BB0493">
            <w:pPr>
              <w:jc w:val="center"/>
              <w:rPr>
                <w:rFonts w:ascii="Arial" w:hAnsi="Arial" w:cs="Arial"/>
                <w:b/>
                <w:noProof/>
                <w:sz w:val="18"/>
                <w:szCs w:val="18"/>
              </w:rPr>
            </w:pPr>
          </w:p>
        </w:tc>
      </w:tr>
      <w:tr w:rsidR="001B1642" w:rsidRPr="00FC08AF" w14:paraId="40320D1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B2B36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8D35A"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0FD3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FC2F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71AE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AEF677" w14:textId="77777777" w:rsidR="001B1642" w:rsidRPr="00FC08AF" w:rsidRDefault="001B1642" w:rsidP="00BB0493">
            <w:pPr>
              <w:jc w:val="center"/>
              <w:rPr>
                <w:b/>
                <w:noProof/>
              </w:rPr>
            </w:pPr>
          </w:p>
        </w:tc>
      </w:tr>
      <w:tr w:rsidR="001B1642" w:rsidRPr="00FC08AF" w14:paraId="4F338CF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2C3D36"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351A02"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ID</w:t>
            </w:r>
            <w:r w:rsidRPr="00FC08AF">
              <w:rPr>
                <w:noProof/>
                <w:lang w:eastAsia="ko-KR"/>
              </w:rPr>
              <w:t>.</w:t>
            </w:r>
          </w:p>
        </w:tc>
      </w:tr>
    </w:tbl>
    <w:p w14:paraId="07B33866" w14:textId="77777777" w:rsidR="00D57A49" w:rsidRPr="00FC08AF" w:rsidRDefault="00D57A49" w:rsidP="00D57A49">
      <w:pPr>
        <w:rPr>
          <w:noProof/>
        </w:rPr>
      </w:pPr>
      <w:bookmarkStart w:id="374" w:name="_Toc4578264"/>
      <w:bookmarkStart w:id="375" w:name="_Toc27727952"/>
    </w:p>
    <w:p w14:paraId="018746AC" w14:textId="77777777" w:rsidR="001B1642" w:rsidRPr="00FC08AF" w:rsidRDefault="001B1642" w:rsidP="001B1642">
      <w:pPr>
        <w:pStyle w:val="Heading3"/>
        <w:rPr>
          <w:noProof/>
          <w:lang w:eastAsia="ko-KR"/>
        </w:rPr>
      </w:pPr>
      <w:bookmarkStart w:id="376" w:name="_Toc176353269"/>
      <w:r w:rsidRPr="00FC08AF">
        <w:rPr>
          <w:noProof/>
        </w:rPr>
        <w:t>5.2.</w:t>
      </w:r>
      <w:r w:rsidRPr="00FC08AF">
        <w:rPr>
          <w:noProof/>
          <w:lang w:eastAsia="ko-KR"/>
        </w:rPr>
        <w:t>48D</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374"/>
      <w:bookmarkEnd w:id="375"/>
      <w:bookmarkEnd w:id="376"/>
    </w:p>
    <w:p w14:paraId="3DAEEF01"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48D</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41CE3835"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13CDE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1B1642" w:rsidRPr="00FC08AF" w14:paraId="6365213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4F32A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8067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DDBFA"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D54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9A0C"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CB6EC4" w14:textId="77777777" w:rsidR="001B1642" w:rsidRPr="00FC08AF" w:rsidRDefault="001B1642" w:rsidP="00BB0493">
            <w:pPr>
              <w:jc w:val="center"/>
              <w:rPr>
                <w:rFonts w:ascii="Arial" w:hAnsi="Arial" w:cs="Arial"/>
                <w:b/>
                <w:noProof/>
                <w:sz w:val="18"/>
                <w:szCs w:val="18"/>
              </w:rPr>
            </w:pPr>
          </w:p>
        </w:tc>
      </w:tr>
      <w:tr w:rsidR="001B1642" w:rsidRPr="00FC08AF" w14:paraId="67FFAE1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83291"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8BA9E"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265A"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81433"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BC9A2"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633547" w14:textId="77777777" w:rsidR="001B1642" w:rsidRPr="00FC08AF" w:rsidRDefault="001B1642" w:rsidP="00BB0493">
            <w:pPr>
              <w:jc w:val="center"/>
              <w:rPr>
                <w:b/>
                <w:noProof/>
              </w:rPr>
            </w:pPr>
          </w:p>
        </w:tc>
      </w:tr>
      <w:tr w:rsidR="001B1642" w:rsidRPr="00FC08AF" w14:paraId="09BF47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C5DB1A"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736A3B"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whether the MCPTT user is authorised to perform dynamic regrouping operations.</w:t>
            </w:r>
          </w:p>
        </w:tc>
      </w:tr>
    </w:tbl>
    <w:p w14:paraId="0A38327C" w14:textId="77777777" w:rsidR="00D57A49" w:rsidRPr="00FC08AF" w:rsidRDefault="00D57A49" w:rsidP="00D57A49">
      <w:pPr>
        <w:rPr>
          <w:noProof/>
        </w:rPr>
      </w:pPr>
    </w:p>
    <w:p w14:paraId="28F58688"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authorised to perform dynamic regrouping operations.</w:t>
      </w:r>
    </w:p>
    <w:p w14:paraId="6E36CDD2"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perform dynamic regrouping operations.</w:t>
      </w:r>
    </w:p>
    <w:p w14:paraId="4782D6E4" w14:textId="77777777" w:rsidR="001B1642" w:rsidRPr="00FC08AF" w:rsidRDefault="001B1642" w:rsidP="001B1642">
      <w:pPr>
        <w:pStyle w:val="Heading3"/>
        <w:rPr>
          <w:noProof/>
          <w:lang w:eastAsia="ko-KR"/>
        </w:rPr>
      </w:pPr>
      <w:bookmarkStart w:id="377" w:name="_Toc4578265"/>
      <w:bookmarkStart w:id="378" w:name="_Toc27727953"/>
      <w:bookmarkStart w:id="379" w:name="_Toc176353270"/>
      <w:r w:rsidRPr="00FC08AF">
        <w:rPr>
          <w:noProof/>
        </w:rPr>
        <w:t>5.2.</w:t>
      </w:r>
      <w:r w:rsidRPr="00FC08AF">
        <w:rPr>
          <w:noProof/>
          <w:lang w:eastAsia="ko-KR"/>
        </w:rPr>
        <w:t>48E</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377"/>
      <w:bookmarkEnd w:id="378"/>
      <w:bookmarkEnd w:id="379"/>
    </w:p>
    <w:p w14:paraId="017ACE5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48E</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686D2B1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F4B579E"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1B1642" w:rsidRPr="00FC08AF" w14:paraId="27E76BE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1A8C0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B1314"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7CFFE"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30223"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5E1C4"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F2E927" w14:textId="77777777" w:rsidR="001B1642" w:rsidRPr="00FC08AF" w:rsidRDefault="001B1642" w:rsidP="00BB0493">
            <w:pPr>
              <w:jc w:val="center"/>
              <w:rPr>
                <w:rFonts w:ascii="Arial" w:hAnsi="Arial" w:cs="Arial"/>
                <w:b/>
                <w:noProof/>
                <w:sz w:val="18"/>
                <w:szCs w:val="18"/>
              </w:rPr>
            </w:pPr>
          </w:p>
        </w:tc>
      </w:tr>
      <w:tr w:rsidR="001B1642" w:rsidRPr="00FC08AF" w14:paraId="24D9641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3B55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FBEF1"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CE736"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DD49"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E4C1"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7C39288" w14:textId="77777777" w:rsidR="001B1642" w:rsidRPr="00FC08AF" w:rsidRDefault="001B1642" w:rsidP="00BB0493">
            <w:pPr>
              <w:jc w:val="center"/>
              <w:rPr>
                <w:b/>
                <w:noProof/>
              </w:rPr>
            </w:pPr>
          </w:p>
        </w:tc>
      </w:tr>
      <w:tr w:rsidR="001B1642" w:rsidRPr="00FC08AF" w14:paraId="10894B4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E29E5A"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E1B92B" w14:textId="77777777" w:rsidR="001B1642" w:rsidRPr="00FC08AF" w:rsidRDefault="001B1642" w:rsidP="00BB0493">
            <w:pPr>
              <w:rPr>
                <w:noProof/>
                <w:lang w:eastAsia="ko-KR"/>
              </w:rPr>
            </w:pPr>
            <w:r w:rsidRPr="00FC08AF">
              <w:rPr>
                <w:noProof/>
              </w:rPr>
              <w:t xml:space="preserve">This leaf node indicates the presence status on the network of this MCPTT </w:t>
            </w:r>
            <w:r w:rsidRPr="00FC08AF">
              <w:rPr>
                <w:noProof/>
                <w:lang w:eastAsia="ko-KR"/>
              </w:rPr>
              <w:t>user</w:t>
            </w:r>
            <w:r w:rsidRPr="00FC08AF">
              <w:rPr>
                <w:noProof/>
              </w:rPr>
              <w:t xml:space="preserve"> is available</w:t>
            </w:r>
            <w:r w:rsidRPr="00FC08AF">
              <w:rPr>
                <w:noProof/>
                <w:lang w:eastAsia="ko-KR"/>
              </w:rPr>
              <w:t>.</w:t>
            </w:r>
          </w:p>
        </w:tc>
      </w:tr>
    </w:tbl>
    <w:p w14:paraId="7E191C5B" w14:textId="77777777" w:rsidR="00D57A49" w:rsidRPr="00FC08AF" w:rsidRDefault="00D57A49" w:rsidP="00D57A49">
      <w:pPr>
        <w:rPr>
          <w:noProof/>
        </w:rPr>
      </w:pPr>
    </w:p>
    <w:p w14:paraId="2461D927" w14:textId="77777777" w:rsidR="001B1642" w:rsidRPr="00FC08AF" w:rsidRDefault="001B1642" w:rsidP="001B1642">
      <w:pPr>
        <w:rPr>
          <w:noProof/>
          <w:lang w:eastAsia="ko-KR"/>
        </w:rPr>
      </w:pPr>
      <w:r w:rsidRPr="00FC08AF">
        <w:rPr>
          <w:noProof/>
        </w:rPr>
        <w:t xml:space="preserve">When set to "true" the presence status on the network of this MCPTT </w:t>
      </w:r>
      <w:r w:rsidRPr="00FC08AF">
        <w:rPr>
          <w:noProof/>
          <w:lang w:eastAsia="ko-KR"/>
        </w:rPr>
        <w:t>user</w:t>
      </w:r>
      <w:r w:rsidRPr="00FC08AF">
        <w:rPr>
          <w:noProof/>
        </w:rPr>
        <w:t xml:space="preserve"> is available</w:t>
      </w:r>
      <w:r w:rsidRPr="00FC08AF">
        <w:rPr>
          <w:noProof/>
          <w:lang w:eastAsia="ko-KR"/>
        </w:rPr>
        <w:t>.</w:t>
      </w:r>
    </w:p>
    <w:p w14:paraId="58D47E0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MCPTT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6AF338EA" w14:textId="77777777" w:rsidR="001B1642" w:rsidRPr="00FC08AF" w:rsidRDefault="001B1642" w:rsidP="001B1642">
      <w:pPr>
        <w:pStyle w:val="Heading3"/>
        <w:rPr>
          <w:noProof/>
          <w:lang w:eastAsia="ko-KR"/>
        </w:rPr>
      </w:pPr>
      <w:bookmarkStart w:id="380" w:name="_Toc4578266"/>
      <w:bookmarkStart w:id="381" w:name="_Toc27727954"/>
      <w:bookmarkStart w:id="382" w:name="_Toc176353271"/>
      <w:r w:rsidRPr="00FC08AF">
        <w:rPr>
          <w:noProof/>
        </w:rPr>
        <w:lastRenderedPageBreak/>
        <w:t>5.2.</w:t>
      </w:r>
      <w:r w:rsidRPr="00FC08AF">
        <w:rPr>
          <w:noProof/>
          <w:lang w:eastAsia="ko-KR"/>
        </w:rPr>
        <w:t>48F</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380"/>
      <w:bookmarkEnd w:id="381"/>
      <w:bookmarkEnd w:id="382"/>
    </w:p>
    <w:p w14:paraId="0FDB6491"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48F</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E0640E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ADD66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1B1642" w:rsidRPr="00FC08AF" w14:paraId="1CEDD31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576F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2151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0A75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FA79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D2B8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BC2540" w14:textId="77777777" w:rsidR="001B1642" w:rsidRPr="00FC08AF" w:rsidRDefault="001B1642" w:rsidP="00BB0493">
            <w:pPr>
              <w:jc w:val="center"/>
              <w:rPr>
                <w:rFonts w:ascii="Arial" w:hAnsi="Arial" w:cs="Arial"/>
                <w:b/>
                <w:noProof/>
                <w:sz w:val="18"/>
                <w:szCs w:val="18"/>
              </w:rPr>
            </w:pPr>
          </w:p>
        </w:tc>
      </w:tr>
      <w:tr w:rsidR="001B1642" w:rsidRPr="00FC08AF" w14:paraId="3F1A910B"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C877E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C51CD"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AF59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BC28C"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34CE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C9FDCD" w14:textId="77777777" w:rsidR="001B1642" w:rsidRPr="00FC08AF" w:rsidRDefault="001B1642" w:rsidP="00BB0493">
            <w:pPr>
              <w:jc w:val="center"/>
              <w:rPr>
                <w:b/>
                <w:noProof/>
              </w:rPr>
            </w:pPr>
          </w:p>
        </w:tc>
      </w:tr>
      <w:tr w:rsidR="001B1642" w:rsidRPr="00FC08AF" w14:paraId="4FB168D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3B184D"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2042D9"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whether the MCPTT user is authorised to obtain</w:t>
            </w:r>
            <w:r w:rsidRPr="00FC08AF">
              <w:rPr>
                <w:noProof/>
              </w:rPr>
              <w:t xml:space="preserve"> whether a particular MCPTT User is present on the network</w:t>
            </w:r>
            <w:r w:rsidRPr="00FC08AF">
              <w:rPr>
                <w:noProof/>
                <w:lang w:eastAsia="ko-KR"/>
              </w:rPr>
              <w:t>.</w:t>
            </w:r>
          </w:p>
        </w:tc>
      </w:tr>
    </w:tbl>
    <w:p w14:paraId="6410744B" w14:textId="77777777" w:rsidR="00D57A49" w:rsidRPr="00FC08AF" w:rsidRDefault="00D57A49" w:rsidP="00D57A49">
      <w:pPr>
        <w:rPr>
          <w:noProof/>
        </w:rPr>
      </w:pPr>
    </w:p>
    <w:p w14:paraId="664A602C"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authorised to obtain</w:t>
      </w:r>
      <w:r w:rsidRPr="00FC08AF">
        <w:rPr>
          <w:noProof/>
        </w:rPr>
        <w:t xml:space="preserve"> whether a particular MCPTT User is present on the network</w:t>
      </w:r>
      <w:r w:rsidRPr="00FC08AF">
        <w:rPr>
          <w:noProof/>
          <w:lang w:eastAsia="ko-KR"/>
        </w:rPr>
        <w:t>.</w:t>
      </w:r>
    </w:p>
    <w:p w14:paraId="4E586CA6"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obtain</w:t>
      </w:r>
      <w:r w:rsidRPr="00FC08AF">
        <w:rPr>
          <w:noProof/>
        </w:rPr>
        <w:t xml:space="preserve"> whether a particular MCPTT User is present on the network</w:t>
      </w:r>
      <w:r w:rsidRPr="00FC08AF">
        <w:rPr>
          <w:noProof/>
          <w:lang w:eastAsia="ko-KR"/>
        </w:rPr>
        <w:t>.</w:t>
      </w:r>
    </w:p>
    <w:p w14:paraId="314CEF07" w14:textId="77777777" w:rsidR="001B1642" w:rsidRPr="00FC08AF" w:rsidRDefault="001B1642" w:rsidP="001B1642">
      <w:pPr>
        <w:pStyle w:val="Heading3"/>
        <w:rPr>
          <w:noProof/>
          <w:lang w:eastAsia="ko-KR"/>
        </w:rPr>
      </w:pPr>
      <w:bookmarkStart w:id="383" w:name="_Toc4578267"/>
      <w:bookmarkStart w:id="384" w:name="_Toc27727955"/>
      <w:bookmarkStart w:id="385" w:name="_Toc176353272"/>
      <w:r w:rsidRPr="00FC08AF">
        <w:rPr>
          <w:noProof/>
        </w:rPr>
        <w:t>5.2.</w:t>
      </w:r>
      <w:r w:rsidRPr="00FC08AF">
        <w:rPr>
          <w:noProof/>
          <w:lang w:eastAsia="ko-KR"/>
        </w:rPr>
        <w:t>48G</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Network/Enabl</w:t>
      </w:r>
      <w:r w:rsidRPr="00FC08AF">
        <w:rPr>
          <w:noProof/>
          <w:lang w:eastAsia="ko-KR"/>
        </w:rPr>
        <w:t>edParticipation</w:t>
      </w:r>
      <w:bookmarkEnd w:id="383"/>
      <w:bookmarkEnd w:id="384"/>
      <w:bookmarkEnd w:id="385"/>
    </w:p>
    <w:p w14:paraId="6F7AA76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48G</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Network/Enabl</w:t>
      </w:r>
      <w:r w:rsidRPr="00FC08AF">
        <w:rPr>
          <w:noProof/>
          <w:lang w:eastAsia="ko-KR"/>
        </w:rPr>
        <w:t>edParticipation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50282F36"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74D550"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EnabledParticipation</w:t>
            </w:r>
          </w:p>
        </w:tc>
      </w:tr>
      <w:tr w:rsidR="001B1642" w:rsidRPr="00FC08AF" w14:paraId="45E2B15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7F998"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F00E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37397"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64C7C"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108B6"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C81BE4" w14:textId="77777777" w:rsidR="001B1642" w:rsidRPr="00FC08AF" w:rsidRDefault="001B1642" w:rsidP="00BB0493">
            <w:pPr>
              <w:jc w:val="center"/>
              <w:rPr>
                <w:rFonts w:ascii="Arial" w:hAnsi="Arial" w:cs="Arial"/>
                <w:b/>
                <w:noProof/>
                <w:sz w:val="18"/>
                <w:szCs w:val="18"/>
              </w:rPr>
            </w:pPr>
          </w:p>
        </w:tc>
      </w:tr>
      <w:tr w:rsidR="001B1642" w:rsidRPr="00FC08AF" w14:paraId="71985A8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BA9407"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8B3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27912"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B9B4D"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1CB3C"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AEBD13" w14:textId="77777777" w:rsidR="001B1642" w:rsidRPr="00FC08AF" w:rsidRDefault="001B1642" w:rsidP="00BB0493">
            <w:pPr>
              <w:jc w:val="center"/>
              <w:rPr>
                <w:b/>
                <w:noProof/>
              </w:rPr>
            </w:pPr>
          </w:p>
        </w:tc>
      </w:tr>
      <w:tr w:rsidR="001B1642" w:rsidRPr="00FC08AF" w14:paraId="66AE32E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D65BC3"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8B3CF4" w14:textId="77777777" w:rsidR="001B1642" w:rsidRPr="00FC08AF" w:rsidRDefault="001B1642" w:rsidP="00BB0493">
            <w:pPr>
              <w:rPr>
                <w:noProof/>
                <w:lang w:eastAsia="ko-KR"/>
              </w:rPr>
            </w:pPr>
            <w:r w:rsidRPr="00FC08AF">
              <w:rPr>
                <w:noProof/>
              </w:rPr>
              <w:t xml:space="preserve">This leaf node indicates whether </w:t>
            </w:r>
            <w:r w:rsidRPr="00FC08AF">
              <w:rPr>
                <w:noProof/>
                <w:lang w:eastAsia="ko-KR"/>
              </w:rPr>
              <w:t>the MCPTT user is allowed to participate in MCPTT private calls that they are invited to.</w:t>
            </w:r>
          </w:p>
        </w:tc>
      </w:tr>
    </w:tbl>
    <w:p w14:paraId="43E2E490" w14:textId="77777777" w:rsidR="00D57A49" w:rsidRPr="00FC08AF" w:rsidRDefault="00D57A49" w:rsidP="00D57A49">
      <w:pPr>
        <w:rPr>
          <w:noProof/>
        </w:rPr>
      </w:pPr>
    </w:p>
    <w:p w14:paraId="726747B2"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allowed to participate in MCPTT private calls that they are invited to.</w:t>
      </w:r>
    </w:p>
    <w:p w14:paraId="7F365A4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allowed to participate in MCPTT private calls that they are invited to.</w:t>
      </w:r>
    </w:p>
    <w:p w14:paraId="6331E467" w14:textId="77777777" w:rsidR="001B1642" w:rsidRPr="00FC08AF" w:rsidRDefault="001B1642" w:rsidP="001B1642">
      <w:pPr>
        <w:pStyle w:val="Heading3"/>
        <w:rPr>
          <w:noProof/>
          <w:lang w:eastAsia="ko-KR"/>
        </w:rPr>
      </w:pPr>
      <w:bookmarkStart w:id="386" w:name="_Toc4578268"/>
      <w:bookmarkStart w:id="387" w:name="_Toc27727956"/>
      <w:bookmarkStart w:id="388" w:name="_Toc176353273"/>
      <w:r w:rsidRPr="00FC08AF">
        <w:rPr>
          <w:noProof/>
        </w:rPr>
        <w:t>5.2.</w:t>
      </w:r>
      <w:r w:rsidRPr="00FC08AF">
        <w:rPr>
          <w:noProof/>
          <w:lang w:eastAsia="ko-KR"/>
        </w:rPr>
        <w:t>48H</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AllowedTransmission</w:t>
      </w:r>
      <w:bookmarkEnd w:id="386"/>
      <w:bookmarkEnd w:id="387"/>
      <w:bookmarkEnd w:id="388"/>
    </w:p>
    <w:p w14:paraId="0C142D72"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48H</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54E0981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2022B6"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AllowedTransmission</w:t>
            </w:r>
          </w:p>
        </w:tc>
      </w:tr>
      <w:tr w:rsidR="001B1642" w:rsidRPr="00FC08AF" w14:paraId="03BBE88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3709C3"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E572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260C9"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7F54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8B0BB"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20C1EA" w14:textId="77777777" w:rsidR="001B1642" w:rsidRPr="00FC08AF" w:rsidRDefault="001B1642" w:rsidP="00BB0493">
            <w:pPr>
              <w:jc w:val="center"/>
              <w:rPr>
                <w:rFonts w:ascii="Arial" w:hAnsi="Arial" w:cs="Arial"/>
                <w:b/>
                <w:noProof/>
                <w:sz w:val="18"/>
                <w:szCs w:val="18"/>
              </w:rPr>
            </w:pPr>
          </w:p>
        </w:tc>
      </w:tr>
      <w:tr w:rsidR="001B1642" w:rsidRPr="00FC08AF" w14:paraId="6EB5CF10"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4579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135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25350"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2D6B6"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3FC3B"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401D6E" w14:textId="77777777" w:rsidR="001B1642" w:rsidRPr="00FC08AF" w:rsidRDefault="001B1642" w:rsidP="00BB0493">
            <w:pPr>
              <w:jc w:val="center"/>
              <w:rPr>
                <w:b/>
                <w:noProof/>
              </w:rPr>
            </w:pPr>
          </w:p>
        </w:tc>
      </w:tr>
      <w:tr w:rsidR="001B1642" w:rsidRPr="00FC08AF" w14:paraId="2027F306"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D58B4D"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4DF7CB"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whether the MCPTT user is authorised to </w:t>
            </w:r>
            <w:r w:rsidRPr="00FC08AF">
              <w:rPr>
                <w:noProof/>
              </w:rPr>
              <w:t>override transmission in a MCPTT private call</w:t>
            </w:r>
            <w:r w:rsidRPr="00FC08AF">
              <w:rPr>
                <w:noProof/>
                <w:lang w:eastAsia="ko-KR"/>
              </w:rPr>
              <w:t>.</w:t>
            </w:r>
          </w:p>
        </w:tc>
      </w:tr>
    </w:tbl>
    <w:p w14:paraId="37A30393" w14:textId="77777777" w:rsidR="00D57A49" w:rsidRPr="00FC08AF" w:rsidRDefault="00D57A49" w:rsidP="00D57A49">
      <w:pPr>
        <w:rPr>
          <w:noProof/>
        </w:rPr>
      </w:pPr>
    </w:p>
    <w:p w14:paraId="03CCE271" w14:textId="77777777" w:rsidR="001B1642" w:rsidRPr="00FC08AF" w:rsidRDefault="001B1642" w:rsidP="001B1642">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override transmission in a MCPTT private call</w:t>
      </w:r>
      <w:r w:rsidRPr="00FC08AF">
        <w:rPr>
          <w:noProof/>
          <w:lang w:eastAsia="ko-KR"/>
        </w:rPr>
        <w:t>.</w:t>
      </w:r>
    </w:p>
    <w:p w14:paraId="6617B9D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override transmission in a MCPTT private call</w:t>
      </w:r>
      <w:r w:rsidRPr="00FC08AF">
        <w:rPr>
          <w:noProof/>
          <w:lang w:eastAsia="ko-KR"/>
        </w:rPr>
        <w:t>.</w:t>
      </w:r>
    </w:p>
    <w:p w14:paraId="3740DD5F" w14:textId="77777777" w:rsidR="001B1642" w:rsidRPr="00FC08AF" w:rsidRDefault="001B1642" w:rsidP="001B1642">
      <w:pPr>
        <w:pStyle w:val="Heading3"/>
        <w:rPr>
          <w:noProof/>
          <w:lang w:eastAsia="ko-KR"/>
        </w:rPr>
      </w:pPr>
      <w:bookmarkStart w:id="389" w:name="_Toc4578269"/>
      <w:bookmarkStart w:id="390" w:name="_Toc27727957"/>
      <w:bookmarkStart w:id="391" w:name="_Toc176353274"/>
      <w:r w:rsidRPr="00FC08AF">
        <w:rPr>
          <w:noProof/>
        </w:rPr>
        <w:t>5.2.</w:t>
      </w:r>
      <w:r w:rsidRPr="00FC08AF">
        <w:rPr>
          <w:noProof/>
          <w:lang w:eastAsia="ko-KR"/>
        </w:rPr>
        <w:t>48I</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389"/>
      <w:bookmarkEnd w:id="390"/>
      <w:bookmarkEnd w:id="391"/>
    </w:p>
    <w:p w14:paraId="4E7959C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48I</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145140A2"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0771AF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1B1642" w:rsidRPr="00FC08AF" w14:paraId="58D4387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29395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A1BDF"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BFC3F"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8EC9B"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9C97B"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433EFD" w14:textId="77777777" w:rsidR="001B1642" w:rsidRPr="00FC08AF" w:rsidRDefault="001B1642" w:rsidP="00BB0493">
            <w:pPr>
              <w:jc w:val="center"/>
              <w:rPr>
                <w:rFonts w:ascii="Arial" w:hAnsi="Arial" w:cs="Arial"/>
                <w:b/>
                <w:noProof/>
                <w:sz w:val="18"/>
                <w:szCs w:val="18"/>
              </w:rPr>
            </w:pPr>
          </w:p>
        </w:tc>
      </w:tr>
      <w:tr w:rsidR="001B1642" w:rsidRPr="00FC08AF" w14:paraId="0AF770E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861A4B"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BA7E2"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4D83"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E6E36"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6DC5F"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80D852" w14:textId="77777777" w:rsidR="001B1642" w:rsidRPr="00FC08AF" w:rsidRDefault="001B1642" w:rsidP="00BB0493">
            <w:pPr>
              <w:jc w:val="center"/>
              <w:rPr>
                <w:b/>
                <w:noProof/>
              </w:rPr>
            </w:pPr>
          </w:p>
        </w:tc>
      </w:tr>
      <w:tr w:rsidR="001B1642" w:rsidRPr="00FC08AF" w14:paraId="78617A2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B3CAE0"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7AD59A"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whether the MCPTT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4E989BF6" w14:textId="77777777" w:rsidR="00D57A49" w:rsidRPr="00FC08AF" w:rsidRDefault="00D57A49" w:rsidP="00D57A49">
      <w:pPr>
        <w:rPr>
          <w:noProof/>
        </w:rPr>
      </w:pPr>
    </w:p>
    <w:p w14:paraId="4FA40C33" w14:textId="77777777" w:rsidR="001B1642" w:rsidRPr="00FC08AF" w:rsidRDefault="001B1642" w:rsidP="001B1642">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6374E69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16BEA4BE" w14:textId="77777777" w:rsidR="00E11C2A" w:rsidRPr="00FC08AF" w:rsidRDefault="00E11C2A" w:rsidP="00E11C2A">
      <w:pPr>
        <w:pStyle w:val="Heading3"/>
        <w:rPr>
          <w:noProof/>
          <w:lang w:eastAsia="ko-KR"/>
        </w:rPr>
      </w:pPr>
      <w:bookmarkStart w:id="392" w:name="_Toc4578270"/>
      <w:bookmarkStart w:id="393" w:name="_Toc27727958"/>
      <w:bookmarkStart w:id="394" w:name="_Toc176353275"/>
      <w:r w:rsidRPr="00FC08AF">
        <w:rPr>
          <w:noProof/>
        </w:rPr>
        <w:t>5.2.</w:t>
      </w:r>
      <w:r w:rsidRPr="00FC08AF">
        <w:rPr>
          <w:noProof/>
          <w:lang w:eastAsia="ko-KR"/>
        </w:rPr>
        <w:t>48J</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PrivateCall</w:t>
      </w:r>
      <w:bookmarkEnd w:id="392"/>
      <w:bookmarkEnd w:id="393"/>
      <w:bookmarkEnd w:id="394"/>
    </w:p>
    <w:p w14:paraId="2AC2D2DC"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48J</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59BF8896"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F20007E"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p>
        </w:tc>
      </w:tr>
      <w:tr w:rsidR="00E11C2A" w:rsidRPr="00FC08AF" w14:paraId="285D03A7"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7BFC8"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5149B"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43396"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BBA96"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1F612"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259C164" w14:textId="77777777" w:rsidR="00E11C2A" w:rsidRPr="00FC08AF" w:rsidRDefault="00E11C2A" w:rsidP="00921322">
            <w:pPr>
              <w:jc w:val="center"/>
              <w:rPr>
                <w:rFonts w:ascii="Arial" w:hAnsi="Arial" w:cs="Arial"/>
                <w:b/>
                <w:noProof/>
                <w:sz w:val="18"/>
                <w:szCs w:val="18"/>
              </w:rPr>
            </w:pPr>
          </w:p>
        </w:tc>
      </w:tr>
      <w:tr w:rsidR="00E11C2A" w:rsidRPr="00FC08AF" w14:paraId="52930004"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61EDD8"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E3895"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D800D"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36FC" w14:textId="77777777" w:rsidR="00E11C2A" w:rsidRPr="00FC08AF" w:rsidRDefault="00E11C2A" w:rsidP="00921322">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8273A"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A5D96E" w14:textId="77777777" w:rsidR="00E11C2A" w:rsidRPr="00FC08AF" w:rsidRDefault="00E11C2A" w:rsidP="00921322">
            <w:pPr>
              <w:jc w:val="center"/>
              <w:rPr>
                <w:b/>
                <w:noProof/>
              </w:rPr>
            </w:pPr>
          </w:p>
        </w:tc>
      </w:tr>
      <w:tr w:rsidR="00E11C2A" w:rsidRPr="00FC08AF" w14:paraId="75F5221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7475FD"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DF5CBA" w14:textId="77777777" w:rsidR="00E11C2A" w:rsidRPr="00FC08AF" w:rsidRDefault="00E11C2A" w:rsidP="0092132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MCPTT </w:t>
            </w:r>
            <w:r w:rsidRPr="00FC08AF">
              <w:rPr>
                <w:noProof/>
                <w:lang w:eastAsia="ko-KR"/>
              </w:rPr>
              <w:t>private call configuration.</w:t>
            </w:r>
          </w:p>
        </w:tc>
      </w:tr>
    </w:tbl>
    <w:p w14:paraId="582A8481" w14:textId="77777777" w:rsidR="00E11C2A" w:rsidRPr="00FC08AF" w:rsidRDefault="00E11C2A" w:rsidP="00E11C2A">
      <w:pPr>
        <w:rPr>
          <w:noProof/>
          <w:lang w:eastAsia="ko-KR"/>
        </w:rPr>
      </w:pPr>
    </w:p>
    <w:p w14:paraId="722A3E46" w14:textId="77777777" w:rsidR="00E11C2A" w:rsidRPr="00FC08AF" w:rsidRDefault="00E11C2A" w:rsidP="00E11C2A">
      <w:pPr>
        <w:pStyle w:val="Heading3"/>
        <w:rPr>
          <w:noProof/>
          <w:lang w:eastAsia="ko-KR"/>
        </w:rPr>
      </w:pPr>
      <w:bookmarkStart w:id="395" w:name="_Toc4578271"/>
      <w:bookmarkStart w:id="396" w:name="_Toc27727959"/>
      <w:bookmarkStart w:id="397" w:name="_Toc176353276"/>
      <w:r w:rsidRPr="00FC08AF">
        <w:rPr>
          <w:noProof/>
        </w:rPr>
        <w:t>5.2.</w:t>
      </w:r>
      <w:r w:rsidRPr="00FC08AF">
        <w:rPr>
          <w:noProof/>
          <w:lang w:eastAsia="ko-KR"/>
        </w:rPr>
        <w:t>48K</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bookmarkEnd w:id="395"/>
      <w:bookmarkEnd w:id="396"/>
      <w:bookmarkEnd w:id="397"/>
    </w:p>
    <w:p w14:paraId="59A3F578"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48K</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4431937A"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0CE81F"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w:t>
            </w:r>
          </w:p>
        </w:tc>
      </w:tr>
      <w:tr w:rsidR="00E11C2A" w:rsidRPr="00FC08AF" w14:paraId="52E85CC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F37B3A"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B2A9F"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F0BB4"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0A81F"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E7BCA"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EFFB5A6" w14:textId="77777777" w:rsidR="00E11C2A" w:rsidRPr="00FC08AF" w:rsidRDefault="00E11C2A" w:rsidP="00921322">
            <w:pPr>
              <w:jc w:val="center"/>
              <w:rPr>
                <w:rFonts w:ascii="Arial" w:hAnsi="Arial" w:cs="Arial"/>
                <w:b/>
                <w:noProof/>
                <w:sz w:val="18"/>
                <w:szCs w:val="18"/>
              </w:rPr>
            </w:pPr>
          </w:p>
        </w:tc>
      </w:tr>
      <w:tr w:rsidR="00E11C2A" w:rsidRPr="00FC08AF" w14:paraId="24B62096"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3CE07E"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D0835"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0A935"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80276" w14:textId="77777777" w:rsidR="00E11C2A" w:rsidRPr="00FC08AF" w:rsidRDefault="00E11C2A" w:rsidP="00921322">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34926"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FA204D" w14:textId="77777777" w:rsidR="00E11C2A" w:rsidRPr="00FC08AF" w:rsidRDefault="00E11C2A" w:rsidP="00921322">
            <w:pPr>
              <w:jc w:val="center"/>
              <w:rPr>
                <w:b/>
                <w:noProof/>
              </w:rPr>
            </w:pPr>
          </w:p>
        </w:tc>
      </w:tr>
      <w:tr w:rsidR="00E11C2A" w:rsidRPr="00FC08AF" w14:paraId="179E1C9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0CE292"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5CF133" w14:textId="77777777" w:rsidR="00E11C2A" w:rsidRPr="00FC08AF" w:rsidRDefault="00E11C2A" w:rsidP="00921322">
            <w:pPr>
              <w:rPr>
                <w:noProof/>
                <w:lang w:eastAsia="ko-KR"/>
              </w:rPr>
            </w:pPr>
            <w:r w:rsidRPr="00FC08AF">
              <w:rPr>
                <w:noProof/>
              </w:rPr>
              <w:t xml:space="preserve">This interior node is a placeholder for the </w:t>
            </w:r>
            <w:r w:rsidRPr="00FC08AF">
              <w:rPr>
                <w:noProof/>
                <w:lang w:eastAsia="ko-KR"/>
              </w:rPr>
              <w:t xml:space="preserve">MCPTT private </w:t>
            </w:r>
            <w:r w:rsidRPr="00FC08AF">
              <w:rPr>
                <w:noProof/>
              </w:rPr>
              <w:t xml:space="preserve">emergency </w:t>
            </w:r>
            <w:r w:rsidRPr="00FC08AF">
              <w:rPr>
                <w:noProof/>
                <w:lang w:eastAsia="ko-KR"/>
              </w:rPr>
              <w:t>alert</w:t>
            </w:r>
            <w:r w:rsidRPr="00FC08AF">
              <w:rPr>
                <w:noProof/>
              </w:rPr>
              <w:t xml:space="preserve"> policy</w:t>
            </w:r>
            <w:r w:rsidRPr="00FC08AF">
              <w:rPr>
                <w:noProof/>
                <w:lang w:eastAsia="ko-KR"/>
              </w:rPr>
              <w:t>.</w:t>
            </w:r>
          </w:p>
        </w:tc>
      </w:tr>
    </w:tbl>
    <w:p w14:paraId="27BC0914" w14:textId="77777777" w:rsidR="00E11C2A" w:rsidRPr="00FC08AF" w:rsidRDefault="00E11C2A" w:rsidP="00E11C2A">
      <w:pPr>
        <w:rPr>
          <w:noProof/>
          <w:lang w:eastAsia="ko-KR"/>
        </w:rPr>
      </w:pPr>
    </w:p>
    <w:p w14:paraId="73B50287" w14:textId="77777777" w:rsidR="00E11C2A" w:rsidRPr="00FC08AF" w:rsidRDefault="00E11C2A" w:rsidP="00E11C2A">
      <w:pPr>
        <w:pStyle w:val="Heading3"/>
        <w:rPr>
          <w:noProof/>
          <w:lang w:eastAsia="ko-KR"/>
        </w:rPr>
      </w:pPr>
      <w:bookmarkStart w:id="398" w:name="_Toc4578272"/>
      <w:bookmarkStart w:id="399" w:name="_Toc27727960"/>
      <w:bookmarkStart w:id="400" w:name="_Toc176353277"/>
      <w:r w:rsidRPr="00FC08AF">
        <w:rPr>
          <w:noProof/>
        </w:rPr>
        <w:t>5.2.</w:t>
      </w:r>
      <w:r w:rsidRPr="00FC08AF">
        <w:rPr>
          <w:noProof/>
          <w:lang w:eastAsia="ko-KR"/>
        </w:rPr>
        <w:t>48L</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bookmarkEnd w:id="398"/>
      <w:bookmarkEnd w:id="399"/>
      <w:bookmarkEnd w:id="400"/>
    </w:p>
    <w:p w14:paraId="022EF314"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48L</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6ECF5F40"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E2FE775"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w:t>
            </w:r>
          </w:p>
        </w:tc>
      </w:tr>
      <w:tr w:rsidR="00E11C2A" w:rsidRPr="00FC08AF" w14:paraId="5B548DAA"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612BD"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99322"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E5B37"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E1AFB"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DEC65"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6A2B707" w14:textId="77777777" w:rsidR="00E11C2A" w:rsidRPr="00FC08AF" w:rsidRDefault="00E11C2A" w:rsidP="00921322">
            <w:pPr>
              <w:jc w:val="center"/>
              <w:rPr>
                <w:rFonts w:ascii="Arial" w:hAnsi="Arial" w:cs="Arial"/>
                <w:b/>
                <w:noProof/>
                <w:sz w:val="18"/>
                <w:szCs w:val="18"/>
              </w:rPr>
            </w:pPr>
          </w:p>
        </w:tc>
      </w:tr>
      <w:tr w:rsidR="00E11C2A" w:rsidRPr="00FC08AF" w14:paraId="078F6E84"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B91FE"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C91F0"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7AE21"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01144" w14:textId="77777777" w:rsidR="00E11C2A" w:rsidRPr="00FC08AF" w:rsidRDefault="00E11C2A" w:rsidP="00921322">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3190C"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14B5CD" w14:textId="77777777" w:rsidR="00E11C2A" w:rsidRPr="00FC08AF" w:rsidRDefault="00E11C2A" w:rsidP="00921322">
            <w:pPr>
              <w:jc w:val="center"/>
              <w:rPr>
                <w:b/>
                <w:noProof/>
              </w:rPr>
            </w:pPr>
          </w:p>
        </w:tc>
      </w:tr>
      <w:tr w:rsidR="00E11C2A" w:rsidRPr="00FC08AF" w14:paraId="69C2E98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8F66F1"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6CECBD" w14:textId="77777777" w:rsidR="00E11C2A" w:rsidRPr="00FC08AF" w:rsidRDefault="00E11C2A" w:rsidP="00921322">
            <w:pPr>
              <w:rPr>
                <w:noProof/>
                <w:lang w:eastAsia="ko-KR"/>
              </w:rPr>
            </w:pPr>
            <w:r w:rsidRPr="00FC08AF">
              <w:rPr>
                <w:noProof/>
              </w:rPr>
              <w:t xml:space="preserve">This interior node </w:t>
            </w:r>
            <w:r w:rsidRPr="00FC08AF">
              <w:rPr>
                <w:noProof/>
                <w:lang w:eastAsia="ko-KR"/>
              </w:rPr>
              <w:t xml:space="preserve">is a placeholder for the details of </w:t>
            </w:r>
            <w:r w:rsidRPr="00FC08AF">
              <w:rPr>
                <w:noProof/>
              </w:rPr>
              <w:t xml:space="preserve">an </w:t>
            </w:r>
            <w:r w:rsidRPr="00FC08AF">
              <w:rPr>
                <w:noProof/>
                <w:lang w:eastAsia="ko-KR"/>
              </w:rPr>
              <w:t xml:space="preserve">MCPTT private </w:t>
            </w:r>
            <w:r w:rsidRPr="00FC08AF">
              <w:rPr>
                <w:noProof/>
              </w:rPr>
              <w:t xml:space="preserve">emergency </w:t>
            </w:r>
            <w:r w:rsidRPr="00FC08AF">
              <w:rPr>
                <w:noProof/>
                <w:lang w:eastAsia="ko-KR"/>
              </w:rPr>
              <w:t>alert for on-network.</w:t>
            </w:r>
          </w:p>
        </w:tc>
      </w:tr>
    </w:tbl>
    <w:p w14:paraId="7586865C" w14:textId="77777777" w:rsidR="00E11C2A" w:rsidRPr="00FC08AF" w:rsidRDefault="00E11C2A" w:rsidP="00E11C2A">
      <w:pPr>
        <w:rPr>
          <w:noProof/>
          <w:lang w:eastAsia="ko-KR"/>
        </w:rPr>
      </w:pPr>
    </w:p>
    <w:p w14:paraId="44DD63D8" w14:textId="77777777" w:rsidR="00E11C2A" w:rsidRPr="00FC08AF" w:rsidRDefault="00E11C2A" w:rsidP="00E11C2A">
      <w:pPr>
        <w:pStyle w:val="Heading3"/>
        <w:rPr>
          <w:noProof/>
          <w:lang w:eastAsia="ko-KR"/>
        </w:rPr>
      </w:pPr>
      <w:bookmarkStart w:id="401" w:name="_Toc4578273"/>
      <w:bookmarkStart w:id="402" w:name="_Toc27727961"/>
      <w:bookmarkStart w:id="403" w:name="_Toc176353278"/>
      <w:r w:rsidRPr="00FC08AF">
        <w:rPr>
          <w:noProof/>
        </w:rPr>
        <w:t>5.2.</w:t>
      </w:r>
      <w:r w:rsidRPr="00FC08AF">
        <w:rPr>
          <w:noProof/>
          <w:lang w:eastAsia="ko-KR"/>
        </w:rPr>
        <w:t>48M</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bookmarkEnd w:id="401"/>
      <w:bookmarkEnd w:id="402"/>
      <w:bookmarkEnd w:id="403"/>
    </w:p>
    <w:p w14:paraId="7C4C2903"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48M</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5469463C"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0CE463D"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EmergencyAlert/Entry/ID</w:t>
            </w:r>
          </w:p>
        </w:tc>
      </w:tr>
      <w:tr w:rsidR="00E11C2A" w:rsidRPr="00FC08AF" w14:paraId="080D982A"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84EDA"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DFFA"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7168"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178B9"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13828"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D044666" w14:textId="77777777" w:rsidR="00E11C2A" w:rsidRPr="00FC08AF" w:rsidRDefault="00E11C2A" w:rsidP="00921322">
            <w:pPr>
              <w:jc w:val="center"/>
              <w:rPr>
                <w:rFonts w:ascii="Arial" w:hAnsi="Arial" w:cs="Arial"/>
                <w:b/>
                <w:noProof/>
                <w:sz w:val="18"/>
                <w:szCs w:val="18"/>
              </w:rPr>
            </w:pPr>
          </w:p>
        </w:tc>
      </w:tr>
      <w:tr w:rsidR="00E11C2A" w:rsidRPr="00FC08AF" w14:paraId="455C27E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934652"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D8113"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D5BBF"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55773" w14:textId="77777777" w:rsidR="00E11C2A" w:rsidRPr="00FC08AF" w:rsidRDefault="00E11C2A" w:rsidP="00921322">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89EEF"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B61BFA" w14:textId="77777777" w:rsidR="00E11C2A" w:rsidRPr="00FC08AF" w:rsidRDefault="00E11C2A" w:rsidP="00921322">
            <w:pPr>
              <w:jc w:val="center"/>
              <w:rPr>
                <w:b/>
                <w:noProof/>
              </w:rPr>
            </w:pPr>
          </w:p>
        </w:tc>
      </w:tr>
      <w:tr w:rsidR="00E11C2A" w:rsidRPr="00FC08AF" w14:paraId="18CB5848"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7399D6"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E1AD8A"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indicates the MCPTT </w:t>
            </w:r>
            <w:r w:rsidRPr="00FC08AF">
              <w:rPr>
                <w:noProof/>
              </w:rPr>
              <w:t xml:space="preserve">user </w:t>
            </w:r>
            <w:r w:rsidRPr="00FC08AF">
              <w:rPr>
                <w:noProof/>
                <w:lang w:eastAsia="ko-KR"/>
              </w:rPr>
              <w:t>ID</w:t>
            </w:r>
            <w:r w:rsidRPr="00FC08AF">
              <w:rPr>
                <w:noProof/>
              </w:rPr>
              <w:t xml:space="preserve"> used upon certain criteria on initiation of an MCPTT </w:t>
            </w:r>
            <w:r w:rsidRPr="00FC08AF">
              <w:rPr>
                <w:noProof/>
                <w:lang w:eastAsia="ko-KR"/>
              </w:rPr>
              <w:t xml:space="preserve">private </w:t>
            </w:r>
            <w:r w:rsidRPr="00FC08AF">
              <w:rPr>
                <w:noProof/>
              </w:rPr>
              <w:t>emergency alert</w:t>
            </w:r>
            <w:r w:rsidRPr="00FC08AF">
              <w:rPr>
                <w:noProof/>
                <w:lang w:eastAsia="ko-KR"/>
              </w:rPr>
              <w:t xml:space="preserve"> for on-network.</w:t>
            </w:r>
          </w:p>
        </w:tc>
      </w:tr>
    </w:tbl>
    <w:p w14:paraId="4C069121" w14:textId="77777777" w:rsidR="00E11C2A" w:rsidRPr="00FC08AF" w:rsidRDefault="00E11C2A" w:rsidP="00E11C2A">
      <w:pPr>
        <w:rPr>
          <w:noProof/>
          <w:lang w:eastAsia="ko-KR"/>
        </w:rPr>
      </w:pPr>
    </w:p>
    <w:p w14:paraId="32FA8A10" w14:textId="77777777" w:rsidR="00E11C2A" w:rsidRPr="00FC08AF" w:rsidRDefault="00E11C2A" w:rsidP="00E11C2A">
      <w:pPr>
        <w:pStyle w:val="Heading3"/>
        <w:rPr>
          <w:noProof/>
          <w:lang w:eastAsia="ko-KR"/>
        </w:rPr>
      </w:pPr>
      <w:bookmarkStart w:id="404" w:name="_Toc4578274"/>
      <w:bookmarkStart w:id="405" w:name="_Toc27727962"/>
      <w:bookmarkStart w:id="406" w:name="_Toc176353279"/>
      <w:r w:rsidRPr="00FC08AF">
        <w:rPr>
          <w:noProof/>
        </w:rPr>
        <w:lastRenderedPageBreak/>
        <w:t>5.2.</w:t>
      </w:r>
      <w:r w:rsidRPr="00FC08AF">
        <w:rPr>
          <w:noProof/>
          <w:lang w:eastAsia="ko-KR"/>
        </w:rPr>
        <w:t>48N</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r w:rsidR="002659AE" w:rsidRPr="00FC08AF">
        <w:rPr>
          <w:noProof/>
          <w:lang w:eastAsia="ko-KR"/>
        </w:rPr>
        <w:br/>
      </w:r>
      <w:r w:rsidRPr="00FC08AF">
        <w:rPr>
          <w:noProof/>
          <w:lang w:eastAsia="ko-KR"/>
        </w:rPr>
        <w:t>DisplayName</w:t>
      </w:r>
      <w:bookmarkEnd w:id="404"/>
      <w:bookmarkEnd w:id="405"/>
      <w:bookmarkEnd w:id="406"/>
    </w:p>
    <w:p w14:paraId="508F50F1"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48N</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00C34662"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21122E"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EmergencyAlert/Entry/DisplayName</w:t>
            </w:r>
          </w:p>
        </w:tc>
      </w:tr>
      <w:tr w:rsidR="00E11C2A" w:rsidRPr="00FC08AF" w14:paraId="6C792E8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6FBEA5"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19DC0"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DC3EF"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AB53"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6099"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5DB86D" w14:textId="77777777" w:rsidR="00E11C2A" w:rsidRPr="00FC08AF" w:rsidRDefault="00E11C2A" w:rsidP="00921322">
            <w:pPr>
              <w:jc w:val="center"/>
              <w:rPr>
                <w:rFonts w:ascii="Arial" w:hAnsi="Arial" w:cs="Arial"/>
                <w:b/>
                <w:noProof/>
                <w:sz w:val="18"/>
                <w:szCs w:val="18"/>
              </w:rPr>
            </w:pPr>
          </w:p>
        </w:tc>
      </w:tr>
      <w:tr w:rsidR="00E11C2A" w:rsidRPr="00FC08AF" w14:paraId="1C881E1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FBA1EC"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DEAE" w14:textId="77777777" w:rsidR="00E11C2A" w:rsidRPr="00FC08AF" w:rsidRDefault="00E11C2A" w:rsidP="00921322">
            <w:pPr>
              <w:pStyle w:val="TAC"/>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EB479"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31C9" w14:textId="77777777" w:rsidR="00E11C2A" w:rsidRPr="00FC08AF" w:rsidRDefault="00E11C2A" w:rsidP="0092132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8F630"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C9672D" w14:textId="77777777" w:rsidR="00E11C2A" w:rsidRPr="00FC08AF" w:rsidRDefault="00E11C2A" w:rsidP="00921322">
            <w:pPr>
              <w:jc w:val="center"/>
              <w:rPr>
                <w:b/>
                <w:noProof/>
              </w:rPr>
            </w:pPr>
          </w:p>
        </w:tc>
      </w:tr>
      <w:tr w:rsidR="00E11C2A" w:rsidRPr="00FC08AF" w14:paraId="0474181E"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F70BD5"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8DBC0E"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4CDDEC2" w14:textId="77777777" w:rsidR="00E11C2A" w:rsidRPr="00FC08AF" w:rsidRDefault="00E11C2A" w:rsidP="00E11C2A">
      <w:pPr>
        <w:rPr>
          <w:noProof/>
          <w:lang w:eastAsia="ko-KR"/>
        </w:rPr>
      </w:pPr>
    </w:p>
    <w:p w14:paraId="18E7AA98" w14:textId="77777777" w:rsidR="00E11C2A" w:rsidRPr="00FC08AF" w:rsidRDefault="00E11C2A" w:rsidP="00E11C2A">
      <w:pPr>
        <w:pStyle w:val="Heading3"/>
        <w:rPr>
          <w:noProof/>
          <w:lang w:eastAsia="ko-KR"/>
        </w:rPr>
      </w:pPr>
      <w:bookmarkStart w:id="407" w:name="_Toc4578275"/>
      <w:bookmarkStart w:id="408" w:name="_Toc27727963"/>
      <w:bookmarkStart w:id="409" w:name="_Toc176353280"/>
      <w:r w:rsidRPr="00FC08AF">
        <w:rPr>
          <w:noProof/>
        </w:rPr>
        <w:t>5.2.</w:t>
      </w:r>
      <w:r w:rsidRPr="00FC08AF">
        <w:rPr>
          <w:noProof/>
          <w:lang w:eastAsia="ko-KR"/>
        </w:rPr>
        <w:t>48O</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bookmarkEnd w:id="407"/>
      <w:bookmarkEnd w:id="408"/>
      <w:bookmarkEnd w:id="409"/>
    </w:p>
    <w:p w14:paraId="0A885546"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48O</w:t>
      </w:r>
      <w:r w:rsidRPr="00FC08AF">
        <w:rPr>
          <w:noProof/>
        </w:rPr>
        <w:t>.1: /</w:t>
      </w:r>
      <w:r w:rsidRPr="00FC08AF">
        <w:rPr>
          <w:i/>
          <w:iCs/>
          <w:noProof/>
        </w:rPr>
        <w:t>&lt;x&gt;</w:t>
      </w:r>
      <w:r w:rsidRPr="00FC08AF">
        <w:rPr>
          <w:noProof/>
        </w:rPr>
        <w:t>/</w:t>
      </w:r>
      <w:r w:rsidRPr="00FC08AF">
        <w:rPr>
          <w:noProof/>
          <w:lang w:eastAsia="ko-KR"/>
        </w:rPr>
        <w:t>&lt;x&gt;/OnNetwork</w:t>
      </w:r>
      <w:r w:rsidRPr="00FC08AF">
        <w:rPr>
          <w:noProof/>
        </w:rPr>
        <w:t>/PrivateCall/</w:t>
      </w:r>
      <w:r w:rsidRPr="00FC08AF">
        <w:rPr>
          <w:noProof/>
          <w:lang w:eastAsia="ko-KR"/>
        </w:rPr>
        <w:t>EmergencyAlert/Entry/</w:t>
      </w:r>
      <w:r w:rsidRPr="00FC08AF">
        <w:rPr>
          <w:noProof/>
        </w:rPr>
        <w:t>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FC08AF" w14:paraId="3CA14AC5"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3C1FEB" w14:textId="77777777" w:rsidR="00E11C2A" w:rsidRPr="00FC08AF" w:rsidRDefault="00E11C2A" w:rsidP="00921322">
            <w:pPr>
              <w:rPr>
                <w:rFonts w:ascii="Arial" w:hAnsi="Arial" w:cs="Arial"/>
                <w:noProof/>
                <w:sz w:val="18"/>
                <w:szCs w:val="18"/>
              </w:rPr>
            </w:pPr>
            <w:r w:rsidRPr="00FC08AF">
              <w:rPr>
                <w:noProof/>
              </w:rPr>
              <w:t>&lt;x&gt;/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p>
        </w:tc>
      </w:tr>
      <w:tr w:rsidR="00E11C2A" w:rsidRPr="00FC08AF" w14:paraId="6B71A386"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BE3D96"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6B0D"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0971B" w14:textId="77777777" w:rsidR="00E11C2A" w:rsidRPr="00FC08AF" w:rsidRDefault="00E11C2A"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1C84A"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DA4C9" w14:textId="77777777" w:rsidR="00E11C2A" w:rsidRPr="00FC08AF" w:rsidRDefault="00E11C2A"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78E0E" w14:textId="77777777" w:rsidR="00E11C2A" w:rsidRPr="00FC08AF" w:rsidRDefault="00E11C2A" w:rsidP="00921322">
            <w:pPr>
              <w:jc w:val="center"/>
              <w:rPr>
                <w:rFonts w:ascii="Arial" w:hAnsi="Arial" w:cs="Arial"/>
                <w:b/>
                <w:noProof/>
                <w:sz w:val="18"/>
                <w:szCs w:val="18"/>
              </w:rPr>
            </w:pPr>
          </w:p>
        </w:tc>
      </w:tr>
      <w:tr w:rsidR="00E11C2A" w:rsidRPr="00FC08AF" w14:paraId="76C36959"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9B2FDD"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7DF38"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B2816" w14:textId="77777777" w:rsidR="00E11C2A" w:rsidRPr="00FC08AF" w:rsidRDefault="00E11C2A"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D9088" w14:textId="77777777" w:rsidR="00E11C2A" w:rsidRPr="00FC08AF" w:rsidRDefault="00E11C2A" w:rsidP="00921322">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EA89E" w14:textId="77777777" w:rsidR="00E11C2A" w:rsidRPr="00FC08AF" w:rsidRDefault="00E11C2A"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C78EF1" w14:textId="77777777" w:rsidR="00E11C2A" w:rsidRPr="00FC08AF" w:rsidRDefault="00E11C2A" w:rsidP="00921322">
            <w:pPr>
              <w:jc w:val="center"/>
              <w:rPr>
                <w:b/>
                <w:noProof/>
              </w:rPr>
            </w:pPr>
          </w:p>
        </w:tc>
      </w:tr>
      <w:tr w:rsidR="00E11C2A" w:rsidRPr="00FC08AF" w14:paraId="75814CE4"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AD6535" w14:textId="77777777" w:rsidR="00E11C2A" w:rsidRPr="00FC08AF"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106F0E"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MCPTT </w:t>
            </w:r>
            <w:r w:rsidRPr="00FC08AF">
              <w:rPr>
                <w:noProof/>
                <w:lang w:eastAsia="ko-KR"/>
              </w:rPr>
              <w:t xml:space="preserve">private </w:t>
            </w:r>
            <w:r w:rsidRPr="00FC08AF">
              <w:rPr>
                <w:noProof/>
              </w:rPr>
              <w:t>emergency alert uses the ID</w:t>
            </w:r>
            <w:r w:rsidRPr="00FC08AF">
              <w:rPr>
                <w:noProof/>
                <w:lang w:eastAsia="ko-KR"/>
              </w:rPr>
              <w:t>.</w:t>
            </w:r>
          </w:p>
        </w:tc>
      </w:tr>
    </w:tbl>
    <w:p w14:paraId="7C6FBABD" w14:textId="77777777" w:rsidR="00D57A49" w:rsidRPr="00FC08AF" w:rsidRDefault="00D57A49" w:rsidP="00D57A49">
      <w:pPr>
        <w:rPr>
          <w:noProof/>
        </w:rPr>
      </w:pPr>
    </w:p>
    <w:p w14:paraId="655BE4DC" w14:textId="77777777" w:rsidR="00E11C2A" w:rsidRPr="00FC08AF" w:rsidRDefault="00E11C2A" w:rsidP="00E11C2A">
      <w:pPr>
        <w:rPr>
          <w:noProof/>
        </w:rPr>
      </w:pPr>
      <w:r w:rsidRPr="00FC08AF">
        <w:rPr>
          <w:noProof/>
        </w:rPr>
        <w:t>The valid values are 'LocallyDetermined'</w:t>
      </w:r>
      <w:r w:rsidRPr="00FC08AF">
        <w:rPr>
          <w:noProof/>
          <w:lang w:eastAsia="ko-KR"/>
        </w:rPr>
        <w:t xml:space="preserve"> and</w:t>
      </w:r>
      <w:r w:rsidRPr="00FC08AF">
        <w:rPr>
          <w:noProof/>
        </w:rPr>
        <w:t xml:space="preserve"> 'UsePreConfigured'.</w:t>
      </w:r>
    </w:p>
    <w:p w14:paraId="1167C409" w14:textId="77777777" w:rsidR="00E11C2A" w:rsidRPr="00FC08AF" w:rsidRDefault="00E11C2A" w:rsidP="00E11C2A">
      <w:pPr>
        <w:rPr>
          <w:noProof/>
        </w:rPr>
      </w:pPr>
      <w:r w:rsidRPr="00FC08AF">
        <w:rPr>
          <w:noProof/>
        </w:rPr>
        <w:t xml:space="preserve">When set to 'LocallyDetermined' then if the MCPTT user selects an MCPTT ID then use that MCPTT ID for an on-network MCPTT </w:t>
      </w:r>
      <w:r w:rsidRPr="00FC08AF">
        <w:rPr>
          <w:noProof/>
          <w:lang w:eastAsia="ko-KR"/>
        </w:rPr>
        <w:t xml:space="preserve">private </w:t>
      </w:r>
      <w:r w:rsidRPr="00FC08AF">
        <w:rPr>
          <w:noProof/>
        </w:rPr>
        <w:t xml:space="preserve">emergency alert, if the MCPTT user does not select a MCPTT ID then use the MCPTT ID identified by the ID in </w:t>
      </w:r>
      <w:r w:rsidR="009E135B">
        <w:rPr>
          <w:noProof/>
        </w:rPr>
        <w:t>clause</w:t>
      </w:r>
      <w:r w:rsidRPr="00FC08AF">
        <w:rPr>
          <w:noProof/>
        </w:rPr>
        <w:t> 5.2.4</w:t>
      </w:r>
      <w:r w:rsidRPr="00FC08AF">
        <w:rPr>
          <w:noProof/>
          <w:lang w:eastAsia="ko-KR"/>
        </w:rPr>
        <w:t>8M</w:t>
      </w:r>
      <w:r w:rsidRPr="00FC08AF">
        <w:rPr>
          <w:noProof/>
        </w:rPr>
        <w:t xml:space="preserve"> for an on-network MCPTT </w:t>
      </w:r>
      <w:r w:rsidRPr="00FC08AF">
        <w:rPr>
          <w:noProof/>
          <w:lang w:eastAsia="ko-KR"/>
        </w:rPr>
        <w:t xml:space="preserve">private </w:t>
      </w:r>
      <w:r w:rsidRPr="00FC08AF">
        <w:rPr>
          <w:noProof/>
        </w:rPr>
        <w:t>emergency alert.</w:t>
      </w:r>
    </w:p>
    <w:p w14:paraId="54D84743" w14:textId="77777777" w:rsidR="00E11C2A" w:rsidRPr="00FC08AF" w:rsidRDefault="00E11C2A" w:rsidP="00E11C2A">
      <w:pPr>
        <w:rPr>
          <w:noProof/>
          <w:lang w:eastAsia="ko-KR"/>
        </w:rPr>
      </w:pPr>
      <w:r w:rsidRPr="00FC08AF">
        <w:rPr>
          <w:noProof/>
        </w:rPr>
        <w:t xml:space="preserve">When set to 'UsePreConfigured' then use the ID identified by the ID in </w:t>
      </w:r>
      <w:r w:rsidR="009E135B">
        <w:rPr>
          <w:noProof/>
        </w:rPr>
        <w:t>clause</w:t>
      </w:r>
      <w:r w:rsidRPr="00FC08AF">
        <w:rPr>
          <w:noProof/>
        </w:rPr>
        <w:t> 5.2.4</w:t>
      </w:r>
      <w:r w:rsidRPr="00FC08AF">
        <w:rPr>
          <w:noProof/>
          <w:lang w:eastAsia="ko-KR"/>
        </w:rPr>
        <w:t>8M</w:t>
      </w:r>
      <w:r w:rsidRPr="00FC08AF">
        <w:rPr>
          <w:noProof/>
        </w:rPr>
        <w:t xml:space="preserve"> for an on-network MCPTT </w:t>
      </w:r>
      <w:r w:rsidRPr="00FC08AF">
        <w:rPr>
          <w:noProof/>
          <w:lang w:eastAsia="ko-KR"/>
        </w:rPr>
        <w:t xml:space="preserve">private </w:t>
      </w:r>
      <w:r w:rsidRPr="00FC08AF">
        <w:rPr>
          <w:noProof/>
        </w:rPr>
        <w:t>emergency alert.</w:t>
      </w:r>
    </w:p>
    <w:p w14:paraId="0832C5D0" w14:textId="77777777" w:rsidR="00C607FA" w:rsidRPr="00FC08AF" w:rsidRDefault="00C607FA" w:rsidP="00C607FA">
      <w:pPr>
        <w:pStyle w:val="Heading3"/>
        <w:rPr>
          <w:noProof/>
          <w:lang w:eastAsia="ko-KR"/>
        </w:rPr>
      </w:pPr>
      <w:bookmarkStart w:id="410" w:name="_Toc4578276"/>
      <w:bookmarkStart w:id="411" w:name="_Toc27727964"/>
      <w:bookmarkStart w:id="412" w:name="_Toc176353281"/>
      <w:r w:rsidRPr="00FC08AF">
        <w:rPr>
          <w:noProof/>
        </w:rPr>
        <w:t>5.2.</w:t>
      </w:r>
      <w:r w:rsidRPr="00FC08AF">
        <w:rPr>
          <w:noProof/>
          <w:lang w:eastAsia="ko-KR"/>
        </w:rPr>
        <w:t>48P</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Network/PrivateCall/Allowed</w:t>
      </w:r>
      <w:r w:rsidRPr="00FC08AF">
        <w:rPr>
          <w:noProof/>
          <w:lang w:eastAsia="ko-KR"/>
        </w:rPr>
        <w:t>CallBackRequest</w:t>
      </w:r>
      <w:bookmarkEnd w:id="410"/>
      <w:bookmarkEnd w:id="411"/>
      <w:bookmarkEnd w:id="412"/>
    </w:p>
    <w:p w14:paraId="1EDB6254" w14:textId="77777777" w:rsidR="00C607FA" w:rsidRPr="00FC08AF" w:rsidRDefault="00C607FA" w:rsidP="00C607F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48P</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AllowedCallBackRequest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FC08AF" w14:paraId="06F734BD"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57F8F8" w14:textId="77777777" w:rsidR="00C607FA" w:rsidRPr="00FC08AF" w:rsidRDefault="00C607FA" w:rsidP="00946685">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PrivateCall/AllowedCallBackRequest</w:t>
            </w:r>
          </w:p>
        </w:tc>
      </w:tr>
      <w:tr w:rsidR="00C607FA" w:rsidRPr="00FC08AF" w14:paraId="7998CE8E"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EE6B0" w14:textId="77777777" w:rsidR="00C607FA" w:rsidRPr="00FC08AF"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4D856" w14:textId="77777777" w:rsidR="00C607FA" w:rsidRPr="00FC08AF" w:rsidRDefault="00C607FA" w:rsidP="00946685">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C3263" w14:textId="77777777" w:rsidR="00C607FA" w:rsidRPr="00FC08AF" w:rsidRDefault="00C607FA" w:rsidP="00946685">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5BCF5" w14:textId="77777777" w:rsidR="00C607FA" w:rsidRPr="00FC08AF" w:rsidRDefault="00C607FA" w:rsidP="00946685">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ED74D" w14:textId="77777777" w:rsidR="00C607FA" w:rsidRPr="00FC08AF" w:rsidRDefault="00C607FA" w:rsidP="00946685">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A665B6" w14:textId="77777777" w:rsidR="00C607FA" w:rsidRPr="00FC08AF" w:rsidRDefault="00C607FA" w:rsidP="00946685">
            <w:pPr>
              <w:jc w:val="center"/>
              <w:rPr>
                <w:rFonts w:ascii="Arial" w:hAnsi="Arial" w:cs="Arial"/>
                <w:b/>
                <w:noProof/>
                <w:sz w:val="18"/>
                <w:szCs w:val="18"/>
              </w:rPr>
            </w:pPr>
          </w:p>
        </w:tc>
      </w:tr>
      <w:tr w:rsidR="00C607FA" w:rsidRPr="00FC08AF" w14:paraId="68EF8C04"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391CD0" w14:textId="77777777" w:rsidR="00C607FA" w:rsidRPr="00FC08AF"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41E4" w14:textId="77777777" w:rsidR="00C607FA" w:rsidRPr="00FC08AF" w:rsidRDefault="00C607FA" w:rsidP="00946685">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371B6" w14:textId="77777777" w:rsidR="00C607FA" w:rsidRPr="00FC08AF" w:rsidRDefault="00C607FA" w:rsidP="00946685">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E418F" w14:textId="77777777" w:rsidR="00C607FA" w:rsidRPr="00FC08AF" w:rsidRDefault="00C607FA" w:rsidP="00946685">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6011C" w14:textId="77777777" w:rsidR="00C607FA" w:rsidRPr="00FC08AF" w:rsidRDefault="00C607FA" w:rsidP="00946685">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C57A3F" w14:textId="77777777" w:rsidR="00C607FA" w:rsidRPr="00FC08AF" w:rsidRDefault="00C607FA" w:rsidP="00946685">
            <w:pPr>
              <w:jc w:val="center"/>
              <w:rPr>
                <w:b/>
                <w:noProof/>
              </w:rPr>
            </w:pPr>
          </w:p>
        </w:tc>
      </w:tr>
      <w:tr w:rsidR="00C607FA" w:rsidRPr="00FC08AF" w14:paraId="1B20BE05"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B5A15" w14:textId="77777777" w:rsidR="00C607FA" w:rsidRPr="00FC08AF"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1BAF4C" w14:textId="77777777" w:rsidR="00C607FA" w:rsidRPr="00FC08AF" w:rsidRDefault="00C607FA" w:rsidP="00946685">
            <w:pPr>
              <w:rPr>
                <w:noProof/>
                <w:lang w:eastAsia="ko-KR"/>
              </w:rPr>
            </w:pPr>
            <w:r w:rsidRPr="00FC08AF">
              <w:rPr>
                <w:noProof/>
              </w:rPr>
              <w:t>This leaf node indicates whether the MCPTT user is allowed to request a private call call-back</w:t>
            </w:r>
            <w:r w:rsidRPr="00FC08AF">
              <w:rPr>
                <w:noProof/>
                <w:lang w:eastAsia="ko-KR"/>
              </w:rPr>
              <w:t>.</w:t>
            </w:r>
          </w:p>
        </w:tc>
      </w:tr>
    </w:tbl>
    <w:p w14:paraId="52267D43" w14:textId="77777777" w:rsidR="00D57A49" w:rsidRPr="00FC08AF" w:rsidRDefault="00D57A49" w:rsidP="00D57A49">
      <w:pPr>
        <w:rPr>
          <w:noProof/>
        </w:rPr>
      </w:pPr>
    </w:p>
    <w:p w14:paraId="29A05D11" w14:textId="77777777" w:rsidR="00C607FA" w:rsidRPr="00FC08AF" w:rsidRDefault="00C607FA" w:rsidP="00C607FA">
      <w:pPr>
        <w:rPr>
          <w:noProof/>
          <w:lang w:eastAsia="ko-KR"/>
        </w:rPr>
      </w:pPr>
      <w:r w:rsidRPr="00FC08AF">
        <w:rPr>
          <w:noProof/>
        </w:rPr>
        <w:t>When set to "true" the MCPTT user is allowed to request a private call call-back</w:t>
      </w:r>
      <w:r w:rsidRPr="00FC08AF">
        <w:rPr>
          <w:noProof/>
          <w:lang w:eastAsia="ko-KR"/>
        </w:rPr>
        <w:t>.</w:t>
      </w:r>
    </w:p>
    <w:p w14:paraId="081F13F8" w14:textId="77777777" w:rsidR="00C607FA" w:rsidRPr="00FC08AF" w:rsidRDefault="00C607FA" w:rsidP="00C607FA">
      <w:pPr>
        <w:rPr>
          <w:noProof/>
        </w:rPr>
      </w:pPr>
      <w:r w:rsidRPr="00FC08AF">
        <w:rPr>
          <w:noProof/>
        </w:rPr>
        <w:t>When set to "</w:t>
      </w:r>
      <w:r w:rsidRPr="00FC08AF">
        <w:rPr>
          <w:noProof/>
          <w:lang w:eastAsia="ko-KR"/>
        </w:rPr>
        <w:t>false</w:t>
      </w:r>
      <w:r w:rsidRPr="00FC08AF">
        <w:rPr>
          <w:noProof/>
        </w:rPr>
        <w:t>" the MCPTT user is not allowed to request a private call call-back.</w:t>
      </w:r>
    </w:p>
    <w:p w14:paraId="2B4DCCD0" w14:textId="77777777" w:rsidR="00C607FA" w:rsidRPr="00FC08AF" w:rsidRDefault="00C607FA" w:rsidP="00C607FA">
      <w:pPr>
        <w:pStyle w:val="Heading3"/>
        <w:rPr>
          <w:noProof/>
          <w:lang w:eastAsia="ko-KR"/>
        </w:rPr>
      </w:pPr>
      <w:bookmarkStart w:id="413" w:name="_Toc4578277"/>
      <w:bookmarkStart w:id="414" w:name="_Toc27727965"/>
      <w:bookmarkStart w:id="415" w:name="_Toc176353282"/>
      <w:r w:rsidRPr="00FC08AF">
        <w:rPr>
          <w:noProof/>
        </w:rPr>
        <w:t>5.2.</w:t>
      </w:r>
      <w:r w:rsidRPr="00FC08AF">
        <w:rPr>
          <w:noProof/>
          <w:lang w:eastAsia="ko-KR"/>
        </w:rPr>
        <w:t>48Q</w:t>
      </w:r>
      <w:r w:rsidRPr="00FC08AF">
        <w:rPr>
          <w:noProof/>
        </w:rPr>
        <w:tab/>
        <w:t>/&lt;x&gt;/&lt;x&gt;/O</w:t>
      </w:r>
      <w:r w:rsidRPr="00FC08AF">
        <w:rPr>
          <w:noProof/>
          <w:lang w:eastAsia="ko-KR"/>
        </w:rPr>
        <w:t>n</w:t>
      </w:r>
      <w:r w:rsidRPr="00FC08AF">
        <w:rPr>
          <w:noProof/>
        </w:rPr>
        <w:t>Network/PrivateCall/Allowed</w:t>
      </w:r>
      <w:r w:rsidRPr="00FC08AF">
        <w:rPr>
          <w:noProof/>
          <w:lang w:eastAsia="ko-KR"/>
        </w:rPr>
        <w:t>CallBackCancelRequest</w:t>
      </w:r>
      <w:bookmarkEnd w:id="413"/>
      <w:bookmarkEnd w:id="414"/>
      <w:bookmarkEnd w:id="415"/>
    </w:p>
    <w:p w14:paraId="62B7187C" w14:textId="77777777" w:rsidR="00C607FA" w:rsidRPr="00FC08AF" w:rsidRDefault="00C607FA" w:rsidP="00C607FA">
      <w:pPr>
        <w:pStyle w:val="TH"/>
        <w:rPr>
          <w:bCs/>
          <w:noProof/>
          <w:lang w:eastAsia="ko-KR"/>
        </w:rPr>
      </w:pPr>
      <w:r w:rsidRPr="00FC08AF">
        <w:rPr>
          <w:bCs/>
          <w:noProof/>
        </w:rPr>
        <w:t>Table </w:t>
      </w:r>
      <w:r w:rsidRPr="00FC08AF">
        <w:rPr>
          <w:bCs/>
          <w:noProof/>
          <w:lang w:eastAsia="ko-KR"/>
        </w:rPr>
        <w:t>5</w:t>
      </w:r>
      <w:r w:rsidRPr="00FC08AF">
        <w:rPr>
          <w:bCs/>
          <w:noProof/>
        </w:rPr>
        <w:t>.2.</w:t>
      </w:r>
      <w:r w:rsidRPr="00FC08AF">
        <w:rPr>
          <w:bCs/>
          <w:noProof/>
          <w:lang w:eastAsia="ko-KR"/>
        </w:rPr>
        <w:t>48Q</w:t>
      </w:r>
      <w:r w:rsidRPr="00FC08AF">
        <w:rPr>
          <w:bCs/>
          <w:noProof/>
        </w:rPr>
        <w:t>.1: /&lt;x&gt;/</w:t>
      </w:r>
      <w:r w:rsidRPr="00FC08AF">
        <w:rPr>
          <w:bCs/>
          <w:noProof/>
          <w:lang w:eastAsia="ko-KR"/>
        </w:rPr>
        <w:t>&lt;x&gt;</w:t>
      </w:r>
      <w:r w:rsidRPr="00FC08AF">
        <w:rPr>
          <w:bCs/>
          <w:noProof/>
        </w:rPr>
        <w:t>/OnNetwork/PrivateCall/</w:t>
      </w:r>
      <w:r w:rsidRPr="00FC08AF">
        <w:rPr>
          <w:bCs/>
          <w:noProof/>
          <w:lang w:eastAsia="ko-KR"/>
        </w:rPr>
        <w:t>AllowedCallBackCancelRequest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FC08AF" w14:paraId="376498C2"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332D7B" w14:textId="77777777" w:rsidR="00C607FA" w:rsidRPr="00FC08AF" w:rsidRDefault="00C607FA" w:rsidP="00946685">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PrivateCall/AllowedCallBackCancelRequest</w:t>
            </w:r>
          </w:p>
        </w:tc>
      </w:tr>
      <w:tr w:rsidR="00C607FA" w:rsidRPr="00FC08AF" w14:paraId="3A6C932D"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5127C" w14:textId="77777777" w:rsidR="00C607FA" w:rsidRPr="00FC08AF"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E7E0" w14:textId="77777777" w:rsidR="00C607FA" w:rsidRPr="00FC08AF" w:rsidRDefault="00C607FA" w:rsidP="00946685">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66B7E" w14:textId="77777777" w:rsidR="00C607FA" w:rsidRPr="00FC08AF" w:rsidRDefault="00C607FA" w:rsidP="00946685">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6A8EC" w14:textId="77777777" w:rsidR="00C607FA" w:rsidRPr="00FC08AF" w:rsidRDefault="00C607FA" w:rsidP="00946685">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B5228" w14:textId="77777777" w:rsidR="00C607FA" w:rsidRPr="00FC08AF" w:rsidRDefault="00C607FA" w:rsidP="00946685">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0B9C00" w14:textId="77777777" w:rsidR="00C607FA" w:rsidRPr="00FC08AF" w:rsidRDefault="00C607FA" w:rsidP="00946685">
            <w:pPr>
              <w:jc w:val="center"/>
              <w:rPr>
                <w:rFonts w:ascii="Arial" w:hAnsi="Arial" w:cs="Arial"/>
                <w:b/>
                <w:noProof/>
                <w:sz w:val="18"/>
                <w:szCs w:val="18"/>
              </w:rPr>
            </w:pPr>
          </w:p>
        </w:tc>
      </w:tr>
      <w:tr w:rsidR="00C607FA" w:rsidRPr="00FC08AF" w14:paraId="10B868A9"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5703C1" w14:textId="77777777" w:rsidR="00C607FA" w:rsidRPr="00FC08AF"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7FE39" w14:textId="77777777" w:rsidR="00C607FA" w:rsidRPr="00FC08AF" w:rsidRDefault="00C607FA" w:rsidP="00946685">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094F7" w14:textId="77777777" w:rsidR="00C607FA" w:rsidRPr="00FC08AF" w:rsidRDefault="00C607FA" w:rsidP="00946685">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FB3C6" w14:textId="77777777" w:rsidR="00C607FA" w:rsidRPr="00FC08AF" w:rsidRDefault="00C607FA" w:rsidP="00946685">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0B06E" w14:textId="77777777" w:rsidR="00C607FA" w:rsidRPr="00FC08AF" w:rsidRDefault="00C607FA" w:rsidP="00946685">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9D75AF" w14:textId="77777777" w:rsidR="00C607FA" w:rsidRPr="00FC08AF" w:rsidRDefault="00C607FA" w:rsidP="00946685">
            <w:pPr>
              <w:jc w:val="center"/>
              <w:rPr>
                <w:b/>
                <w:noProof/>
              </w:rPr>
            </w:pPr>
          </w:p>
        </w:tc>
      </w:tr>
      <w:tr w:rsidR="00C607FA" w:rsidRPr="00FC08AF" w14:paraId="24BB3768"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93C3B6" w14:textId="77777777" w:rsidR="00C607FA" w:rsidRPr="00FC08AF"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C7D174" w14:textId="77777777" w:rsidR="00C607FA" w:rsidRPr="00FC08AF" w:rsidRDefault="00C607FA" w:rsidP="00946685">
            <w:pPr>
              <w:rPr>
                <w:noProof/>
                <w:lang w:eastAsia="ko-KR"/>
              </w:rPr>
            </w:pPr>
            <w:r w:rsidRPr="00FC08AF">
              <w:rPr>
                <w:noProof/>
              </w:rPr>
              <w:t>This leaf node indicates whether the MCPTT user is allowed to cancel an outstanding private call call-back request.</w:t>
            </w:r>
          </w:p>
        </w:tc>
      </w:tr>
    </w:tbl>
    <w:p w14:paraId="3D494E00" w14:textId="77777777" w:rsidR="00D57A49" w:rsidRPr="00FC08AF" w:rsidRDefault="00D57A49" w:rsidP="00D57A49">
      <w:pPr>
        <w:rPr>
          <w:noProof/>
        </w:rPr>
      </w:pPr>
    </w:p>
    <w:p w14:paraId="404218D6" w14:textId="77777777" w:rsidR="00C607FA" w:rsidRPr="00FC08AF" w:rsidRDefault="00C607FA" w:rsidP="00C607FA">
      <w:pPr>
        <w:rPr>
          <w:noProof/>
          <w:lang w:eastAsia="ko-KR"/>
        </w:rPr>
      </w:pPr>
      <w:r w:rsidRPr="00FC08AF">
        <w:rPr>
          <w:noProof/>
        </w:rPr>
        <w:t>When set to "true" the MCPTT user is allowed to cancel an outstanding private call call-back request.</w:t>
      </w:r>
    </w:p>
    <w:p w14:paraId="42BFA47B" w14:textId="77777777" w:rsidR="00C607FA" w:rsidRPr="00FC08AF" w:rsidRDefault="00C607FA" w:rsidP="00C607FA">
      <w:pPr>
        <w:rPr>
          <w:noProof/>
          <w:lang w:eastAsia="ko-KR"/>
        </w:rPr>
      </w:pPr>
      <w:r w:rsidRPr="00FC08AF">
        <w:rPr>
          <w:noProof/>
        </w:rPr>
        <w:t>When set to "</w:t>
      </w:r>
      <w:r w:rsidRPr="00FC08AF">
        <w:rPr>
          <w:noProof/>
          <w:lang w:eastAsia="ko-KR"/>
        </w:rPr>
        <w:t>false</w:t>
      </w:r>
      <w:r w:rsidRPr="00FC08AF">
        <w:rPr>
          <w:noProof/>
        </w:rPr>
        <w:t>" the MCPTT user is not allowed to cancel an outstanding private call call-back request.</w:t>
      </w:r>
    </w:p>
    <w:p w14:paraId="4D15DB40" w14:textId="77777777" w:rsidR="003A20F9" w:rsidRPr="00FC08AF" w:rsidRDefault="003A20F9" w:rsidP="003A20F9">
      <w:pPr>
        <w:pStyle w:val="Heading3"/>
        <w:rPr>
          <w:noProof/>
          <w:lang w:eastAsia="ko-KR"/>
        </w:rPr>
      </w:pPr>
      <w:bookmarkStart w:id="416" w:name="_Toc4578278"/>
      <w:bookmarkStart w:id="417" w:name="_Toc27727966"/>
      <w:bookmarkStart w:id="418" w:name="_Toc176353283"/>
      <w:r w:rsidRPr="00FC08AF">
        <w:rPr>
          <w:noProof/>
        </w:rPr>
        <w:t>5.2.</w:t>
      </w:r>
      <w:r w:rsidRPr="00FC08AF">
        <w:rPr>
          <w:noProof/>
          <w:lang w:eastAsia="ko-KR"/>
        </w:rPr>
        <w:t>48R</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002659AE" w:rsidRPr="00FC08AF">
        <w:rPr>
          <w:noProof/>
        </w:rPr>
        <w:br/>
      </w:r>
      <w:r w:rsidRPr="00FC08AF">
        <w:rPr>
          <w:noProof/>
        </w:rPr>
        <w:t>AllowedRemoteInitiatedAmbientListening</w:t>
      </w:r>
      <w:bookmarkEnd w:id="416"/>
      <w:bookmarkEnd w:id="417"/>
      <w:bookmarkEnd w:id="418"/>
    </w:p>
    <w:p w14:paraId="5A88F48C"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48R</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AllowedRemoteInitiatedAmbientListening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3E43E6C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1A97F1"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PrivateCall/AllowedRemoteInitiatedAmbientListening</w:t>
            </w:r>
          </w:p>
        </w:tc>
      </w:tr>
      <w:tr w:rsidR="003A20F9" w:rsidRPr="00FC08AF" w14:paraId="5A1506B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F8F4D3"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513A6"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FAEB5"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E22B5"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64223"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F63FE07" w14:textId="77777777" w:rsidR="003A20F9" w:rsidRPr="00FC08AF" w:rsidRDefault="003A20F9" w:rsidP="003A70BF">
            <w:pPr>
              <w:jc w:val="center"/>
              <w:rPr>
                <w:rFonts w:ascii="Arial" w:hAnsi="Arial" w:cs="Arial"/>
                <w:b/>
                <w:noProof/>
                <w:sz w:val="18"/>
                <w:szCs w:val="18"/>
              </w:rPr>
            </w:pPr>
          </w:p>
        </w:tc>
      </w:tr>
      <w:tr w:rsidR="003A20F9" w:rsidRPr="00FC08AF" w14:paraId="3AD3F9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AE9E52"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CB0D2"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813AC"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78DD8"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6192"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B11089" w14:textId="77777777" w:rsidR="003A20F9" w:rsidRPr="00FC08AF" w:rsidRDefault="003A20F9" w:rsidP="003A70BF">
            <w:pPr>
              <w:jc w:val="center"/>
              <w:rPr>
                <w:b/>
                <w:noProof/>
              </w:rPr>
            </w:pPr>
          </w:p>
        </w:tc>
      </w:tr>
      <w:tr w:rsidR="003A20F9" w:rsidRPr="00FC08AF" w14:paraId="60DEFCD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255F8F"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CFEDB4" w14:textId="77777777" w:rsidR="003A20F9" w:rsidRPr="00FC08AF" w:rsidRDefault="003A20F9" w:rsidP="003A70BF">
            <w:pPr>
              <w:rPr>
                <w:noProof/>
                <w:lang w:eastAsia="ko-KR"/>
              </w:rPr>
            </w:pPr>
            <w:r w:rsidRPr="00FC08AF">
              <w:rPr>
                <w:noProof/>
              </w:rPr>
              <w:t>This leaf node indicates whether the MCPTT user is allowed to request a remote initiated ambient listening call.</w:t>
            </w:r>
          </w:p>
        </w:tc>
      </w:tr>
    </w:tbl>
    <w:p w14:paraId="65978865" w14:textId="77777777" w:rsidR="00D57A49" w:rsidRPr="00FC08AF" w:rsidRDefault="00D57A49" w:rsidP="00D57A49">
      <w:pPr>
        <w:rPr>
          <w:noProof/>
        </w:rPr>
      </w:pPr>
    </w:p>
    <w:p w14:paraId="015869EE" w14:textId="77777777" w:rsidR="003A20F9" w:rsidRPr="00FC08AF" w:rsidRDefault="003A20F9" w:rsidP="003A20F9">
      <w:pPr>
        <w:rPr>
          <w:noProof/>
          <w:lang w:eastAsia="ko-KR"/>
        </w:rPr>
      </w:pPr>
      <w:r w:rsidRPr="00FC08AF">
        <w:rPr>
          <w:noProof/>
        </w:rPr>
        <w:t>When set to "true" the MCPTT user is allowed to request a remote initiated ambient listening call</w:t>
      </w:r>
      <w:r w:rsidRPr="00FC08AF">
        <w:rPr>
          <w:noProof/>
          <w:lang w:eastAsia="ko-KR"/>
        </w:rPr>
        <w:t>.</w:t>
      </w:r>
    </w:p>
    <w:p w14:paraId="37E47DC4" w14:textId="77777777" w:rsidR="003A20F9" w:rsidRPr="00FC08AF" w:rsidRDefault="003A20F9" w:rsidP="003A20F9">
      <w:pPr>
        <w:rPr>
          <w:noProof/>
        </w:rPr>
      </w:pPr>
      <w:r w:rsidRPr="00FC08AF">
        <w:rPr>
          <w:noProof/>
        </w:rPr>
        <w:t>When set to "</w:t>
      </w:r>
      <w:r w:rsidRPr="00FC08AF">
        <w:rPr>
          <w:noProof/>
          <w:lang w:eastAsia="ko-KR"/>
        </w:rPr>
        <w:t>false</w:t>
      </w:r>
      <w:r w:rsidRPr="00FC08AF">
        <w:rPr>
          <w:noProof/>
        </w:rPr>
        <w:t>" the MCPTT user is not allowed to request a remote initiated ambient listening call.</w:t>
      </w:r>
    </w:p>
    <w:p w14:paraId="53B9ABC8" w14:textId="77777777" w:rsidR="003A20F9" w:rsidRPr="00FC08AF" w:rsidRDefault="003A20F9" w:rsidP="003A20F9">
      <w:pPr>
        <w:pStyle w:val="Heading3"/>
        <w:rPr>
          <w:noProof/>
          <w:lang w:eastAsia="ko-KR"/>
        </w:rPr>
      </w:pPr>
      <w:bookmarkStart w:id="419" w:name="_Toc4578279"/>
      <w:bookmarkStart w:id="420" w:name="_Toc27727967"/>
      <w:bookmarkStart w:id="421" w:name="_Toc176353284"/>
      <w:r w:rsidRPr="00FC08AF">
        <w:rPr>
          <w:noProof/>
        </w:rPr>
        <w:t>5.2.</w:t>
      </w:r>
      <w:r w:rsidRPr="00FC08AF">
        <w:rPr>
          <w:noProof/>
          <w:lang w:eastAsia="ko-KR"/>
        </w:rPr>
        <w:t>48S</w:t>
      </w:r>
      <w:r w:rsidRPr="00FC08AF">
        <w:rPr>
          <w:noProof/>
        </w:rPr>
        <w:tab/>
        <w:t>/&lt;x&gt;/&lt;x&gt;/O</w:t>
      </w:r>
      <w:r w:rsidRPr="00FC08AF">
        <w:rPr>
          <w:noProof/>
          <w:lang w:eastAsia="ko-KR"/>
        </w:rPr>
        <w:t>n</w:t>
      </w:r>
      <w:r w:rsidRPr="00FC08AF">
        <w:rPr>
          <w:noProof/>
        </w:rPr>
        <w:t>Network/PrivateCall/</w:t>
      </w:r>
      <w:r w:rsidR="002659AE" w:rsidRPr="00FC08AF">
        <w:rPr>
          <w:noProof/>
        </w:rPr>
        <w:br/>
      </w:r>
      <w:r w:rsidRPr="00FC08AF">
        <w:rPr>
          <w:noProof/>
        </w:rPr>
        <w:t>AllowedLocallyInitiatedAmbientListening</w:t>
      </w:r>
      <w:bookmarkEnd w:id="419"/>
      <w:bookmarkEnd w:id="420"/>
      <w:bookmarkEnd w:id="421"/>
    </w:p>
    <w:p w14:paraId="15000C53" w14:textId="77777777" w:rsidR="003A20F9" w:rsidRPr="00FC08AF" w:rsidRDefault="003A20F9" w:rsidP="003A20F9">
      <w:pPr>
        <w:pStyle w:val="TH"/>
        <w:rPr>
          <w:bCs/>
          <w:noProof/>
          <w:lang w:eastAsia="ko-KR"/>
        </w:rPr>
      </w:pPr>
      <w:r w:rsidRPr="00FC08AF">
        <w:rPr>
          <w:bCs/>
          <w:noProof/>
        </w:rPr>
        <w:t>Table </w:t>
      </w:r>
      <w:r w:rsidRPr="00FC08AF">
        <w:rPr>
          <w:bCs/>
          <w:noProof/>
          <w:lang w:eastAsia="ko-KR"/>
        </w:rPr>
        <w:t>5</w:t>
      </w:r>
      <w:r w:rsidRPr="00FC08AF">
        <w:rPr>
          <w:bCs/>
          <w:noProof/>
        </w:rPr>
        <w:t>.2.</w:t>
      </w:r>
      <w:r w:rsidRPr="00FC08AF">
        <w:rPr>
          <w:bCs/>
          <w:noProof/>
          <w:lang w:eastAsia="ko-KR"/>
        </w:rPr>
        <w:t>48S</w:t>
      </w:r>
      <w:r w:rsidRPr="00FC08AF">
        <w:rPr>
          <w:bCs/>
          <w:noProof/>
        </w:rPr>
        <w:t>.1: /&lt;x&gt;/</w:t>
      </w:r>
      <w:r w:rsidRPr="00FC08AF">
        <w:rPr>
          <w:bCs/>
          <w:noProof/>
          <w:lang w:eastAsia="ko-KR"/>
        </w:rPr>
        <w:t>&lt;x&gt;</w:t>
      </w:r>
      <w:r w:rsidRPr="00FC08AF">
        <w:rPr>
          <w:bCs/>
          <w:noProof/>
        </w:rPr>
        <w:t>/OnNetwork/PrivateCall/</w:t>
      </w:r>
      <w:r w:rsidRPr="00FC08AF">
        <w:rPr>
          <w:bCs/>
          <w:noProof/>
          <w:lang w:eastAsia="ko-KR"/>
        </w:rPr>
        <w:t>AllowedLocallyInitiatedAmbientListening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274D017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DE57883"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r w:rsidRPr="00FC08AF">
              <w:rPr>
                <w:bCs/>
                <w:noProof/>
                <w:lang w:eastAsia="ko-KR"/>
              </w:rPr>
              <w:t>AllowedLocallyInitiatedAmbientListening</w:t>
            </w:r>
          </w:p>
        </w:tc>
      </w:tr>
      <w:tr w:rsidR="003A20F9" w:rsidRPr="00FC08AF" w14:paraId="529559A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D53AC"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FBE7B"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B5C15"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884F1"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1004C"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D52910" w14:textId="77777777" w:rsidR="003A20F9" w:rsidRPr="00FC08AF" w:rsidRDefault="003A20F9" w:rsidP="003A70BF">
            <w:pPr>
              <w:jc w:val="center"/>
              <w:rPr>
                <w:rFonts w:ascii="Arial" w:hAnsi="Arial" w:cs="Arial"/>
                <w:b/>
                <w:noProof/>
                <w:sz w:val="18"/>
                <w:szCs w:val="18"/>
              </w:rPr>
            </w:pPr>
          </w:p>
        </w:tc>
      </w:tr>
      <w:tr w:rsidR="003A20F9" w:rsidRPr="00FC08AF" w14:paraId="6D05630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9C310E"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2CF6F"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CBDFF"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1D665"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ADD26"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52C967" w14:textId="77777777" w:rsidR="003A20F9" w:rsidRPr="00FC08AF" w:rsidRDefault="003A20F9" w:rsidP="003A70BF">
            <w:pPr>
              <w:jc w:val="center"/>
              <w:rPr>
                <w:b/>
                <w:noProof/>
              </w:rPr>
            </w:pPr>
          </w:p>
        </w:tc>
      </w:tr>
      <w:tr w:rsidR="003A20F9" w:rsidRPr="00FC08AF" w14:paraId="4666FAE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B447D4"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44C7B" w14:textId="77777777" w:rsidR="003A20F9" w:rsidRPr="00FC08AF" w:rsidRDefault="003A20F9" w:rsidP="003A70BF">
            <w:pPr>
              <w:rPr>
                <w:noProof/>
                <w:lang w:eastAsia="ko-KR"/>
              </w:rPr>
            </w:pPr>
            <w:r w:rsidRPr="00FC08AF">
              <w:rPr>
                <w:noProof/>
              </w:rPr>
              <w:t>This leaf node indicates whether the MCPTT user is allowed to request a locally initiated ambient listening call.</w:t>
            </w:r>
          </w:p>
        </w:tc>
      </w:tr>
    </w:tbl>
    <w:p w14:paraId="77B54AAF" w14:textId="77777777" w:rsidR="00D57A49" w:rsidRPr="00FC08AF" w:rsidRDefault="00D57A49" w:rsidP="00D57A49">
      <w:pPr>
        <w:rPr>
          <w:noProof/>
        </w:rPr>
      </w:pPr>
    </w:p>
    <w:p w14:paraId="00FF0DB2" w14:textId="77777777" w:rsidR="003A20F9" w:rsidRPr="00FC08AF" w:rsidRDefault="003A20F9" w:rsidP="003A20F9">
      <w:pPr>
        <w:rPr>
          <w:noProof/>
          <w:lang w:eastAsia="ko-KR"/>
        </w:rPr>
      </w:pPr>
      <w:r w:rsidRPr="00FC08AF">
        <w:rPr>
          <w:noProof/>
        </w:rPr>
        <w:t>When set to "true" the MCPTT user is allowed to request a locally initiated ambient listening call.</w:t>
      </w:r>
    </w:p>
    <w:p w14:paraId="53BD0B5A" w14:textId="77777777" w:rsidR="003A20F9" w:rsidRPr="00FC08AF" w:rsidRDefault="003A20F9" w:rsidP="003A20F9">
      <w:pPr>
        <w:rPr>
          <w:noProof/>
          <w:lang w:eastAsia="ko-KR"/>
        </w:rPr>
      </w:pPr>
      <w:r w:rsidRPr="00FC08AF">
        <w:rPr>
          <w:noProof/>
        </w:rPr>
        <w:t>When set to "</w:t>
      </w:r>
      <w:r w:rsidRPr="00FC08AF">
        <w:rPr>
          <w:noProof/>
          <w:lang w:eastAsia="ko-KR"/>
        </w:rPr>
        <w:t>false</w:t>
      </w:r>
      <w:r w:rsidRPr="00FC08AF">
        <w:rPr>
          <w:noProof/>
        </w:rPr>
        <w:t>" the MCPTT user is not allowed to request a locally initiated ambient listening call.</w:t>
      </w:r>
    </w:p>
    <w:p w14:paraId="1669638D" w14:textId="77777777" w:rsidR="003A20F9" w:rsidRPr="00FC08AF" w:rsidRDefault="003A20F9" w:rsidP="003A20F9">
      <w:pPr>
        <w:pStyle w:val="Heading3"/>
        <w:rPr>
          <w:noProof/>
          <w:lang w:eastAsia="ko-KR"/>
        </w:rPr>
      </w:pPr>
      <w:bookmarkStart w:id="422" w:name="_Toc4578280"/>
      <w:bookmarkStart w:id="423" w:name="_Toc27727968"/>
      <w:bookmarkStart w:id="424" w:name="_Toc176353285"/>
      <w:r w:rsidRPr="00FC08AF">
        <w:rPr>
          <w:noProof/>
        </w:rPr>
        <w:t>5.2.</w:t>
      </w:r>
      <w:r w:rsidRPr="00FC08AF">
        <w:rPr>
          <w:noProof/>
          <w:lang w:eastAsia="ko-KR"/>
        </w:rPr>
        <w:t>48T</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002659AE" w:rsidRPr="00FC08AF">
        <w:rPr>
          <w:noProof/>
        </w:rPr>
        <w:br/>
      </w:r>
      <w:r w:rsidRPr="00FC08AF">
        <w:rPr>
          <w:noProof/>
        </w:rPr>
        <w:t>AllowedRequestFirstToAnswerCall</w:t>
      </w:r>
      <w:bookmarkEnd w:id="422"/>
      <w:bookmarkEnd w:id="423"/>
      <w:bookmarkEnd w:id="424"/>
    </w:p>
    <w:p w14:paraId="641CCDB8"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48T</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Network/PrivateCall/AllowedRequestFirstToAnswerCall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4DCDCE7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00D0035"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r w:rsidRPr="00FC08AF">
              <w:rPr>
                <w:noProof/>
              </w:rPr>
              <w:t>AllowedRequestFirstToAnswerCall</w:t>
            </w:r>
          </w:p>
        </w:tc>
      </w:tr>
      <w:tr w:rsidR="003A20F9" w:rsidRPr="00FC08AF" w14:paraId="608152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768392"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257CC"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F0C58"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960A3"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D30CC"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A5C4F2" w14:textId="77777777" w:rsidR="003A20F9" w:rsidRPr="00FC08AF" w:rsidRDefault="003A20F9" w:rsidP="003A70BF">
            <w:pPr>
              <w:jc w:val="center"/>
              <w:rPr>
                <w:rFonts w:ascii="Arial" w:hAnsi="Arial" w:cs="Arial"/>
                <w:b/>
                <w:noProof/>
                <w:sz w:val="18"/>
                <w:szCs w:val="18"/>
              </w:rPr>
            </w:pPr>
          </w:p>
        </w:tc>
      </w:tr>
      <w:tr w:rsidR="003A20F9" w:rsidRPr="00FC08AF" w14:paraId="7B084C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4CA93B"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5311A"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95ECD"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6CCB0"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7838F"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1ED619" w14:textId="77777777" w:rsidR="003A20F9" w:rsidRPr="00FC08AF" w:rsidRDefault="003A20F9" w:rsidP="003A70BF">
            <w:pPr>
              <w:jc w:val="center"/>
              <w:rPr>
                <w:b/>
                <w:noProof/>
              </w:rPr>
            </w:pPr>
          </w:p>
        </w:tc>
      </w:tr>
      <w:tr w:rsidR="003A20F9" w:rsidRPr="00FC08AF" w14:paraId="178CC0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5AA02A"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BF0E1A" w14:textId="77777777" w:rsidR="003A20F9" w:rsidRPr="00FC08AF" w:rsidRDefault="003A20F9" w:rsidP="003A70BF">
            <w:pPr>
              <w:rPr>
                <w:noProof/>
                <w:lang w:eastAsia="ko-KR"/>
              </w:rPr>
            </w:pPr>
            <w:r w:rsidRPr="00FC08AF">
              <w:rPr>
                <w:noProof/>
              </w:rPr>
              <w:t>This leaf node indicates whether the MCPTT user is allowed to request a first to answer call.</w:t>
            </w:r>
          </w:p>
        </w:tc>
      </w:tr>
    </w:tbl>
    <w:p w14:paraId="0DC8A6C2" w14:textId="77777777" w:rsidR="00D57A49" w:rsidRPr="00FC08AF" w:rsidRDefault="00D57A49" w:rsidP="00D57A49">
      <w:pPr>
        <w:rPr>
          <w:noProof/>
        </w:rPr>
      </w:pPr>
    </w:p>
    <w:p w14:paraId="65B22842" w14:textId="77777777" w:rsidR="003A20F9" w:rsidRPr="00FC08AF" w:rsidRDefault="003A20F9" w:rsidP="003A20F9">
      <w:pPr>
        <w:rPr>
          <w:noProof/>
          <w:lang w:eastAsia="ko-KR"/>
        </w:rPr>
      </w:pPr>
      <w:r w:rsidRPr="00FC08AF">
        <w:rPr>
          <w:noProof/>
        </w:rPr>
        <w:t>When set to "true" the MCPTT user is allowed to request a first to answer call</w:t>
      </w:r>
      <w:r w:rsidRPr="00FC08AF">
        <w:rPr>
          <w:noProof/>
          <w:lang w:eastAsia="ko-KR"/>
        </w:rPr>
        <w:t>.</w:t>
      </w:r>
    </w:p>
    <w:p w14:paraId="7EBF4643" w14:textId="77777777" w:rsidR="003A20F9" w:rsidRPr="00FC08AF" w:rsidRDefault="003A20F9" w:rsidP="003A20F9">
      <w:pPr>
        <w:rPr>
          <w:noProof/>
        </w:rPr>
      </w:pPr>
      <w:r w:rsidRPr="00FC08AF">
        <w:rPr>
          <w:noProof/>
        </w:rPr>
        <w:t>When set to "</w:t>
      </w:r>
      <w:r w:rsidRPr="00FC08AF">
        <w:rPr>
          <w:noProof/>
          <w:lang w:eastAsia="ko-KR"/>
        </w:rPr>
        <w:t>false</w:t>
      </w:r>
      <w:r w:rsidRPr="00FC08AF">
        <w:rPr>
          <w:noProof/>
        </w:rPr>
        <w:t>" the MCPTT user is not allowed to request a first to answer call.</w:t>
      </w:r>
    </w:p>
    <w:p w14:paraId="0AF773D3" w14:textId="77777777" w:rsidR="003A20F9" w:rsidRPr="00FC08AF" w:rsidRDefault="003A20F9" w:rsidP="003A20F9">
      <w:pPr>
        <w:pStyle w:val="Heading3"/>
        <w:rPr>
          <w:noProof/>
          <w:lang w:eastAsia="ko-KR"/>
        </w:rPr>
      </w:pPr>
      <w:bookmarkStart w:id="425" w:name="_Toc4578281"/>
      <w:bookmarkStart w:id="426" w:name="_Toc27727969"/>
      <w:bookmarkStart w:id="427" w:name="_Toc176353286"/>
      <w:r w:rsidRPr="00FC08AF">
        <w:rPr>
          <w:noProof/>
        </w:rPr>
        <w:lastRenderedPageBreak/>
        <w:t>5.2.</w:t>
      </w:r>
      <w:r w:rsidRPr="00FC08AF">
        <w:rPr>
          <w:noProof/>
          <w:lang w:eastAsia="ko-KR"/>
        </w:rPr>
        <w:t>48U1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w:t>
      </w:r>
      <w:bookmarkEnd w:id="425"/>
      <w:bookmarkEnd w:id="426"/>
      <w:bookmarkEnd w:id="427"/>
    </w:p>
    <w:p w14:paraId="52232651"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71F8718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81C1E7"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w:t>
            </w:r>
          </w:p>
        </w:tc>
      </w:tr>
      <w:tr w:rsidR="003A20F9" w:rsidRPr="00FC08AF" w14:paraId="0D74C57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8A4EE"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C2A96"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A7416"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467A7"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94E94"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86699" w14:textId="77777777" w:rsidR="003A20F9" w:rsidRPr="00FC08AF" w:rsidRDefault="003A20F9" w:rsidP="003A70BF">
            <w:pPr>
              <w:jc w:val="center"/>
              <w:rPr>
                <w:rFonts w:ascii="Arial" w:hAnsi="Arial" w:cs="Arial"/>
                <w:b/>
                <w:noProof/>
                <w:sz w:val="18"/>
                <w:szCs w:val="18"/>
              </w:rPr>
            </w:pPr>
          </w:p>
        </w:tc>
      </w:tr>
      <w:tr w:rsidR="003A20F9" w:rsidRPr="00FC08AF" w14:paraId="105722A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C81D74"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EBFF6"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70B86"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1CE47" w14:textId="77777777" w:rsidR="003A20F9" w:rsidRPr="00FC08AF" w:rsidRDefault="003A20F9"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32EEA"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7BBEE4" w14:textId="77777777" w:rsidR="003A20F9" w:rsidRPr="00FC08AF" w:rsidRDefault="003A20F9" w:rsidP="003A70BF">
            <w:pPr>
              <w:jc w:val="center"/>
              <w:rPr>
                <w:b/>
                <w:noProof/>
              </w:rPr>
            </w:pPr>
          </w:p>
        </w:tc>
      </w:tr>
      <w:tr w:rsidR="003A20F9" w:rsidRPr="00FC08AF" w14:paraId="04D1B3D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D8EA7B"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A86906"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the remote group selection configuration.</w:t>
            </w:r>
          </w:p>
        </w:tc>
      </w:tr>
    </w:tbl>
    <w:p w14:paraId="7BEE1753" w14:textId="77777777" w:rsidR="003A20F9" w:rsidRPr="00FC08AF" w:rsidRDefault="003A20F9" w:rsidP="003A20F9">
      <w:pPr>
        <w:rPr>
          <w:noProof/>
          <w:lang w:eastAsia="ko-KR"/>
        </w:rPr>
      </w:pPr>
    </w:p>
    <w:p w14:paraId="7801B686" w14:textId="77777777" w:rsidR="003A20F9" w:rsidRPr="00FC08AF" w:rsidRDefault="003A20F9" w:rsidP="003A20F9">
      <w:pPr>
        <w:pStyle w:val="Heading3"/>
        <w:rPr>
          <w:noProof/>
          <w:lang w:eastAsia="ko-KR"/>
        </w:rPr>
      </w:pPr>
      <w:bookmarkStart w:id="428" w:name="_Toc4578282"/>
      <w:bookmarkStart w:id="429" w:name="_Toc27727970"/>
      <w:bookmarkStart w:id="430" w:name="_Toc176353287"/>
      <w:r w:rsidRPr="00FC08AF">
        <w:rPr>
          <w:noProof/>
        </w:rPr>
        <w:t>5.2.</w:t>
      </w:r>
      <w:r w:rsidRPr="00FC08AF">
        <w:rPr>
          <w:noProof/>
          <w:lang w:eastAsia="ko-KR"/>
        </w:rPr>
        <w:t>48U2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w:t>
      </w:r>
      <w:bookmarkEnd w:id="428"/>
      <w:bookmarkEnd w:id="429"/>
      <w:bookmarkEnd w:id="430"/>
    </w:p>
    <w:p w14:paraId="74C417C1"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4E807D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D048AB"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w:t>
            </w:r>
          </w:p>
        </w:tc>
      </w:tr>
      <w:tr w:rsidR="003A20F9" w:rsidRPr="00FC08AF" w14:paraId="108D6C0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8AA60"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CF5B8"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B93AC"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D02D4"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25496"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3C29B" w14:textId="77777777" w:rsidR="003A20F9" w:rsidRPr="00FC08AF" w:rsidRDefault="003A20F9" w:rsidP="003A70BF">
            <w:pPr>
              <w:jc w:val="center"/>
              <w:rPr>
                <w:rFonts w:ascii="Arial" w:hAnsi="Arial" w:cs="Arial"/>
                <w:b/>
                <w:noProof/>
                <w:sz w:val="18"/>
                <w:szCs w:val="18"/>
              </w:rPr>
            </w:pPr>
          </w:p>
        </w:tc>
      </w:tr>
      <w:tr w:rsidR="003A20F9" w:rsidRPr="00FC08AF" w14:paraId="248E388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773453"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F0276"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E2615" w14:textId="77777777" w:rsidR="003A20F9" w:rsidRPr="00FC08AF" w:rsidRDefault="003A20F9"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7DCD4" w14:textId="77777777" w:rsidR="003A20F9" w:rsidRPr="00FC08AF" w:rsidRDefault="003A20F9"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F8BC1"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0143AE" w14:textId="77777777" w:rsidR="003A20F9" w:rsidRPr="00FC08AF" w:rsidRDefault="003A20F9" w:rsidP="003A70BF">
            <w:pPr>
              <w:jc w:val="center"/>
              <w:rPr>
                <w:b/>
                <w:noProof/>
              </w:rPr>
            </w:pPr>
          </w:p>
        </w:tc>
      </w:tr>
      <w:tr w:rsidR="003A20F9" w:rsidRPr="00FC08AF" w14:paraId="68ED78B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1ACC4F"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1CE0EB"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one or more remote group selection configuration elements.</w:t>
            </w:r>
          </w:p>
        </w:tc>
      </w:tr>
    </w:tbl>
    <w:p w14:paraId="793C695A" w14:textId="77777777" w:rsidR="00D57A49" w:rsidRPr="00FC08AF" w:rsidRDefault="00D57A49" w:rsidP="00D57A49">
      <w:pPr>
        <w:rPr>
          <w:noProof/>
        </w:rPr>
      </w:pPr>
      <w:bookmarkStart w:id="431" w:name="_Toc4578283"/>
      <w:bookmarkStart w:id="432" w:name="_Toc27727971"/>
    </w:p>
    <w:p w14:paraId="1DA2AB57" w14:textId="77777777" w:rsidR="003A20F9" w:rsidRPr="00FC08AF" w:rsidRDefault="003A20F9" w:rsidP="003A20F9">
      <w:pPr>
        <w:pStyle w:val="Heading3"/>
        <w:rPr>
          <w:noProof/>
          <w:lang w:eastAsia="ko-KR"/>
        </w:rPr>
      </w:pPr>
      <w:bookmarkStart w:id="433" w:name="_Toc176353288"/>
      <w:r w:rsidRPr="00FC08AF">
        <w:rPr>
          <w:noProof/>
          <w:lang w:eastAsia="ko-KR"/>
        </w:rPr>
        <w:t>5</w:t>
      </w:r>
      <w:r w:rsidRPr="00FC08AF">
        <w:rPr>
          <w:noProof/>
        </w:rPr>
        <w:t>.2.48U</w:t>
      </w:r>
      <w:r w:rsidRPr="00FC08AF">
        <w:rPr>
          <w:noProof/>
          <w:lang w:eastAsia="ko-KR"/>
        </w:rPr>
        <w:t>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bookmarkEnd w:id="431"/>
      <w:bookmarkEnd w:id="432"/>
      <w:bookmarkEnd w:id="433"/>
    </w:p>
    <w:p w14:paraId="0493F603"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3F3DF88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51768E"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w:t>
            </w:r>
          </w:p>
        </w:tc>
      </w:tr>
      <w:tr w:rsidR="003A20F9" w:rsidRPr="00FC08AF" w14:paraId="4BFD09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4562B"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A8484"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A8E12"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94BBD"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B6D99"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85B8E" w14:textId="77777777" w:rsidR="003A20F9" w:rsidRPr="00FC08AF" w:rsidRDefault="003A20F9" w:rsidP="003A70BF">
            <w:pPr>
              <w:jc w:val="center"/>
              <w:rPr>
                <w:rFonts w:ascii="Arial" w:hAnsi="Arial" w:cs="Arial"/>
                <w:b/>
                <w:noProof/>
                <w:sz w:val="18"/>
                <w:szCs w:val="18"/>
              </w:rPr>
            </w:pPr>
          </w:p>
        </w:tc>
      </w:tr>
      <w:tr w:rsidR="003A20F9" w:rsidRPr="00FC08AF" w14:paraId="4376A4E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B1AC7"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2087"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CBE2"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D8C13" w14:textId="77777777" w:rsidR="003A20F9" w:rsidRPr="00FC08AF" w:rsidRDefault="003A20F9"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368D5"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396222" w14:textId="77777777" w:rsidR="003A20F9" w:rsidRPr="00FC08AF" w:rsidRDefault="003A20F9" w:rsidP="003A70BF">
            <w:pPr>
              <w:jc w:val="center"/>
              <w:rPr>
                <w:b/>
                <w:noProof/>
              </w:rPr>
            </w:pPr>
          </w:p>
        </w:tc>
      </w:tr>
      <w:tr w:rsidR="003A20F9" w:rsidRPr="00FC08AF" w14:paraId="5343B0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02AE6"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9A8741"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the details of the on-network MCPTT users whose selected MCPTT group is allowed to be remotely changed by the MCPTT user.</w:t>
            </w:r>
          </w:p>
        </w:tc>
      </w:tr>
    </w:tbl>
    <w:p w14:paraId="66CFD5E3" w14:textId="77777777" w:rsidR="00D57A49" w:rsidRPr="00FC08AF" w:rsidRDefault="00D57A49" w:rsidP="00D57A49">
      <w:pPr>
        <w:rPr>
          <w:noProof/>
        </w:rPr>
      </w:pPr>
      <w:bookmarkStart w:id="434" w:name="_Toc4578284"/>
      <w:bookmarkStart w:id="435" w:name="_Toc27727972"/>
    </w:p>
    <w:p w14:paraId="4E4D43B9" w14:textId="77777777" w:rsidR="003A20F9" w:rsidRPr="00FC08AF" w:rsidRDefault="003A20F9" w:rsidP="003A20F9">
      <w:pPr>
        <w:pStyle w:val="Heading3"/>
        <w:rPr>
          <w:noProof/>
          <w:lang w:eastAsia="ko-KR"/>
        </w:rPr>
      </w:pPr>
      <w:bookmarkStart w:id="436" w:name="_Toc176353289"/>
      <w:r w:rsidRPr="00FC08AF">
        <w:rPr>
          <w:noProof/>
        </w:rPr>
        <w:t>5.2.</w:t>
      </w:r>
      <w:r w:rsidRPr="00FC08AF">
        <w:rPr>
          <w:noProof/>
          <w:lang w:eastAsia="ko-KR"/>
        </w:rPr>
        <w:t>48U4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r w:rsidR="002659AE" w:rsidRPr="00FC08AF">
        <w:rPr>
          <w:noProof/>
        </w:rPr>
        <w:br/>
      </w:r>
      <w:r w:rsidRPr="00FC08AF">
        <w:rPr>
          <w:noProof/>
        </w:rPr>
        <w:t>MCPTTID</w:t>
      </w:r>
      <w:bookmarkEnd w:id="434"/>
      <w:bookmarkEnd w:id="435"/>
      <w:bookmarkEnd w:id="436"/>
    </w:p>
    <w:p w14:paraId="052BFD62"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4F04E41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A43EAB"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Network/RemoteGroupSelection/&lt;x&gt;/Entry/MCPTTID</w:t>
            </w:r>
          </w:p>
        </w:tc>
      </w:tr>
      <w:tr w:rsidR="003A20F9" w:rsidRPr="00FC08AF" w14:paraId="1CD5393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AF0227"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243B3"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DFF9"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C4B45"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05AA0"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F18DAF" w14:textId="77777777" w:rsidR="003A20F9" w:rsidRPr="00FC08AF" w:rsidRDefault="003A20F9" w:rsidP="003A70BF">
            <w:pPr>
              <w:jc w:val="center"/>
              <w:rPr>
                <w:rFonts w:ascii="Arial" w:hAnsi="Arial" w:cs="Arial"/>
                <w:b/>
                <w:noProof/>
                <w:sz w:val="18"/>
                <w:szCs w:val="18"/>
              </w:rPr>
            </w:pPr>
          </w:p>
        </w:tc>
      </w:tr>
      <w:tr w:rsidR="003A20F9" w:rsidRPr="00FC08AF" w14:paraId="29573B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01714A"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EA17"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55C3"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EF8C7" w14:textId="77777777" w:rsidR="003A20F9" w:rsidRPr="00FC08AF" w:rsidRDefault="003A20F9"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AA317"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0F770E" w14:textId="77777777" w:rsidR="003A20F9" w:rsidRPr="00FC08AF" w:rsidRDefault="003A20F9" w:rsidP="003A70BF">
            <w:pPr>
              <w:jc w:val="center"/>
              <w:rPr>
                <w:b/>
                <w:noProof/>
              </w:rPr>
            </w:pPr>
          </w:p>
        </w:tc>
      </w:tr>
      <w:tr w:rsidR="003A20F9" w:rsidRPr="00FC08AF" w14:paraId="193F3EB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9D76D9"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E51ABB" w14:textId="77777777" w:rsidR="003A20F9" w:rsidRPr="00FC08AF" w:rsidRDefault="003A20F9" w:rsidP="003A70BF">
            <w:pPr>
              <w:rPr>
                <w:noProof/>
                <w:lang w:eastAsia="ko-KR"/>
              </w:rPr>
            </w:pPr>
            <w:r w:rsidRPr="00FC08AF">
              <w:rPr>
                <w:noProof/>
              </w:rPr>
              <w:t>This leaf node indicates a</w:t>
            </w:r>
            <w:r w:rsidRPr="00FC08AF">
              <w:rPr>
                <w:noProof/>
                <w:lang w:eastAsia="ko-KR"/>
              </w:rPr>
              <w:t xml:space="preserve"> </w:t>
            </w:r>
            <w:r w:rsidRPr="00FC08AF">
              <w:rPr>
                <w:noProof/>
              </w:rPr>
              <w:t>MCPTT I</w:t>
            </w:r>
            <w:r w:rsidRPr="00FC08AF">
              <w:rPr>
                <w:rFonts w:eastAsia="SimSun"/>
                <w:noProof/>
                <w:lang w:eastAsia="zh-CN"/>
              </w:rPr>
              <w:t>D</w:t>
            </w:r>
            <w:r w:rsidRPr="00FC08AF">
              <w:rPr>
                <w:noProof/>
                <w:lang w:eastAsia="ko-KR"/>
              </w:rPr>
              <w:t xml:space="preserve"> of an MCPTT user whose selected MCPTT group is allowed to be remotely changed by the MCPTT user.</w:t>
            </w:r>
          </w:p>
        </w:tc>
      </w:tr>
    </w:tbl>
    <w:p w14:paraId="2A56CB74" w14:textId="77777777" w:rsidR="003605D8" w:rsidRPr="00FC08AF" w:rsidRDefault="003605D8" w:rsidP="003605D8">
      <w:pPr>
        <w:rPr>
          <w:noProof/>
        </w:rPr>
      </w:pPr>
    </w:p>
    <w:p w14:paraId="5EC7DF1B" w14:textId="77777777" w:rsidR="003A20F9" w:rsidRPr="00FC08AF" w:rsidRDefault="003A20F9" w:rsidP="003A20F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4C6F0F7" w14:textId="77777777" w:rsidR="003A20F9" w:rsidRPr="00FC08AF" w:rsidRDefault="003A20F9" w:rsidP="003A20F9">
      <w:pPr>
        <w:pStyle w:val="Heading3"/>
        <w:rPr>
          <w:noProof/>
          <w:lang w:eastAsia="ko-KR"/>
        </w:rPr>
      </w:pPr>
      <w:bookmarkStart w:id="437" w:name="_Toc4578285"/>
      <w:bookmarkStart w:id="438" w:name="_Toc27727973"/>
      <w:bookmarkStart w:id="439" w:name="_Toc176353290"/>
      <w:r w:rsidRPr="00FC08AF">
        <w:rPr>
          <w:noProof/>
        </w:rPr>
        <w:t>5.2.</w:t>
      </w:r>
      <w:r w:rsidRPr="00FC08AF">
        <w:rPr>
          <w:noProof/>
          <w:lang w:eastAsia="ko-KR"/>
        </w:rPr>
        <w:t>48U5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Network/RemoteGroupSelection/&lt;x&gt;/Entry/</w:t>
      </w:r>
      <w:r w:rsidR="002659AE" w:rsidRPr="00FC08AF">
        <w:rPr>
          <w:noProof/>
        </w:rPr>
        <w:br/>
      </w:r>
      <w:r w:rsidRPr="00FC08AF">
        <w:rPr>
          <w:noProof/>
        </w:rPr>
        <w:t>DisplayName</w:t>
      </w:r>
      <w:bookmarkEnd w:id="437"/>
      <w:bookmarkEnd w:id="438"/>
      <w:bookmarkEnd w:id="439"/>
    </w:p>
    <w:p w14:paraId="4F170B9F"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3ABA3D5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25AF13"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Network/RemoteGroupSelection/&lt;x&gt;/Entry/DisplayName</w:t>
            </w:r>
          </w:p>
        </w:tc>
      </w:tr>
      <w:tr w:rsidR="003A20F9" w:rsidRPr="00FC08AF" w14:paraId="0B284A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D06A2F"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414C"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3F199"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8777E"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CC874"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30660" w14:textId="77777777" w:rsidR="003A20F9" w:rsidRPr="00FC08AF" w:rsidRDefault="003A20F9" w:rsidP="003A70BF">
            <w:pPr>
              <w:jc w:val="center"/>
              <w:rPr>
                <w:rFonts w:ascii="Arial" w:hAnsi="Arial" w:cs="Arial"/>
                <w:b/>
                <w:noProof/>
                <w:sz w:val="18"/>
                <w:szCs w:val="18"/>
              </w:rPr>
            </w:pPr>
          </w:p>
        </w:tc>
      </w:tr>
      <w:tr w:rsidR="003A20F9" w:rsidRPr="00FC08AF" w14:paraId="697A4C5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C47781"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9685B"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53264"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AFD2C" w14:textId="77777777" w:rsidR="003A20F9" w:rsidRPr="00FC08AF" w:rsidRDefault="003A20F9"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F4877"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BE203" w14:textId="77777777" w:rsidR="003A20F9" w:rsidRPr="00FC08AF" w:rsidRDefault="003A20F9" w:rsidP="003A70BF">
            <w:pPr>
              <w:jc w:val="center"/>
              <w:rPr>
                <w:b/>
                <w:noProof/>
              </w:rPr>
            </w:pPr>
          </w:p>
        </w:tc>
      </w:tr>
      <w:tr w:rsidR="003A20F9" w:rsidRPr="00FC08AF" w14:paraId="7151F64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CF180C"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A3C8F" w14:textId="77777777" w:rsidR="003A20F9" w:rsidRPr="00FC08AF" w:rsidRDefault="003A20F9"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ID</w:t>
            </w:r>
            <w:r w:rsidRPr="00FC08AF">
              <w:rPr>
                <w:noProof/>
                <w:lang w:eastAsia="ko-KR"/>
              </w:rPr>
              <w:t xml:space="preserve"> of the MCPTT user.</w:t>
            </w:r>
          </w:p>
        </w:tc>
      </w:tr>
    </w:tbl>
    <w:p w14:paraId="70617102" w14:textId="77777777" w:rsidR="00D57A49" w:rsidRPr="00FC08AF" w:rsidRDefault="00D57A49" w:rsidP="00D57A49">
      <w:pPr>
        <w:rPr>
          <w:noProof/>
        </w:rPr>
      </w:pPr>
      <w:bookmarkStart w:id="440" w:name="_Toc4578286"/>
      <w:bookmarkStart w:id="441" w:name="_Toc27727974"/>
    </w:p>
    <w:p w14:paraId="65393F8D" w14:textId="77777777" w:rsidR="003A20F9" w:rsidRPr="00FC08AF" w:rsidRDefault="003A20F9" w:rsidP="003A20F9">
      <w:pPr>
        <w:pStyle w:val="Heading3"/>
        <w:rPr>
          <w:noProof/>
          <w:lang w:eastAsia="ko-KR"/>
        </w:rPr>
      </w:pPr>
      <w:bookmarkStart w:id="442" w:name="_Toc176353291"/>
      <w:r w:rsidRPr="00FC08AF">
        <w:rPr>
          <w:noProof/>
        </w:rPr>
        <w:t>5.2.</w:t>
      </w:r>
      <w:r w:rsidRPr="00FC08AF">
        <w:rPr>
          <w:noProof/>
          <w:lang w:eastAsia="ko-KR"/>
        </w:rPr>
        <w:t>48V1</w:t>
      </w:r>
      <w:r w:rsidRPr="00FC08AF">
        <w:rPr>
          <w:noProof/>
        </w:rPr>
        <w:tab/>
      </w:r>
      <w:r w:rsidR="00A17120">
        <w:rPr>
          <w:noProof/>
        </w:rPr>
        <w:t>Void</w:t>
      </w:r>
      <w:bookmarkEnd w:id="440"/>
      <w:bookmarkEnd w:id="441"/>
      <w:bookmarkEnd w:id="442"/>
    </w:p>
    <w:p w14:paraId="6047FEBB" w14:textId="77777777" w:rsidR="003A20F9" w:rsidRPr="00FC08AF" w:rsidRDefault="003A20F9" w:rsidP="003A20F9">
      <w:pPr>
        <w:pStyle w:val="Heading3"/>
        <w:rPr>
          <w:noProof/>
          <w:lang w:eastAsia="ko-KR"/>
        </w:rPr>
      </w:pPr>
      <w:bookmarkStart w:id="443" w:name="_Toc4578287"/>
      <w:bookmarkStart w:id="444" w:name="_Toc27727975"/>
      <w:bookmarkStart w:id="445" w:name="_Toc176353292"/>
      <w:r w:rsidRPr="00FC08AF">
        <w:rPr>
          <w:noProof/>
        </w:rPr>
        <w:t>5.2.</w:t>
      </w:r>
      <w:r w:rsidRPr="00FC08AF">
        <w:rPr>
          <w:noProof/>
          <w:lang w:eastAsia="ko-KR"/>
        </w:rPr>
        <w:t>48V2</w:t>
      </w:r>
      <w:r w:rsidR="006503AA">
        <w:rPr>
          <w:noProof/>
        </w:rPr>
        <w:tab/>
      </w:r>
      <w:r w:rsidR="00A17120">
        <w:rPr>
          <w:noProof/>
        </w:rPr>
        <w:t>Void</w:t>
      </w:r>
      <w:bookmarkEnd w:id="443"/>
      <w:bookmarkEnd w:id="444"/>
      <w:bookmarkEnd w:id="445"/>
    </w:p>
    <w:p w14:paraId="45042519" w14:textId="77777777" w:rsidR="003A20F9" w:rsidRPr="00FC08AF" w:rsidRDefault="003A20F9" w:rsidP="003A20F9">
      <w:pPr>
        <w:pStyle w:val="Heading3"/>
        <w:rPr>
          <w:noProof/>
          <w:lang w:eastAsia="ko-KR"/>
        </w:rPr>
      </w:pPr>
      <w:bookmarkStart w:id="446" w:name="_Toc4578288"/>
      <w:bookmarkStart w:id="447" w:name="_Toc27727976"/>
      <w:bookmarkStart w:id="448" w:name="_Toc176353293"/>
      <w:r w:rsidRPr="00FC08AF">
        <w:rPr>
          <w:noProof/>
        </w:rPr>
        <w:t>5.2.</w:t>
      </w:r>
      <w:r w:rsidRPr="00FC08AF">
        <w:rPr>
          <w:noProof/>
          <w:lang w:eastAsia="ko-KR"/>
        </w:rPr>
        <w:t>48V3</w:t>
      </w:r>
      <w:r w:rsidRPr="00FC08AF">
        <w:rPr>
          <w:noProof/>
        </w:rPr>
        <w:tab/>
      </w:r>
      <w:r w:rsidR="00A17120">
        <w:rPr>
          <w:noProof/>
        </w:rPr>
        <w:t>Void</w:t>
      </w:r>
      <w:bookmarkEnd w:id="446"/>
      <w:bookmarkEnd w:id="447"/>
      <w:bookmarkEnd w:id="448"/>
    </w:p>
    <w:p w14:paraId="4B100FC4" w14:textId="77777777" w:rsidR="003A20F9" w:rsidRPr="00FC08AF" w:rsidRDefault="003A20F9" w:rsidP="003A20F9">
      <w:pPr>
        <w:pStyle w:val="Heading3"/>
        <w:rPr>
          <w:noProof/>
          <w:lang w:eastAsia="ko-KR"/>
        </w:rPr>
      </w:pPr>
      <w:bookmarkStart w:id="449" w:name="_Toc4578289"/>
      <w:bookmarkStart w:id="450" w:name="_Toc27727977"/>
      <w:bookmarkStart w:id="451" w:name="_Toc176353294"/>
      <w:r w:rsidRPr="00FC08AF">
        <w:rPr>
          <w:noProof/>
        </w:rPr>
        <w:t>5.2.</w:t>
      </w:r>
      <w:r w:rsidRPr="00FC08AF">
        <w:rPr>
          <w:noProof/>
          <w:lang w:eastAsia="ko-KR"/>
        </w:rPr>
        <w:t>48V4</w:t>
      </w:r>
      <w:r w:rsidRPr="00FC08AF">
        <w:rPr>
          <w:noProof/>
        </w:rPr>
        <w:tab/>
      </w:r>
      <w:r w:rsidR="00A17120">
        <w:rPr>
          <w:noProof/>
        </w:rPr>
        <w:t>Void</w:t>
      </w:r>
      <w:bookmarkEnd w:id="449"/>
      <w:bookmarkEnd w:id="450"/>
      <w:bookmarkEnd w:id="451"/>
    </w:p>
    <w:p w14:paraId="4239AA52" w14:textId="77777777" w:rsidR="003A20F9" w:rsidRPr="00FC08AF" w:rsidRDefault="003A20F9" w:rsidP="003A20F9">
      <w:pPr>
        <w:pStyle w:val="Heading3"/>
        <w:rPr>
          <w:noProof/>
          <w:lang w:eastAsia="ko-KR"/>
        </w:rPr>
      </w:pPr>
      <w:bookmarkStart w:id="452" w:name="_Toc4578290"/>
      <w:bookmarkStart w:id="453" w:name="_Toc27727978"/>
      <w:bookmarkStart w:id="454" w:name="_Toc176353295"/>
      <w:r w:rsidRPr="00FC08AF">
        <w:rPr>
          <w:noProof/>
        </w:rPr>
        <w:t>5.2.</w:t>
      </w:r>
      <w:r w:rsidRPr="00FC08AF">
        <w:rPr>
          <w:noProof/>
          <w:lang w:eastAsia="ko-KR"/>
        </w:rPr>
        <w:t>48V5</w:t>
      </w:r>
      <w:r w:rsidRPr="00FC08AF">
        <w:rPr>
          <w:noProof/>
        </w:rPr>
        <w:tab/>
      </w:r>
      <w:r w:rsidR="00A17120">
        <w:rPr>
          <w:noProof/>
        </w:rPr>
        <w:t>Void</w:t>
      </w:r>
      <w:bookmarkEnd w:id="452"/>
      <w:bookmarkEnd w:id="453"/>
      <w:bookmarkEnd w:id="454"/>
    </w:p>
    <w:p w14:paraId="3947D6A5" w14:textId="77777777" w:rsidR="003A20F9" w:rsidRPr="00FC08AF" w:rsidRDefault="003A20F9" w:rsidP="003A20F9">
      <w:pPr>
        <w:pStyle w:val="Heading3"/>
        <w:rPr>
          <w:noProof/>
          <w:lang w:eastAsia="ko-KR"/>
        </w:rPr>
      </w:pPr>
      <w:bookmarkStart w:id="455" w:name="_Toc4578291"/>
      <w:bookmarkStart w:id="456" w:name="_Toc27727979"/>
      <w:bookmarkStart w:id="457" w:name="_Toc176353296"/>
      <w:r w:rsidRPr="00FC08AF">
        <w:rPr>
          <w:noProof/>
        </w:rPr>
        <w:t>5.2.</w:t>
      </w:r>
      <w:r w:rsidRPr="00FC08AF">
        <w:rPr>
          <w:noProof/>
          <w:lang w:eastAsia="ko-KR"/>
        </w:rPr>
        <w:t>48V6</w:t>
      </w:r>
      <w:r w:rsidR="005C1D76" w:rsidRPr="00FC08AF">
        <w:rPr>
          <w:noProof/>
          <w:lang w:eastAsia="ko-KR"/>
        </w:rPr>
        <w:tab/>
      </w:r>
      <w:r w:rsidR="00A17120">
        <w:rPr>
          <w:noProof/>
        </w:rPr>
        <w:t>Void</w:t>
      </w:r>
      <w:bookmarkEnd w:id="455"/>
      <w:bookmarkEnd w:id="456"/>
      <w:bookmarkEnd w:id="457"/>
    </w:p>
    <w:p w14:paraId="14023D07" w14:textId="77777777" w:rsidR="003A20F9" w:rsidRPr="00FC08AF" w:rsidRDefault="003A20F9" w:rsidP="003A20F9">
      <w:pPr>
        <w:pStyle w:val="Heading3"/>
        <w:rPr>
          <w:noProof/>
          <w:lang w:eastAsia="ko-KR"/>
        </w:rPr>
      </w:pPr>
      <w:bookmarkStart w:id="458" w:name="_Toc4578292"/>
      <w:bookmarkStart w:id="459" w:name="_Toc27727980"/>
      <w:bookmarkStart w:id="460" w:name="_Toc176353297"/>
      <w:r w:rsidRPr="00FC08AF">
        <w:rPr>
          <w:noProof/>
        </w:rPr>
        <w:t>5.2.</w:t>
      </w:r>
      <w:r w:rsidRPr="00FC08AF">
        <w:rPr>
          <w:noProof/>
          <w:lang w:eastAsia="ko-KR"/>
        </w:rPr>
        <w:t>48V7</w:t>
      </w:r>
      <w:r w:rsidR="002659AE" w:rsidRPr="00FC08AF">
        <w:rPr>
          <w:noProof/>
          <w:lang w:eastAsia="ko-KR"/>
        </w:rPr>
        <w:tab/>
      </w:r>
      <w:r w:rsidR="00A17120">
        <w:rPr>
          <w:noProof/>
        </w:rPr>
        <w:t>Void</w:t>
      </w:r>
      <w:bookmarkEnd w:id="458"/>
      <w:bookmarkEnd w:id="459"/>
      <w:bookmarkEnd w:id="460"/>
    </w:p>
    <w:p w14:paraId="34EBFB27" w14:textId="77777777" w:rsidR="003A20F9" w:rsidRPr="00FC08AF" w:rsidRDefault="003A20F9" w:rsidP="003A20F9">
      <w:pPr>
        <w:pStyle w:val="Heading3"/>
        <w:rPr>
          <w:noProof/>
          <w:lang w:eastAsia="ko-KR"/>
        </w:rPr>
      </w:pPr>
      <w:bookmarkStart w:id="461" w:name="_Toc4578293"/>
      <w:bookmarkStart w:id="462" w:name="_Toc27727981"/>
      <w:bookmarkStart w:id="463" w:name="_Toc176353298"/>
      <w:r w:rsidRPr="00FC08AF">
        <w:rPr>
          <w:noProof/>
        </w:rPr>
        <w:t>5.2.</w:t>
      </w:r>
      <w:r w:rsidRPr="00FC08AF">
        <w:rPr>
          <w:noProof/>
          <w:lang w:eastAsia="ko-KR"/>
        </w:rPr>
        <w:t>48V8</w:t>
      </w:r>
      <w:r w:rsidR="00BB2CF3" w:rsidRPr="00FC08AF">
        <w:rPr>
          <w:noProof/>
          <w:lang w:eastAsia="ko-KR"/>
        </w:rPr>
        <w:tab/>
      </w:r>
      <w:r w:rsidR="00A17120">
        <w:rPr>
          <w:noProof/>
        </w:rPr>
        <w:t>Void</w:t>
      </w:r>
      <w:bookmarkEnd w:id="461"/>
      <w:bookmarkEnd w:id="462"/>
      <w:bookmarkEnd w:id="463"/>
    </w:p>
    <w:p w14:paraId="5C0ED731" w14:textId="77777777" w:rsidR="003A20F9" w:rsidRPr="00FC08AF" w:rsidRDefault="003A20F9" w:rsidP="003A20F9">
      <w:pPr>
        <w:pStyle w:val="Heading3"/>
        <w:rPr>
          <w:noProof/>
          <w:lang w:eastAsia="ko-KR"/>
        </w:rPr>
      </w:pPr>
      <w:bookmarkStart w:id="464" w:name="_Toc4578294"/>
      <w:bookmarkStart w:id="465" w:name="_Toc27727982"/>
      <w:bookmarkStart w:id="466" w:name="_Toc176353299"/>
      <w:r w:rsidRPr="00FC08AF">
        <w:rPr>
          <w:noProof/>
        </w:rPr>
        <w:t>5.2.</w:t>
      </w:r>
      <w:r w:rsidRPr="00FC08AF">
        <w:rPr>
          <w:noProof/>
          <w:lang w:eastAsia="ko-KR"/>
        </w:rPr>
        <w:t>48V9</w:t>
      </w:r>
      <w:r w:rsidRPr="00FC08AF">
        <w:rPr>
          <w:noProof/>
        </w:rPr>
        <w:tab/>
      </w:r>
      <w:r w:rsidR="00A17120">
        <w:rPr>
          <w:noProof/>
        </w:rPr>
        <w:t>Void</w:t>
      </w:r>
      <w:bookmarkEnd w:id="464"/>
      <w:bookmarkEnd w:id="465"/>
      <w:bookmarkEnd w:id="466"/>
    </w:p>
    <w:p w14:paraId="40624C57" w14:textId="77777777" w:rsidR="003F26BC" w:rsidRPr="00FC08AF" w:rsidRDefault="003F26BC" w:rsidP="003F26BC">
      <w:pPr>
        <w:pStyle w:val="Heading3"/>
        <w:rPr>
          <w:noProof/>
          <w:lang w:eastAsia="ko-KR"/>
        </w:rPr>
      </w:pPr>
      <w:bookmarkStart w:id="467" w:name="_Toc4578295"/>
      <w:bookmarkStart w:id="468" w:name="_Toc27727983"/>
      <w:bookmarkStart w:id="469" w:name="_Toc176353300"/>
      <w:r w:rsidRPr="00FC08AF">
        <w:rPr>
          <w:noProof/>
        </w:rPr>
        <w:t>5.2.</w:t>
      </w:r>
      <w:r w:rsidRPr="00FC08AF">
        <w:rPr>
          <w:noProof/>
          <w:lang w:eastAsia="ko-KR"/>
        </w:rPr>
        <w:t>48V10</w:t>
      </w:r>
      <w:r w:rsidR="005C1D76" w:rsidRPr="00FC08AF">
        <w:rPr>
          <w:noProof/>
          <w:lang w:eastAsia="ko-KR"/>
        </w:rPr>
        <w:tab/>
      </w:r>
      <w:r w:rsidR="00A17120">
        <w:rPr>
          <w:noProof/>
        </w:rPr>
        <w:t>Void</w:t>
      </w:r>
      <w:bookmarkEnd w:id="467"/>
      <w:bookmarkEnd w:id="468"/>
      <w:bookmarkEnd w:id="469"/>
    </w:p>
    <w:p w14:paraId="161781C5" w14:textId="77777777" w:rsidR="003F26BC" w:rsidRPr="00FC08AF" w:rsidRDefault="003F26BC" w:rsidP="003F26BC">
      <w:pPr>
        <w:pStyle w:val="Heading3"/>
        <w:rPr>
          <w:noProof/>
          <w:lang w:eastAsia="ko-KR"/>
        </w:rPr>
      </w:pPr>
      <w:bookmarkStart w:id="470" w:name="_Toc4578296"/>
      <w:bookmarkStart w:id="471" w:name="_Toc27727984"/>
      <w:bookmarkStart w:id="472" w:name="_Toc176353301"/>
      <w:r w:rsidRPr="00FC08AF">
        <w:rPr>
          <w:noProof/>
        </w:rPr>
        <w:t>5.2.</w:t>
      </w:r>
      <w:r w:rsidRPr="00FC08AF">
        <w:rPr>
          <w:noProof/>
          <w:lang w:eastAsia="ko-KR"/>
        </w:rPr>
        <w:t>48V11</w:t>
      </w:r>
      <w:r w:rsidR="005C1D76" w:rsidRPr="00FC08AF">
        <w:rPr>
          <w:noProof/>
          <w:lang w:eastAsia="ko-KR"/>
        </w:rPr>
        <w:tab/>
      </w:r>
      <w:r w:rsidR="00A17120">
        <w:rPr>
          <w:noProof/>
        </w:rPr>
        <w:t>Void</w:t>
      </w:r>
      <w:bookmarkEnd w:id="470"/>
      <w:bookmarkEnd w:id="471"/>
      <w:bookmarkEnd w:id="472"/>
    </w:p>
    <w:p w14:paraId="1EDA2614" w14:textId="77777777" w:rsidR="003F26BC" w:rsidRPr="00FC08AF" w:rsidRDefault="003F26BC" w:rsidP="003F26BC">
      <w:pPr>
        <w:pStyle w:val="Heading3"/>
        <w:rPr>
          <w:noProof/>
          <w:lang w:eastAsia="ko-KR"/>
        </w:rPr>
      </w:pPr>
      <w:bookmarkStart w:id="473" w:name="_Toc4578297"/>
      <w:bookmarkStart w:id="474" w:name="_Toc27727985"/>
      <w:bookmarkStart w:id="475" w:name="_Toc176353302"/>
      <w:r w:rsidRPr="00FC08AF">
        <w:rPr>
          <w:noProof/>
        </w:rPr>
        <w:t>5.2.</w:t>
      </w:r>
      <w:r w:rsidRPr="00FC08AF">
        <w:rPr>
          <w:noProof/>
          <w:lang w:eastAsia="ko-KR"/>
        </w:rPr>
        <w:t>48V12</w:t>
      </w:r>
      <w:r w:rsidR="005C1D76" w:rsidRPr="00FC08AF">
        <w:rPr>
          <w:noProof/>
          <w:lang w:eastAsia="ko-KR"/>
        </w:rPr>
        <w:tab/>
      </w:r>
      <w:r w:rsidR="00A17120">
        <w:rPr>
          <w:noProof/>
        </w:rPr>
        <w:t>Void</w:t>
      </w:r>
      <w:bookmarkEnd w:id="473"/>
      <w:bookmarkEnd w:id="474"/>
      <w:bookmarkEnd w:id="475"/>
    </w:p>
    <w:p w14:paraId="31F399FE" w14:textId="77777777" w:rsidR="003F26BC" w:rsidRPr="00FC08AF" w:rsidRDefault="003F26BC" w:rsidP="003F26BC">
      <w:pPr>
        <w:pStyle w:val="Heading3"/>
        <w:rPr>
          <w:noProof/>
          <w:lang w:eastAsia="ko-KR"/>
        </w:rPr>
      </w:pPr>
      <w:bookmarkStart w:id="476" w:name="_Toc4578298"/>
      <w:bookmarkStart w:id="477" w:name="_Toc27727986"/>
      <w:bookmarkStart w:id="478" w:name="_Toc176353303"/>
      <w:r w:rsidRPr="00FC08AF">
        <w:rPr>
          <w:noProof/>
        </w:rPr>
        <w:t>5.2.</w:t>
      </w:r>
      <w:r w:rsidRPr="00FC08AF">
        <w:rPr>
          <w:noProof/>
          <w:lang w:eastAsia="ko-KR"/>
        </w:rPr>
        <w:t>48V13</w:t>
      </w:r>
      <w:r w:rsidRPr="00FC08AF">
        <w:rPr>
          <w:noProof/>
        </w:rPr>
        <w:tab/>
      </w:r>
      <w:r w:rsidR="00A17120">
        <w:rPr>
          <w:noProof/>
        </w:rPr>
        <w:t>Void</w:t>
      </w:r>
      <w:bookmarkEnd w:id="476"/>
      <w:bookmarkEnd w:id="477"/>
      <w:bookmarkEnd w:id="478"/>
    </w:p>
    <w:p w14:paraId="69677F1C" w14:textId="77777777" w:rsidR="008C59FC" w:rsidRPr="00FC08AF" w:rsidRDefault="008C59FC" w:rsidP="008C59FC">
      <w:pPr>
        <w:pStyle w:val="Heading3"/>
        <w:rPr>
          <w:noProof/>
          <w:lang w:eastAsia="ko-KR"/>
        </w:rPr>
      </w:pPr>
      <w:bookmarkStart w:id="479" w:name="_Toc4578299"/>
      <w:bookmarkStart w:id="480" w:name="_Toc27727987"/>
      <w:bookmarkStart w:id="481" w:name="_Toc176353304"/>
      <w:r w:rsidRPr="00FC08AF">
        <w:rPr>
          <w:noProof/>
        </w:rPr>
        <w:t>5.2.</w:t>
      </w:r>
      <w:r w:rsidRPr="00FC08AF">
        <w:rPr>
          <w:noProof/>
          <w:lang w:eastAsia="ko-KR"/>
        </w:rPr>
        <w:t>48V14</w:t>
      </w:r>
      <w:r w:rsidR="00236AE3" w:rsidRPr="00FC08AF">
        <w:rPr>
          <w:noProof/>
          <w:lang w:eastAsia="ko-KR"/>
        </w:rPr>
        <w:tab/>
      </w:r>
      <w:r w:rsidR="00A17120">
        <w:rPr>
          <w:noProof/>
        </w:rPr>
        <w:t>Void</w:t>
      </w:r>
      <w:bookmarkEnd w:id="479"/>
      <w:bookmarkEnd w:id="480"/>
      <w:bookmarkEnd w:id="481"/>
    </w:p>
    <w:p w14:paraId="42844D35" w14:textId="77777777" w:rsidR="008C59FC" w:rsidRPr="00FC08AF" w:rsidRDefault="008C59FC" w:rsidP="008C59FC">
      <w:pPr>
        <w:pStyle w:val="Heading3"/>
        <w:rPr>
          <w:noProof/>
          <w:lang w:eastAsia="ko-KR"/>
        </w:rPr>
      </w:pPr>
      <w:bookmarkStart w:id="482" w:name="_Toc4578300"/>
      <w:bookmarkStart w:id="483" w:name="_Toc27727988"/>
      <w:bookmarkStart w:id="484" w:name="_Toc176353305"/>
      <w:r w:rsidRPr="00FC08AF">
        <w:rPr>
          <w:noProof/>
        </w:rPr>
        <w:t>5.2.</w:t>
      </w:r>
      <w:r w:rsidRPr="00FC08AF">
        <w:rPr>
          <w:noProof/>
          <w:lang w:eastAsia="ko-KR"/>
        </w:rPr>
        <w:t>48V15</w:t>
      </w:r>
      <w:r w:rsidR="00E474BC" w:rsidRPr="00FC08AF">
        <w:rPr>
          <w:noProof/>
          <w:lang w:eastAsia="ko-KR"/>
        </w:rPr>
        <w:tab/>
      </w:r>
      <w:r w:rsidR="00A17120">
        <w:rPr>
          <w:noProof/>
        </w:rPr>
        <w:t>Void</w:t>
      </w:r>
      <w:bookmarkEnd w:id="482"/>
      <w:bookmarkEnd w:id="483"/>
      <w:bookmarkEnd w:id="484"/>
    </w:p>
    <w:p w14:paraId="6892C3A4" w14:textId="77777777" w:rsidR="008C59FC" w:rsidRPr="00FC08AF" w:rsidRDefault="008C59FC" w:rsidP="008C59FC">
      <w:pPr>
        <w:pStyle w:val="Heading3"/>
        <w:rPr>
          <w:noProof/>
          <w:lang w:eastAsia="ko-KR"/>
        </w:rPr>
      </w:pPr>
      <w:bookmarkStart w:id="485" w:name="_Toc4578301"/>
      <w:bookmarkStart w:id="486" w:name="_Toc27727989"/>
      <w:bookmarkStart w:id="487" w:name="_Toc176353306"/>
      <w:r w:rsidRPr="00FC08AF">
        <w:rPr>
          <w:noProof/>
        </w:rPr>
        <w:t>5.2.</w:t>
      </w:r>
      <w:r w:rsidRPr="00FC08AF">
        <w:rPr>
          <w:noProof/>
          <w:lang w:eastAsia="ko-KR"/>
        </w:rPr>
        <w:t>48V16</w:t>
      </w:r>
      <w:r w:rsidR="00E474BC" w:rsidRPr="00FC08AF">
        <w:rPr>
          <w:noProof/>
          <w:lang w:eastAsia="ko-KR"/>
        </w:rPr>
        <w:tab/>
      </w:r>
      <w:r w:rsidR="00A17120">
        <w:rPr>
          <w:noProof/>
        </w:rPr>
        <w:t>Void</w:t>
      </w:r>
      <w:bookmarkEnd w:id="485"/>
      <w:bookmarkEnd w:id="486"/>
      <w:bookmarkEnd w:id="487"/>
    </w:p>
    <w:p w14:paraId="61685F2A" w14:textId="77777777" w:rsidR="008C59FC" w:rsidRPr="00FC08AF" w:rsidRDefault="008C59FC" w:rsidP="008C59FC">
      <w:pPr>
        <w:pStyle w:val="Heading3"/>
        <w:rPr>
          <w:noProof/>
        </w:rPr>
      </w:pPr>
      <w:bookmarkStart w:id="488" w:name="_Toc4578302"/>
      <w:bookmarkStart w:id="489" w:name="_Toc27727990"/>
      <w:bookmarkStart w:id="490" w:name="_Toc176353307"/>
      <w:r w:rsidRPr="00FC08AF">
        <w:rPr>
          <w:noProof/>
          <w:lang w:eastAsia="ko-KR"/>
        </w:rPr>
        <w:t>5</w:t>
      </w:r>
      <w:r w:rsidRPr="00FC08AF">
        <w:rPr>
          <w:noProof/>
        </w:rPr>
        <w:t>.2.48V17</w:t>
      </w:r>
      <w:r w:rsidRPr="00FC08AF">
        <w:rPr>
          <w:noProof/>
        </w:rPr>
        <w:tab/>
      </w:r>
      <w:r w:rsidR="00A17120">
        <w:rPr>
          <w:noProof/>
        </w:rPr>
        <w:t>Void</w:t>
      </w:r>
      <w:bookmarkEnd w:id="488"/>
      <w:bookmarkEnd w:id="489"/>
      <w:bookmarkEnd w:id="490"/>
    </w:p>
    <w:p w14:paraId="7C17C05F" w14:textId="77777777" w:rsidR="00750F53" w:rsidRPr="00FC08AF" w:rsidRDefault="00750F53" w:rsidP="00750F53">
      <w:pPr>
        <w:pStyle w:val="Heading3"/>
        <w:rPr>
          <w:noProof/>
          <w:lang w:eastAsia="ko-KR"/>
        </w:rPr>
      </w:pPr>
      <w:bookmarkStart w:id="491" w:name="_Toc4578303"/>
      <w:bookmarkStart w:id="492" w:name="_Toc27727991"/>
      <w:bookmarkStart w:id="493" w:name="_Toc176353308"/>
      <w:r w:rsidRPr="00FC08AF">
        <w:rPr>
          <w:noProof/>
        </w:rPr>
        <w:t>5.2.</w:t>
      </w:r>
      <w:r w:rsidRPr="00FC08AF">
        <w:rPr>
          <w:noProof/>
          <w:lang w:eastAsia="ko-KR"/>
        </w:rPr>
        <w:t>48W1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AllowedRequestRemoteInitPrivateCall</w:t>
      </w:r>
      <w:bookmarkEnd w:id="491"/>
      <w:bookmarkEnd w:id="492"/>
      <w:bookmarkEnd w:id="493"/>
    </w:p>
    <w:p w14:paraId="363BEEDA" w14:textId="77777777" w:rsidR="00750F53" w:rsidRPr="00FC08AF" w:rsidRDefault="00750F53" w:rsidP="00750F53">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AllowedRequestRemoteInitPrivateCall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750F53" w:rsidRPr="00FC08AF" w14:paraId="232D4D87" w14:textId="77777777" w:rsidTr="00A6599D">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447023A" w14:textId="77777777" w:rsidR="00750F53" w:rsidRPr="00FC08AF" w:rsidRDefault="00750F53" w:rsidP="00A6599D">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008C59FC" w:rsidRPr="00FC08AF">
              <w:rPr>
                <w:noProof/>
                <w:lang w:eastAsia="ko-KR"/>
              </w:rPr>
              <w:t>AllowedRequestRemoteInitPrivateCall</w:t>
            </w:r>
          </w:p>
        </w:tc>
      </w:tr>
      <w:tr w:rsidR="00750F53" w:rsidRPr="00FC08AF" w14:paraId="3278498C" w14:textId="77777777" w:rsidTr="00A6599D">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040172" w14:textId="77777777" w:rsidR="00750F53" w:rsidRPr="00FC08AF" w:rsidRDefault="00750F53" w:rsidP="00A6599D">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83E3D" w14:textId="77777777" w:rsidR="00750F53" w:rsidRPr="00FC08AF" w:rsidRDefault="00750F53" w:rsidP="00A6599D">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8A379" w14:textId="77777777" w:rsidR="00750F53" w:rsidRPr="00FC08AF" w:rsidRDefault="00750F53" w:rsidP="00A6599D">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40F5A" w14:textId="77777777" w:rsidR="00750F53" w:rsidRPr="00FC08AF" w:rsidRDefault="00750F53" w:rsidP="00A6599D">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DEAF4" w14:textId="77777777" w:rsidR="00750F53" w:rsidRPr="00FC08AF" w:rsidRDefault="00750F53" w:rsidP="00A6599D">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69B64D7" w14:textId="77777777" w:rsidR="00750F53" w:rsidRPr="00FC08AF" w:rsidRDefault="00750F53" w:rsidP="00A6599D">
            <w:pPr>
              <w:jc w:val="center"/>
              <w:rPr>
                <w:rFonts w:ascii="Arial" w:hAnsi="Arial" w:cs="Arial"/>
                <w:b/>
                <w:noProof/>
                <w:sz w:val="18"/>
                <w:szCs w:val="18"/>
              </w:rPr>
            </w:pPr>
          </w:p>
        </w:tc>
      </w:tr>
      <w:tr w:rsidR="00750F53" w:rsidRPr="00FC08AF" w14:paraId="40113667" w14:textId="77777777" w:rsidTr="00A6599D">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AA579A" w14:textId="77777777" w:rsidR="00750F53" w:rsidRPr="00FC08AF" w:rsidRDefault="00750F53" w:rsidP="00A6599D">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7D52" w14:textId="77777777" w:rsidR="00750F53" w:rsidRPr="00FC08AF" w:rsidRDefault="00750F53" w:rsidP="00A6599D">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8C7A" w14:textId="77777777" w:rsidR="00750F53" w:rsidRPr="00FC08AF" w:rsidRDefault="00750F53" w:rsidP="00A6599D">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50E6B" w14:textId="77777777" w:rsidR="00750F53" w:rsidRPr="00FC08AF" w:rsidRDefault="00750F53" w:rsidP="00A6599D">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70082" w14:textId="77777777" w:rsidR="00750F53" w:rsidRPr="00FC08AF" w:rsidRDefault="00750F53" w:rsidP="00A6599D">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6B2258" w14:textId="77777777" w:rsidR="00750F53" w:rsidRPr="00FC08AF" w:rsidRDefault="00750F53" w:rsidP="00A6599D">
            <w:pPr>
              <w:jc w:val="center"/>
              <w:rPr>
                <w:b/>
                <w:noProof/>
              </w:rPr>
            </w:pPr>
          </w:p>
        </w:tc>
      </w:tr>
      <w:tr w:rsidR="00750F53" w:rsidRPr="00FC08AF" w14:paraId="55750BD7" w14:textId="77777777" w:rsidTr="00A6599D">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60DC3D" w14:textId="77777777" w:rsidR="00750F53" w:rsidRPr="00FC08AF" w:rsidRDefault="00750F53" w:rsidP="00A6599D">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EE13A8" w14:textId="77777777" w:rsidR="00750F53" w:rsidRPr="00FC08AF" w:rsidRDefault="00750F53" w:rsidP="00A6599D">
            <w:pPr>
              <w:rPr>
                <w:noProof/>
                <w:lang w:eastAsia="ko-KR"/>
              </w:rPr>
            </w:pPr>
            <w:r w:rsidRPr="00FC08AF">
              <w:rPr>
                <w:noProof/>
              </w:rPr>
              <w:t xml:space="preserve">This leaf node indicates </w:t>
            </w:r>
            <w:r w:rsidRPr="00FC08AF">
              <w:rPr>
                <w:noProof/>
                <w:lang w:eastAsia="ko-KR"/>
              </w:rPr>
              <w:t>whether the MCPTT user is authorised to request a remotely initiated private call.</w:t>
            </w:r>
          </w:p>
        </w:tc>
      </w:tr>
    </w:tbl>
    <w:p w14:paraId="06542208" w14:textId="77777777" w:rsidR="00D57A49" w:rsidRPr="00FC08AF" w:rsidRDefault="00D57A49" w:rsidP="00D57A49">
      <w:pPr>
        <w:rPr>
          <w:noProof/>
        </w:rPr>
      </w:pPr>
    </w:p>
    <w:p w14:paraId="64AA4819" w14:textId="77777777" w:rsidR="00750F53" w:rsidRPr="00FC08AF" w:rsidRDefault="00750F53" w:rsidP="00750F53">
      <w:pPr>
        <w:rPr>
          <w:noProof/>
          <w:lang w:eastAsia="ko-KR"/>
        </w:rPr>
      </w:pPr>
      <w:r w:rsidRPr="00FC08AF">
        <w:rPr>
          <w:noProof/>
        </w:rPr>
        <w:lastRenderedPageBreak/>
        <w:t xml:space="preserve">When set to "true" </w:t>
      </w:r>
      <w:r w:rsidRPr="00FC08AF">
        <w:rPr>
          <w:noProof/>
          <w:lang w:eastAsia="ko-KR"/>
        </w:rPr>
        <w:t>the MCPTT user is authorised to request remotely initiated private calls.</w:t>
      </w:r>
    </w:p>
    <w:p w14:paraId="739CD3F3" w14:textId="77777777" w:rsidR="00750F53" w:rsidRPr="00FC08AF" w:rsidRDefault="00750F53" w:rsidP="00750F53">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request remotely initiated private calls.</w:t>
      </w:r>
    </w:p>
    <w:p w14:paraId="627C0E8E" w14:textId="77777777" w:rsidR="00750F53" w:rsidRPr="00FC08AF" w:rsidRDefault="00750F53" w:rsidP="00750F53">
      <w:pPr>
        <w:pStyle w:val="Heading3"/>
        <w:rPr>
          <w:noProof/>
          <w:lang w:eastAsia="ko-KR"/>
        </w:rPr>
      </w:pPr>
      <w:bookmarkStart w:id="494" w:name="_Toc4578304"/>
      <w:bookmarkStart w:id="495" w:name="_Toc27727992"/>
      <w:bookmarkStart w:id="496" w:name="_Toc176353309"/>
      <w:r w:rsidRPr="00FC08AF">
        <w:rPr>
          <w:noProof/>
        </w:rPr>
        <w:t>5.2.</w:t>
      </w:r>
      <w:r w:rsidRPr="00FC08AF">
        <w:rPr>
          <w:noProof/>
          <w:lang w:eastAsia="ko-KR"/>
        </w:rPr>
        <w:t>48W2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RequestRemoteInitGroupCall</w:t>
      </w:r>
      <w:bookmarkEnd w:id="494"/>
      <w:bookmarkEnd w:id="495"/>
      <w:bookmarkEnd w:id="496"/>
    </w:p>
    <w:p w14:paraId="4C475266" w14:textId="77777777" w:rsidR="00750F53" w:rsidRPr="00FC08AF" w:rsidRDefault="00750F53" w:rsidP="00750F53">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AllowedRequestRemoteInitGroupCall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750F53" w:rsidRPr="00FC08AF" w14:paraId="5C027318" w14:textId="77777777" w:rsidTr="00A6599D">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730F3B6" w14:textId="77777777" w:rsidR="00750F53" w:rsidRPr="00FC08AF" w:rsidRDefault="00750F53" w:rsidP="00A6599D">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008C59FC" w:rsidRPr="00FC08AF">
              <w:rPr>
                <w:noProof/>
                <w:lang w:eastAsia="ko-KR"/>
              </w:rPr>
              <w:t>AllowedRequestRemoteInitGroupCall</w:t>
            </w:r>
          </w:p>
        </w:tc>
      </w:tr>
      <w:tr w:rsidR="00750F53" w:rsidRPr="00FC08AF" w14:paraId="499A11F0" w14:textId="77777777" w:rsidTr="00A6599D">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0641B9" w14:textId="77777777" w:rsidR="00750F53" w:rsidRPr="00FC08AF" w:rsidRDefault="00750F53" w:rsidP="00A6599D">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44686" w14:textId="77777777" w:rsidR="00750F53" w:rsidRPr="00FC08AF" w:rsidRDefault="00750F53" w:rsidP="00A6599D">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2673B" w14:textId="77777777" w:rsidR="00750F53" w:rsidRPr="00FC08AF" w:rsidRDefault="00750F53" w:rsidP="00A6599D">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F397F" w14:textId="77777777" w:rsidR="00750F53" w:rsidRPr="00FC08AF" w:rsidRDefault="00750F53" w:rsidP="00A6599D">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D88BD" w14:textId="77777777" w:rsidR="00750F53" w:rsidRPr="00FC08AF" w:rsidRDefault="00750F53" w:rsidP="00A6599D">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239F11" w14:textId="77777777" w:rsidR="00750F53" w:rsidRPr="00FC08AF" w:rsidRDefault="00750F53" w:rsidP="00A6599D">
            <w:pPr>
              <w:jc w:val="center"/>
              <w:rPr>
                <w:rFonts w:ascii="Arial" w:hAnsi="Arial" w:cs="Arial"/>
                <w:b/>
                <w:noProof/>
                <w:sz w:val="18"/>
                <w:szCs w:val="18"/>
              </w:rPr>
            </w:pPr>
          </w:p>
        </w:tc>
      </w:tr>
      <w:tr w:rsidR="00750F53" w:rsidRPr="00FC08AF" w14:paraId="4D61BA6B" w14:textId="77777777" w:rsidTr="00A6599D">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AEF7F5" w14:textId="77777777" w:rsidR="00750F53" w:rsidRPr="00FC08AF" w:rsidRDefault="00750F53" w:rsidP="00A6599D">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B4EB0" w14:textId="77777777" w:rsidR="00750F53" w:rsidRPr="00FC08AF" w:rsidRDefault="00750F53" w:rsidP="00A6599D">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6AA3A" w14:textId="77777777" w:rsidR="00750F53" w:rsidRPr="00FC08AF" w:rsidRDefault="00750F53" w:rsidP="00A6599D">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D4950" w14:textId="77777777" w:rsidR="00750F53" w:rsidRPr="00FC08AF" w:rsidRDefault="00750F53" w:rsidP="00A6599D">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25E87" w14:textId="77777777" w:rsidR="00750F53" w:rsidRPr="00FC08AF" w:rsidRDefault="00750F53" w:rsidP="00A6599D">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511A11" w14:textId="77777777" w:rsidR="00750F53" w:rsidRPr="00FC08AF" w:rsidRDefault="00750F53" w:rsidP="00A6599D">
            <w:pPr>
              <w:jc w:val="center"/>
              <w:rPr>
                <w:b/>
                <w:noProof/>
              </w:rPr>
            </w:pPr>
          </w:p>
        </w:tc>
      </w:tr>
      <w:tr w:rsidR="00750F53" w:rsidRPr="00FC08AF" w14:paraId="0D9FC1BE" w14:textId="77777777" w:rsidTr="00A6599D">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3981B6" w14:textId="77777777" w:rsidR="00750F53" w:rsidRPr="00FC08AF" w:rsidRDefault="00750F53" w:rsidP="00A6599D">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31F563" w14:textId="77777777" w:rsidR="00750F53" w:rsidRPr="00FC08AF" w:rsidRDefault="00750F53" w:rsidP="00A6599D">
            <w:pPr>
              <w:rPr>
                <w:noProof/>
                <w:lang w:eastAsia="ko-KR"/>
              </w:rPr>
            </w:pPr>
            <w:r w:rsidRPr="00FC08AF">
              <w:rPr>
                <w:noProof/>
              </w:rPr>
              <w:t>This leaf node indicates whether the MCPTT user is authorised to request a remotely initiated group call</w:t>
            </w:r>
            <w:r w:rsidRPr="00FC08AF">
              <w:rPr>
                <w:noProof/>
                <w:lang w:eastAsia="ko-KR"/>
              </w:rPr>
              <w:t>.</w:t>
            </w:r>
          </w:p>
        </w:tc>
      </w:tr>
    </w:tbl>
    <w:p w14:paraId="44D8435B" w14:textId="77777777" w:rsidR="00D57A49" w:rsidRPr="00FC08AF" w:rsidRDefault="00D57A49" w:rsidP="00D57A49">
      <w:pPr>
        <w:rPr>
          <w:noProof/>
        </w:rPr>
      </w:pPr>
    </w:p>
    <w:p w14:paraId="379CCFC7" w14:textId="77777777" w:rsidR="00750F53" w:rsidRPr="00FC08AF" w:rsidRDefault="00750F53" w:rsidP="00750F53">
      <w:pPr>
        <w:rPr>
          <w:noProof/>
          <w:lang w:eastAsia="ko-KR"/>
        </w:rPr>
      </w:pPr>
      <w:r w:rsidRPr="00FC08AF">
        <w:rPr>
          <w:noProof/>
        </w:rPr>
        <w:t>When set to "true" the MCPTT user is authorised to request remotely initiated group calls</w:t>
      </w:r>
      <w:r w:rsidRPr="00FC08AF">
        <w:rPr>
          <w:noProof/>
          <w:lang w:eastAsia="ko-KR"/>
        </w:rPr>
        <w:t>.</w:t>
      </w:r>
    </w:p>
    <w:p w14:paraId="15DBD758" w14:textId="77777777" w:rsidR="00750F53" w:rsidRPr="00FC08AF" w:rsidRDefault="00750F53" w:rsidP="00750F53">
      <w:pPr>
        <w:rPr>
          <w:noProof/>
          <w:lang w:eastAsia="ko-KR"/>
        </w:rPr>
      </w:pPr>
      <w:r w:rsidRPr="00FC08AF">
        <w:rPr>
          <w:noProof/>
        </w:rPr>
        <w:t>When set to "</w:t>
      </w:r>
      <w:r w:rsidRPr="00FC08AF">
        <w:rPr>
          <w:noProof/>
          <w:lang w:eastAsia="ko-KR"/>
        </w:rPr>
        <w:t>false</w:t>
      </w:r>
      <w:r w:rsidRPr="00FC08AF">
        <w:rPr>
          <w:noProof/>
        </w:rPr>
        <w:t>" the MCPTT user is not authorised to request remotely initiated group calls.</w:t>
      </w:r>
    </w:p>
    <w:p w14:paraId="2DE0FA7A" w14:textId="77777777" w:rsidR="008C59FC" w:rsidRPr="00FC08AF" w:rsidRDefault="008C59FC" w:rsidP="008C59FC">
      <w:pPr>
        <w:pStyle w:val="Heading3"/>
        <w:rPr>
          <w:noProof/>
          <w:lang w:eastAsia="ko-KR"/>
        </w:rPr>
      </w:pPr>
      <w:bookmarkStart w:id="497" w:name="_Toc4578305"/>
      <w:bookmarkStart w:id="498" w:name="_Toc27727993"/>
      <w:bookmarkStart w:id="499" w:name="_Toc176353310"/>
      <w:r w:rsidRPr="00FC08AF">
        <w:rPr>
          <w:noProof/>
        </w:rPr>
        <w:t>5.2.</w:t>
      </w:r>
      <w:r w:rsidRPr="00FC08AF">
        <w:rPr>
          <w:noProof/>
          <w:lang w:eastAsia="ko-KR"/>
        </w:rPr>
        <w:t>48W3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Network/FunctionalAliasList</w:t>
      </w:r>
      <w:bookmarkEnd w:id="497"/>
      <w:bookmarkEnd w:id="498"/>
      <w:bookmarkEnd w:id="499"/>
    </w:p>
    <w:p w14:paraId="2AF5D3F1"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384A914"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D0922D"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w:t>
            </w:r>
          </w:p>
        </w:tc>
      </w:tr>
      <w:tr w:rsidR="008C59FC" w:rsidRPr="00FC08AF" w14:paraId="3D6D97D7"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575135"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36280"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6B945"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4DC6"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B099"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85A73C" w14:textId="77777777" w:rsidR="008C59FC" w:rsidRPr="00FC08AF" w:rsidRDefault="008C59FC" w:rsidP="00283326">
            <w:pPr>
              <w:jc w:val="center"/>
              <w:rPr>
                <w:rFonts w:ascii="Arial" w:hAnsi="Arial" w:cs="Arial"/>
                <w:b/>
                <w:noProof/>
                <w:sz w:val="18"/>
                <w:szCs w:val="18"/>
              </w:rPr>
            </w:pPr>
          </w:p>
        </w:tc>
      </w:tr>
      <w:tr w:rsidR="008C59FC" w:rsidRPr="00FC08AF" w14:paraId="195CAB38"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66F44A"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684E9"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5CA2C"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9A047" w14:textId="77777777" w:rsidR="008C59FC" w:rsidRPr="00FC08AF" w:rsidRDefault="008C59FC" w:rsidP="00283326">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6704D"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8F0FC3" w14:textId="77777777" w:rsidR="008C59FC" w:rsidRPr="00FC08AF" w:rsidRDefault="008C59FC" w:rsidP="00283326">
            <w:pPr>
              <w:jc w:val="center"/>
              <w:rPr>
                <w:b/>
                <w:noProof/>
              </w:rPr>
            </w:pPr>
          </w:p>
        </w:tc>
      </w:tr>
      <w:tr w:rsidR="008C59FC" w:rsidRPr="00FC08AF" w14:paraId="682EBD95"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215518"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CA33B8"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the functional alias configuration.</w:t>
            </w:r>
          </w:p>
        </w:tc>
      </w:tr>
    </w:tbl>
    <w:p w14:paraId="642BEF9E" w14:textId="77777777" w:rsidR="008C59FC" w:rsidRPr="00FC08AF" w:rsidRDefault="008C59FC" w:rsidP="008C59FC">
      <w:pPr>
        <w:rPr>
          <w:noProof/>
          <w:lang w:eastAsia="ko-KR"/>
        </w:rPr>
      </w:pPr>
    </w:p>
    <w:p w14:paraId="04947AAF" w14:textId="77777777" w:rsidR="008C59FC" w:rsidRPr="00FC08AF" w:rsidRDefault="008C59FC" w:rsidP="008C59FC">
      <w:pPr>
        <w:pStyle w:val="Heading3"/>
        <w:rPr>
          <w:noProof/>
          <w:lang w:eastAsia="ko-KR"/>
        </w:rPr>
      </w:pPr>
      <w:bookmarkStart w:id="500" w:name="_Toc4578306"/>
      <w:bookmarkStart w:id="501" w:name="_Toc27727994"/>
      <w:bookmarkStart w:id="502" w:name="_Toc176353311"/>
      <w:r w:rsidRPr="00FC08AF">
        <w:rPr>
          <w:noProof/>
        </w:rPr>
        <w:t>5.2.</w:t>
      </w:r>
      <w:r w:rsidRPr="00FC08AF">
        <w:rPr>
          <w:noProof/>
          <w:lang w:eastAsia="ko-KR"/>
        </w:rPr>
        <w:t>48W4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w:t>
      </w:r>
      <w:bookmarkEnd w:id="500"/>
      <w:bookmarkEnd w:id="501"/>
      <w:bookmarkEnd w:id="502"/>
    </w:p>
    <w:p w14:paraId="4F334FD5"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23ED4E97"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8A8A6C"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w:t>
            </w:r>
          </w:p>
        </w:tc>
      </w:tr>
      <w:tr w:rsidR="008C59FC" w:rsidRPr="00FC08AF" w14:paraId="074A80AC"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ECCC59"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855D6"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1D4F9"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43351"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829D"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CB939" w14:textId="77777777" w:rsidR="008C59FC" w:rsidRPr="00FC08AF" w:rsidRDefault="008C59FC" w:rsidP="00283326">
            <w:pPr>
              <w:jc w:val="center"/>
              <w:rPr>
                <w:rFonts w:ascii="Arial" w:hAnsi="Arial" w:cs="Arial"/>
                <w:b/>
                <w:noProof/>
                <w:sz w:val="18"/>
                <w:szCs w:val="18"/>
              </w:rPr>
            </w:pPr>
          </w:p>
        </w:tc>
      </w:tr>
      <w:tr w:rsidR="008C59FC" w:rsidRPr="00FC08AF" w14:paraId="521CB76B"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70C77"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2418"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39805" w14:textId="77777777" w:rsidR="008C59FC" w:rsidRPr="00FC08AF" w:rsidRDefault="008C59FC" w:rsidP="00283326">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BAF7E" w14:textId="77777777" w:rsidR="008C59FC" w:rsidRPr="00FC08AF" w:rsidRDefault="008C59FC" w:rsidP="0028332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826AC"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093A3" w14:textId="77777777" w:rsidR="008C59FC" w:rsidRPr="00FC08AF" w:rsidRDefault="008C59FC" w:rsidP="00283326">
            <w:pPr>
              <w:jc w:val="center"/>
              <w:rPr>
                <w:b/>
                <w:noProof/>
              </w:rPr>
            </w:pPr>
          </w:p>
        </w:tc>
      </w:tr>
      <w:tr w:rsidR="008C59FC" w:rsidRPr="00FC08AF" w14:paraId="1284BB39"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B57098"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D4032"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one or more functional alias configuration elements.</w:t>
            </w:r>
          </w:p>
        </w:tc>
      </w:tr>
    </w:tbl>
    <w:p w14:paraId="090F3355" w14:textId="77777777" w:rsidR="00D57A49" w:rsidRPr="00FC08AF" w:rsidRDefault="00D57A49" w:rsidP="00D57A49">
      <w:pPr>
        <w:rPr>
          <w:noProof/>
        </w:rPr>
      </w:pPr>
      <w:bookmarkStart w:id="503" w:name="_Toc4578307"/>
      <w:bookmarkStart w:id="504" w:name="_Toc27727995"/>
    </w:p>
    <w:p w14:paraId="2730EB25" w14:textId="77777777" w:rsidR="008C59FC" w:rsidRPr="00FC08AF" w:rsidRDefault="008C59FC" w:rsidP="008C59FC">
      <w:pPr>
        <w:pStyle w:val="Heading3"/>
        <w:rPr>
          <w:noProof/>
          <w:lang w:eastAsia="ko-KR"/>
        </w:rPr>
      </w:pPr>
      <w:bookmarkStart w:id="505" w:name="_Toc176353312"/>
      <w:r w:rsidRPr="00FC08AF">
        <w:rPr>
          <w:noProof/>
          <w:lang w:eastAsia="ko-KR"/>
        </w:rPr>
        <w:t>5</w:t>
      </w:r>
      <w:r w:rsidRPr="00FC08AF">
        <w:rPr>
          <w:noProof/>
        </w:rPr>
        <w:t>.2.48W5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Network/FunctionalAliasList/&lt;x&gt;/Entry</w:t>
      </w:r>
      <w:bookmarkEnd w:id="503"/>
      <w:bookmarkEnd w:id="504"/>
      <w:bookmarkEnd w:id="505"/>
    </w:p>
    <w:p w14:paraId="1AB9A4D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5CB1753"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F48625"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w:t>
            </w:r>
          </w:p>
        </w:tc>
      </w:tr>
      <w:tr w:rsidR="008C59FC" w:rsidRPr="00FC08AF" w14:paraId="4E20DE0D"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4ABBD8"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2E80"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5C6F4"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E7268"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CBAF"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1DD27C" w14:textId="77777777" w:rsidR="008C59FC" w:rsidRPr="00FC08AF" w:rsidRDefault="008C59FC" w:rsidP="00283326">
            <w:pPr>
              <w:jc w:val="center"/>
              <w:rPr>
                <w:rFonts w:ascii="Arial" w:hAnsi="Arial" w:cs="Arial"/>
                <w:b/>
                <w:noProof/>
                <w:sz w:val="18"/>
                <w:szCs w:val="18"/>
              </w:rPr>
            </w:pPr>
          </w:p>
        </w:tc>
      </w:tr>
      <w:tr w:rsidR="008C59FC" w:rsidRPr="00FC08AF" w14:paraId="11A12F0B"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F36E11"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257BE" w14:textId="77777777" w:rsidR="008C59FC" w:rsidRPr="00FC08AF" w:rsidRDefault="008C59FC" w:rsidP="0028332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CFE7F"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C2C3F" w14:textId="77777777" w:rsidR="008C59FC" w:rsidRPr="00FC08AF" w:rsidRDefault="008C59FC" w:rsidP="0028332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4C1F"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C715EF" w14:textId="77777777" w:rsidR="008C59FC" w:rsidRPr="00FC08AF" w:rsidRDefault="008C59FC" w:rsidP="00283326">
            <w:pPr>
              <w:jc w:val="center"/>
              <w:rPr>
                <w:b/>
                <w:noProof/>
              </w:rPr>
            </w:pPr>
          </w:p>
        </w:tc>
      </w:tr>
      <w:tr w:rsidR="008C59FC" w:rsidRPr="00FC08AF" w14:paraId="1AAED88B"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67BD4"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19751D"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the details of the functional alias.</w:t>
            </w:r>
          </w:p>
        </w:tc>
      </w:tr>
    </w:tbl>
    <w:p w14:paraId="40B5FB7A" w14:textId="77777777" w:rsidR="00D57A49" w:rsidRPr="00FC08AF" w:rsidRDefault="00D57A49" w:rsidP="00D57A49">
      <w:pPr>
        <w:rPr>
          <w:noProof/>
        </w:rPr>
      </w:pPr>
      <w:bookmarkStart w:id="506" w:name="_Toc4578308"/>
      <w:bookmarkStart w:id="507" w:name="_Toc27727996"/>
    </w:p>
    <w:p w14:paraId="207D4CE4" w14:textId="77777777" w:rsidR="008C59FC" w:rsidRPr="00FC08AF" w:rsidRDefault="008C59FC" w:rsidP="008C59FC">
      <w:pPr>
        <w:pStyle w:val="Heading3"/>
        <w:rPr>
          <w:noProof/>
          <w:lang w:eastAsia="ko-KR"/>
        </w:rPr>
      </w:pPr>
      <w:bookmarkStart w:id="508" w:name="_Toc176353313"/>
      <w:r w:rsidRPr="00FC08AF">
        <w:rPr>
          <w:noProof/>
        </w:rPr>
        <w:lastRenderedPageBreak/>
        <w:t>5.2.</w:t>
      </w:r>
      <w:r w:rsidRPr="00FC08AF">
        <w:rPr>
          <w:noProof/>
          <w:lang w:eastAsia="ko-KR"/>
        </w:rPr>
        <w:t>48W6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Network/FunctionalAliasList/&lt;x&gt;/Entry/</w:t>
      </w:r>
      <w:r w:rsidR="005C1D76" w:rsidRPr="00FC08AF">
        <w:rPr>
          <w:noProof/>
        </w:rPr>
        <w:br/>
      </w:r>
      <w:r w:rsidRPr="00FC08AF">
        <w:rPr>
          <w:noProof/>
        </w:rPr>
        <w:t>FunctionalAlias</w:t>
      </w:r>
      <w:bookmarkEnd w:id="506"/>
      <w:bookmarkEnd w:id="507"/>
      <w:bookmarkEnd w:id="508"/>
    </w:p>
    <w:p w14:paraId="01FB8AF1"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w:t>
      </w:r>
      <w:r w:rsidR="004E2363" w:rsidRPr="00FC08AF">
        <w:rPr>
          <w:noProof/>
        </w:rPr>
        <w:t>FunctionalAlias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74D4FDD8"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0DF74D"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Network/FunctionalAliasList/&lt;x&gt;/Entry/FunctionalAlias</w:t>
            </w:r>
          </w:p>
        </w:tc>
      </w:tr>
      <w:tr w:rsidR="008C59FC" w:rsidRPr="00FC08AF" w14:paraId="4B4577A1"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1B3324"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5C6AA"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58C0"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0944C"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5D338"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54DA3F" w14:textId="77777777" w:rsidR="008C59FC" w:rsidRPr="00FC08AF" w:rsidRDefault="008C59FC" w:rsidP="00283326">
            <w:pPr>
              <w:jc w:val="center"/>
              <w:rPr>
                <w:rFonts w:ascii="Arial" w:hAnsi="Arial" w:cs="Arial"/>
                <w:b/>
                <w:noProof/>
                <w:sz w:val="18"/>
                <w:szCs w:val="18"/>
              </w:rPr>
            </w:pPr>
          </w:p>
        </w:tc>
      </w:tr>
      <w:tr w:rsidR="008C59FC" w:rsidRPr="00FC08AF" w14:paraId="2EF6DFE5"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B4609"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AAC5A"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2AD72"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C376" w14:textId="77777777" w:rsidR="008C59FC" w:rsidRPr="00FC08AF" w:rsidRDefault="008C59FC" w:rsidP="00283326">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B3F90"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24BE8" w14:textId="77777777" w:rsidR="008C59FC" w:rsidRPr="00FC08AF" w:rsidRDefault="008C59FC" w:rsidP="00283326">
            <w:pPr>
              <w:jc w:val="center"/>
              <w:rPr>
                <w:b/>
                <w:noProof/>
              </w:rPr>
            </w:pPr>
          </w:p>
        </w:tc>
      </w:tr>
      <w:tr w:rsidR="008C59FC" w:rsidRPr="00FC08AF" w14:paraId="4C545CB5"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F81B26"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65B2A" w14:textId="77777777" w:rsidR="008C59FC" w:rsidRPr="00FC08AF" w:rsidRDefault="008C59FC" w:rsidP="00283326">
            <w:pPr>
              <w:rPr>
                <w:noProof/>
                <w:lang w:eastAsia="ko-KR"/>
              </w:rPr>
            </w:pPr>
            <w:r w:rsidRPr="00FC08AF">
              <w:rPr>
                <w:noProof/>
              </w:rPr>
              <w:t>This leaf node indicates a</w:t>
            </w:r>
            <w:r w:rsidRPr="00FC08AF">
              <w:rPr>
                <w:noProof/>
                <w:lang w:eastAsia="ko-KR"/>
              </w:rPr>
              <w:t xml:space="preserve"> functional alias that can be activated by the MCPTT user.</w:t>
            </w:r>
          </w:p>
        </w:tc>
      </w:tr>
    </w:tbl>
    <w:p w14:paraId="5B756EBC" w14:textId="77777777" w:rsidR="00E474BC" w:rsidRPr="00FC08AF" w:rsidRDefault="00E474BC" w:rsidP="00E474BC">
      <w:pPr>
        <w:rPr>
          <w:noProof/>
        </w:rPr>
      </w:pPr>
    </w:p>
    <w:p w14:paraId="4325FA1D" w14:textId="77777777" w:rsidR="008C59FC" w:rsidRPr="00FC08AF" w:rsidRDefault="008C59FC" w:rsidP="008C59FC">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22F8FFE1" w14:textId="77777777" w:rsidR="008C59FC" w:rsidRPr="00FC08AF" w:rsidRDefault="008C59FC" w:rsidP="008C59FC">
      <w:pPr>
        <w:pStyle w:val="Heading3"/>
        <w:rPr>
          <w:noProof/>
          <w:lang w:eastAsia="ko-KR"/>
        </w:rPr>
      </w:pPr>
      <w:bookmarkStart w:id="509" w:name="_Toc4578309"/>
      <w:bookmarkStart w:id="510" w:name="_Toc27727997"/>
      <w:bookmarkStart w:id="511" w:name="_Toc176353314"/>
      <w:r w:rsidRPr="00FC08AF">
        <w:rPr>
          <w:noProof/>
        </w:rPr>
        <w:t>5.2.</w:t>
      </w:r>
      <w:r w:rsidRPr="00FC08AF">
        <w:rPr>
          <w:noProof/>
          <w:lang w:eastAsia="ko-KR"/>
        </w:rPr>
        <w:t>48W7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Network/FunctionalAliasList/&lt;x&gt;/Entry/DisplayName</w:t>
      </w:r>
      <w:bookmarkEnd w:id="509"/>
      <w:bookmarkEnd w:id="510"/>
      <w:bookmarkEnd w:id="511"/>
    </w:p>
    <w:p w14:paraId="457D304E"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5B2854F"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B30ACE"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Network/FunctionalAliasList/&lt;x&gt;/Entry/DisplayName</w:t>
            </w:r>
          </w:p>
        </w:tc>
      </w:tr>
      <w:tr w:rsidR="008C59FC" w:rsidRPr="00FC08AF" w14:paraId="2030AA1F"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B106F0"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3D37D"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56C5A"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AA1F9"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488CC"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30F4EA" w14:textId="77777777" w:rsidR="008C59FC" w:rsidRPr="00FC08AF" w:rsidRDefault="008C59FC" w:rsidP="00283326">
            <w:pPr>
              <w:jc w:val="center"/>
              <w:rPr>
                <w:rFonts w:ascii="Arial" w:hAnsi="Arial" w:cs="Arial"/>
                <w:b/>
                <w:noProof/>
                <w:sz w:val="18"/>
                <w:szCs w:val="18"/>
              </w:rPr>
            </w:pPr>
          </w:p>
        </w:tc>
      </w:tr>
      <w:tr w:rsidR="008C59FC" w:rsidRPr="00FC08AF" w14:paraId="5CDF87E9"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FB3D82"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35A54" w14:textId="77777777" w:rsidR="008C59FC" w:rsidRPr="00FC08AF" w:rsidRDefault="008C59FC" w:rsidP="0028332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D0189"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0C761" w14:textId="77777777" w:rsidR="008C59FC" w:rsidRPr="00FC08AF" w:rsidRDefault="008C59FC" w:rsidP="00283326">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D8936"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45C691" w14:textId="77777777" w:rsidR="008C59FC" w:rsidRPr="00FC08AF" w:rsidRDefault="008C59FC" w:rsidP="00283326">
            <w:pPr>
              <w:jc w:val="center"/>
              <w:rPr>
                <w:b/>
                <w:noProof/>
              </w:rPr>
            </w:pPr>
          </w:p>
        </w:tc>
      </w:tr>
      <w:tr w:rsidR="008C59FC" w:rsidRPr="00FC08AF" w14:paraId="74C476C6"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DCA51"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F742A5" w14:textId="77777777" w:rsidR="008C59FC" w:rsidRPr="00FC08AF" w:rsidRDefault="008C59FC" w:rsidP="00283326">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a </w:t>
            </w:r>
            <w:r w:rsidRPr="00FC08AF">
              <w:rPr>
                <w:noProof/>
                <w:lang w:eastAsia="ko-KR"/>
              </w:rPr>
              <w:t>functional alias that can be activated by the MCPTT user.</w:t>
            </w:r>
          </w:p>
        </w:tc>
      </w:tr>
    </w:tbl>
    <w:p w14:paraId="300D8B08" w14:textId="77777777" w:rsidR="00D57A49" w:rsidRPr="00FC08AF" w:rsidRDefault="00D57A49" w:rsidP="00D57A49">
      <w:pPr>
        <w:rPr>
          <w:noProof/>
        </w:rPr>
      </w:pPr>
      <w:bookmarkStart w:id="512" w:name="_Toc4578310"/>
      <w:bookmarkStart w:id="513" w:name="_Toc27727998"/>
    </w:p>
    <w:p w14:paraId="129B8A8D" w14:textId="77777777" w:rsidR="008C59FC" w:rsidRPr="00FC08AF" w:rsidRDefault="008C59FC" w:rsidP="008C59FC">
      <w:pPr>
        <w:pStyle w:val="Heading3"/>
        <w:rPr>
          <w:noProof/>
          <w:lang w:eastAsia="ko-KR"/>
        </w:rPr>
      </w:pPr>
      <w:bookmarkStart w:id="514" w:name="_Toc176353315"/>
      <w:r w:rsidRPr="00FC08AF">
        <w:rPr>
          <w:noProof/>
        </w:rPr>
        <w:t>5.2.</w:t>
      </w:r>
      <w:r w:rsidRPr="00FC08AF">
        <w:rPr>
          <w:noProof/>
          <w:lang w:eastAsia="ko-KR"/>
        </w:rPr>
        <w:t>48W8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AllowedQueryFunctionalAliasOtherUser</w:t>
      </w:r>
      <w:bookmarkEnd w:id="512"/>
      <w:bookmarkEnd w:id="513"/>
      <w:bookmarkEnd w:id="514"/>
    </w:p>
    <w:p w14:paraId="741EF22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AllowedQueryFunctionalAliasOtherUser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C59FC" w:rsidRPr="00FC08AF" w14:paraId="260C2B2A" w14:textId="77777777" w:rsidTr="0028332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3BAA96" w14:textId="77777777" w:rsidR="008C59FC" w:rsidRPr="00FC08AF" w:rsidRDefault="008C59FC" w:rsidP="00283326">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AllowedQueryFunctionalAliasOtherUser</w:t>
            </w:r>
          </w:p>
        </w:tc>
      </w:tr>
      <w:tr w:rsidR="008C59FC" w:rsidRPr="00FC08AF" w14:paraId="6C9E6FE4"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0A899"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0D438"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A2BA0" w14:textId="77777777" w:rsidR="008C59FC" w:rsidRPr="00FC08AF" w:rsidRDefault="008C59FC" w:rsidP="0028332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89DAD"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B5C3" w14:textId="77777777" w:rsidR="008C59FC" w:rsidRPr="00FC08AF" w:rsidRDefault="008C59FC" w:rsidP="0028332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DAD15B" w14:textId="77777777" w:rsidR="008C59FC" w:rsidRPr="00FC08AF" w:rsidRDefault="008C59FC" w:rsidP="00283326">
            <w:pPr>
              <w:jc w:val="center"/>
              <w:rPr>
                <w:rFonts w:ascii="Arial" w:hAnsi="Arial" w:cs="Arial"/>
                <w:b/>
                <w:noProof/>
                <w:sz w:val="18"/>
                <w:szCs w:val="18"/>
              </w:rPr>
            </w:pPr>
          </w:p>
        </w:tc>
      </w:tr>
      <w:tr w:rsidR="008C59FC" w:rsidRPr="00FC08AF" w14:paraId="744F66EE"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3763E2"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F97DE"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1CD0E" w14:textId="77777777" w:rsidR="008C59FC" w:rsidRPr="00FC08AF" w:rsidRDefault="008C59FC" w:rsidP="0028332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46EC6" w14:textId="77777777" w:rsidR="008C59FC" w:rsidRPr="00FC08AF" w:rsidRDefault="008C59FC" w:rsidP="0028332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A6FDB" w14:textId="77777777" w:rsidR="008C59FC" w:rsidRPr="00FC08AF" w:rsidRDefault="008C59FC" w:rsidP="0028332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D91FACD" w14:textId="77777777" w:rsidR="008C59FC" w:rsidRPr="00FC08AF" w:rsidRDefault="008C59FC" w:rsidP="00283326">
            <w:pPr>
              <w:jc w:val="center"/>
              <w:rPr>
                <w:b/>
                <w:noProof/>
              </w:rPr>
            </w:pPr>
          </w:p>
        </w:tc>
      </w:tr>
      <w:tr w:rsidR="008C59FC" w:rsidRPr="00FC08AF" w14:paraId="037A8822"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2CBE36" w14:textId="77777777" w:rsidR="008C59FC" w:rsidRPr="00FC08AF" w:rsidRDefault="008C59FC" w:rsidP="0028332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89D9EF" w14:textId="77777777" w:rsidR="008C59FC" w:rsidRPr="00FC08AF" w:rsidRDefault="008C59FC" w:rsidP="00283326">
            <w:pPr>
              <w:rPr>
                <w:noProof/>
                <w:lang w:eastAsia="ko-KR"/>
              </w:rPr>
            </w:pPr>
            <w:r w:rsidRPr="00FC08AF">
              <w:rPr>
                <w:noProof/>
              </w:rPr>
              <w:t xml:space="preserve">This leaf node indicates </w:t>
            </w:r>
            <w:r w:rsidRPr="00FC08AF">
              <w:rPr>
                <w:noProof/>
                <w:lang w:eastAsia="ko-KR"/>
              </w:rPr>
              <w:t>whether the MCPTT user is authorised query the functional alias(es) activated by another MCPTT user.</w:t>
            </w:r>
          </w:p>
        </w:tc>
      </w:tr>
    </w:tbl>
    <w:p w14:paraId="0EC53FD2" w14:textId="77777777" w:rsidR="00D57A49" w:rsidRPr="00FC08AF" w:rsidRDefault="00D57A49" w:rsidP="00D57A49">
      <w:pPr>
        <w:rPr>
          <w:noProof/>
        </w:rPr>
      </w:pPr>
    </w:p>
    <w:p w14:paraId="402E08FF" w14:textId="77777777" w:rsidR="008C59FC" w:rsidRPr="00FC08AF" w:rsidRDefault="008C59FC" w:rsidP="008C59FC">
      <w:pPr>
        <w:rPr>
          <w:noProof/>
          <w:lang w:eastAsia="ko-KR"/>
        </w:rPr>
      </w:pPr>
      <w:r w:rsidRPr="00FC08AF">
        <w:rPr>
          <w:noProof/>
        </w:rPr>
        <w:t xml:space="preserve">When set to "true" </w:t>
      </w:r>
      <w:r w:rsidRPr="00FC08AF">
        <w:rPr>
          <w:noProof/>
          <w:lang w:eastAsia="ko-KR"/>
        </w:rPr>
        <w:t>the MCPTT user is authorised to query the functional alias(es) activated by another MCPTT user.</w:t>
      </w:r>
    </w:p>
    <w:p w14:paraId="411BF0D5" w14:textId="77777777" w:rsidR="008C59FC" w:rsidRPr="00FC08AF" w:rsidRDefault="008C59FC" w:rsidP="008C59FC">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query the functional alias(es) activated by another MCPTT user.</w:t>
      </w:r>
    </w:p>
    <w:p w14:paraId="67F2FF2E" w14:textId="77777777" w:rsidR="008C59FC" w:rsidRPr="00FC08AF" w:rsidRDefault="008C59FC" w:rsidP="008C59FC">
      <w:pPr>
        <w:pStyle w:val="Heading3"/>
        <w:rPr>
          <w:noProof/>
          <w:lang w:eastAsia="ko-KR"/>
        </w:rPr>
      </w:pPr>
      <w:bookmarkStart w:id="515" w:name="_Toc4578311"/>
      <w:bookmarkStart w:id="516" w:name="_Toc27727999"/>
      <w:bookmarkStart w:id="517" w:name="_Toc176353316"/>
      <w:r w:rsidRPr="00FC08AF">
        <w:rPr>
          <w:noProof/>
        </w:rPr>
        <w:t>5.2.</w:t>
      </w:r>
      <w:r w:rsidRPr="00FC08AF">
        <w:rPr>
          <w:noProof/>
          <w:lang w:eastAsia="ko-KR"/>
        </w:rPr>
        <w:t>48W9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Network/AllowedTakeoverFunctionalAliasOtherUser</w:t>
      </w:r>
      <w:bookmarkEnd w:id="515"/>
      <w:bookmarkEnd w:id="516"/>
      <w:bookmarkEnd w:id="517"/>
    </w:p>
    <w:p w14:paraId="703485D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AllowedTakeoverFunctionalAliasOtherUser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C59FC" w:rsidRPr="00FC08AF" w14:paraId="214D70D0" w14:textId="77777777" w:rsidTr="0028332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FE714D" w14:textId="77777777" w:rsidR="008C59FC" w:rsidRPr="00FC08AF" w:rsidRDefault="008C59FC" w:rsidP="00283326">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AllowedTakeoverFunctionalAliasOtherUser</w:t>
            </w:r>
          </w:p>
        </w:tc>
      </w:tr>
      <w:tr w:rsidR="008C59FC" w:rsidRPr="00FC08AF" w14:paraId="33205E36"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EDAD3C"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BB02F"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EFAA" w14:textId="77777777" w:rsidR="008C59FC" w:rsidRPr="00FC08AF" w:rsidRDefault="008C59FC" w:rsidP="0028332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11882"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62592" w14:textId="77777777" w:rsidR="008C59FC" w:rsidRPr="00FC08AF" w:rsidRDefault="008C59FC" w:rsidP="0028332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1C0CB5" w14:textId="77777777" w:rsidR="008C59FC" w:rsidRPr="00FC08AF" w:rsidRDefault="008C59FC" w:rsidP="00283326">
            <w:pPr>
              <w:jc w:val="center"/>
              <w:rPr>
                <w:rFonts w:ascii="Arial" w:hAnsi="Arial" w:cs="Arial"/>
                <w:b/>
                <w:noProof/>
                <w:sz w:val="18"/>
                <w:szCs w:val="18"/>
              </w:rPr>
            </w:pPr>
          </w:p>
        </w:tc>
      </w:tr>
      <w:tr w:rsidR="008C59FC" w:rsidRPr="00FC08AF" w14:paraId="620BC908"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B0B04"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8AA5"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DAEE3" w14:textId="77777777" w:rsidR="008C59FC" w:rsidRPr="00FC08AF" w:rsidRDefault="008C59FC" w:rsidP="0028332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B173B" w14:textId="77777777" w:rsidR="008C59FC" w:rsidRPr="00FC08AF" w:rsidRDefault="008C59FC" w:rsidP="0028332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6E0F7" w14:textId="77777777" w:rsidR="008C59FC" w:rsidRPr="00FC08AF" w:rsidRDefault="008C59FC" w:rsidP="0028332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D135DA" w14:textId="77777777" w:rsidR="008C59FC" w:rsidRPr="00FC08AF" w:rsidRDefault="008C59FC" w:rsidP="00283326">
            <w:pPr>
              <w:jc w:val="center"/>
              <w:rPr>
                <w:b/>
                <w:noProof/>
              </w:rPr>
            </w:pPr>
          </w:p>
        </w:tc>
      </w:tr>
      <w:tr w:rsidR="008C59FC" w:rsidRPr="00FC08AF" w14:paraId="1C76A9F7"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2C13C4" w14:textId="77777777" w:rsidR="008C59FC" w:rsidRPr="00FC08AF" w:rsidRDefault="008C59FC" w:rsidP="0028332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FF3A92" w14:textId="77777777" w:rsidR="008C59FC" w:rsidRPr="00FC08AF" w:rsidRDefault="008C59FC" w:rsidP="00283326">
            <w:pPr>
              <w:rPr>
                <w:noProof/>
                <w:lang w:eastAsia="ko-KR"/>
              </w:rPr>
            </w:pPr>
            <w:r w:rsidRPr="00FC08AF">
              <w:rPr>
                <w:noProof/>
              </w:rPr>
              <w:t>This leaf node indicates whether the MCPTT user is authorised to take over the functional alias(es) previously activated by another MCPTT user</w:t>
            </w:r>
            <w:r w:rsidRPr="00FC08AF">
              <w:rPr>
                <w:noProof/>
                <w:lang w:eastAsia="ko-KR"/>
              </w:rPr>
              <w:t>.</w:t>
            </w:r>
          </w:p>
        </w:tc>
      </w:tr>
    </w:tbl>
    <w:p w14:paraId="0F6321AE" w14:textId="77777777" w:rsidR="00D57A49" w:rsidRPr="00FC08AF" w:rsidRDefault="00D57A49" w:rsidP="00D57A49">
      <w:pPr>
        <w:rPr>
          <w:noProof/>
        </w:rPr>
      </w:pPr>
    </w:p>
    <w:p w14:paraId="690FC57C" w14:textId="77777777" w:rsidR="008C59FC" w:rsidRPr="00FC08AF" w:rsidRDefault="008C59FC" w:rsidP="008C59FC">
      <w:pPr>
        <w:rPr>
          <w:noProof/>
          <w:lang w:eastAsia="ko-KR"/>
        </w:rPr>
      </w:pPr>
      <w:r w:rsidRPr="00FC08AF">
        <w:rPr>
          <w:noProof/>
        </w:rPr>
        <w:t>When set to "true" the MCPTT user is authorised to take over the functional alias(es) previously activated by another MCPTT user</w:t>
      </w:r>
      <w:r w:rsidRPr="00FC08AF">
        <w:rPr>
          <w:noProof/>
          <w:lang w:eastAsia="ko-KR"/>
        </w:rPr>
        <w:t>.</w:t>
      </w:r>
    </w:p>
    <w:p w14:paraId="1D180582" w14:textId="77777777" w:rsidR="008C59FC" w:rsidRPr="00FC08AF" w:rsidRDefault="008C59FC" w:rsidP="008C59FC">
      <w:pPr>
        <w:rPr>
          <w:noProof/>
          <w:lang w:eastAsia="ko-KR"/>
        </w:rPr>
      </w:pPr>
      <w:r w:rsidRPr="00FC08AF">
        <w:rPr>
          <w:noProof/>
        </w:rPr>
        <w:lastRenderedPageBreak/>
        <w:t>When set to "</w:t>
      </w:r>
      <w:r w:rsidRPr="00FC08AF">
        <w:rPr>
          <w:noProof/>
          <w:lang w:eastAsia="ko-KR"/>
        </w:rPr>
        <w:t>false</w:t>
      </w:r>
      <w:r w:rsidRPr="00FC08AF">
        <w:rPr>
          <w:noProof/>
        </w:rPr>
        <w:t>" the MCPTT user is not authorised to take over the functional alias(es) previously activated by another MCPTT user.</w:t>
      </w:r>
    </w:p>
    <w:p w14:paraId="3D980F70" w14:textId="77777777" w:rsidR="003427F4" w:rsidRPr="00FC08AF" w:rsidRDefault="003427F4" w:rsidP="003427F4">
      <w:pPr>
        <w:pStyle w:val="Heading3"/>
        <w:rPr>
          <w:noProof/>
          <w:lang w:eastAsia="ko-KR"/>
        </w:rPr>
      </w:pPr>
      <w:bookmarkStart w:id="518" w:name="_Toc4578312"/>
      <w:bookmarkStart w:id="519" w:name="_Toc27728000"/>
      <w:bookmarkStart w:id="520" w:name="_Toc176353317"/>
      <w:r w:rsidRPr="00FC08AF">
        <w:rPr>
          <w:noProof/>
        </w:rPr>
        <w:t>5.2.</w:t>
      </w:r>
      <w:r w:rsidRPr="00FC08AF">
        <w:rPr>
          <w:noProof/>
          <w:lang w:eastAsia="ko-KR"/>
        </w:rPr>
        <w:t>48W10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Network/AllowedLocationInfoWhenTalking</w:t>
      </w:r>
      <w:bookmarkEnd w:id="518"/>
      <w:bookmarkEnd w:id="519"/>
      <w:bookmarkEnd w:id="520"/>
    </w:p>
    <w:p w14:paraId="0D9512E8" w14:textId="77777777" w:rsidR="003427F4" w:rsidRPr="00FC08AF" w:rsidRDefault="003427F4" w:rsidP="003427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48W10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AllowedLocationInfoWhenTalking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427F4" w:rsidRPr="00FC08AF" w14:paraId="2FDFA4B3" w14:textId="77777777" w:rsidTr="00700469">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B03123E" w14:textId="77777777" w:rsidR="003427F4" w:rsidRPr="00FC08AF" w:rsidRDefault="003427F4" w:rsidP="00700469">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AllowedLocationInfoWhenTalking</w:t>
            </w:r>
          </w:p>
        </w:tc>
      </w:tr>
      <w:tr w:rsidR="003427F4" w:rsidRPr="00FC08AF" w14:paraId="6B3EDEBC" w14:textId="77777777" w:rsidTr="00700469">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BE2824" w14:textId="77777777" w:rsidR="003427F4" w:rsidRPr="00FC08AF" w:rsidRDefault="003427F4" w:rsidP="00700469">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6C0FF" w14:textId="77777777" w:rsidR="003427F4" w:rsidRPr="00FC08AF" w:rsidRDefault="003427F4" w:rsidP="00700469">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6E142" w14:textId="77777777" w:rsidR="003427F4" w:rsidRPr="00FC08AF" w:rsidRDefault="003427F4" w:rsidP="00700469">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C8D07" w14:textId="77777777" w:rsidR="003427F4" w:rsidRPr="00FC08AF" w:rsidRDefault="003427F4" w:rsidP="00700469">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F653" w14:textId="77777777" w:rsidR="003427F4" w:rsidRPr="00FC08AF" w:rsidRDefault="003427F4" w:rsidP="00700469">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3388B25" w14:textId="77777777" w:rsidR="003427F4" w:rsidRPr="00FC08AF" w:rsidRDefault="003427F4" w:rsidP="00700469">
            <w:pPr>
              <w:jc w:val="center"/>
              <w:rPr>
                <w:rFonts w:ascii="Arial" w:hAnsi="Arial" w:cs="Arial"/>
                <w:b/>
                <w:noProof/>
                <w:sz w:val="18"/>
                <w:szCs w:val="18"/>
              </w:rPr>
            </w:pPr>
          </w:p>
        </w:tc>
      </w:tr>
      <w:tr w:rsidR="003427F4" w:rsidRPr="00FC08AF" w14:paraId="08032302" w14:textId="77777777" w:rsidTr="00700469">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3B965" w14:textId="77777777" w:rsidR="003427F4" w:rsidRPr="00FC08AF" w:rsidRDefault="003427F4" w:rsidP="00700469">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C557F" w14:textId="77777777" w:rsidR="003427F4" w:rsidRPr="00FC08AF" w:rsidRDefault="003427F4" w:rsidP="00700469">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8C201" w14:textId="77777777" w:rsidR="003427F4" w:rsidRPr="00FC08AF" w:rsidRDefault="003427F4" w:rsidP="00700469">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7642B" w14:textId="77777777" w:rsidR="003427F4" w:rsidRPr="00FC08AF" w:rsidRDefault="003427F4" w:rsidP="00700469">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AD495" w14:textId="77777777" w:rsidR="003427F4" w:rsidRPr="00FC08AF" w:rsidRDefault="003427F4" w:rsidP="00700469">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3DA47D9" w14:textId="77777777" w:rsidR="003427F4" w:rsidRPr="00FC08AF" w:rsidRDefault="003427F4" w:rsidP="00700469">
            <w:pPr>
              <w:jc w:val="center"/>
              <w:rPr>
                <w:b/>
                <w:noProof/>
              </w:rPr>
            </w:pPr>
          </w:p>
        </w:tc>
      </w:tr>
      <w:tr w:rsidR="003427F4" w:rsidRPr="00FC08AF" w14:paraId="3A0789EA" w14:textId="77777777" w:rsidTr="00700469">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62A8AA" w14:textId="77777777" w:rsidR="003427F4" w:rsidRPr="00FC08AF" w:rsidRDefault="003427F4" w:rsidP="00700469">
            <w:pPr>
              <w:rPr>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ED70A8" w14:textId="77777777" w:rsidR="003427F4" w:rsidRPr="00FC08AF" w:rsidRDefault="003427F4" w:rsidP="00700469">
            <w:pPr>
              <w:rPr>
                <w:noProof/>
              </w:rPr>
            </w:pPr>
            <w:r w:rsidRPr="00FC08AF">
              <w:rPr>
                <w:noProof/>
              </w:rPr>
              <w:t>This leaf node indicates whether the MCPTT user is authorised to send its location information when it is requesting the floor.</w:t>
            </w:r>
          </w:p>
        </w:tc>
      </w:tr>
    </w:tbl>
    <w:p w14:paraId="4E42A847" w14:textId="77777777" w:rsidR="00D57A49" w:rsidRPr="00FC08AF" w:rsidRDefault="00D57A49" w:rsidP="00D57A49">
      <w:pPr>
        <w:rPr>
          <w:noProof/>
        </w:rPr>
      </w:pPr>
    </w:p>
    <w:p w14:paraId="6E3E9690" w14:textId="77777777" w:rsidR="003427F4" w:rsidRPr="00FC08AF" w:rsidRDefault="003427F4" w:rsidP="003427F4">
      <w:pPr>
        <w:rPr>
          <w:noProof/>
        </w:rPr>
      </w:pPr>
      <w:r w:rsidRPr="00FC08AF">
        <w:rPr>
          <w:noProof/>
        </w:rPr>
        <w:t>When set to "true" the MCPTT user is authorised to send its location information when it is requesting the floor.</w:t>
      </w:r>
    </w:p>
    <w:p w14:paraId="72230C4B" w14:textId="77777777" w:rsidR="003427F4" w:rsidRPr="00FC08AF" w:rsidRDefault="003427F4" w:rsidP="003427F4">
      <w:pPr>
        <w:rPr>
          <w:noProof/>
        </w:rPr>
      </w:pPr>
      <w:r w:rsidRPr="00FC08AF">
        <w:rPr>
          <w:noProof/>
        </w:rPr>
        <w:t>When set to "</w:t>
      </w:r>
      <w:r w:rsidRPr="00FC08AF">
        <w:rPr>
          <w:noProof/>
          <w:lang w:eastAsia="ko-KR"/>
        </w:rPr>
        <w:t>false</w:t>
      </w:r>
      <w:r w:rsidRPr="00FC08AF">
        <w:rPr>
          <w:noProof/>
        </w:rPr>
        <w:t>" the MCPTT user is not authorised to send its location information when it is requesting the floor.</w:t>
      </w:r>
    </w:p>
    <w:p w14:paraId="459B8E5C" w14:textId="77777777" w:rsidR="00A560F4" w:rsidRPr="00FC08AF" w:rsidRDefault="00A560F4" w:rsidP="00A560F4">
      <w:pPr>
        <w:pStyle w:val="Heading3"/>
        <w:rPr>
          <w:noProof/>
          <w:lang w:eastAsia="ko-KR"/>
        </w:rPr>
      </w:pPr>
      <w:bookmarkStart w:id="521" w:name="_Toc4578313"/>
      <w:bookmarkStart w:id="522" w:name="_Toc27728001"/>
      <w:bookmarkStart w:id="523" w:name="_Toc176353318"/>
      <w:r w:rsidRPr="00FC08AF">
        <w:rPr>
          <w:noProof/>
        </w:rPr>
        <w:t>5.2.4</w:t>
      </w:r>
      <w:r w:rsidRPr="00FC08AF">
        <w:rPr>
          <w:noProof/>
          <w:lang w:eastAsia="ko-KR"/>
        </w:rPr>
        <w:t>9</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521"/>
      <w:bookmarkEnd w:id="522"/>
      <w:bookmarkEnd w:id="523"/>
    </w:p>
    <w:p w14:paraId="7BB135A9"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260A1EE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649738" w14:textId="77777777" w:rsidR="00A560F4" w:rsidRPr="00FC08AF" w:rsidRDefault="00A560F4" w:rsidP="00CF1FEB">
            <w:pPr>
              <w:rPr>
                <w:rFonts w:ascii="Arial" w:hAnsi="Arial" w:cs="Arial"/>
                <w:noProof/>
                <w:sz w:val="18"/>
                <w:szCs w:val="18"/>
              </w:rPr>
            </w:pPr>
            <w:r w:rsidRPr="00FC08AF">
              <w:rPr>
                <w:noProof/>
              </w:rPr>
              <w:t>&lt;x&gt;/OffNetwork</w:t>
            </w:r>
          </w:p>
        </w:tc>
      </w:tr>
      <w:tr w:rsidR="00A560F4" w:rsidRPr="00FC08AF" w14:paraId="0451ECF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4F67EA"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2757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14100"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796F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104B"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609C7" w14:textId="77777777" w:rsidR="00A560F4" w:rsidRPr="00FC08AF" w:rsidRDefault="00A560F4" w:rsidP="00CF1FEB">
            <w:pPr>
              <w:jc w:val="center"/>
              <w:rPr>
                <w:rFonts w:ascii="Arial" w:hAnsi="Arial" w:cs="Arial"/>
                <w:b/>
                <w:noProof/>
                <w:sz w:val="18"/>
                <w:szCs w:val="18"/>
              </w:rPr>
            </w:pPr>
          </w:p>
        </w:tc>
      </w:tr>
      <w:tr w:rsidR="00A560F4" w:rsidRPr="00FC08AF" w14:paraId="15A49F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B7E44"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7D0B2"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DF5EA" w14:textId="77777777" w:rsidR="00A560F4" w:rsidRPr="00FC08AF" w:rsidRDefault="00A560F4" w:rsidP="00CF1FEB">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FBCCC"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A86B9"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DF2BEB" w14:textId="77777777" w:rsidR="00A560F4" w:rsidRPr="00FC08AF" w:rsidRDefault="00A560F4" w:rsidP="00CF1FEB">
            <w:pPr>
              <w:jc w:val="center"/>
              <w:rPr>
                <w:b/>
                <w:noProof/>
              </w:rPr>
            </w:pPr>
          </w:p>
        </w:tc>
      </w:tr>
      <w:tr w:rsidR="00A560F4" w:rsidRPr="00FC08AF" w14:paraId="5116FF7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87D620"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2E87A7"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7A52497F" w14:textId="77777777" w:rsidR="00D57A49" w:rsidRPr="00FC08AF" w:rsidRDefault="00D57A49" w:rsidP="00D57A49">
      <w:pPr>
        <w:rPr>
          <w:noProof/>
        </w:rPr>
      </w:pPr>
      <w:bookmarkStart w:id="524" w:name="_Toc4578314"/>
      <w:bookmarkStart w:id="525" w:name="_Toc27728002"/>
    </w:p>
    <w:p w14:paraId="41DA76DC" w14:textId="77777777" w:rsidR="00A560F4" w:rsidRPr="00FC08AF" w:rsidRDefault="00A560F4" w:rsidP="00A560F4">
      <w:pPr>
        <w:pStyle w:val="Heading3"/>
        <w:rPr>
          <w:noProof/>
          <w:lang w:eastAsia="ko-KR"/>
        </w:rPr>
      </w:pPr>
      <w:bookmarkStart w:id="526" w:name="_Toc176353319"/>
      <w:r w:rsidRPr="00FC08AF">
        <w:rPr>
          <w:noProof/>
        </w:rPr>
        <w:t>5.2.</w:t>
      </w:r>
      <w:r w:rsidRPr="00FC08AF">
        <w:rPr>
          <w:noProof/>
          <w:lang w:eastAsia="ko-KR"/>
        </w:rPr>
        <w:t>50</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524"/>
      <w:bookmarkEnd w:id="525"/>
      <w:bookmarkEnd w:id="526"/>
    </w:p>
    <w:p w14:paraId="750EBB2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16B638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2E89DA" w14:textId="77777777" w:rsidR="00A560F4" w:rsidRPr="00FC08AF" w:rsidRDefault="00A560F4" w:rsidP="00CF1FEB">
            <w:pPr>
              <w:rPr>
                <w:rFonts w:ascii="Arial" w:hAnsi="Arial" w:cs="Arial"/>
                <w:noProof/>
                <w:sz w:val="18"/>
                <w:szCs w:val="18"/>
              </w:rPr>
            </w:pPr>
            <w:r w:rsidRPr="00FC08AF">
              <w:rPr>
                <w:noProof/>
              </w:rPr>
              <w:t>&lt;x&gt;/OffNetwork/Authorised</w:t>
            </w:r>
          </w:p>
        </w:tc>
      </w:tr>
      <w:tr w:rsidR="00A560F4" w:rsidRPr="00FC08AF" w14:paraId="36C9DC8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D560F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5F5C5"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24639"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CA4A7"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575BF"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2F5BB" w14:textId="77777777" w:rsidR="00A560F4" w:rsidRPr="00FC08AF" w:rsidRDefault="00A560F4" w:rsidP="00CF1FEB">
            <w:pPr>
              <w:jc w:val="center"/>
              <w:rPr>
                <w:rFonts w:ascii="Arial" w:hAnsi="Arial" w:cs="Arial"/>
                <w:b/>
                <w:noProof/>
                <w:sz w:val="18"/>
                <w:szCs w:val="18"/>
              </w:rPr>
            </w:pPr>
          </w:p>
        </w:tc>
      </w:tr>
      <w:tr w:rsidR="00A560F4" w:rsidRPr="00FC08AF" w14:paraId="63EC0A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1D04F8"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4A291"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D73E8"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48651"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18ECB"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FD285" w14:textId="77777777" w:rsidR="00A560F4" w:rsidRPr="00FC08AF" w:rsidRDefault="00A560F4" w:rsidP="00CF1FEB">
            <w:pPr>
              <w:jc w:val="center"/>
              <w:rPr>
                <w:b/>
                <w:noProof/>
              </w:rPr>
            </w:pPr>
          </w:p>
        </w:tc>
      </w:tr>
      <w:tr w:rsidR="00A560F4" w:rsidRPr="00FC08AF" w14:paraId="4BBA229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67A6E0"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79CCFF"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3ECDA710" w14:textId="77777777" w:rsidR="00D57A49" w:rsidRPr="00FC08AF" w:rsidRDefault="00D57A49" w:rsidP="00D57A49">
      <w:pPr>
        <w:rPr>
          <w:noProof/>
        </w:rPr>
      </w:pPr>
    </w:p>
    <w:p w14:paraId="728EF118" w14:textId="77777777" w:rsidR="00A560F4" w:rsidRPr="00FC08AF" w:rsidRDefault="00A560F4" w:rsidP="00A560F4">
      <w:pPr>
        <w:rPr>
          <w:noProof/>
          <w:lang w:eastAsia="ko-KR"/>
        </w:rPr>
      </w:pPr>
      <w:r w:rsidRPr="00FC08AF">
        <w:rPr>
          <w:noProof/>
        </w:rPr>
        <w:t xml:space="preserve">When set to "true" </w:t>
      </w:r>
      <w:r w:rsidRPr="00FC08AF">
        <w:rPr>
          <w:noProof/>
          <w:lang w:eastAsia="ko-KR"/>
        </w:rPr>
        <w:t>the MCPTT user is authorised for off-network.</w:t>
      </w:r>
    </w:p>
    <w:p w14:paraId="70C40F37"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for off-network </w:t>
      </w:r>
      <w:r w:rsidR="0027192B" w:rsidRPr="00FC08AF">
        <w:rPr>
          <w:noProof/>
          <w:lang w:eastAsia="ko-KR"/>
        </w:rPr>
        <w:t>operation</w:t>
      </w:r>
      <w:r w:rsidRPr="00FC08AF">
        <w:rPr>
          <w:noProof/>
          <w:lang w:eastAsia="ko-KR"/>
        </w:rPr>
        <w:t>.</w:t>
      </w:r>
    </w:p>
    <w:p w14:paraId="2C88A798" w14:textId="77777777" w:rsidR="00A560F4" w:rsidRPr="00FC08AF" w:rsidRDefault="00A560F4" w:rsidP="00A560F4">
      <w:pPr>
        <w:pStyle w:val="Heading3"/>
        <w:rPr>
          <w:noProof/>
          <w:lang w:eastAsia="ko-KR"/>
        </w:rPr>
      </w:pPr>
      <w:bookmarkStart w:id="527" w:name="_Toc4578315"/>
      <w:bookmarkStart w:id="528" w:name="_Toc27728003"/>
      <w:bookmarkStart w:id="529" w:name="_Toc176353320"/>
      <w:r w:rsidRPr="00FC08AF">
        <w:rPr>
          <w:noProof/>
        </w:rPr>
        <w:t>5.2.</w:t>
      </w:r>
      <w:r w:rsidRPr="00FC08AF">
        <w:rPr>
          <w:noProof/>
          <w:lang w:eastAsia="ko-KR"/>
        </w:rPr>
        <w:t>51</w:t>
      </w:r>
      <w:r w:rsidRPr="00FC08AF">
        <w:rPr>
          <w:noProof/>
        </w:rPr>
        <w:tab/>
        <w:t>/</w:t>
      </w:r>
      <w:r w:rsidRPr="00FC08AF">
        <w:rPr>
          <w:i/>
          <w:iCs/>
          <w:noProof/>
        </w:rPr>
        <w:t>&lt;x&gt;</w:t>
      </w:r>
      <w:r w:rsidRPr="00FC08AF">
        <w:rPr>
          <w:noProof/>
        </w:rPr>
        <w:t>/</w:t>
      </w:r>
      <w:r w:rsidRPr="00FC08AF">
        <w:rPr>
          <w:i/>
          <w:iCs/>
          <w:noProof/>
        </w:rPr>
        <w:t>&lt;x&gt;</w:t>
      </w:r>
      <w:r w:rsidRPr="00FC08AF">
        <w:rPr>
          <w:noProof/>
        </w:rPr>
        <w:t>/OffNetwork/MCPTTGroupInfo</w:t>
      </w:r>
      <w:bookmarkEnd w:id="527"/>
      <w:bookmarkEnd w:id="528"/>
      <w:bookmarkEnd w:id="529"/>
    </w:p>
    <w:p w14:paraId="11923A61"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51</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520B97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D64BA5" w14:textId="77777777" w:rsidR="00A560F4" w:rsidRPr="00FC08AF" w:rsidRDefault="00A560F4" w:rsidP="00CF1FEB">
            <w:pPr>
              <w:rPr>
                <w:rFonts w:ascii="Arial" w:hAnsi="Arial" w:cs="Arial"/>
                <w:noProof/>
                <w:sz w:val="18"/>
                <w:szCs w:val="18"/>
              </w:rPr>
            </w:pPr>
            <w:r w:rsidRPr="00FC08AF">
              <w:rPr>
                <w:noProof/>
              </w:rPr>
              <w:t>&lt;x&gt;/OffNetwork/MCPTTGroupInfo</w:t>
            </w:r>
          </w:p>
        </w:tc>
      </w:tr>
      <w:tr w:rsidR="00A560F4" w:rsidRPr="00FC08AF" w14:paraId="37FADF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77800A"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7E4D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3B4F8"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28142"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5A1C9"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CC6992" w14:textId="77777777" w:rsidR="00A560F4" w:rsidRPr="00FC08AF" w:rsidRDefault="00A560F4" w:rsidP="00CF1FEB">
            <w:pPr>
              <w:jc w:val="center"/>
              <w:rPr>
                <w:rFonts w:ascii="Arial" w:hAnsi="Arial" w:cs="Arial"/>
                <w:b/>
                <w:noProof/>
                <w:sz w:val="18"/>
                <w:szCs w:val="18"/>
              </w:rPr>
            </w:pPr>
          </w:p>
        </w:tc>
      </w:tr>
      <w:tr w:rsidR="00A560F4" w:rsidRPr="00FC08AF" w14:paraId="6167004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68AC8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007A6"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212CA"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7C506"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E3CEF"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C4A126" w14:textId="77777777" w:rsidR="00A560F4" w:rsidRPr="00FC08AF" w:rsidRDefault="00A560F4" w:rsidP="00CF1FEB">
            <w:pPr>
              <w:jc w:val="center"/>
              <w:rPr>
                <w:b/>
                <w:noProof/>
              </w:rPr>
            </w:pPr>
          </w:p>
        </w:tc>
      </w:tr>
      <w:tr w:rsidR="00A560F4" w:rsidRPr="00FC08AF" w14:paraId="268D381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18219"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68D3AB"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is a placeholder for group information.</w:t>
            </w:r>
          </w:p>
        </w:tc>
      </w:tr>
    </w:tbl>
    <w:p w14:paraId="12AE8715" w14:textId="77777777" w:rsidR="00D57A49" w:rsidRPr="00FC08AF" w:rsidRDefault="00D57A49" w:rsidP="00D57A49">
      <w:pPr>
        <w:rPr>
          <w:noProof/>
        </w:rPr>
      </w:pPr>
      <w:bookmarkStart w:id="530" w:name="_Toc4578316"/>
      <w:bookmarkStart w:id="531" w:name="_Toc27728004"/>
    </w:p>
    <w:p w14:paraId="4C80DC3D" w14:textId="77777777" w:rsidR="00A560F4" w:rsidRPr="00FC08AF" w:rsidRDefault="00A560F4" w:rsidP="00A560F4">
      <w:pPr>
        <w:pStyle w:val="Heading3"/>
        <w:rPr>
          <w:noProof/>
          <w:lang w:eastAsia="ko-KR"/>
        </w:rPr>
      </w:pPr>
      <w:bookmarkStart w:id="532" w:name="_Toc176353321"/>
      <w:r w:rsidRPr="00FC08AF">
        <w:rPr>
          <w:noProof/>
        </w:rPr>
        <w:lastRenderedPageBreak/>
        <w:t>5.2.</w:t>
      </w:r>
      <w:r w:rsidRPr="00FC08AF">
        <w:rPr>
          <w:noProof/>
          <w:lang w:eastAsia="ko-KR"/>
        </w:rPr>
        <w:t>52</w:t>
      </w:r>
      <w:r w:rsidRPr="00FC08AF">
        <w:rPr>
          <w:noProof/>
        </w:rPr>
        <w:tab/>
        <w:t>/</w:t>
      </w:r>
      <w:r w:rsidRPr="00FC08AF">
        <w:rPr>
          <w:i/>
          <w:iCs/>
          <w:noProof/>
        </w:rPr>
        <w:t>&lt;x&gt;</w:t>
      </w:r>
      <w:r w:rsidRPr="00FC08AF">
        <w:rPr>
          <w:noProof/>
        </w:rPr>
        <w:t>/&lt;x&gt;/OffNetwork/MCPTTGroupInfo/&lt;x&gt;</w:t>
      </w:r>
      <w:bookmarkEnd w:id="530"/>
      <w:bookmarkEnd w:id="531"/>
      <w:bookmarkEnd w:id="532"/>
    </w:p>
    <w:p w14:paraId="068DDF1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2DAE2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B3268F" w14:textId="77777777" w:rsidR="00A560F4" w:rsidRPr="00FC08AF" w:rsidRDefault="00A560F4" w:rsidP="00CF1FEB">
            <w:pPr>
              <w:rPr>
                <w:rFonts w:ascii="Arial" w:hAnsi="Arial" w:cs="Arial"/>
                <w:noProof/>
                <w:sz w:val="18"/>
                <w:szCs w:val="18"/>
              </w:rPr>
            </w:pPr>
            <w:r w:rsidRPr="00FC08AF">
              <w:rPr>
                <w:noProof/>
              </w:rPr>
              <w:t>&lt;x&gt;/OffNetwork/MCPTTGroupInfo/&lt;x&gt;</w:t>
            </w:r>
          </w:p>
        </w:tc>
      </w:tr>
      <w:tr w:rsidR="00A560F4" w:rsidRPr="00FC08AF" w14:paraId="4FCB7F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D0FF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B84FA"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2E67"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1F7A"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26109"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018EAE" w14:textId="77777777" w:rsidR="00A560F4" w:rsidRPr="00FC08AF" w:rsidRDefault="00A560F4" w:rsidP="00CF1FEB">
            <w:pPr>
              <w:jc w:val="center"/>
              <w:rPr>
                <w:rFonts w:ascii="Arial" w:hAnsi="Arial" w:cs="Arial"/>
                <w:b/>
                <w:noProof/>
                <w:sz w:val="18"/>
                <w:szCs w:val="18"/>
              </w:rPr>
            </w:pPr>
          </w:p>
        </w:tc>
      </w:tr>
      <w:tr w:rsidR="00A560F4" w:rsidRPr="00FC08AF" w14:paraId="47A073C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D7024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E1EE0"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3581B" w14:textId="77777777" w:rsidR="00A560F4" w:rsidRPr="00FC08AF" w:rsidRDefault="00A560F4" w:rsidP="00CF1FEB">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F0D4"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ED9DF"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E90638" w14:textId="77777777" w:rsidR="00A560F4" w:rsidRPr="00FC08AF" w:rsidRDefault="00A560F4" w:rsidP="00CF1FEB">
            <w:pPr>
              <w:jc w:val="center"/>
              <w:rPr>
                <w:b/>
                <w:noProof/>
              </w:rPr>
            </w:pPr>
          </w:p>
        </w:tc>
      </w:tr>
      <w:tr w:rsidR="00A560F4" w:rsidRPr="00FC08AF" w14:paraId="3CACB52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856BAE"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80F7BC"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is a placeholder for one or more group information.</w:t>
            </w:r>
          </w:p>
        </w:tc>
      </w:tr>
    </w:tbl>
    <w:p w14:paraId="48AE4214" w14:textId="77777777" w:rsidR="00D57A49" w:rsidRPr="00FC08AF" w:rsidRDefault="00D57A49" w:rsidP="00D57A49">
      <w:pPr>
        <w:rPr>
          <w:noProof/>
        </w:rPr>
      </w:pPr>
      <w:bookmarkStart w:id="533" w:name="_Toc4578317"/>
      <w:bookmarkStart w:id="534" w:name="_Toc27728005"/>
    </w:p>
    <w:p w14:paraId="6029D9D9" w14:textId="77777777" w:rsidR="0027192B" w:rsidRPr="00FC08AF" w:rsidRDefault="0027192B" w:rsidP="0027192B">
      <w:pPr>
        <w:pStyle w:val="Heading3"/>
        <w:rPr>
          <w:noProof/>
          <w:lang w:eastAsia="ko-KR"/>
        </w:rPr>
      </w:pPr>
      <w:bookmarkStart w:id="535" w:name="_Toc176353322"/>
      <w:r w:rsidRPr="00FC08AF">
        <w:rPr>
          <w:noProof/>
          <w:lang w:eastAsia="ko-KR"/>
        </w:rPr>
        <w:t>5</w:t>
      </w:r>
      <w:r w:rsidRPr="00FC08AF">
        <w:rPr>
          <w:noProof/>
        </w:rPr>
        <w:t>.2.52</w:t>
      </w:r>
      <w:r w:rsidRPr="00FC08AF">
        <w:rPr>
          <w:noProof/>
          <w:lang w:eastAsia="ko-KR"/>
        </w:rPr>
        <w:t>A</w:t>
      </w:r>
      <w:r w:rsidRPr="00FC08AF">
        <w:rPr>
          <w:noProof/>
        </w:rPr>
        <w:tab/>
        <w:t>/</w:t>
      </w:r>
      <w:r w:rsidRPr="00FC08AF">
        <w:rPr>
          <w:i/>
          <w:iCs/>
          <w:noProof/>
        </w:rPr>
        <w:t>&lt;x&gt;</w:t>
      </w:r>
      <w:r w:rsidRPr="00FC08AF">
        <w:rPr>
          <w:noProof/>
        </w:rPr>
        <w:t>/&lt;x&gt;/OffNetwork/MCPTTGroupInfo/&lt;x&gt;/Entry</w:t>
      </w:r>
      <w:bookmarkEnd w:id="533"/>
      <w:bookmarkEnd w:id="534"/>
      <w:bookmarkEnd w:id="535"/>
    </w:p>
    <w:p w14:paraId="409738D7" w14:textId="77777777" w:rsidR="0027192B" w:rsidRPr="00FC08AF" w:rsidRDefault="0027192B" w:rsidP="0027192B">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52A</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FC08AF" w14:paraId="5000A56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6C763D" w14:textId="77777777" w:rsidR="0027192B" w:rsidRPr="00FC08AF" w:rsidRDefault="0027192B" w:rsidP="00BB0493">
            <w:pPr>
              <w:rPr>
                <w:rFonts w:ascii="Arial" w:hAnsi="Arial" w:cs="Arial"/>
                <w:noProof/>
                <w:sz w:val="18"/>
                <w:szCs w:val="18"/>
              </w:rPr>
            </w:pPr>
            <w:r w:rsidRPr="00FC08AF">
              <w:rPr>
                <w:noProof/>
              </w:rPr>
              <w:t>&lt;x&gt;/OffNetwork/MCPTTGroupInfo/&lt;x&gt;/Entry</w:t>
            </w:r>
          </w:p>
        </w:tc>
      </w:tr>
      <w:tr w:rsidR="0027192B" w:rsidRPr="00FC08AF" w14:paraId="71B544D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53BF3" w14:textId="77777777" w:rsidR="0027192B" w:rsidRPr="00FC08AF"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9BE94" w14:textId="77777777" w:rsidR="0027192B" w:rsidRPr="00FC08AF" w:rsidRDefault="0027192B"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123CA" w14:textId="77777777" w:rsidR="0027192B" w:rsidRPr="00FC08AF" w:rsidRDefault="0027192B"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69EB3" w14:textId="77777777" w:rsidR="0027192B" w:rsidRPr="00FC08AF" w:rsidRDefault="0027192B"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31A36" w14:textId="77777777" w:rsidR="0027192B" w:rsidRPr="00FC08AF" w:rsidRDefault="0027192B"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916AA5" w14:textId="77777777" w:rsidR="0027192B" w:rsidRPr="00FC08AF" w:rsidRDefault="0027192B" w:rsidP="00BB0493">
            <w:pPr>
              <w:jc w:val="center"/>
              <w:rPr>
                <w:rFonts w:ascii="Arial" w:hAnsi="Arial" w:cs="Arial"/>
                <w:b/>
                <w:noProof/>
                <w:sz w:val="18"/>
                <w:szCs w:val="18"/>
              </w:rPr>
            </w:pPr>
          </w:p>
        </w:tc>
      </w:tr>
      <w:tr w:rsidR="0027192B" w:rsidRPr="00FC08AF" w14:paraId="680B85F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1E9A30" w14:textId="77777777" w:rsidR="0027192B" w:rsidRPr="00FC08AF"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DF22F" w14:textId="77777777" w:rsidR="0027192B" w:rsidRPr="00FC08AF" w:rsidRDefault="0027192B"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0F19A" w14:textId="77777777" w:rsidR="0027192B" w:rsidRPr="00FC08AF" w:rsidRDefault="0027192B"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19CF3" w14:textId="77777777" w:rsidR="0027192B" w:rsidRPr="00FC08AF" w:rsidRDefault="0027192B"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07B8" w14:textId="77777777" w:rsidR="0027192B" w:rsidRPr="00FC08AF" w:rsidRDefault="0027192B"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97F7D5" w14:textId="77777777" w:rsidR="0027192B" w:rsidRPr="00FC08AF" w:rsidRDefault="0027192B" w:rsidP="00BB0493">
            <w:pPr>
              <w:jc w:val="center"/>
              <w:rPr>
                <w:b/>
                <w:noProof/>
              </w:rPr>
            </w:pPr>
          </w:p>
        </w:tc>
      </w:tr>
      <w:tr w:rsidR="0027192B" w:rsidRPr="00FC08AF" w14:paraId="26AE9C4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200C0F" w14:textId="77777777" w:rsidR="0027192B" w:rsidRPr="00FC08AF"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7B6A6C" w14:textId="77777777" w:rsidR="0027192B" w:rsidRPr="00FC08AF" w:rsidRDefault="0027192B" w:rsidP="00BB0493">
            <w:pPr>
              <w:rPr>
                <w:noProof/>
                <w:lang w:eastAsia="ko-KR"/>
              </w:rPr>
            </w:pPr>
            <w:r w:rsidRPr="00FC08AF">
              <w:rPr>
                <w:noProof/>
              </w:rPr>
              <w:t xml:space="preserve">This interior node </w:t>
            </w:r>
            <w:r w:rsidRPr="00FC08AF">
              <w:rPr>
                <w:noProof/>
                <w:lang w:eastAsia="ko-KR"/>
              </w:rPr>
              <w:t xml:space="preserve">is a placeholder for one or more off-network MCPTT groups </w:t>
            </w:r>
            <w:r w:rsidRPr="00FC08AF">
              <w:rPr>
                <w:rFonts w:cs="Arial"/>
                <w:noProof/>
                <w:szCs w:val="18"/>
              </w:rPr>
              <w:t>for use by an MCPTT user</w:t>
            </w:r>
            <w:r w:rsidRPr="00FC08AF">
              <w:rPr>
                <w:noProof/>
                <w:lang w:eastAsia="ko-KR"/>
              </w:rPr>
              <w:t>.</w:t>
            </w:r>
          </w:p>
        </w:tc>
      </w:tr>
    </w:tbl>
    <w:p w14:paraId="13AF4BE8" w14:textId="77777777" w:rsidR="00D57A49" w:rsidRPr="00FC08AF" w:rsidRDefault="00D57A49" w:rsidP="00D57A49">
      <w:pPr>
        <w:rPr>
          <w:noProof/>
        </w:rPr>
      </w:pPr>
      <w:bookmarkStart w:id="536" w:name="_Toc4578318"/>
      <w:bookmarkStart w:id="537" w:name="_Toc27728006"/>
    </w:p>
    <w:p w14:paraId="46FFC884" w14:textId="77777777" w:rsidR="00A560F4" w:rsidRPr="00FC08AF" w:rsidRDefault="00A560F4" w:rsidP="00A560F4">
      <w:pPr>
        <w:pStyle w:val="Heading3"/>
        <w:rPr>
          <w:noProof/>
          <w:lang w:eastAsia="ko-KR"/>
        </w:rPr>
      </w:pPr>
      <w:bookmarkStart w:id="538" w:name="_Toc176353323"/>
      <w:r w:rsidRPr="00FC08AF">
        <w:rPr>
          <w:noProof/>
        </w:rPr>
        <w:t>5.2.</w:t>
      </w:r>
      <w:r w:rsidRPr="00FC08AF">
        <w:rPr>
          <w:noProof/>
          <w:lang w:eastAsia="ko-KR"/>
        </w:rPr>
        <w:t>53</w:t>
      </w:r>
      <w:r w:rsidRPr="00FC08AF">
        <w:rPr>
          <w:noProof/>
        </w:rPr>
        <w:tab/>
        <w:t>/</w:t>
      </w:r>
      <w:r w:rsidRPr="00FC08AF">
        <w:rPr>
          <w:i/>
          <w:iCs/>
          <w:noProof/>
        </w:rPr>
        <w:t>&lt;x&gt;</w:t>
      </w:r>
      <w:r w:rsidRPr="00FC08AF">
        <w:rPr>
          <w:noProof/>
        </w:rPr>
        <w:t>/&lt;x&gt;/OffNetwork/MCPTTGroupInfo/&lt;x&gt;/</w:t>
      </w:r>
      <w:r w:rsidR="0027192B" w:rsidRPr="00FC08AF">
        <w:rPr>
          <w:noProof/>
        </w:rPr>
        <w:t>Entry/</w:t>
      </w:r>
      <w:r w:rsidRPr="00FC08AF">
        <w:rPr>
          <w:noProof/>
        </w:rPr>
        <w:t>MCPTTGroupID</w:t>
      </w:r>
      <w:bookmarkEnd w:id="536"/>
      <w:bookmarkEnd w:id="537"/>
      <w:bookmarkEnd w:id="538"/>
    </w:p>
    <w:p w14:paraId="5DBC437F"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w:t>
      </w:r>
      <w:r w:rsidR="0027192B" w:rsidRPr="00FC08AF">
        <w:rPr>
          <w:noProof/>
        </w:rPr>
        <w:t>Entry/</w:t>
      </w:r>
      <w:r w:rsidRPr="00FC08AF">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8"/>
        <w:gridCol w:w="2272"/>
      </w:tblGrid>
      <w:tr w:rsidR="00A560F4" w:rsidRPr="00FC08AF" w14:paraId="477F9D72" w14:textId="77777777" w:rsidTr="0027192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A764D49" w14:textId="77777777" w:rsidR="00A560F4" w:rsidRPr="00FC08AF" w:rsidRDefault="00A560F4" w:rsidP="00CF1FEB">
            <w:pPr>
              <w:rPr>
                <w:rFonts w:ascii="Arial" w:hAnsi="Arial" w:cs="Arial"/>
                <w:noProof/>
                <w:sz w:val="18"/>
                <w:szCs w:val="18"/>
              </w:rPr>
            </w:pPr>
            <w:r w:rsidRPr="00FC08AF">
              <w:rPr>
                <w:noProof/>
              </w:rPr>
              <w:t>&lt;x&gt;/OffNetwork/MCPTTGroupInfo/&lt;x&gt;/</w:t>
            </w:r>
            <w:r w:rsidR="0027192B" w:rsidRPr="00FC08AF">
              <w:rPr>
                <w:noProof/>
              </w:rPr>
              <w:t>Entry/</w:t>
            </w:r>
            <w:r w:rsidRPr="00FC08AF">
              <w:rPr>
                <w:noProof/>
              </w:rPr>
              <w:t>MCPTTGroupID</w:t>
            </w:r>
          </w:p>
        </w:tc>
      </w:tr>
      <w:tr w:rsidR="00A560F4" w:rsidRPr="00FC08AF" w14:paraId="31B8CCF0" w14:textId="77777777" w:rsidTr="0027192B">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05C7F389" w14:textId="77777777" w:rsidR="00A560F4" w:rsidRPr="00FC08AF"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68F6E" w14:textId="77777777" w:rsidR="00A560F4" w:rsidRPr="00FC08AF" w:rsidRDefault="00A560F4" w:rsidP="00CF1FEB">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965CC" w14:textId="77777777" w:rsidR="00A560F4" w:rsidRPr="00FC08AF" w:rsidRDefault="00A560F4" w:rsidP="00CF1FEB">
            <w:pPr>
              <w:pStyle w:val="TAC"/>
              <w:rPr>
                <w:noProof/>
                <w:lang w:eastAsia="en-US"/>
              </w:rPr>
            </w:pPr>
            <w:r w:rsidRPr="00FC08AF">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32019" w14:textId="77777777" w:rsidR="00A560F4" w:rsidRPr="00FC08AF" w:rsidRDefault="00A560F4" w:rsidP="00CF1FEB">
            <w:pPr>
              <w:pStyle w:val="TAC"/>
              <w:rPr>
                <w:noProof/>
                <w:lang w:eastAsia="en-US"/>
              </w:rPr>
            </w:pPr>
            <w:r w:rsidRPr="00FC08AF">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32284" w14:textId="77777777" w:rsidR="00A560F4" w:rsidRPr="00FC08AF" w:rsidRDefault="00A560F4" w:rsidP="00CF1FEB">
            <w:pPr>
              <w:pStyle w:val="TAC"/>
              <w:rPr>
                <w:noProof/>
                <w:lang w:eastAsia="en-US"/>
              </w:rPr>
            </w:pPr>
            <w:r w:rsidRPr="00FC08AF">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7DD00E12" w14:textId="77777777" w:rsidR="00A560F4" w:rsidRPr="00FC08AF" w:rsidRDefault="00A560F4" w:rsidP="00CF1FEB">
            <w:pPr>
              <w:jc w:val="center"/>
              <w:rPr>
                <w:rFonts w:ascii="Arial" w:hAnsi="Arial" w:cs="Arial"/>
                <w:b/>
                <w:noProof/>
                <w:sz w:val="18"/>
                <w:szCs w:val="18"/>
              </w:rPr>
            </w:pPr>
          </w:p>
        </w:tc>
      </w:tr>
      <w:tr w:rsidR="00A560F4" w:rsidRPr="00FC08AF" w14:paraId="278DDAD8" w14:textId="77777777" w:rsidTr="0027192B">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199AEB88" w14:textId="77777777" w:rsidR="00A560F4" w:rsidRPr="00FC08AF"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A79CD" w14:textId="77777777" w:rsidR="00A560F4" w:rsidRPr="00FC08AF" w:rsidRDefault="0027192B" w:rsidP="00CF1FEB">
            <w:pPr>
              <w:pStyle w:val="TAC"/>
              <w:rPr>
                <w:noProof/>
                <w:lang w:eastAsia="en-US"/>
              </w:rPr>
            </w:pPr>
            <w:r w:rsidRPr="00FC08AF">
              <w:rPr>
                <w:noProof/>
                <w:lang w:eastAsia="en-US"/>
              </w:rPr>
              <w:t>Required</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F8C8F" w14:textId="77777777" w:rsidR="00A560F4" w:rsidRPr="00FC08AF" w:rsidRDefault="00A560F4" w:rsidP="00CF1FEB">
            <w:pPr>
              <w:pStyle w:val="TAC"/>
              <w:rPr>
                <w:noProof/>
                <w:lang w:eastAsia="en-US"/>
              </w:rPr>
            </w:pPr>
            <w:r w:rsidRPr="00FC08AF">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10AE" w14:textId="77777777" w:rsidR="00A560F4" w:rsidRPr="00FC08AF" w:rsidRDefault="0027192B" w:rsidP="00CF1FEB">
            <w:pPr>
              <w:pStyle w:val="TAC"/>
              <w:rPr>
                <w:noProof/>
                <w:lang w:eastAsia="en-US"/>
              </w:rPr>
            </w:pPr>
            <w:r w:rsidRPr="00FC08AF">
              <w:rPr>
                <w:noProof/>
                <w:lang w:eastAsia="en-US"/>
              </w:rPr>
              <w:t>int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CCF09" w14:textId="77777777" w:rsidR="00A560F4" w:rsidRPr="00FC08AF" w:rsidRDefault="00A560F4" w:rsidP="00CF1FEB">
            <w:pPr>
              <w:pStyle w:val="TAC"/>
              <w:rPr>
                <w:noProof/>
                <w:lang w:eastAsia="en-US"/>
              </w:rPr>
            </w:pPr>
            <w:r w:rsidRPr="00FC08AF">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119F4E5C" w14:textId="77777777" w:rsidR="00A560F4" w:rsidRPr="00FC08AF" w:rsidRDefault="00A560F4" w:rsidP="00CF1FEB">
            <w:pPr>
              <w:jc w:val="center"/>
              <w:rPr>
                <w:b/>
                <w:noProof/>
              </w:rPr>
            </w:pPr>
          </w:p>
        </w:tc>
      </w:tr>
      <w:tr w:rsidR="00A560F4" w:rsidRPr="00FC08AF" w14:paraId="61E13F95" w14:textId="77777777" w:rsidTr="0027192B">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08114586" w14:textId="77777777" w:rsidR="00A560F4" w:rsidRPr="00FC08AF"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A4C9DF" w14:textId="77777777" w:rsidR="00A560F4" w:rsidRPr="00FC08AF" w:rsidRDefault="00A560F4" w:rsidP="0027192B">
            <w:pPr>
              <w:rPr>
                <w:noProof/>
                <w:lang w:eastAsia="ko-KR"/>
              </w:rPr>
            </w:pPr>
            <w:r w:rsidRPr="00FC08AF">
              <w:rPr>
                <w:noProof/>
              </w:rPr>
              <w:t xml:space="preserve">This leaf node indicates </w:t>
            </w:r>
            <w:r w:rsidRPr="00FC08AF">
              <w:rPr>
                <w:noProof/>
                <w:lang w:eastAsia="ko-KR"/>
              </w:rPr>
              <w:t>a</w:t>
            </w:r>
            <w:r w:rsidR="0027192B" w:rsidRPr="00FC08AF">
              <w:rPr>
                <w:noProof/>
                <w:lang w:eastAsia="ko-KR"/>
              </w:rPr>
              <w:t>n</w:t>
            </w:r>
            <w:r w:rsidRPr="00FC08AF">
              <w:rPr>
                <w:noProof/>
                <w:lang w:eastAsia="ko-KR"/>
              </w:rPr>
              <w:t xml:space="preserve"> </w:t>
            </w:r>
            <w:r w:rsidRPr="00FC08AF">
              <w:rPr>
                <w:rFonts w:cs="Arial"/>
                <w:noProof/>
                <w:szCs w:val="18"/>
              </w:rPr>
              <w:t>off-network MCPTT group for use by an MCPTT user</w:t>
            </w:r>
            <w:r w:rsidRPr="00FC08AF">
              <w:rPr>
                <w:noProof/>
                <w:lang w:eastAsia="ko-KR"/>
              </w:rPr>
              <w:t>.</w:t>
            </w:r>
          </w:p>
        </w:tc>
      </w:tr>
    </w:tbl>
    <w:p w14:paraId="19513396" w14:textId="77777777" w:rsidR="00D57A49" w:rsidRPr="00FC08AF" w:rsidRDefault="00D57A49" w:rsidP="00D57A49">
      <w:pPr>
        <w:rPr>
          <w:noProof/>
        </w:rPr>
      </w:pPr>
      <w:bookmarkStart w:id="539" w:name="_Toc4578319"/>
      <w:bookmarkStart w:id="540" w:name="_Toc27728007"/>
    </w:p>
    <w:p w14:paraId="5B34D004" w14:textId="77777777" w:rsidR="0027192B" w:rsidRPr="00FC08AF" w:rsidRDefault="0027192B" w:rsidP="0027192B">
      <w:pPr>
        <w:pStyle w:val="Heading3"/>
        <w:rPr>
          <w:noProof/>
          <w:lang w:eastAsia="ko-KR"/>
        </w:rPr>
      </w:pPr>
      <w:bookmarkStart w:id="541" w:name="_Toc176353324"/>
      <w:r w:rsidRPr="00FC08AF">
        <w:rPr>
          <w:noProof/>
        </w:rPr>
        <w:t>5.2.</w:t>
      </w:r>
      <w:r w:rsidRPr="00FC08AF">
        <w:rPr>
          <w:noProof/>
          <w:lang w:eastAsia="ko-KR"/>
        </w:rPr>
        <w:t>53A</w:t>
      </w:r>
      <w:r w:rsidRPr="00FC08AF">
        <w:rPr>
          <w:noProof/>
        </w:rPr>
        <w:tab/>
        <w:t>/</w:t>
      </w:r>
      <w:r w:rsidRPr="00FC08AF">
        <w:rPr>
          <w:i/>
          <w:iCs/>
          <w:noProof/>
        </w:rPr>
        <w:t>&lt;x&gt;</w:t>
      </w:r>
      <w:r w:rsidRPr="00FC08AF">
        <w:rPr>
          <w:noProof/>
        </w:rPr>
        <w:t>/</w:t>
      </w:r>
      <w:r w:rsidRPr="00FC08AF">
        <w:rPr>
          <w:i/>
          <w:iCs/>
          <w:noProof/>
        </w:rPr>
        <w:t>&lt;x&gt;</w:t>
      </w:r>
      <w:r w:rsidRPr="00FC08AF">
        <w:rPr>
          <w:noProof/>
        </w:rPr>
        <w:t>/OffNetwork/MCPTTGroupInfo/&lt;x&gt;/Entry/DisplayName</w:t>
      </w:r>
      <w:bookmarkEnd w:id="539"/>
      <w:bookmarkEnd w:id="540"/>
      <w:bookmarkEnd w:id="541"/>
    </w:p>
    <w:p w14:paraId="141D1115" w14:textId="77777777" w:rsidR="0027192B" w:rsidRPr="00FC08AF" w:rsidRDefault="0027192B" w:rsidP="0027192B">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53A.</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FC08AF" w14:paraId="3A9B9DA5"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250E1F" w14:textId="77777777" w:rsidR="0027192B" w:rsidRPr="00FC08AF" w:rsidRDefault="0027192B" w:rsidP="00BB0493">
            <w:pPr>
              <w:rPr>
                <w:rFonts w:ascii="Arial" w:hAnsi="Arial" w:cs="Arial"/>
                <w:noProof/>
                <w:sz w:val="18"/>
                <w:szCs w:val="18"/>
              </w:rPr>
            </w:pPr>
            <w:r w:rsidRPr="00FC08AF">
              <w:rPr>
                <w:noProof/>
              </w:rPr>
              <w:t>&lt;x&gt;/OffNetwork/MCPTTGroupInfo/&lt;x&gt;/Entry/DisplayName</w:t>
            </w:r>
          </w:p>
        </w:tc>
      </w:tr>
      <w:tr w:rsidR="0027192B" w:rsidRPr="00FC08AF" w14:paraId="5652472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B895F" w14:textId="77777777" w:rsidR="0027192B" w:rsidRPr="00FC08AF"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1F7D4" w14:textId="77777777" w:rsidR="0027192B" w:rsidRPr="00FC08AF" w:rsidRDefault="0027192B"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D2C4D" w14:textId="77777777" w:rsidR="0027192B" w:rsidRPr="00FC08AF" w:rsidRDefault="0027192B"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946DD" w14:textId="77777777" w:rsidR="0027192B" w:rsidRPr="00FC08AF" w:rsidRDefault="0027192B"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04B4C" w14:textId="77777777" w:rsidR="0027192B" w:rsidRPr="00FC08AF" w:rsidRDefault="0027192B"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59998" w14:textId="77777777" w:rsidR="0027192B" w:rsidRPr="00FC08AF" w:rsidRDefault="0027192B" w:rsidP="00BB0493">
            <w:pPr>
              <w:jc w:val="center"/>
              <w:rPr>
                <w:rFonts w:ascii="Arial" w:hAnsi="Arial" w:cs="Arial"/>
                <w:b/>
                <w:noProof/>
                <w:sz w:val="18"/>
                <w:szCs w:val="18"/>
              </w:rPr>
            </w:pPr>
          </w:p>
        </w:tc>
      </w:tr>
      <w:tr w:rsidR="0027192B" w:rsidRPr="00FC08AF" w14:paraId="0419AA00"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8011A3" w14:textId="77777777" w:rsidR="0027192B" w:rsidRPr="00FC08AF"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160B9" w14:textId="77777777" w:rsidR="0027192B" w:rsidRPr="00FC08AF" w:rsidRDefault="0027192B"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8701F" w14:textId="77777777" w:rsidR="0027192B" w:rsidRPr="00FC08AF" w:rsidRDefault="0027192B"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24A13" w14:textId="77777777" w:rsidR="0027192B" w:rsidRPr="00FC08AF" w:rsidRDefault="0027192B"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09BA3" w14:textId="77777777" w:rsidR="0027192B" w:rsidRPr="00FC08AF" w:rsidRDefault="0027192B"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F82CD" w14:textId="77777777" w:rsidR="0027192B" w:rsidRPr="00FC08AF" w:rsidRDefault="0027192B" w:rsidP="00BB0493">
            <w:pPr>
              <w:jc w:val="center"/>
              <w:rPr>
                <w:b/>
                <w:noProof/>
              </w:rPr>
            </w:pPr>
          </w:p>
        </w:tc>
      </w:tr>
      <w:tr w:rsidR="0027192B" w:rsidRPr="00FC08AF" w14:paraId="51B53C4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9B65F7" w14:textId="77777777" w:rsidR="0027192B" w:rsidRPr="00FC08AF"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A395C3" w14:textId="77777777" w:rsidR="0027192B" w:rsidRPr="00FC08AF" w:rsidRDefault="0027192B"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represented by the MCPTT</w:t>
            </w:r>
            <w:r w:rsidRPr="00FC08AF">
              <w:rPr>
                <w:rFonts w:eastAsia="SimSun"/>
                <w:noProof/>
                <w:lang w:eastAsia="zh-CN"/>
              </w:rPr>
              <w:t xml:space="preserve"> group ID</w:t>
            </w:r>
            <w:r w:rsidRPr="00FC08AF">
              <w:rPr>
                <w:noProof/>
                <w:lang w:eastAsia="ko-KR"/>
              </w:rPr>
              <w:t>.</w:t>
            </w:r>
          </w:p>
        </w:tc>
      </w:tr>
    </w:tbl>
    <w:p w14:paraId="30D6FD03" w14:textId="77777777" w:rsidR="0027192B" w:rsidRPr="00FC08AF" w:rsidRDefault="0027192B" w:rsidP="0027192B">
      <w:pPr>
        <w:rPr>
          <w:noProof/>
          <w:lang w:eastAsia="ko-KR"/>
        </w:rPr>
      </w:pPr>
    </w:p>
    <w:p w14:paraId="42B527EB" w14:textId="77777777" w:rsidR="006116E9" w:rsidRPr="00230D1C" w:rsidRDefault="006116E9" w:rsidP="006116E9">
      <w:pPr>
        <w:pStyle w:val="Heading3"/>
        <w:rPr>
          <w:noProof/>
          <w:lang w:eastAsia="ko-KR"/>
        </w:rPr>
      </w:pPr>
      <w:bookmarkStart w:id="542" w:name="_Toc102077943"/>
      <w:bookmarkStart w:id="543" w:name="_Toc4578320"/>
      <w:bookmarkStart w:id="544" w:name="_Toc27728008"/>
      <w:bookmarkStart w:id="545" w:name="_Toc176353325"/>
      <w:r w:rsidRPr="00230D1C">
        <w:rPr>
          <w:noProof/>
        </w:rPr>
        <w:t>5.2.</w:t>
      </w:r>
      <w:r w:rsidRPr="00230D1C">
        <w:rPr>
          <w:noProof/>
          <w:lang w:eastAsia="ko-KR"/>
        </w:rPr>
        <w:t>53</w:t>
      </w:r>
      <w:r>
        <w:rPr>
          <w:noProof/>
          <w:lang w:eastAsia="ko-KR"/>
        </w:rPr>
        <w:t>B</w:t>
      </w:r>
      <w:r w:rsidRPr="00230D1C">
        <w:rPr>
          <w:noProof/>
        </w:rPr>
        <w:tab/>
        <w:t>/</w:t>
      </w:r>
      <w:r w:rsidRPr="00D929A4">
        <w:t>&lt;x&gt;</w:t>
      </w:r>
      <w:r w:rsidRPr="00230D1C">
        <w:rPr>
          <w:noProof/>
        </w:rPr>
        <w:t>/</w:t>
      </w:r>
      <w:r w:rsidRPr="00D929A4">
        <w:t>&lt;x&gt;</w:t>
      </w:r>
      <w:r w:rsidRPr="00230D1C">
        <w:rPr>
          <w:noProof/>
        </w:rPr>
        <w:t>/</w:t>
      </w:r>
      <w:proofErr w:type="spellStart"/>
      <w:r w:rsidRPr="00230D1C">
        <w:rPr>
          <w:noProof/>
        </w:rPr>
        <w:t>OffNetwork</w:t>
      </w:r>
      <w:proofErr w:type="spellEnd"/>
      <w:r w:rsidRPr="00230D1C">
        <w:rPr>
          <w:noProof/>
        </w:rPr>
        <w:t>/MCPTTGroupInfo/&lt;x&gt;/Entry/</w:t>
      </w:r>
      <w:r>
        <w:rPr>
          <w:noProof/>
        </w:rPr>
        <w:br/>
        <w:t>RelativePresentationPriority</w:t>
      </w:r>
      <w:bookmarkEnd w:id="542"/>
      <w:bookmarkEnd w:id="545"/>
    </w:p>
    <w:p w14:paraId="3AC93551"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B</w:t>
      </w:r>
      <w:r w:rsidRPr="00230D1C">
        <w:rPr>
          <w:noProof/>
          <w:lang w:eastAsia="ko-KR"/>
        </w:rPr>
        <w:t>.1</w:t>
      </w:r>
      <w:r w:rsidRPr="00230D1C">
        <w:rPr>
          <w:noProof/>
        </w:rPr>
        <w:t>: /</w:t>
      </w:r>
      <w:r w:rsidRPr="00551AA2">
        <w:t>&lt;x&gt;</w:t>
      </w:r>
      <w:r w:rsidRPr="00230D1C">
        <w:rPr>
          <w:noProof/>
        </w:rPr>
        <w:t>/</w:t>
      </w:r>
      <w:r w:rsidRPr="00551AA2">
        <w:t>&lt;x&gt;</w:t>
      </w:r>
      <w:r w:rsidRPr="00230D1C">
        <w:rPr>
          <w:noProof/>
        </w:rPr>
        <w:t>/OffNetwork/MCPTTGroupInfo/&lt;x&gt;/Entry/</w:t>
      </w:r>
      <w:r>
        <w:rPr>
          <w:noProof/>
        </w:rPr>
        <w:t>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6116E9" w:rsidRPr="00230D1C" w14:paraId="6844A354"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540F4130" w14:textId="77777777" w:rsidR="006116E9" w:rsidRPr="00230D1C" w:rsidRDefault="006116E9" w:rsidP="0031001B">
            <w:pPr>
              <w:rPr>
                <w:rFonts w:ascii="Arial" w:hAnsi="Arial" w:cs="Arial"/>
                <w:noProof/>
                <w:sz w:val="18"/>
                <w:szCs w:val="18"/>
              </w:rPr>
            </w:pPr>
            <w:r w:rsidRPr="00230D1C">
              <w:rPr>
                <w:i/>
                <w:iCs/>
                <w:noProof/>
              </w:rPr>
              <w:t>&lt;x&gt;</w:t>
            </w:r>
            <w:r w:rsidRPr="00230D1C">
              <w:rPr>
                <w:noProof/>
              </w:rPr>
              <w:t>/OffNetwork/MCPTTGroupInfo/&lt;x&gt;/Entry/</w:t>
            </w:r>
            <w:r>
              <w:rPr>
                <w:noProof/>
              </w:rPr>
              <w:t>RelativePresentationPriority</w:t>
            </w:r>
          </w:p>
        </w:tc>
      </w:tr>
      <w:tr w:rsidR="006116E9" w:rsidRPr="00230D1C" w14:paraId="3FF54F4E" w14:textId="77777777" w:rsidTr="0031001B">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C3AC600" w14:textId="77777777" w:rsidR="006116E9" w:rsidRPr="00230D1C" w:rsidRDefault="006116E9"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ACAD6" w14:textId="77777777" w:rsidR="006116E9" w:rsidRPr="00230D1C" w:rsidRDefault="006116E9"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44F9B" w14:textId="77777777" w:rsidR="006116E9" w:rsidRPr="00230D1C" w:rsidRDefault="006116E9" w:rsidP="0031001B">
            <w:pPr>
              <w:pStyle w:val="TAC"/>
              <w:rPr>
                <w:noProof/>
              </w:rPr>
            </w:pPr>
            <w:r w:rsidRPr="00230D1C">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BB4E" w14:textId="77777777" w:rsidR="006116E9" w:rsidRPr="00230D1C" w:rsidRDefault="006116E9"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4A2EA" w14:textId="77777777" w:rsidR="006116E9" w:rsidRPr="00230D1C" w:rsidRDefault="006116E9"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8CA9CFC" w14:textId="77777777" w:rsidR="006116E9" w:rsidRPr="00230D1C" w:rsidRDefault="006116E9" w:rsidP="0031001B">
            <w:pPr>
              <w:jc w:val="center"/>
              <w:rPr>
                <w:rFonts w:ascii="Arial" w:hAnsi="Arial" w:cs="Arial"/>
                <w:b/>
                <w:noProof/>
                <w:sz w:val="18"/>
                <w:szCs w:val="18"/>
              </w:rPr>
            </w:pPr>
          </w:p>
        </w:tc>
      </w:tr>
      <w:tr w:rsidR="006116E9" w:rsidRPr="00230D1C" w14:paraId="010B1C75" w14:textId="77777777" w:rsidTr="0031001B">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40F0426C" w14:textId="77777777" w:rsidR="006116E9" w:rsidRPr="00230D1C" w:rsidRDefault="006116E9"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0EFF7" w14:textId="77777777" w:rsidR="006116E9" w:rsidRPr="00230D1C" w:rsidRDefault="006116E9" w:rsidP="0031001B">
            <w:pPr>
              <w:pStyle w:val="TAC"/>
              <w:rPr>
                <w:noProof/>
              </w:rPr>
            </w:pPr>
            <w:r w:rsidRPr="00230D1C">
              <w:rPr>
                <w:noProof/>
              </w:rPr>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2C28D" w14:textId="77777777" w:rsidR="006116E9" w:rsidRPr="00230D1C" w:rsidRDefault="006116E9" w:rsidP="0031001B">
            <w:pPr>
              <w:pStyle w:val="TAC"/>
              <w:rPr>
                <w:noProof/>
              </w:rPr>
            </w:pPr>
            <w:r w:rsidRPr="00230D1C">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E83AC" w14:textId="77777777" w:rsidR="006116E9" w:rsidRPr="00230D1C" w:rsidRDefault="006116E9" w:rsidP="0031001B">
            <w:pPr>
              <w:pStyle w:val="TAC"/>
              <w:rPr>
                <w:noProof/>
              </w:rPr>
            </w:pPr>
            <w:r w:rsidRPr="00230D1C">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E3F45" w14:textId="77777777" w:rsidR="006116E9" w:rsidRPr="00230D1C" w:rsidRDefault="006116E9"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363DEF1E" w14:textId="77777777" w:rsidR="006116E9" w:rsidRPr="00230D1C" w:rsidRDefault="006116E9" w:rsidP="0031001B">
            <w:pPr>
              <w:jc w:val="center"/>
              <w:rPr>
                <w:b/>
                <w:noProof/>
              </w:rPr>
            </w:pPr>
          </w:p>
        </w:tc>
      </w:tr>
      <w:tr w:rsidR="006116E9" w:rsidRPr="00230D1C" w14:paraId="5D87E06D" w14:textId="77777777" w:rsidTr="0031001B">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224F5DB7" w14:textId="77777777" w:rsidR="006116E9" w:rsidRPr="00230D1C" w:rsidRDefault="006116E9" w:rsidP="0031001B">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CB0B93" w14:textId="77777777" w:rsidR="006116E9" w:rsidRPr="00230D1C" w:rsidRDefault="006116E9" w:rsidP="0031001B">
            <w:pPr>
              <w:rPr>
                <w:noProof/>
                <w:lang w:eastAsia="ko-KR"/>
              </w:rPr>
            </w:pPr>
            <w:r w:rsidRPr="00230D1C">
              <w:rPr>
                <w:noProof/>
              </w:rPr>
              <w:t>This leaf node indicates indicating the presentation priority of the off-network group for the MCPTT user relative to other off-network groups and off-network users</w:t>
            </w:r>
            <w:r w:rsidRPr="00230D1C">
              <w:rPr>
                <w:noProof/>
                <w:lang w:eastAsia="ko-KR"/>
              </w:rPr>
              <w:t>.</w:t>
            </w:r>
          </w:p>
        </w:tc>
      </w:tr>
    </w:tbl>
    <w:p w14:paraId="40B9ABD6" w14:textId="77777777" w:rsidR="006116E9" w:rsidRPr="00230D1C" w:rsidRDefault="006116E9" w:rsidP="006116E9">
      <w:pPr>
        <w:rPr>
          <w:noProof/>
          <w:lang w:eastAsia="ko-KR"/>
        </w:rPr>
      </w:pPr>
    </w:p>
    <w:p w14:paraId="2E01FC59" w14:textId="77777777" w:rsidR="006116E9" w:rsidRPr="00230D1C" w:rsidRDefault="006116E9" w:rsidP="006116E9">
      <w:pPr>
        <w:pStyle w:val="B1"/>
        <w:rPr>
          <w:noProof/>
        </w:rPr>
      </w:pPr>
      <w:r w:rsidRPr="00230D1C">
        <w:rPr>
          <w:noProof/>
        </w:rPr>
        <w:t>-</w:t>
      </w:r>
      <w:r w:rsidRPr="00230D1C">
        <w:rPr>
          <w:noProof/>
        </w:rPr>
        <w:tab/>
        <w:t xml:space="preserve">Values: </w:t>
      </w:r>
      <w:r w:rsidRPr="00230D1C">
        <w:rPr>
          <w:noProof/>
          <w:lang w:eastAsia="ko-KR"/>
        </w:rPr>
        <w:t>0-255</w:t>
      </w:r>
    </w:p>
    <w:p w14:paraId="1D3AA060" w14:textId="77777777" w:rsidR="006116E9" w:rsidRPr="00230D1C" w:rsidRDefault="006116E9" w:rsidP="006116E9">
      <w:pPr>
        <w:rPr>
          <w:noProof/>
          <w:lang w:eastAsia="ko-KR"/>
        </w:rPr>
      </w:pPr>
      <w:r w:rsidRPr="00230D1C">
        <w:rPr>
          <w:noProof/>
          <w:lang w:eastAsia="ko-KR"/>
        </w:rPr>
        <w:t xml:space="preserve">The lowest </w:t>
      </w:r>
      <w:r w:rsidR="00222F13">
        <w:rPr>
          <w:noProof/>
        </w:rPr>
        <w:t>Relative</w:t>
      </w:r>
      <w:r w:rsidRPr="00230D1C">
        <w:rPr>
          <w:noProof/>
          <w:lang w:eastAsia="ko-KR"/>
        </w:rPr>
        <w:t>PresentationPriority value shall be considered as the MCPTT group transaction having the lowest priority for presentation among other group MCPTT and one-to-one user transactions.</w:t>
      </w:r>
    </w:p>
    <w:p w14:paraId="6D2745A2" w14:textId="77777777" w:rsidR="006116E9" w:rsidRPr="00230D1C" w:rsidRDefault="006116E9" w:rsidP="006116E9">
      <w:pPr>
        <w:pStyle w:val="Heading3"/>
        <w:rPr>
          <w:noProof/>
          <w:lang w:eastAsia="ko-KR"/>
        </w:rPr>
      </w:pPr>
      <w:bookmarkStart w:id="546" w:name="_Toc102077945"/>
      <w:bookmarkStart w:id="547" w:name="_Toc176353326"/>
      <w:r w:rsidRPr="00230D1C">
        <w:rPr>
          <w:noProof/>
        </w:rPr>
        <w:t>5.2.</w:t>
      </w:r>
      <w:r w:rsidRPr="00230D1C">
        <w:rPr>
          <w:noProof/>
          <w:lang w:eastAsia="ko-KR"/>
        </w:rPr>
        <w:t>53</w:t>
      </w:r>
      <w:r>
        <w:rPr>
          <w:noProof/>
          <w:lang w:eastAsia="ko-KR"/>
        </w:rPr>
        <w:t>C</w:t>
      </w:r>
      <w:r w:rsidRPr="00230D1C">
        <w:rPr>
          <w:noProof/>
        </w:rPr>
        <w:tab/>
        <w:t>/</w:t>
      </w:r>
      <w:r w:rsidRPr="00D929A4">
        <w:t>&lt;x&gt;</w:t>
      </w:r>
      <w:r w:rsidRPr="00230D1C">
        <w:rPr>
          <w:noProof/>
        </w:rPr>
        <w:t>/</w:t>
      </w:r>
      <w:r w:rsidRPr="00D929A4">
        <w:t>&lt;x&gt;</w:t>
      </w:r>
      <w:r w:rsidRPr="00230D1C">
        <w:rPr>
          <w:noProof/>
        </w:rPr>
        <w:t>/</w:t>
      </w:r>
      <w:proofErr w:type="spellStart"/>
      <w:r w:rsidRPr="00230D1C">
        <w:rPr>
          <w:noProof/>
        </w:rPr>
        <w:t>OffNetwork</w:t>
      </w:r>
      <w:proofErr w:type="spellEnd"/>
      <w:r w:rsidRPr="00230D1C">
        <w:rPr>
          <w:noProof/>
        </w:rPr>
        <w:t>/MCPTTGroupInfo/&lt;x&gt;/Entry/</w:t>
      </w:r>
      <w:r>
        <w:rPr>
          <w:noProof/>
        </w:rPr>
        <w:t>GMSServID</w:t>
      </w:r>
      <w:bookmarkEnd w:id="546"/>
      <w:bookmarkEnd w:id="547"/>
    </w:p>
    <w:p w14:paraId="16A751FD"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C</w:t>
      </w:r>
      <w:r w:rsidRPr="00230D1C">
        <w:rPr>
          <w:noProof/>
        </w:rPr>
        <w:t>.1: /</w:t>
      </w:r>
      <w:r w:rsidRPr="00551AA2">
        <w:t>&lt;x&gt;</w:t>
      </w:r>
      <w:r w:rsidRPr="00230D1C">
        <w:rPr>
          <w:noProof/>
        </w:rPr>
        <w:t>/</w:t>
      </w:r>
      <w:r w:rsidRPr="00230D1C">
        <w:rPr>
          <w:noProof/>
          <w:lang w:eastAsia="ko-KR"/>
        </w:rPr>
        <w:t>&lt;x&gt;</w:t>
      </w:r>
      <w:r w:rsidRPr="00230D1C">
        <w:rPr>
          <w:noProof/>
        </w:rPr>
        <w:t>/</w:t>
      </w:r>
      <w:proofErr w:type="spellStart"/>
      <w:r w:rsidRPr="00230D1C">
        <w:rPr>
          <w:noProof/>
        </w:rPr>
        <w:t>OffNetwork</w:t>
      </w:r>
      <w:proofErr w:type="spellEnd"/>
      <w:r w:rsidRPr="00230D1C">
        <w:rPr>
          <w:noProof/>
        </w:rPr>
        <w:t>/MCPTTGroupInfo/&lt;x&gt;/Entry/</w:t>
      </w:r>
      <w:r>
        <w:rPr>
          <w:noProof/>
        </w:rPr>
        <w:t>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3F6B4477"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010D62"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GMSServID</w:t>
            </w:r>
          </w:p>
        </w:tc>
      </w:tr>
      <w:tr w:rsidR="006116E9" w:rsidRPr="00230D1C" w14:paraId="6364BC99"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12E573C"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54FA5"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D4548"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7BAEA"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A8217"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2D9974" w14:textId="77777777" w:rsidR="006116E9" w:rsidRPr="00230D1C" w:rsidRDefault="006116E9" w:rsidP="0031001B">
            <w:pPr>
              <w:jc w:val="center"/>
              <w:rPr>
                <w:rFonts w:ascii="Arial" w:hAnsi="Arial" w:cs="Arial"/>
                <w:b/>
                <w:noProof/>
                <w:sz w:val="18"/>
                <w:szCs w:val="18"/>
              </w:rPr>
            </w:pPr>
          </w:p>
        </w:tc>
      </w:tr>
      <w:tr w:rsidR="006116E9" w:rsidRPr="00230D1C" w14:paraId="0D90CBA8"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A42209"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A6EAF"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5315A"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3143F"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CAAD3"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D236E6" w14:textId="77777777" w:rsidR="006116E9" w:rsidRPr="00230D1C" w:rsidRDefault="006116E9" w:rsidP="0031001B">
            <w:pPr>
              <w:jc w:val="center"/>
              <w:rPr>
                <w:b/>
                <w:noProof/>
              </w:rPr>
            </w:pPr>
          </w:p>
        </w:tc>
      </w:tr>
      <w:tr w:rsidR="006116E9" w:rsidRPr="00230D1C" w14:paraId="3C165FDB"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6E1A50E"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85C655"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GMS owning a specific group contained in the </w:t>
            </w:r>
            <w:r w:rsidRPr="00230D1C">
              <w:rPr>
                <w:noProof/>
              </w:rPr>
              <w:t xml:space="preserve">off-network </w:t>
            </w:r>
            <w:r w:rsidRPr="00230D1C">
              <w:rPr>
                <w:noProof/>
                <w:lang w:eastAsia="ko-KR"/>
              </w:rPr>
              <w:t>MCPTTGroupList</w:t>
            </w:r>
            <w:r w:rsidRPr="00230D1C">
              <w:rPr>
                <w:noProof/>
              </w:rPr>
              <w:t>.</w:t>
            </w:r>
          </w:p>
        </w:tc>
      </w:tr>
    </w:tbl>
    <w:p w14:paraId="41681825" w14:textId="77777777" w:rsidR="006116E9" w:rsidRPr="00230D1C" w:rsidRDefault="006116E9" w:rsidP="006116E9">
      <w:pPr>
        <w:rPr>
          <w:noProof/>
        </w:rPr>
      </w:pPr>
    </w:p>
    <w:p w14:paraId="51731723" w14:textId="77777777" w:rsidR="006116E9" w:rsidRPr="00230D1C" w:rsidRDefault="006116E9" w:rsidP="006116E9">
      <w:pPr>
        <w:pStyle w:val="Heading3"/>
        <w:rPr>
          <w:noProof/>
          <w:lang w:eastAsia="ko-KR"/>
        </w:rPr>
      </w:pPr>
      <w:bookmarkStart w:id="548" w:name="_Toc102077946"/>
      <w:bookmarkStart w:id="549" w:name="_Toc176353327"/>
      <w:r w:rsidRPr="00230D1C">
        <w:rPr>
          <w:noProof/>
        </w:rPr>
        <w:t>5.2.</w:t>
      </w:r>
      <w:r w:rsidRPr="00230D1C">
        <w:rPr>
          <w:noProof/>
          <w:lang w:eastAsia="ko-KR"/>
        </w:rPr>
        <w:t>53</w:t>
      </w:r>
      <w:r>
        <w:rPr>
          <w:noProof/>
          <w:lang w:eastAsia="ko-KR"/>
        </w:rPr>
        <w:t>D</w:t>
      </w:r>
      <w:r w:rsidRPr="00230D1C">
        <w:rPr>
          <w:noProof/>
        </w:rPr>
        <w:tab/>
        <w:t>/</w:t>
      </w:r>
      <w:r w:rsidRPr="00D929A4">
        <w:t>&lt;x&gt;</w:t>
      </w:r>
      <w:r w:rsidRPr="00230D1C">
        <w:rPr>
          <w:noProof/>
        </w:rPr>
        <w:t>/</w:t>
      </w:r>
      <w:r w:rsidRPr="00D929A4">
        <w:t>&lt;x&gt;</w:t>
      </w:r>
      <w:r w:rsidRPr="00230D1C">
        <w:rPr>
          <w:noProof/>
        </w:rPr>
        <w:t>/</w:t>
      </w:r>
      <w:proofErr w:type="spellStart"/>
      <w:r w:rsidRPr="00230D1C">
        <w:rPr>
          <w:noProof/>
        </w:rPr>
        <w:t>OffNetwork</w:t>
      </w:r>
      <w:proofErr w:type="spellEnd"/>
      <w:r w:rsidRPr="00230D1C">
        <w:rPr>
          <w:noProof/>
        </w:rPr>
        <w:t>/MCPTTGroupInfo/&lt;x&gt;/Entry/</w:t>
      </w:r>
      <w:r>
        <w:rPr>
          <w:noProof/>
        </w:rPr>
        <w:br/>
      </w:r>
      <w:proofErr w:type="spellStart"/>
      <w:r>
        <w:rPr>
          <w:noProof/>
        </w:rPr>
        <w:t>IDMSToken</w:t>
      </w:r>
      <w:bookmarkEnd w:id="548"/>
      <w:r>
        <w:t>EndPoint</w:t>
      </w:r>
      <w:bookmarkEnd w:id="549"/>
      <w:proofErr w:type="spellEnd"/>
    </w:p>
    <w:p w14:paraId="474B6F6F"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D</w:t>
      </w:r>
      <w:r w:rsidRPr="00230D1C">
        <w:rPr>
          <w:noProof/>
        </w:rPr>
        <w:t>.1: /</w:t>
      </w:r>
      <w:r w:rsidRPr="00551AA2">
        <w:t>&lt;x&gt;</w:t>
      </w:r>
      <w:r w:rsidRPr="00230D1C">
        <w:rPr>
          <w:noProof/>
        </w:rPr>
        <w:t>/</w:t>
      </w:r>
      <w:r w:rsidRPr="00230D1C">
        <w:rPr>
          <w:noProof/>
          <w:lang w:eastAsia="ko-KR"/>
        </w:rPr>
        <w:t>&lt;x&gt;</w:t>
      </w:r>
      <w:r w:rsidRPr="00230D1C">
        <w:rPr>
          <w:noProof/>
        </w:rPr>
        <w:t>/</w:t>
      </w:r>
      <w:proofErr w:type="spellStart"/>
      <w:r w:rsidRPr="00230D1C">
        <w:rPr>
          <w:noProof/>
        </w:rPr>
        <w:t>OffNetwork</w:t>
      </w:r>
      <w:proofErr w:type="spellEnd"/>
      <w:r w:rsidRPr="00230D1C">
        <w:rPr>
          <w:noProof/>
        </w:rPr>
        <w:t>/MCPTTGroupInfo/&lt;x&gt;/Entry/</w:t>
      </w:r>
      <w:proofErr w:type="spellStart"/>
      <w:r>
        <w:rPr>
          <w:noProof/>
        </w:rPr>
        <w:t>IDMSToken</w:t>
      </w:r>
      <w:r>
        <w:t>EndPoint</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50335D61"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FEC75F"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IDMSToken</w:t>
            </w:r>
            <w:proofErr w:type="spellStart"/>
            <w:r>
              <w:t>EndPoint</w:t>
            </w:r>
            <w:proofErr w:type="spellEnd"/>
          </w:p>
        </w:tc>
      </w:tr>
      <w:tr w:rsidR="006116E9" w:rsidRPr="00230D1C" w14:paraId="55F322DD"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D923238"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D8255"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DD79C"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5689E"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B5348"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66E1DA" w14:textId="77777777" w:rsidR="006116E9" w:rsidRPr="00230D1C" w:rsidRDefault="006116E9" w:rsidP="0031001B">
            <w:pPr>
              <w:jc w:val="center"/>
              <w:rPr>
                <w:rFonts w:ascii="Arial" w:hAnsi="Arial" w:cs="Arial"/>
                <w:b/>
                <w:noProof/>
                <w:sz w:val="18"/>
                <w:szCs w:val="18"/>
              </w:rPr>
            </w:pPr>
          </w:p>
        </w:tc>
      </w:tr>
      <w:tr w:rsidR="006116E9" w:rsidRPr="00230D1C" w14:paraId="7AED3680"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B8D5ABD"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EF86D"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D3981"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3BD6B"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66427"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7CDB13" w14:textId="77777777" w:rsidR="006116E9" w:rsidRPr="00230D1C" w:rsidRDefault="006116E9" w:rsidP="0031001B">
            <w:pPr>
              <w:jc w:val="center"/>
              <w:rPr>
                <w:b/>
                <w:noProof/>
              </w:rPr>
            </w:pPr>
          </w:p>
        </w:tc>
      </w:tr>
      <w:tr w:rsidR="006116E9" w:rsidRPr="00230D1C" w14:paraId="410EF5F9"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950BB17"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266575"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IDMS token endpoint for a specific group contained in the </w:t>
            </w:r>
            <w:r w:rsidRPr="00230D1C">
              <w:rPr>
                <w:noProof/>
              </w:rPr>
              <w:t xml:space="preserve">off-network </w:t>
            </w:r>
            <w:r w:rsidRPr="00230D1C">
              <w:rPr>
                <w:noProof/>
                <w:lang w:eastAsia="ko-KR"/>
              </w:rPr>
              <w:t>MCPTTGroupList</w:t>
            </w:r>
            <w:r w:rsidRPr="00230D1C">
              <w:rPr>
                <w:noProof/>
              </w:rPr>
              <w:t>. If the value is empty, the IDMS identities (IDMSAuthEndpoint and IDMSTokenEndpoint) present in the MCS UE initial configuration MO are used.</w:t>
            </w:r>
          </w:p>
        </w:tc>
      </w:tr>
    </w:tbl>
    <w:p w14:paraId="75FF1B55" w14:textId="77777777" w:rsidR="006116E9" w:rsidRPr="00230D1C" w:rsidRDefault="006116E9" w:rsidP="006116E9">
      <w:pPr>
        <w:rPr>
          <w:noProof/>
        </w:rPr>
      </w:pPr>
    </w:p>
    <w:p w14:paraId="56C88FD4" w14:textId="77777777" w:rsidR="006116E9" w:rsidRPr="00230D1C" w:rsidRDefault="006116E9" w:rsidP="006116E9">
      <w:pPr>
        <w:pStyle w:val="Heading3"/>
        <w:rPr>
          <w:noProof/>
          <w:lang w:eastAsia="ko-KR"/>
        </w:rPr>
      </w:pPr>
      <w:bookmarkStart w:id="550" w:name="_Toc102077947"/>
      <w:bookmarkStart w:id="551" w:name="_Toc176353328"/>
      <w:r w:rsidRPr="00230D1C">
        <w:rPr>
          <w:noProof/>
        </w:rPr>
        <w:t>5.2.</w:t>
      </w:r>
      <w:r w:rsidRPr="00230D1C">
        <w:rPr>
          <w:noProof/>
          <w:lang w:eastAsia="ko-KR"/>
        </w:rPr>
        <w:t>53</w:t>
      </w:r>
      <w:r>
        <w:rPr>
          <w:noProof/>
          <w:lang w:eastAsia="ko-KR"/>
        </w:rPr>
        <w:t>E</w:t>
      </w:r>
      <w:r w:rsidRPr="00230D1C">
        <w:rPr>
          <w:noProof/>
        </w:rPr>
        <w:tab/>
        <w:t>/</w:t>
      </w:r>
      <w:r w:rsidRPr="00D929A4">
        <w:t>&lt;x&gt;</w:t>
      </w:r>
      <w:r w:rsidRPr="00230D1C">
        <w:rPr>
          <w:noProof/>
        </w:rPr>
        <w:t>/</w:t>
      </w:r>
      <w:r w:rsidRPr="00D929A4">
        <w:t>&lt;x&gt;</w:t>
      </w:r>
      <w:r w:rsidRPr="00230D1C">
        <w:rPr>
          <w:noProof/>
        </w:rPr>
        <w:t>/</w:t>
      </w:r>
      <w:proofErr w:type="spellStart"/>
      <w:r w:rsidRPr="00230D1C">
        <w:rPr>
          <w:noProof/>
        </w:rPr>
        <w:t>OffNetwork</w:t>
      </w:r>
      <w:proofErr w:type="spellEnd"/>
      <w:r w:rsidRPr="00230D1C">
        <w:rPr>
          <w:noProof/>
        </w:rPr>
        <w:t>/MCPTTGroupInfo/&lt;x&gt;/Entry/</w:t>
      </w:r>
      <w:r>
        <w:rPr>
          <w:noProof/>
        </w:rPr>
        <w:t>GroupKMSURI</w:t>
      </w:r>
      <w:bookmarkEnd w:id="550"/>
      <w:bookmarkEnd w:id="551"/>
    </w:p>
    <w:p w14:paraId="67428CE8"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E</w:t>
      </w:r>
      <w:r w:rsidRPr="00230D1C">
        <w:rPr>
          <w:noProof/>
        </w:rPr>
        <w:t>.1: /</w:t>
      </w:r>
      <w:r w:rsidRPr="00551AA2">
        <w:t>&lt;x&gt;</w:t>
      </w:r>
      <w:r w:rsidRPr="00230D1C">
        <w:rPr>
          <w:noProof/>
        </w:rPr>
        <w:t>/</w:t>
      </w:r>
      <w:r w:rsidRPr="00230D1C">
        <w:rPr>
          <w:noProof/>
          <w:lang w:eastAsia="ko-KR"/>
        </w:rPr>
        <w:t>&lt;x&gt;</w:t>
      </w:r>
      <w:r w:rsidRPr="00230D1C">
        <w:rPr>
          <w:noProof/>
        </w:rPr>
        <w:t>/</w:t>
      </w:r>
      <w:proofErr w:type="spellStart"/>
      <w:r w:rsidRPr="00230D1C">
        <w:rPr>
          <w:noProof/>
        </w:rPr>
        <w:t>OffNetwork</w:t>
      </w:r>
      <w:proofErr w:type="spellEnd"/>
      <w:r w:rsidRPr="00230D1C">
        <w:rPr>
          <w:noProof/>
        </w:rPr>
        <w:t>/MCPTTGroupInfo/&lt;x&gt;/Entry/</w:t>
      </w:r>
      <w:r>
        <w:rPr>
          <w:noProof/>
        </w:rPr>
        <w:t>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3A05740A"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2498C3"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GroupKMSURI</w:t>
            </w:r>
          </w:p>
        </w:tc>
      </w:tr>
      <w:tr w:rsidR="006116E9" w:rsidRPr="00230D1C" w14:paraId="558E4C20"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E417F91"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7D902"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CFAF7"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4BC61"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BCF98"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27EBCF" w14:textId="77777777" w:rsidR="006116E9" w:rsidRPr="00230D1C" w:rsidRDefault="006116E9" w:rsidP="0031001B">
            <w:pPr>
              <w:jc w:val="center"/>
              <w:rPr>
                <w:rFonts w:ascii="Arial" w:hAnsi="Arial" w:cs="Arial"/>
                <w:b/>
                <w:noProof/>
                <w:sz w:val="18"/>
                <w:szCs w:val="18"/>
              </w:rPr>
            </w:pPr>
          </w:p>
        </w:tc>
      </w:tr>
      <w:tr w:rsidR="006116E9" w:rsidRPr="00230D1C" w14:paraId="024357C6"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F0B3EFE"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C682B"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527EB"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243C"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FDEAC"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8E5443" w14:textId="77777777" w:rsidR="006116E9" w:rsidRPr="00230D1C" w:rsidRDefault="006116E9" w:rsidP="0031001B">
            <w:pPr>
              <w:jc w:val="center"/>
              <w:rPr>
                <w:b/>
                <w:noProof/>
              </w:rPr>
            </w:pPr>
          </w:p>
        </w:tc>
      </w:tr>
      <w:tr w:rsidR="006116E9" w:rsidRPr="00230D1C" w14:paraId="3E83AF2C"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C8AFAB4"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C0B8F1"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w:t>
            </w:r>
            <w:r w:rsidRPr="00230D1C">
              <w:rPr>
                <w:noProof/>
              </w:rPr>
              <w:t xml:space="preserve">KMS identity (URI) </w:t>
            </w:r>
            <w:r w:rsidRPr="00230D1C">
              <w:rPr>
                <w:noProof/>
                <w:lang w:eastAsia="ko-KR"/>
              </w:rPr>
              <w:t xml:space="preserve">for a specific group contained in the </w:t>
            </w:r>
            <w:r w:rsidRPr="00230D1C">
              <w:rPr>
                <w:noProof/>
              </w:rPr>
              <w:t xml:space="preserve">off-network </w:t>
            </w:r>
            <w:r w:rsidRPr="00230D1C">
              <w:rPr>
                <w:noProof/>
                <w:lang w:eastAsia="ko-KR"/>
              </w:rPr>
              <w:t>MCPTTGroupList</w:t>
            </w:r>
            <w:r w:rsidRPr="00230D1C">
              <w:rPr>
                <w:noProof/>
              </w:rPr>
              <w:t>. If the value is empty, the KMS identity (URI) (kms) present in the MCS UE initial configuration MO is used.</w:t>
            </w:r>
          </w:p>
        </w:tc>
      </w:tr>
    </w:tbl>
    <w:p w14:paraId="5CE3F89C" w14:textId="77777777" w:rsidR="006116E9" w:rsidRPr="00230D1C" w:rsidRDefault="006116E9" w:rsidP="006116E9">
      <w:pPr>
        <w:rPr>
          <w:noProof/>
        </w:rPr>
      </w:pPr>
    </w:p>
    <w:p w14:paraId="30C55968" w14:textId="77777777" w:rsidR="00A560F4" w:rsidRPr="00FC08AF" w:rsidRDefault="00A560F4" w:rsidP="00A560F4">
      <w:pPr>
        <w:pStyle w:val="Heading3"/>
        <w:rPr>
          <w:noProof/>
          <w:lang w:eastAsia="ko-KR"/>
        </w:rPr>
      </w:pPr>
      <w:bookmarkStart w:id="552" w:name="_Toc176353329"/>
      <w:r w:rsidRPr="00FC08AF">
        <w:rPr>
          <w:noProof/>
        </w:rPr>
        <w:t>5.2.</w:t>
      </w:r>
      <w:r w:rsidRPr="00FC08AF">
        <w:rPr>
          <w:noProof/>
          <w:lang w:eastAsia="ko-KR"/>
        </w:rPr>
        <w:t>54</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AllowedListen</w:t>
      </w:r>
      <w:bookmarkEnd w:id="543"/>
      <w:bookmarkEnd w:id="544"/>
      <w:bookmarkEnd w:id="552"/>
    </w:p>
    <w:p w14:paraId="1E03B15E"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AllowedListen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7E402D0"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B81AAC" w14:textId="77777777" w:rsidR="00A560F4" w:rsidRPr="00FC08AF" w:rsidRDefault="00A560F4" w:rsidP="00CF1FEB">
            <w:pPr>
              <w:rPr>
                <w:rFonts w:ascii="Arial" w:hAnsi="Arial" w:cs="Arial"/>
                <w:noProof/>
                <w:sz w:val="18"/>
                <w:szCs w:val="18"/>
                <w:lang w:eastAsia="ko-KR"/>
              </w:rPr>
            </w:pPr>
            <w:r w:rsidRPr="00FC08AF">
              <w:rPr>
                <w:noProof/>
              </w:rPr>
              <w:t>&lt;x&gt;/OffNetwork/</w:t>
            </w:r>
            <w:r w:rsidRPr="00FC08AF">
              <w:rPr>
                <w:noProof/>
                <w:lang w:eastAsia="ko-KR"/>
              </w:rPr>
              <w:t>AllowedListen</w:t>
            </w:r>
          </w:p>
        </w:tc>
      </w:tr>
      <w:tr w:rsidR="00A560F4" w:rsidRPr="00FC08AF" w14:paraId="6423580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4CC69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B97A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69540"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88413"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FC636"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353E275" w14:textId="77777777" w:rsidR="00A560F4" w:rsidRPr="00FC08AF" w:rsidRDefault="00A560F4" w:rsidP="00CF1FEB">
            <w:pPr>
              <w:jc w:val="center"/>
              <w:rPr>
                <w:rFonts w:ascii="Arial" w:hAnsi="Arial" w:cs="Arial"/>
                <w:b/>
                <w:noProof/>
                <w:sz w:val="18"/>
                <w:szCs w:val="18"/>
              </w:rPr>
            </w:pPr>
          </w:p>
        </w:tc>
      </w:tr>
      <w:tr w:rsidR="00A560F4" w:rsidRPr="00FC08AF" w14:paraId="1385ECE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3EC5D"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F88FF"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776FA"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C3495"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F0D9"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B9A1ED" w14:textId="77777777" w:rsidR="00A560F4" w:rsidRPr="00FC08AF" w:rsidRDefault="00A560F4" w:rsidP="00CF1FEB">
            <w:pPr>
              <w:jc w:val="center"/>
              <w:rPr>
                <w:b/>
                <w:noProof/>
              </w:rPr>
            </w:pPr>
          </w:p>
        </w:tc>
      </w:tr>
      <w:tr w:rsidR="00A560F4" w:rsidRPr="00FC08AF" w14:paraId="163132F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DEDBD3"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3E912"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whether the MCPTT user is allowed to listen both overriding and </w:t>
            </w:r>
            <w:r w:rsidR="008A1219" w:rsidRPr="00FC08AF">
              <w:rPr>
                <w:noProof/>
                <w:lang w:eastAsia="ko-KR"/>
              </w:rPr>
              <w:t>overridden</w:t>
            </w:r>
            <w:r w:rsidRPr="00FC08AF">
              <w:rPr>
                <w:noProof/>
                <w:lang w:eastAsia="ko-KR"/>
              </w:rPr>
              <w:t>.</w:t>
            </w:r>
          </w:p>
        </w:tc>
      </w:tr>
    </w:tbl>
    <w:p w14:paraId="787C8531" w14:textId="77777777" w:rsidR="008A1219" w:rsidRPr="00FC08AF" w:rsidRDefault="008A1219" w:rsidP="008A1219">
      <w:pPr>
        <w:rPr>
          <w:noProof/>
        </w:rPr>
      </w:pPr>
    </w:p>
    <w:p w14:paraId="5C0E9EBD" w14:textId="77777777" w:rsidR="00A560F4" w:rsidRPr="00FC08AF" w:rsidRDefault="00A560F4" w:rsidP="00A560F4">
      <w:pPr>
        <w:rPr>
          <w:noProof/>
          <w:lang w:eastAsia="ko-KR"/>
        </w:rPr>
      </w:pPr>
      <w:r w:rsidRPr="00FC08AF">
        <w:rPr>
          <w:noProof/>
        </w:rPr>
        <w:t xml:space="preserve">When set to "true" </w:t>
      </w:r>
      <w:r w:rsidRPr="00FC08AF">
        <w:rPr>
          <w:noProof/>
          <w:lang w:eastAsia="ko-KR"/>
        </w:rPr>
        <w:t xml:space="preserve">the MCPTT user is allowed to listen both overriding and </w:t>
      </w:r>
      <w:r w:rsidR="008A1219" w:rsidRPr="00FC08AF">
        <w:rPr>
          <w:noProof/>
          <w:lang w:eastAsia="ko-KR"/>
        </w:rPr>
        <w:t>overridden</w:t>
      </w:r>
      <w:r w:rsidRPr="00FC08AF">
        <w:rPr>
          <w:noProof/>
          <w:lang w:eastAsia="ko-KR"/>
        </w:rPr>
        <w:t>.</w:t>
      </w:r>
    </w:p>
    <w:p w14:paraId="37EC8EE7" w14:textId="77777777" w:rsidR="00A560F4" w:rsidRPr="00FC08AF" w:rsidRDefault="00A560F4" w:rsidP="00A560F4">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 xml:space="preserve">the MCPTT user is not allowed to listen both overriding and </w:t>
      </w:r>
      <w:r w:rsidR="008A1219" w:rsidRPr="00FC08AF">
        <w:rPr>
          <w:noProof/>
          <w:lang w:eastAsia="ko-KR"/>
        </w:rPr>
        <w:t>overridden</w:t>
      </w:r>
      <w:r w:rsidRPr="00FC08AF">
        <w:rPr>
          <w:noProof/>
          <w:lang w:eastAsia="ko-KR"/>
        </w:rPr>
        <w:t>.</w:t>
      </w:r>
    </w:p>
    <w:p w14:paraId="09331062" w14:textId="77777777" w:rsidR="00A560F4" w:rsidRPr="00FC08AF" w:rsidRDefault="00A560F4" w:rsidP="00A560F4">
      <w:pPr>
        <w:pStyle w:val="Heading3"/>
        <w:rPr>
          <w:noProof/>
          <w:lang w:eastAsia="ko-KR"/>
        </w:rPr>
      </w:pPr>
      <w:bookmarkStart w:id="553" w:name="_Toc4578321"/>
      <w:bookmarkStart w:id="554" w:name="_Toc27728009"/>
      <w:bookmarkStart w:id="555" w:name="_Toc176353330"/>
      <w:r w:rsidRPr="00FC08AF">
        <w:rPr>
          <w:noProof/>
        </w:rPr>
        <w:t>5.2.</w:t>
      </w:r>
      <w:r w:rsidRPr="00FC08AF">
        <w:rPr>
          <w:noProof/>
          <w:lang w:eastAsia="ko-KR"/>
        </w:rPr>
        <w:t>55</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AllowedTransmission</w:t>
      </w:r>
      <w:bookmarkEnd w:id="553"/>
      <w:bookmarkEnd w:id="554"/>
      <w:bookmarkEnd w:id="555"/>
    </w:p>
    <w:p w14:paraId="070838A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55</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941077C"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710E5E" w14:textId="77777777" w:rsidR="00A560F4" w:rsidRPr="00FC08AF" w:rsidRDefault="00A560F4" w:rsidP="00CF1FEB">
            <w:pPr>
              <w:rPr>
                <w:rFonts w:ascii="Arial" w:hAnsi="Arial" w:cs="Arial"/>
                <w:noProof/>
                <w:sz w:val="18"/>
                <w:szCs w:val="18"/>
                <w:lang w:eastAsia="ko-KR"/>
              </w:rPr>
            </w:pPr>
            <w:r w:rsidRPr="00FC08AF">
              <w:rPr>
                <w:noProof/>
              </w:rPr>
              <w:t>&lt;x&gt;/OffNetwork/</w:t>
            </w:r>
            <w:r w:rsidRPr="00FC08AF">
              <w:rPr>
                <w:noProof/>
                <w:lang w:eastAsia="ko-KR"/>
              </w:rPr>
              <w:t>AllowedTransmission</w:t>
            </w:r>
          </w:p>
        </w:tc>
      </w:tr>
      <w:tr w:rsidR="00A560F4" w:rsidRPr="00FC08AF" w14:paraId="4DD8409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C909FE"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14F54"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D4599"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3D0A2"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7865B"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1A310A" w14:textId="77777777" w:rsidR="00A560F4" w:rsidRPr="00FC08AF" w:rsidRDefault="00A560F4" w:rsidP="00CF1FEB">
            <w:pPr>
              <w:jc w:val="center"/>
              <w:rPr>
                <w:rFonts w:ascii="Arial" w:hAnsi="Arial" w:cs="Arial"/>
                <w:b/>
                <w:noProof/>
                <w:sz w:val="18"/>
                <w:szCs w:val="18"/>
              </w:rPr>
            </w:pPr>
          </w:p>
        </w:tc>
      </w:tr>
      <w:tr w:rsidR="00A560F4" w:rsidRPr="00FC08AF" w14:paraId="72F7696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3F47E"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772B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8DAE2"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1C215"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F5907"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371A44" w14:textId="77777777" w:rsidR="00A560F4" w:rsidRPr="00FC08AF" w:rsidRDefault="00A560F4" w:rsidP="00CF1FEB">
            <w:pPr>
              <w:jc w:val="center"/>
              <w:rPr>
                <w:b/>
                <w:noProof/>
              </w:rPr>
            </w:pPr>
          </w:p>
        </w:tc>
      </w:tr>
      <w:tr w:rsidR="00A560F4" w:rsidRPr="00FC08AF" w14:paraId="4FDF3E7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94B326"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A97AF8"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whether the MCPTT user is allowed to transmit in case of override (overriding and/or overridden).</w:t>
            </w:r>
          </w:p>
        </w:tc>
      </w:tr>
    </w:tbl>
    <w:p w14:paraId="426CCBFA" w14:textId="77777777" w:rsidR="00D57A49" w:rsidRPr="00FC08AF" w:rsidRDefault="00D57A49" w:rsidP="00D57A49">
      <w:pPr>
        <w:rPr>
          <w:noProof/>
        </w:rPr>
      </w:pPr>
    </w:p>
    <w:p w14:paraId="62DA00BF" w14:textId="77777777" w:rsidR="00A560F4" w:rsidRPr="00FC08AF" w:rsidRDefault="00A560F4" w:rsidP="00A560F4">
      <w:pPr>
        <w:rPr>
          <w:noProof/>
          <w:lang w:eastAsia="ko-KR"/>
        </w:rPr>
      </w:pPr>
      <w:r w:rsidRPr="00FC08AF">
        <w:rPr>
          <w:noProof/>
        </w:rPr>
        <w:t xml:space="preserve">When set to "true" </w:t>
      </w:r>
      <w:r w:rsidRPr="00FC08AF">
        <w:rPr>
          <w:noProof/>
          <w:lang w:eastAsia="ko-KR"/>
        </w:rPr>
        <w:t>the MCPTT user is allowed to transmit in case of override (overriding and/or overridden).</w:t>
      </w:r>
    </w:p>
    <w:p w14:paraId="605B91CD"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allowed to transmit in case of override (overriding and/or overridden).</w:t>
      </w:r>
    </w:p>
    <w:p w14:paraId="33F54D53" w14:textId="77777777" w:rsidR="00A560F4" w:rsidRPr="00FC08AF" w:rsidRDefault="00A560F4" w:rsidP="00A560F4">
      <w:pPr>
        <w:pStyle w:val="Heading3"/>
        <w:rPr>
          <w:noProof/>
          <w:lang w:eastAsia="ko-KR"/>
        </w:rPr>
      </w:pPr>
      <w:bookmarkStart w:id="556" w:name="_Toc4578322"/>
      <w:bookmarkStart w:id="557" w:name="_Toc27728010"/>
      <w:bookmarkStart w:id="558" w:name="_Toc176353331"/>
      <w:r w:rsidRPr="00FC08AF">
        <w:rPr>
          <w:noProof/>
        </w:rPr>
        <w:t>5.2.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/OffNetwork/EmergencyCallChange</w:t>
      </w:r>
      <w:bookmarkEnd w:id="556"/>
      <w:bookmarkEnd w:id="557"/>
      <w:bookmarkEnd w:id="558"/>
    </w:p>
    <w:p w14:paraId="64A4398C"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B1C8E14"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40AC3E" w14:textId="77777777" w:rsidR="00A560F4" w:rsidRPr="00FC08AF" w:rsidRDefault="00A560F4" w:rsidP="00CF1FEB">
            <w:pPr>
              <w:rPr>
                <w:rFonts w:ascii="Arial" w:hAnsi="Arial" w:cs="Arial"/>
                <w:noProof/>
                <w:sz w:val="18"/>
                <w:szCs w:val="18"/>
              </w:rPr>
            </w:pPr>
            <w:r w:rsidRPr="00FC08AF">
              <w:rPr>
                <w:noProof/>
              </w:rPr>
              <w:t>&lt;x&gt;/OffNetwork/EmergencyCallChange</w:t>
            </w:r>
          </w:p>
        </w:tc>
      </w:tr>
      <w:tr w:rsidR="00A560F4" w:rsidRPr="00FC08AF" w14:paraId="615536C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838104"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93192"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F93F2"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B5F97"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EF1EF"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741BA3" w14:textId="77777777" w:rsidR="00A560F4" w:rsidRPr="00FC08AF" w:rsidRDefault="00A560F4" w:rsidP="00CF1FEB">
            <w:pPr>
              <w:jc w:val="center"/>
              <w:rPr>
                <w:rFonts w:ascii="Arial" w:hAnsi="Arial" w:cs="Arial"/>
                <w:b/>
                <w:noProof/>
                <w:sz w:val="18"/>
                <w:szCs w:val="18"/>
              </w:rPr>
            </w:pPr>
          </w:p>
        </w:tc>
      </w:tr>
      <w:tr w:rsidR="00A560F4" w:rsidRPr="00FC08AF" w14:paraId="7E7B7DF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24103F"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FF61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0827C"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A9661"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7DE15"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BF931D" w14:textId="77777777" w:rsidR="00A560F4" w:rsidRPr="00FC08AF" w:rsidRDefault="00A560F4" w:rsidP="00CF1FEB">
            <w:pPr>
              <w:jc w:val="center"/>
              <w:rPr>
                <w:b/>
                <w:noProof/>
              </w:rPr>
            </w:pPr>
          </w:p>
        </w:tc>
      </w:tr>
      <w:tr w:rsidR="00A560F4" w:rsidRPr="00FC08AF" w14:paraId="116F904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9BB8E1"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107545"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MCPTT </w:t>
            </w:r>
            <w:r w:rsidRPr="00FC08AF">
              <w:rPr>
                <w:noProof/>
              </w:rPr>
              <w:t>emergency group call</w:t>
            </w:r>
            <w:r w:rsidRPr="00FC08AF">
              <w:rPr>
                <w:noProof/>
                <w:lang w:eastAsia="ko-KR"/>
              </w:rPr>
              <w:t>.</w:t>
            </w:r>
          </w:p>
        </w:tc>
      </w:tr>
    </w:tbl>
    <w:p w14:paraId="7FFE3D04" w14:textId="77777777" w:rsidR="00D57A49" w:rsidRPr="00FC08AF" w:rsidRDefault="00D57A49" w:rsidP="00D57A49">
      <w:pPr>
        <w:rPr>
          <w:noProof/>
        </w:rPr>
      </w:pPr>
    </w:p>
    <w:p w14:paraId="5777CB1F"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MCPTT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29B84A17"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MCPTT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1DFF286D" w14:textId="77777777" w:rsidR="00A560F4" w:rsidRPr="00FC08AF" w:rsidRDefault="00A560F4" w:rsidP="00A560F4">
      <w:pPr>
        <w:pStyle w:val="Heading3"/>
        <w:rPr>
          <w:noProof/>
          <w:lang w:eastAsia="ko-KR"/>
        </w:rPr>
      </w:pPr>
      <w:bookmarkStart w:id="559" w:name="_Toc4578323"/>
      <w:bookmarkStart w:id="560" w:name="_Toc27728011"/>
      <w:bookmarkStart w:id="561" w:name="_Toc176353332"/>
      <w:r w:rsidRPr="00FC08AF">
        <w:rPr>
          <w:noProof/>
        </w:rPr>
        <w:t>5.2.</w:t>
      </w:r>
      <w:r w:rsidRPr="00FC08AF">
        <w:rPr>
          <w:noProof/>
          <w:lang w:eastAsia="ko-KR"/>
        </w:rPr>
        <w:t>57</w:t>
      </w:r>
      <w:r w:rsidRPr="00FC08AF">
        <w:rPr>
          <w:noProof/>
        </w:rPr>
        <w:tab/>
        <w:t>/</w:t>
      </w:r>
      <w:r w:rsidRPr="00FC08AF">
        <w:rPr>
          <w:i/>
          <w:iCs/>
          <w:noProof/>
        </w:rPr>
        <w:t>&lt;x&gt;</w:t>
      </w:r>
      <w:r w:rsidRPr="00FC08AF">
        <w:rPr>
          <w:noProof/>
        </w:rPr>
        <w:t>/</w:t>
      </w:r>
      <w:r w:rsidRPr="00FC08AF">
        <w:rPr>
          <w:i/>
          <w:iCs/>
          <w:noProof/>
        </w:rPr>
        <w:t>&lt;x&gt;</w:t>
      </w:r>
      <w:r w:rsidRPr="00FC08AF">
        <w:rPr>
          <w:noProof/>
        </w:rPr>
        <w:t>/OffNetwork/ImminentPerilCallChange</w:t>
      </w:r>
      <w:bookmarkEnd w:id="559"/>
      <w:bookmarkEnd w:id="560"/>
      <w:bookmarkEnd w:id="561"/>
    </w:p>
    <w:p w14:paraId="60BEAFC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358212F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6AE28E" w14:textId="77777777" w:rsidR="00A560F4" w:rsidRPr="00FC08AF" w:rsidRDefault="00A560F4" w:rsidP="00CF1FEB">
            <w:pPr>
              <w:rPr>
                <w:rFonts w:ascii="Arial" w:hAnsi="Arial" w:cs="Arial"/>
                <w:noProof/>
                <w:sz w:val="18"/>
                <w:szCs w:val="18"/>
              </w:rPr>
            </w:pPr>
            <w:r w:rsidRPr="00FC08AF">
              <w:rPr>
                <w:noProof/>
              </w:rPr>
              <w:t>&lt;x&gt;/OffNetwork/ImminentPerilCallChange</w:t>
            </w:r>
          </w:p>
        </w:tc>
      </w:tr>
      <w:tr w:rsidR="00A560F4" w:rsidRPr="00FC08AF" w14:paraId="4464EDD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E5C1B"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0517F"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35F3C"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9626E"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1E36F"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AF127C" w14:textId="77777777" w:rsidR="00A560F4" w:rsidRPr="00FC08AF" w:rsidRDefault="00A560F4" w:rsidP="00CF1FEB">
            <w:pPr>
              <w:jc w:val="center"/>
              <w:rPr>
                <w:rFonts w:ascii="Arial" w:hAnsi="Arial" w:cs="Arial"/>
                <w:b/>
                <w:noProof/>
                <w:sz w:val="18"/>
                <w:szCs w:val="18"/>
              </w:rPr>
            </w:pPr>
          </w:p>
        </w:tc>
      </w:tr>
      <w:tr w:rsidR="00A560F4" w:rsidRPr="00FC08AF" w14:paraId="3B54DC0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66125"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9C02D"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E6260"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0E986" w14:textId="77777777" w:rsidR="00A560F4" w:rsidRPr="00FC08AF" w:rsidRDefault="0027192B" w:rsidP="00CF1FEB">
            <w:pPr>
              <w:pStyle w:val="TAC"/>
              <w:rPr>
                <w:noProof/>
                <w:lang w:eastAsia="en-US"/>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B7BD7"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8ACFDA" w14:textId="77777777" w:rsidR="00A560F4" w:rsidRPr="00FC08AF" w:rsidRDefault="00A560F4" w:rsidP="00CF1FEB">
            <w:pPr>
              <w:jc w:val="center"/>
              <w:rPr>
                <w:b/>
                <w:noProof/>
              </w:rPr>
            </w:pPr>
          </w:p>
        </w:tc>
      </w:tr>
      <w:tr w:rsidR="00A560F4" w:rsidRPr="00FC08AF" w14:paraId="6763A6F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88C4F1"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F81C55"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MCPTT </w:t>
            </w:r>
            <w:r w:rsidRPr="00FC08AF">
              <w:rPr>
                <w:noProof/>
              </w:rPr>
              <w:t>imminent peril group call</w:t>
            </w:r>
            <w:r w:rsidRPr="00FC08AF">
              <w:rPr>
                <w:noProof/>
                <w:lang w:eastAsia="ko-KR"/>
              </w:rPr>
              <w:t>.</w:t>
            </w:r>
          </w:p>
        </w:tc>
      </w:tr>
    </w:tbl>
    <w:p w14:paraId="750A4E5D" w14:textId="77777777" w:rsidR="00D57A49" w:rsidRPr="00FC08AF" w:rsidRDefault="00D57A49" w:rsidP="00D57A49">
      <w:pPr>
        <w:rPr>
          <w:noProof/>
        </w:rPr>
      </w:pPr>
    </w:p>
    <w:p w14:paraId="276D3BCD"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MCPTT imminent peril group </w:t>
      </w:r>
      <w:r w:rsidRPr="00FC08AF">
        <w:rPr>
          <w:noProof/>
        </w:rPr>
        <w:t>call</w:t>
      </w:r>
      <w:r w:rsidRPr="00FC08AF">
        <w:rPr>
          <w:noProof/>
          <w:lang w:eastAsia="ko-KR"/>
        </w:rPr>
        <w:t>.</w:t>
      </w:r>
    </w:p>
    <w:p w14:paraId="249BDE3F"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MCPTT imminent peril group </w:t>
      </w:r>
      <w:r w:rsidRPr="00FC08AF">
        <w:rPr>
          <w:noProof/>
        </w:rPr>
        <w:t>call</w:t>
      </w:r>
      <w:r w:rsidRPr="00FC08AF">
        <w:rPr>
          <w:noProof/>
          <w:lang w:eastAsia="ko-KR"/>
        </w:rPr>
        <w:t>.</w:t>
      </w:r>
    </w:p>
    <w:p w14:paraId="0AA9E843" w14:textId="77777777" w:rsidR="00A560F4" w:rsidRPr="00FC08AF" w:rsidRDefault="00A560F4" w:rsidP="00A560F4">
      <w:pPr>
        <w:pStyle w:val="Heading3"/>
        <w:rPr>
          <w:noProof/>
          <w:lang w:eastAsia="ko-KR"/>
        </w:rPr>
      </w:pPr>
      <w:bookmarkStart w:id="562" w:name="_Toc4578324"/>
      <w:bookmarkStart w:id="563" w:name="_Toc27728012"/>
      <w:bookmarkStart w:id="564" w:name="_Toc176353333"/>
      <w:r w:rsidRPr="00FC08AF">
        <w:rPr>
          <w:noProof/>
        </w:rPr>
        <w:t>5.2.</w:t>
      </w:r>
      <w:r w:rsidRPr="00FC08AF">
        <w:rPr>
          <w:noProof/>
          <w:lang w:eastAsia="ko-KR"/>
        </w:rPr>
        <w:t>58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562"/>
      <w:bookmarkEnd w:id="563"/>
      <w:bookmarkEnd w:id="564"/>
    </w:p>
    <w:p w14:paraId="33400FD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C2ED8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AD2345" w14:textId="77777777" w:rsidR="00A560F4" w:rsidRPr="00FC08AF" w:rsidRDefault="00A560F4" w:rsidP="00CF1FEB">
            <w:pPr>
              <w:rPr>
                <w:rFonts w:ascii="Arial" w:hAnsi="Arial" w:cs="Arial"/>
                <w:noProof/>
                <w:sz w:val="18"/>
                <w:szCs w:val="18"/>
              </w:rPr>
            </w:pPr>
            <w:r w:rsidRPr="00FC08AF">
              <w:rPr>
                <w:noProof/>
              </w:rPr>
              <w:t>&lt;x&gt;/OffNetwork/</w:t>
            </w:r>
            <w:r w:rsidRPr="00FC08AF">
              <w:rPr>
                <w:noProof/>
                <w:lang w:eastAsia="ko-KR"/>
              </w:rPr>
              <w:t>UserInfoID</w:t>
            </w:r>
          </w:p>
        </w:tc>
      </w:tr>
      <w:tr w:rsidR="00A560F4" w:rsidRPr="00FC08AF" w14:paraId="3A0271A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D9BDB"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0E0EB"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198B3"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D24A"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F0A66"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4E904C" w14:textId="77777777" w:rsidR="00A560F4" w:rsidRPr="00FC08AF" w:rsidRDefault="00A560F4" w:rsidP="00CF1FEB">
            <w:pPr>
              <w:jc w:val="center"/>
              <w:rPr>
                <w:rFonts w:ascii="Arial" w:hAnsi="Arial" w:cs="Arial"/>
                <w:b/>
                <w:noProof/>
                <w:sz w:val="18"/>
                <w:szCs w:val="18"/>
              </w:rPr>
            </w:pPr>
          </w:p>
        </w:tc>
      </w:tr>
      <w:tr w:rsidR="00A560F4" w:rsidRPr="00FC08AF" w14:paraId="5C7719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CEED7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7860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D980D"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F1EF1" w14:textId="77777777" w:rsidR="00A560F4" w:rsidRPr="00FC08AF" w:rsidRDefault="00A560F4"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2AC76"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4F0B72" w14:textId="77777777" w:rsidR="00A560F4" w:rsidRPr="00FC08AF" w:rsidRDefault="00A560F4" w:rsidP="00CF1FEB">
            <w:pPr>
              <w:jc w:val="center"/>
              <w:rPr>
                <w:b/>
                <w:noProof/>
              </w:rPr>
            </w:pPr>
          </w:p>
        </w:tc>
      </w:tr>
      <w:tr w:rsidR="00A560F4" w:rsidRPr="00FC08AF" w14:paraId="7667B0A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251A2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68ED63" w14:textId="77777777" w:rsidR="00A560F4" w:rsidRPr="00FC08AF" w:rsidRDefault="00A560F4" w:rsidP="00CF1FEB">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02F1C228" w14:textId="77777777" w:rsidR="00D57A49" w:rsidRPr="00FC08AF" w:rsidRDefault="00D57A49" w:rsidP="00D57A49">
      <w:pPr>
        <w:rPr>
          <w:noProof/>
        </w:rPr>
      </w:pPr>
      <w:bookmarkStart w:id="565" w:name="_Toc4578325"/>
      <w:bookmarkStart w:id="566" w:name="_Toc27728013"/>
    </w:p>
    <w:p w14:paraId="0FB21BD3" w14:textId="77777777" w:rsidR="003F26BC" w:rsidRPr="00FC08AF" w:rsidRDefault="003F26BC" w:rsidP="003F26BC">
      <w:pPr>
        <w:pStyle w:val="Heading3"/>
        <w:rPr>
          <w:noProof/>
          <w:lang w:eastAsia="ko-KR"/>
        </w:rPr>
      </w:pPr>
      <w:bookmarkStart w:id="567" w:name="_Toc176353334"/>
      <w:r w:rsidRPr="00FC08AF">
        <w:rPr>
          <w:noProof/>
        </w:rPr>
        <w:t>5.2.</w:t>
      </w:r>
      <w:r w:rsidRPr="00FC08AF">
        <w:rPr>
          <w:noProof/>
          <w:lang w:eastAsia="ko-KR"/>
        </w:rPr>
        <w:t>58A1</w:t>
      </w:r>
      <w:r w:rsidRPr="00FC08AF">
        <w:rPr>
          <w:noProof/>
        </w:rPr>
        <w:tab/>
      </w:r>
      <w:r w:rsidR="006503AA">
        <w:rPr>
          <w:noProof/>
        </w:rPr>
        <w:t>Void</w:t>
      </w:r>
      <w:bookmarkEnd w:id="565"/>
      <w:bookmarkEnd w:id="566"/>
      <w:bookmarkEnd w:id="567"/>
    </w:p>
    <w:p w14:paraId="3EE23656" w14:textId="77777777" w:rsidR="003F26BC" w:rsidRPr="00FC08AF" w:rsidRDefault="003F26BC" w:rsidP="003F26BC">
      <w:pPr>
        <w:pStyle w:val="Heading3"/>
        <w:rPr>
          <w:noProof/>
          <w:lang w:eastAsia="ko-KR"/>
        </w:rPr>
      </w:pPr>
      <w:bookmarkStart w:id="568" w:name="_Toc4578326"/>
      <w:bookmarkStart w:id="569" w:name="_Toc27728014"/>
      <w:bookmarkStart w:id="570" w:name="_Toc176353335"/>
      <w:r w:rsidRPr="00FC08AF">
        <w:rPr>
          <w:noProof/>
        </w:rPr>
        <w:t>5.2.</w:t>
      </w:r>
      <w:r w:rsidRPr="00FC08AF">
        <w:rPr>
          <w:noProof/>
          <w:lang w:eastAsia="ko-KR"/>
        </w:rPr>
        <w:t>58A2</w:t>
      </w:r>
      <w:r w:rsidRPr="00FC08AF">
        <w:rPr>
          <w:noProof/>
        </w:rPr>
        <w:tab/>
      </w:r>
      <w:r w:rsidR="006503AA">
        <w:rPr>
          <w:noProof/>
        </w:rPr>
        <w:t>Void</w:t>
      </w:r>
      <w:bookmarkEnd w:id="568"/>
      <w:bookmarkEnd w:id="569"/>
      <w:bookmarkEnd w:id="570"/>
    </w:p>
    <w:p w14:paraId="074B5311" w14:textId="77777777" w:rsidR="003F26BC" w:rsidRPr="00FC08AF" w:rsidRDefault="003F26BC" w:rsidP="003F26BC">
      <w:pPr>
        <w:pStyle w:val="Heading3"/>
        <w:rPr>
          <w:noProof/>
          <w:lang w:eastAsia="ko-KR"/>
        </w:rPr>
      </w:pPr>
      <w:bookmarkStart w:id="571" w:name="_Toc4578327"/>
      <w:bookmarkStart w:id="572" w:name="_Toc27728015"/>
      <w:bookmarkStart w:id="573" w:name="_Toc176353336"/>
      <w:r w:rsidRPr="00FC08AF">
        <w:rPr>
          <w:noProof/>
        </w:rPr>
        <w:t>5.2.</w:t>
      </w:r>
      <w:r w:rsidRPr="00FC08AF">
        <w:rPr>
          <w:noProof/>
          <w:lang w:eastAsia="ko-KR"/>
        </w:rPr>
        <w:t>58A3</w:t>
      </w:r>
      <w:r w:rsidRPr="00FC08AF">
        <w:rPr>
          <w:noProof/>
        </w:rPr>
        <w:tab/>
      </w:r>
      <w:r w:rsidR="006503AA">
        <w:rPr>
          <w:noProof/>
        </w:rPr>
        <w:t>Void</w:t>
      </w:r>
      <w:bookmarkEnd w:id="571"/>
      <w:bookmarkEnd w:id="572"/>
      <w:bookmarkEnd w:id="573"/>
    </w:p>
    <w:p w14:paraId="6FBE7423" w14:textId="77777777" w:rsidR="003F26BC" w:rsidRPr="00FC08AF" w:rsidRDefault="003F26BC" w:rsidP="003F26BC">
      <w:pPr>
        <w:pStyle w:val="Heading3"/>
        <w:rPr>
          <w:noProof/>
          <w:lang w:eastAsia="ko-KR"/>
        </w:rPr>
      </w:pPr>
      <w:bookmarkStart w:id="574" w:name="_Toc4578328"/>
      <w:bookmarkStart w:id="575" w:name="_Toc27728016"/>
      <w:bookmarkStart w:id="576" w:name="_Toc176353337"/>
      <w:r w:rsidRPr="00FC08AF">
        <w:rPr>
          <w:noProof/>
        </w:rPr>
        <w:t>5.2.</w:t>
      </w:r>
      <w:r w:rsidRPr="00FC08AF">
        <w:rPr>
          <w:noProof/>
          <w:lang w:eastAsia="ko-KR"/>
        </w:rPr>
        <w:t>58A4</w:t>
      </w:r>
      <w:r w:rsidRPr="00FC08AF">
        <w:rPr>
          <w:noProof/>
        </w:rPr>
        <w:tab/>
      </w:r>
      <w:r w:rsidR="006503AA">
        <w:rPr>
          <w:noProof/>
        </w:rPr>
        <w:t>Void</w:t>
      </w:r>
      <w:bookmarkEnd w:id="574"/>
      <w:bookmarkEnd w:id="575"/>
      <w:bookmarkEnd w:id="576"/>
    </w:p>
    <w:p w14:paraId="787A4F0F" w14:textId="77777777" w:rsidR="003F26BC" w:rsidRPr="00FC08AF" w:rsidRDefault="003F26BC" w:rsidP="003F26BC">
      <w:pPr>
        <w:pStyle w:val="Heading3"/>
        <w:rPr>
          <w:noProof/>
          <w:lang w:eastAsia="ko-KR"/>
        </w:rPr>
      </w:pPr>
      <w:bookmarkStart w:id="577" w:name="_Toc4578329"/>
      <w:bookmarkStart w:id="578" w:name="_Toc27728017"/>
      <w:bookmarkStart w:id="579" w:name="_Toc176353338"/>
      <w:r w:rsidRPr="00FC08AF">
        <w:rPr>
          <w:noProof/>
        </w:rPr>
        <w:t>5.2.</w:t>
      </w:r>
      <w:r w:rsidRPr="00FC08AF">
        <w:rPr>
          <w:noProof/>
          <w:lang w:eastAsia="ko-KR"/>
        </w:rPr>
        <w:t>58A5</w:t>
      </w:r>
      <w:r w:rsidRPr="00FC08AF">
        <w:rPr>
          <w:noProof/>
        </w:rPr>
        <w:tab/>
      </w:r>
      <w:r w:rsidR="006503AA">
        <w:rPr>
          <w:noProof/>
        </w:rPr>
        <w:t>Void</w:t>
      </w:r>
      <w:bookmarkEnd w:id="577"/>
      <w:bookmarkEnd w:id="578"/>
      <w:bookmarkEnd w:id="579"/>
    </w:p>
    <w:p w14:paraId="0737E578" w14:textId="77777777" w:rsidR="003F26BC" w:rsidRPr="00FC08AF" w:rsidRDefault="003F26BC" w:rsidP="003F26BC">
      <w:pPr>
        <w:pStyle w:val="Heading3"/>
        <w:rPr>
          <w:noProof/>
          <w:lang w:eastAsia="ko-KR"/>
        </w:rPr>
      </w:pPr>
      <w:bookmarkStart w:id="580" w:name="_Toc4578330"/>
      <w:bookmarkStart w:id="581" w:name="_Toc27728018"/>
      <w:bookmarkStart w:id="582" w:name="_Toc176353339"/>
      <w:r w:rsidRPr="00FC08AF">
        <w:rPr>
          <w:noProof/>
        </w:rPr>
        <w:t>5.2.</w:t>
      </w:r>
      <w:r w:rsidRPr="00FC08AF">
        <w:rPr>
          <w:noProof/>
          <w:lang w:eastAsia="ko-KR"/>
        </w:rPr>
        <w:t>58A6</w:t>
      </w:r>
      <w:r w:rsidR="005C1D76" w:rsidRPr="00FC08AF">
        <w:rPr>
          <w:noProof/>
          <w:lang w:eastAsia="ko-KR"/>
        </w:rPr>
        <w:tab/>
      </w:r>
      <w:r w:rsidR="006503AA">
        <w:rPr>
          <w:noProof/>
        </w:rPr>
        <w:t>Void</w:t>
      </w:r>
      <w:bookmarkEnd w:id="580"/>
      <w:bookmarkEnd w:id="581"/>
      <w:bookmarkEnd w:id="582"/>
    </w:p>
    <w:p w14:paraId="066AD92E" w14:textId="77777777" w:rsidR="003F26BC" w:rsidRPr="00FC08AF" w:rsidRDefault="003F26BC" w:rsidP="003F26BC">
      <w:pPr>
        <w:pStyle w:val="Heading3"/>
        <w:rPr>
          <w:noProof/>
          <w:lang w:eastAsia="ko-KR"/>
        </w:rPr>
      </w:pPr>
      <w:bookmarkStart w:id="583" w:name="_Toc4578331"/>
      <w:bookmarkStart w:id="584" w:name="_Toc27728019"/>
      <w:bookmarkStart w:id="585" w:name="_Toc176353340"/>
      <w:r w:rsidRPr="00FC08AF">
        <w:rPr>
          <w:noProof/>
        </w:rPr>
        <w:t>5.2.</w:t>
      </w:r>
      <w:r w:rsidRPr="00FC08AF">
        <w:rPr>
          <w:noProof/>
          <w:lang w:eastAsia="ko-KR"/>
        </w:rPr>
        <w:t>58A7</w:t>
      </w:r>
      <w:r w:rsidR="005C1D76" w:rsidRPr="00FC08AF">
        <w:rPr>
          <w:noProof/>
          <w:lang w:eastAsia="ko-KR"/>
        </w:rPr>
        <w:tab/>
      </w:r>
      <w:r w:rsidR="006503AA">
        <w:rPr>
          <w:noProof/>
        </w:rPr>
        <w:t>Void</w:t>
      </w:r>
      <w:bookmarkEnd w:id="583"/>
      <w:bookmarkEnd w:id="584"/>
      <w:bookmarkEnd w:id="585"/>
    </w:p>
    <w:p w14:paraId="4C1A701C" w14:textId="77777777" w:rsidR="003F26BC" w:rsidRPr="00FC08AF" w:rsidRDefault="003F26BC" w:rsidP="003F26BC">
      <w:pPr>
        <w:pStyle w:val="Heading3"/>
        <w:rPr>
          <w:noProof/>
          <w:lang w:eastAsia="ko-KR"/>
        </w:rPr>
      </w:pPr>
      <w:bookmarkStart w:id="586" w:name="_Toc4578332"/>
      <w:bookmarkStart w:id="587" w:name="_Toc27728020"/>
      <w:bookmarkStart w:id="588" w:name="_Toc176353341"/>
      <w:r w:rsidRPr="00FC08AF">
        <w:rPr>
          <w:noProof/>
        </w:rPr>
        <w:t>5.2.</w:t>
      </w:r>
      <w:r w:rsidRPr="00FC08AF">
        <w:rPr>
          <w:noProof/>
          <w:lang w:eastAsia="ko-KR"/>
        </w:rPr>
        <w:t>58A8</w:t>
      </w:r>
      <w:r w:rsidR="005C1D76" w:rsidRPr="00FC08AF">
        <w:rPr>
          <w:noProof/>
          <w:lang w:eastAsia="ko-KR"/>
        </w:rPr>
        <w:tab/>
      </w:r>
      <w:r w:rsidR="006503AA">
        <w:rPr>
          <w:noProof/>
        </w:rPr>
        <w:t>Void</w:t>
      </w:r>
      <w:bookmarkEnd w:id="586"/>
      <w:bookmarkEnd w:id="587"/>
      <w:bookmarkEnd w:id="588"/>
    </w:p>
    <w:p w14:paraId="2D4BB711" w14:textId="77777777" w:rsidR="003F26BC" w:rsidRPr="00FC08AF" w:rsidRDefault="003F26BC" w:rsidP="003F26BC">
      <w:pPr>
        <w:pStyle w:val="Heading3"/>
        <w:rPr>
          <w:noProof/>
          <w:lang w:eastAsia="ko-KR"/>
        </w:rPr>
      </w:pPr>
      <w:bookmarkStart w:id="589" w:name="_Toc4578333"/>
      <w:bookmarkStart w:id="590" w:name="_Toc27728021"/>
      <w:bookmarkStart w:id="591" w:name="_Toc176353342"/>
      <w:r w:rsidRPr="00FC08AF">
        <w:rPr>
          <w:noProof/>
        </w:rPr>
        <w:t>5.2.</w:t>
      </w:r>
      <w:r w:rsidRPr="00FC08AF">
        <w:rPr>
          <w:noProof/>
          <w:lang w:eastAsia="ko-KR"/>
        </w:rPr>
        <w:t>58A9</w:t>
      </w:r>
      <w:r w:rsidRPr="00FC08AF">
        <w:rPr>
          <w:noProof/>
        </w:rPr>
        <w:tab/>
      </w:r>
      <w:r w:rsidR="006503AA">
        <w:rPr>
          <w:noProof/>
        </w:rPr>
        <w:t>Void</w:t>
      </w:r>
      <w:bookmarkEnd w:id="589"/>
      <w:bookmarkEnd w:id="590"/>
      <w:bookmarkEnd w:id="591"/>
    </w:p>
    <w:p w14:paraId="4CBAD94C" w14:textId="77777777" w:rsidR="003F26BC" w:rsidRPr="00FC08AF" w:rsidRDefault="003F26BC" w:rsidP="003F26BC">
      <w:pPr>
        <w:pStyle w:val="Heading3"/>
        <w:rPr>
          <w:noProof/>
          <w:lang w:eastAsia="ko-KR"/>
        </w:rPr>
      </w:pPr>
      <w:bookmarkStart w:id="592" w:name="_Toc4578334"/>
      <w:bookmarkStart w:id="593" w:name="_Toc27728022"/>
      <w:bookmarkStart w:id="594" w:name="_Toc176353343"/>
      <w:r w:rsidRPr="00FC08AF">
        <w:rPr>
          <w:noProof/>
        </w:rPr>
        <w:t>5.2.</w:t>
      </w:r>
      <w:r w:rsidRPr="00FC08AF">
        <w:rPr>
          <w:noProof/>
          <w:lang w:eastAsia="ko-KR"/>
        </w:rPr>
        <w:t>58A10</w:t>
      </w:r>
      <w:r w:rsidR="005C1D76" w:rsidRPr="00FC08AF">
        <w:rPr>
          <w:noProof/>
          <w:lang w:eastAsia="ko-KR"/>
        </w:rPr>
        <w:tab/>
      </w:r>
      <w:r w:rsidR="006503AA">
        <w:rPr>
          <w:noProof/>
        </w:rPr>
        <w:t>Void</w:t>
      </w:r>
      <w:bookmarkEnd w:id="592"/>
      <w:bookmarkEnd w:id="593"/>
      <w:bookmarkEnd w:id="594"/>
    </w:p>
    <w:p w14:paraId="372F1572" w14:textId="77777777" w:rsidR="003F26BC" w:rsidRPr="00FC08AF" w:rsidRDefault="003F26BC" w:rsidP="003F26BC">
      <w:pPr>
        <w:pStyle w:val="Heading3"/>
        <w:rPr>
          <w:noProof/>
          <w:lang w:eastAsia="ko-KR"/>
        </w:rPr>
      </w:pPr>
      <w:bookmarkStart w:id="595" w:name="_Toc4578335"/>
      <w:bookmarkStart w:id="596" w:name="_Toc27728023"/>
      <w:bookmarkStart w:id="597" w:name="_Toc176353344"/>
      <w:r w:rsidRPr="00FC08AF">
        <w:rPr>
          <w:noProof/>
        </w:rPr>
        <w:t>5.2.</w:t>
      </w:r>
      <w:r w:rsidRPr="00FC08AF">
        <w:rPr>
          <w:noProof/>
          <w:lang w:eastAsia="ko-KR"/>
        </w:rPr>
        <w:t>58A11</w:t>
      </w:r>
      <w:r w:rsidR="005C1D76" w:rsidRPr="00FC08AF">
        <w:rPr>
          <w:noProof/>
          <w:lang w:eastAsia="ko-KR"/>
        </w:rPr>
        <w:tab/>
      </w:r>
      <w:r w:rsidR="006503AA">
        <w:rPr>
          <w:noProof/>
        </w:rPr>
        <w:t>Void</w:t>
      </w:r>
      <w:bookmarkEnd w:id="595"/>
      <w:bookmarkEnd w:id="596"/>
      <w:bookmarkEnd w:id="597"/>
    </w:p>
    <w:p w14:paraId="24569247" w14:textId="77777777" w:rsidR="003F26BC" w:rsidRPr="00FC08AF" w:rsidRDefault="003F26BC" w:rsidP="003F26BC">
      <w:pPr>
        <w:pStyle w:val="Heading3"/>
        <w:rPr>
          <w:noProof/>
          <w:lang w:eastAsia="ko-KR"/>
        </w:rPr>
      </w:pPr>
      <w:bookmarkStart w:id="598" w:name="_Toc4578336"/>
      <w:bookmarkStart w:id="599" w:name="_Toc27728024"/>
      <w:bookmarkStart w:id="600" w:name="_Toc176353345"/>
      <w:r w:rsidRPr="00FC08AF">
        <w:rPr>
          <w:noProof/>
        </w:rPr>
        <w:t>5.2.</w:t>
      </w:r>
      <w:r w:rsidRPr="00FC08AF">
        <w:rPr>
          <w:noProof/>
          <w:lang w:eastAsia="ko-KR"/>
        </w:rPr>
        <w:t>58A12</w:t>
      </w:r>
      <w:r w:rsidR="005C1D76" w:rsidRPr="00FC08AF">
        <w:rPr>
          <w:noProof/>
          <w:lang w:eastAsia="ko-KR"/>
        </w:rPr>
        <w:tab/>
      </w:r>
      <w:r w:rsidR="006503AA">
        <w:rPr>
          <w:noProof/>
        </w:rPr>
        <w:t>Void</w:t>
      </w:r>
      <w:bookmarkEnd w:id="598"/>
      <w:bookmarkEnd w:id="599"/>
      <w:bookmarkEnd w:id="600"/>
    </w:p>
    <w:p w14:paraId="28367BCC" w14:textId="77777777" w:rsidR="003F26BC" w:rsidRPr="00FC08AF" w:rsidRDefault="003F26BC" w:rsidP="003F26BC">
      <w:pPr>
        <w:pStyle w:val="Heading3"/>
        <w:rPr>
          <w:noProof/>
          <w:lang w:eastAsia="ko-KR"/>
        </w:rPr>
      </w:pPr>
      <w:bookmarkStart w:id="601" w:name="_Toc4578337"/>
      <w:bookmarkStart w:id="602" w:name="_Toc27728025"/>
      <w:bookmarkStart w:id="603" w:name="_Toc176353346"/>
      <w:r w:rsidRPr="00FC08AF">
        <w:rPr>
          <w:noProof/>
        </w:rPr>
        <w:t>5.2.</w:t>
      </w:r>
      <w:r w:rsidRPr="00FC08AF">
        <w:rPr>
          <w:noProof/>
          <w:lang w:eastAsia="ko-KR"/>
        </w:rPr>
        <w:t>58A13</w:t>
      </w:r>
      <w:r w:rsidRPr="00FC08AF">
        <w:rPr>
          <w:noProof/>
        </w:rPr>
        <w:tab/>
      </w:r>
      <w:r w:rsidR="006503AA">
        <w:rPr>
          <w:noProof/>
        </w:rPr>
        <w:t>Void</w:t>
      </w:r>
      <w:bookmarkEnd w:id="601"/>
      <w:bookmarkEnd w:id="602"/>
      <w:bookmarkEnd w:id="603"/>
    </w:p>
    <w:p w14:paraId="4D37F7F5" w14:textId="77777777" w:rsidR="004D3AEC" w:rsidRPr="00FC08AF" w:rsidRDefault="004D3AEC" w:rsidP="004D3AEC">
      <w:pPr>
        <w:pStyle w:val="Heading3"/>
        <w:rPr>
          <w:noProof/>
          <w:lang w:eastAsia="ko-KR"/>
        </w:rPr>
      </w:pPr>
      <w:bookmarkStart w:id="604" w:name="_Toc4578338"/>
      <w:bookmarkStart w:id="605" w:name="_Toc27728026"/>
      <w:bookmarkStart w:id="606" w:name="_Toc176353347"/>
      <w:r w:rsidRPr="00FC08AF">
        <w:rPr>
          <w:noProof/>
        </w:rPr>
        <w:t>5.2.</w:t>
      </w:r>
      <w:r w:rsidRPr="00FC08AF">
        <w:rPr>
          <w:noProof/>
          <w:lang w:eastAsia="ko-KR"/>
        </w:rPr>
        <w:t>58A14</w:t>
      </w:r>
      <w:r w:rsidR="001D4A04" w:rsidRPr="00FC08AF">
        <w:rPr>
          <w:noProof/>
          <w:lang w:eastAsia="ko-KR"/>
        </w:rPr>
        <w:tab/>
      </w:r>
      <w:r w:rsidR="006503AA">
        <w:rPr>
          <w:noProof/>
        </w:rPr>
        <w:t>Void</w:t>
      </w:r>
      <w:bookmarkEnd w:id="604"/>
      <w:bookmarkEnd w:id="605"/>
      <w:bookmarkEnd w:id="606"/>
    </w:p>
    <w:p w14:paraId="77304A57" w14:textId="77777777" w:rsidR="004D3AEC" w:rsidRPr="00FC08AF" w:rsidRDefault="004D3AEC" w:rsidP="004D3AEC">
      <w:pPr>
        <w:pStyle w:val="Heading3"/>
        <w:rPr>
          <w:noProof/>
          <w:lang w:eastAsia="ko-KR"/>
        </w:rPr>
      </w:pPr>
      <w:bookmarkStart w:id="607" w:name="_Toc4578339"/>
      <w:bookmarkStart w:id="608" w:name="_Toc27728027"/>
      <w:bookmarkStart w:id="609" w:name="_Toc176353348"/>
      <w:r w:rsidRPr="00FC08AF">
        <w:rPr>
          <w:noProof/>
        </w:rPr>
        <w:t>5.2.</w:t>
      </w:r>
      <w:r w:rsidRPr="00FC08AF">
        <w:rPr>
          <w:noProof/>
          <w:lang w:eastAsia="ko-KR"/>
        </w:rPr>
        <w:t>58A15</w:t>
      </w:r>
      <w:r w:rsidR="005C1D76" w:rsidRPr="00FC08AF">
        <w:rPr>
          <w:noProof/>
          <w:lang w:eastAsia="ko-KR"/>
        </w:rPr>
        <w:tab/>
      </w:r>
      <w:r w:rsidR="006503AA">
        <w:rPr>
          <w:noProof/>
        </w:rPr>
        <w:t>Void</w:t>
      </w:r>
      <w:bookmarkEnd w:id="607"/>
      <w:bookmarkEnd w:id="608"/>
      <w:bookmarkEnd w:id="609"/>
    </w:p>
    <w:p w14:paraId="12A0F1BB" w14:textId="77777777" w:rsidR="004D3AEC" w:rsidRPr="00FC08AF" w:rsidRDefault="004D3AEC" w:rsidP="004D3AEC">
      <w:pPr>
        <w:pStyle w:val="Heading3"/>
        <w:rPr>
          <w:noProof/>
          <w:lang w:eastAsia="ko-KR"/>
        </w:rPr>
      </w:pPr>
      <w:bookmarkStart w:id="610" w:name="_Toc4578340"/>
      <w:bookmarkStart w:id="611" w:name="_Toc27728028"/>
      <w:bookmarkStart w:id="612" w:name="_Toc176353349"/>
      <w:r w:rsidRPr="00FC08AF">
        <w:rPr>
          <w:noProof/>
        </w:rPr>
        <w:t>5.2.</w:t>
      </w:r>
      <w:r w:rsidRPr="00FC08AF">
        <w:rPr>
          <w:noProof/>
          <w:lang w:eastAsia="ko-KR"/>
        </w:rPr>
        <w:t>58A16</w:t>
      </w:r>
      <w:r w:rsidR="005C1D76" w:rsidRPr="00FC08AF">
        <w:rPr>
          <w:noProof/>
          <w:lang w:eastAsia="ko-KR"/>
        </w:rPr>
        <w:tab/>
      </w:r>
      <w:r w:rsidR="006503AA">
        <w:rPr>
          <w:noProof/>
        </w:rPr>
        <w:t>Void</w:t>
      </w:r>
      <w:bookmarkEnd w:id="610"/>
      <w:bookmarkEnd w:id="611"/>
      <w:bookmarkEnd w:id="612"/>
    </w:p>
    <w:p w14:paraId="43664BCE" w14:textId="77777777" w:rsidR="004D3AEC" w:rsidRPr="00FC08AF" w:rsidRDefault="004D3AEC" w:rsidP="004D3AEC">
      <w:pPr>
        <w:pStyle w:val="Heading3"/>
        <w:rPr>
          <w:noProof/>
        </w:rPr>
      </w:pPr>
      <w:bookmarkStart w:id="613" w:name="_Toc4578341"/>
      <w:bookmarkStart w:id="614" w:name="_Toc27728029"/>
      <w:bookmarkStart w:id="615" w:name="_Toc176353350"/>
      <w:r w:rsidRPr="00FC08AF">
        <w:rPr>
          <w:noProof/>
        </w:rPr>
        <w:t>5.2.58A17</w:t>
      </w:r>
      <w:r w:rsidRPr="00FC08AF">
        <w:rPr>
          <w:noProof/>
        </w:rPr>
        <w:tab/>
      </w:r>
      <w:r w:rsidR="006503AA">
        <w:rPr>
          <w:noProof/>
        </w:rPr>
        <w:t>Void</w:t>
      </w:r>
      <w:bookmarkEnd w:id="613"/>
      <w:bookmarkEnd w:id="614"/>
      <w:bookmarkEnd w:id="615"/>
    </w:p>
    <w:p w14:paraId="4676F281" w14:textId="77777777" w:rsidR="00A560F4" w:rsidRPr="00FC08AF" w:rsidRDefault="00A560F4" w:rsidP="00A560F4">
      <w:pPr>
        <w:pStyle w:val="Heading3"/>
        <w:rPr>
          <w:noProof/>
          <w:lang w:eastAsia="ko-KR"/>
        </w:rPr>
      </w:pPr>
      <w:bookmarkStart w:id="616" w:name="_Toc4578342"/>
      <w:bookmarkStart w:id="617" w:name="_Toc27728030"/>
      <w:bookmarkStart w:id="618" w:name="_Toc176353351"/>
      <w:r w:rsidRPr="00FC08AF">
        <w:rPr>
          <w:noProof/>
        </w:rPr>
        <w:t>5.2.5</w:t>
      </w:r>
      <w:r w:rsidRPr="00FC08AF">
        <w:rPr>
          <w:noProof/>
          <w:lang w:eastAsia="ko-KR"/>
        </w:rPr>
        <w:t>9</w:t>
      </w:r>
      <w:r w:rsidRPr="00FC08AF">
        <w:rPr>
          <w:noProof/>
        </w:rPr>
        <w:tab/>
        <w:t>/</w:t>
      </w:r>
      <w:r w:rsidRPr="00FC08AF">
        <w:rPr>
          <w:i/>
          <w:iCs/>
          <w:noProof/>
        </w:rPr>
        <w:t>&lt;x&gt;</w:t>
      </w:r>
      <w:r w:rsidRPr="00FC08AF">
        <w:rPr>
          <w:noProof/>
        </w:rPr>
        <w:t>/Status</w:t>
      </w:r>
      <w:bookmarkEnd w:id="616"/>
      <w:bookmarkEnd w:id="617"/>
      <w:bookmarkEnd w:id="618"/>
    </w:p>
    <w:p w14:paraId="5C422271"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59</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4049B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30323F" w14:textId="77777777" w:rsidR="00A560F4" w:rsidRPr="00FC08AF" w:rsidRDefault="00A560F4" w:rsidP="00CF1FEB">
            <w:pPr>
              <w:rPr>
                <w:rFonts w:ascii="Arial" w:hAnsi="Arial" w:cs="Arial"/>
                <w:noProof/>
                <w:sz w:val="18"/>
                <w:szCs w:val="18"/>
              </w:rPr>
            </w:pPr>
            <w:r w:rsidRPr="00FC08AF">
              <w:rPr>
                <w:noProof/>
              </w:rPr>
              <w:t>Status</w:t>
            </w:r>
          </w:p>
        </w:tc>
      </w:tr>
      <w:tr w:rsidR="00A560F4" w:rsidRPr="00FC08AF" w14:paraId="563716A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1118D"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B237E"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D676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3961C"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678C"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9B2DC1" w14:textId="77777777" w:rsidR="00A560F4" w:rsidRPr="00FC08AF" w:rsidRDefault="00A560F4" w:rsidP="00CF1FEB">
            <w:pPr>
              <w:jc w:val="center"/>
              <w:rPr>
                <w:rFonts w:ascii="Arial" w:hAnsi="Arial" w:cs="Arial"/>
                <w:b/>
                <w:noProof/>
                <w:sz w:val="18"/>
                <w:szCs w:val="18"/>
              </w:rPr>
            </w:pPr>
          </w:p>
        </w:tc>
      </w:tr>
      <w:tr w:rsidR="00A560F4" w:rsidRPr="00FC08AF" w14:paraId="14493F8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6DA6A5"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EB977" w14:textId="77777777" w:rsidR="00A560F4" w:rsidRPr="00FC08AF" w:rsidRDefault="0027192B" w:rsidP="00CF1FEB">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E0CE9"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1F1B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3576A"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D7E75" w14:textId="77777777" w:rsidR="00A560F4" w:rsidRPr="00FC08AF" w:rsidRDefault="00A560F4" w:rsidP="00CF1FEB">
            <w:pPr>
              <w:jc w:val="center"/>
              <w:rPr>
                <w:b/>
                <w:noProof/>
              </w:rPr>
            </w:pPr>
          </w:p>
        </w:tc>
      </w:tr>
      <w:tr w:rsidR="00A560F4" w:rsidRPr="00FC08AF" w14:paraId="3EC493F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15C1AD"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B4022F" w14:textId="77777777" w:rsidR="00A560F4" w:rsidRPr="00FC08AF" w:rsidRDefault="00A560F4" w:rsidP="00CF1FEB">
            <w:pPr>
              <w:rPr>
                <w:noProof/>
                <w:lang w:eastAsia="ko-KR"/>
              </w:rPr>
            </w:pPr>
            <w:r w:rsidRPr="00FC08AF">
              <w:rPr>
                <w:noProof/>
              </w:rPr>
              <w:t xml:space="preserve">This leaf node indicates </w:t>
            </w:r>
            <w:r w:rsidR="0027192B" w:rsidRPr="00FC08AF">
              <w:rPr>
                <w:noProof/>
              </w:rPr>
              <w:t>whether this</w:t>
            </w:r>
            <w:r w:rsidRPr="00FC08AF">
              <w:rPr>
                <w:noProof/>
              </w:rPr>
              <w:t xml:space="preserve"> MCPTT </w:t>
            </w:r>
            <w:r w:rsidRPr="00FC08AF">
              <w:rPr>
                <w:noProof/>
                <w:lang w:eastAsia="ko-KR"/>
              </w:rPr>
              <w:t>u</w:t>
            </w:r>
            <w:r w:rsidRPr="00FC08AF">
              <w:rPr>
                <w:noProof/>
              </w:rPr>
              <w:t>ser profile</w:t>
            </w:r>
            <w:r w:rsidR="0027192B" w:rsidRPr="00FC08AF">
              <w:rPr>
                <w:noProof/>
                <w:lang w:eastAsia="ko-KR"/>
              </w:rPr>
              <w:t xml:space="preserve"> </w:t>
            </w:r>
            <w:r w:rsidR="0027192B" w:rsidRPr="00FC08AF">
              <w:rPr>
                <w:noProof/>
              </w:rPr>
              <w:t>is enabled or disabled</w:t>
            </w:r>
            <w:r w:rsidRPr="00FC08AF">
              <w:rPr>
                <w:noProof/>
                <w:lang w:eastAsia="ko-KR"/>
              </w:rPr>
              <w:t>.</w:t>
            </w:r>
          </w:p>
        </w:tc>
      </w:tr>
    </w:tbl>
    <w:p w14:paraId="166D9B90" w14:textId="77777777" w:rsidR="00D57A49" w:rsidRPr="00FC08AF" w:rsidRDefault="00D57A49" w:rsidP="00D57A49">
      <w:pPr>
        <w:rPr>
          <w:noProof/>
        </w:rPr>
      </w:pPr>
    </w:p>
    <w:p w14:paraId="05F5B091" w14:textId="77777777" w:rsidR="00A560F4" w:rsidRPr="00FC08AF" w:rsidRDefault="00A560F4" w:rsidP="00A560F4">
      <w:pPr>
        <w:rPr>
          <w:noProof/>
          <w:lang w:eastAsia="ko-KR"/>
        </w:rPr>
      </w:pPr>
      <w:r w:rsidRPr="00FC08AF">
        <w:rPr>
          <w:noProof/>
        </w:rPr>
        <w:t xml:space="preserve">When set to "true" </w:t>
      </w:r>
      <w:r w:rsidR="0027192B" w:rsidRPr="00FC08AF">
        <w:rPr>
          <w:noProof/>
        </w:rPr>
        <w:t>this</w:t>
      </w:r>
      <w:r w:rsidR="0027192B" w:rsidRPr="00FC08AF" w:rsidDel="00026741">
        <w:rPr>
          <w:noProof/>
          <w:lang w:eastAsia="ko-KR"/>
        </w:rPr>
        <w:t xml:space="preserve"> </w:t>
      </w:r>
      <w:r w:rsidRPr="00FC08AF">
        <w:rPr>
          <w:noProof/>
        </w:rPr>
        <w:t xml:space="preserve">MCPTT </w:t>
      </w:r>
      <w:r w:rsidRPr="00FC08AF">
        <w:rPr>
          <w:noProof/>
          <w:lang w:eastAsia="ko-KR"/>
        </w:rPr>
        <w:t>u</w:t>
      </w:r>
      <w:r w:rsidRPr="00FC08AF">
        <w:rPr>
          <w:noProof/>
        </w:rPr>
        <w:t xml:space="preserve">ser </w:t>
      </w:r>
      <w:r w:rsidRPr="00FC08AF">
        <w:rPr>
          <w:noProof/>
          <w:lang w:eastAsia="ko-KR"/>
        </w:rPr>
        <w:t>p</w:t>
      </w:r>
      <w:r w:rsidRPr="00FC08AF">
        <w:rPr>
          <w:noProof/>
        </w:rPr>
        <w:t>rofile</w:t>
      </w:r>
      <w:r w:rsidR="0027192B" w:rsidRPr="00FC08AF">
        <w:rPr>
          <w:noProof/>
        </w:rPr>
        <w:t xml:space="preserve"> is enabled</w:t>
      </w:r>
      <w:r w:rsidRPr="00FC08AF">
        <w:rPr>
          <w:noProof/>
          <w:lang w:eastAsia="ko-KR"/>
        </w:rPr>
        <w:t>.</w:t>
      </w:r>
    </w:p>
    <w:p w14:paraId="3D836891" w14:textId="77777777" w:rsidR="00A560F4" w:rsidRPr="00FC08AF" w:rsidRDefault="00A560F4" w:rsidP="00A560F4">
      <w:pPr>
        <w:rPr>
          <w:noProof/>
          <w:lang w:eastAsia="ko-KR"/>
        </w:rPr>
      </w:pPr>
      <w:r w:rsidRPr="00FC08AF">
        <w:rPr>
          <w:noProof/>
        </w:rPr>
        <w:lastRenderedPageBreak/>
        <w:t>When set to "</w:t>
      </w:r>
      <w:r w:rsidRPr="00FC08AF">
        <w:rPr>
          <w:noProof/>
          <w:lang w:eastAsia="ko-KR"/>
        </w:rPr>
        <w:t>false</w:t>
      </w:r>
      <w:r w:rsidRPr="00FC08AF">
        <w:rPr>
          <w:noProof/>
        </w:rPr>
        <w:t xml:space="preserve">" </w:t>
      </w:r>
      <w:r w:rsidR="0027192B" w:rsidRPr="00FC08AF">
        <w:rPr>
          <w:noProof/>
        </w:rPr>
        <w:t>this</w:t>
      </w:r>
      <w:r w:rsidRPr="00FC08AF">
        <w:rPr>
          <w:noProof/>
        </w:rPr>
        <w:t xml:space="preserve"> MCPTT </w:t>
      </w:r>
      <w:r w:rsidRPr="00FC08AF">
        <w:rPr>
          <w:noProof/>
          <w:lang w:eastAsia="ko-KR"/>
        </w:rPr>
        <w:t>u</w:t>
      </w:r>
      <w:r w:rsidRPr="00FC08AF">
        <w:rPr>
          <w:noProof/>
        </w:rPr>
        <w:t xml:space="preserve">ser </w:t>
      </w:r>
      <w:r w:rsidRPr="00FC08AF">
        <w:rPr>
          <w:noProof/>
          <w:lang w:eastAsia="ko-KR"/>
        </w:rPr>
        <w:t>p</w:t>
      </w:r>
      <w:r w:rsidRPr="00FC08AF">
        <w:rPr>
          <w:noProof/>
        </w:rPr>
        <w:t>rofile</w:t>
      </w:r>
      <w:r w:rsidR="0027192B" w:rsidRPr="00FC08AF">
        <w:rPr>
          <w:noProof/>
        </w:rPr>
        <w:t xml:space="preserve"> is disabled</w:t>
      </w:r>
      <w:r w:rsidRPr="00FC08AF">
        <w:rPr>
          <w:noProof/>
          <w:lang w:eastAsia="ko-KR"/>
        </w:rPr>
        <w:t>.</w:t>
      </w:r>
    </w:p>
    <w:p w14:paraId="754F5DDC" w14:textId="77777777" w:rsidR="002F484D" w:rsidRPr="00FC08AF" w:rsidRDefault="002F484D" w:rsidP="002F484D">
      <w:pPr>
        <w:pStyle w:val="Heading1"/>
        <w:tabs>
          <w:tab w:val="right" w:pos="9630"/>
        </w:tabs>
        <w:rPr>
          <w:noProof/>
          <w:lang w:eastAsia="ko-KR"/>
        </w:rPr>
      </w:pPr>
      <w:bookmarkStart w:id="619" w:name="_Toc4578343"/>
      <w:bookmarkStart w:id="620" w:name="_Toc27728031"/>
      <w:bookmarkStart w:id="621" w:name="_Toc176353352"/>
      <w:r w:rsidRPr="00FC08AF">
        <w:rPr>
          <w:noProof/>
          <w:lang w:eastAsia="ko-KR"/>
        </w:rPr>
        <w:t>6</w:t>
      </w:r>
      <w:r w:rsidRPr="00FC08AF">
        <w:rPr>
          <w:noProof/>
        </w:rPr>
        <w:tab/>
        <w:t>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MO</w:t>
      </w:r>
      <w:bookmarkEnd w:id="619"/>
      <w:bookmarkEnd w:id="620"/>
      <w:bookmarkEnd w:id="621"/>
    </w:p>
    <w:p w14:paraId="00D0C34D" w14:textId="77777777" w:rsidR="002F484D" w:rsidRPr="00FC08AF" w:rsidRDefault="002F484D" w:rsidP="002F484D">
      <w:pPr>
        <w:pStyle w:val="Heading2"/>
        <w:rPr>
          <w:noProof/>
        </w:rPr>
      </w:pPr>
      <w:bookmarkStart w:id="622" w:name="_Toc4578344"/>
      <w:bookmarkStart w:id="623" w:name="_Toc27728032"/>
      <w:bookmarkStart w:id="624" w:name="_Toc176353353"/>
      <w:r w:rsidRPr="00FC08AF">
        <w:rPr>
          <w:noProof/>
          <w:lang w:eastAsia="ko-KR"/>
        </w:rPr>
        <w:t>6</w:t>
      </w:r>
      <w:r w:rsidRPr="00FC08AF">
        <w:rPr>
          <w:noProof/>
        </w:rPr>
        <w:t>.1</w:t>
      </w:r>
      <w:r w:rsidRPr="00FC08AF">
        <w:rPr>
          <w:noProof/>
        </w:rPr>
        <w:tab/>
        <w:t>General</w:t>
      </w:r>
      <w:bookmarkEnd w:id="622"/>
      <w:bookmarkEnd w:id="623"/>
      <w:bookmarkEnd w:id="624"/>
    </w:p>
    <w:p w14:paraId="63E1168B" w14:textId="77777777" w:rsidR="002F484D" w:rsidRPr="00FC08AF" w:rsidRDefault="002F484D" w:rsidP="002F484D">
      <w:pPr>
        <w:rPr>
          <w:noProof/>
          <w:lang w:eastAsia="ko-KR"/>
        </w:rPr>
      </w:pPr>
      <w:r w:rsidRPr="00FC08AF">
        <w:rPr>
          <w:noProof/>
        </w:rPr>
        <w:t>The 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 xml:space="preserve">Management Object (MO) is used to configure </w:t>
      </w:r>
      <w:r w:rsidRPr="00FC08AF">
        <w:rPr>
          <w:noProof/>
          <w:lang w:eastAsia="ko-KR"/>
        </w:rPr>
        <w:t xml:space="preserve">the </w:t>
      </w:r>
      <w:r w:rsidR="006507BF" w:rsidRPr="00FC08AF">
        <w:rPr>
          <w:noProof/>
        </w:rPr>
        <w:t xml:space="preserve">MCS </w:t>
      </w:r>
      <w:r w:rsidRPr="00FC08AF">
        <w:rPr>
          <w:noProof/>
        </w:rPr>
        <w:t xml:space="preserve">Client behaviour for the </w:t>
      </w:r>
      <w:r w:rsidRPr="00FC08AF">
        <w:rPr>
          <w:noProof/>
          <w:lang w:eastAsia="ko-KR"/>
        </w:rPr>
        <w:t xml:space="preserve">on-network or off-network </w:t>
      </w:r>
      <w:r w:rsidR="006507BF" w:rsidRPr="00FC08AF">
        <w:rPr>
          <w:noProof/>
        </w:rPr>
        <w:t>MC s</w:t>
      </w:r>
      <w:r w:rsidRPr="00FC08AF">
        <w:rPr>
          <w:noProof/>
        </w:rPr>
        <w:t>ervice</w:t>
      </w:r>
      <w:r w:rsidR="006507BF" w:rsidRPr="00FC08AF">
        <w:rPr>
          <w:noProof/>
        </w:rPr>
        <w:t>s</w:t>
      </w:r>
      <w:r w:rsidRPr="00FC08AF">
        <w:rPr>
          <w:noProof/>
        </w:rPr>
        <w:t>.</w:t>
      </w:r>
      <w:r w:rsidRPr="00FC08AF">
        <w:rPr>
          <w:noProof/>
          <w:lang w:eastAsia="ko-KR"/>
        </w:rPr>
        <w:t xml:space="preserve"> T</w:t>
      </w:r>
      <w:r w:rsidRPr="00FC08AF">
        <w:rPr>
          <w:noProof/>
        </w:rPr>
        <w:t xml:space="preserve">he </w:t>
      </w:r>
      <w:r w:rsidR="006507BF" w:rsidRPr="00FC08AF">
        <w:rPr>
          <w:noProof/>
          <w:lang w:eastAsia="ko-KR"/>
        </w:rPr>
        <w:t xml:space="preserve">MCS </w:t>
      </w:r>
      <w:r w:rsidRPr="00FC08AF">
        <w:rPr>
          <w:noProof/>
          <w:lang w:eastAsia="ko-KR"/>
        </w:rPr>
        <w:t>group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4D2ACDD4" w14:textId="77777777" w:rsidR="006507BF" w:rsidRPr="00FC08AF" w:rsidRDefault="006507BF" w:rsidP="006507BF">
      <w:pPr>
        <w:pStyle w:val="NO"/>
        <w:rPr>
          <w:noProof/>
        </w:rPr>
      </w:pPr>
      <w:r w:rsidRPr="00FC08AF">
        <w:rPr>
          <w:noProof/>
        </w:rPr>
        <w:t>NOTE:</w:t>
      </w:r>
      <w:r w:rsidRPr="00FC08AF">
        <w:rPr>
          <w:noProof/>
        </w:rPr>
        <w:tab/>
        <w:t xml:space="preserve">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w:t>
      </w:r>
      <w:r w:rsidR="009E135B">
        <w:rPr>
          <w:noProof/>
        </w:rPr>
        <w:t>clause</w:t>
      </w:r>
      <w:r w:rsidRPr="00FC08AF">
        <w:rPr>
          <w:noProof/>
        </w:rPr>
        <w:t>s that follow, it is made clear what aspects are specific to MCPTT and what aspects are specific to all MC services. MCData specific elements are contained under "MCData" nodes. MCVideo specific elements are contained under "MCVideo" nodes.</w:t>
      </w:r>
    </w:p>
    <w:p w14:paraId="7E272291"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-group-configuration</w:t>
      </w:r>
      <w:r w:rsidRPr="00FC08AF">
        <w:rPr>
          <w:noProof/>
        </w:rPr>
        <w:t>:1.0.</w:t>
      </w:r>
    </w:p>
    <w:p w14:paraId="3E660BBD"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6BDD1D43"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w:t>
      </w:r>
      <w:r w:rsidR="006507BF" w:rsidRPr="00FC08AF">
        <w:rPr>
          <w:noProof/>
        </w:rPr>
        <w:t xml:space="preserve">MCS </w:t>
      </w:r>
      <w:r w:rsidRPr="00FC08AF">
        <w:rPr>
          <w:noProof/>
          <w:lang w:eastAsia="ko-KR"/>
        </w:rPr>
        <w:t xml:space="preserve">group configuration </w:t>
      </w:r>
      <w:r w:rsidRPr="00FC08AF">
        <w:rPr>
          <w:noProof/>
        </w:rPr>
        <w:t>MO.</w:t>
      </w:r>
    </w:p>
    <w:p w14:paraId="1CB877BF" w14:textId="77777777" w:rsidR="002F484D" w:rsidRPr="00FC08AF" w:rsidRDefault="002F484D" w:rsidP="002F484D">
      <w:pPr>
        <w:rPr>
          <w:noProof/>
        </w:rPr>
      </w:pPr>
      <w:r w:rsidRPr="00FC08AF">
        <w:rPr>
          <w:noProof/>
        </w:rPr>
        <w:t>The following nodes and leaf objects are possible under the 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node as described in figure </w:t>
      </w:r>
      <w:r w:rsidRPr="00FC08AF">
        <w:rPr>
          <w:noProof/>
          <w:lang w:eastAsia="ko-KR"/>
        </w:rPr>
        <w:t>6.1.</w:t>
      </w:r>
      <w:r w:rsidRPr="00FC08AF">
        <w:rPr>
          <w:noProof/>
        </w:rPr>
        <w:t>1</w:t>
      </w:r>
      <w:r w:rsidR="00E01589">
        <w:rPr>
          <w:noProof/>
        </w:rPr>
        <w:t>.</w:t>
      </w:r>
    </w:p>
    <w:p w14:paraId="6BD69D25" w14:textId="77777777" w:rsidR="002F484D" w:rsidRPr="00FC08AF" w:rsidRDefault="006507BF" w:rsidP="002F484D">
      <w:pPr>
        <w:pStyle w:val="TH"/>
        <w:rPr>
          <w:noProof/>
        </w:rPr>
      </w:pPr>
      <w:r w:rsidRPr="00FC08AF">
        <w:rPr>
          <w:noProof/>
        </w:rPr>
        <w:object w:dxaOrig="9132" w:dyaOrig="16289" w14:anchorId="32B177B7">
          <v:shape id="_x0000_i1031" type="#_x0000_t75" style="width:400.7pt;height:689.95pt" o:ole="">
            <v:imagedata r:id="rId19" o:title=""/>
          </v:shape>
          <o:OLEObject Type="Embed" ProgID="Visio.Drawing.11" ShapeID="_x0000_i1031" DrawAspect="Content" ObjectID="_1786966718" r:id="rId20"/>
        </w:object>
      </w:r>
    </w:p>
    <w:p w14:paraId="23578E94" w14:textId="77777777" w:rsidR="002F484D" w:rsidRPr="00FC08AF" w:rsidRDefault="002F484D" w:rsidP="002F484D">
      <w:pPr>
        <w:pStyle w:val="TF"/>
        <w:rPr>
          <w:noProof/>
        </w:rPr>
      </w:pPr>
      <w:r w:rsidRPr="00FC08AF">
        <w:rPr>
          <w:noProof/>
        </w:rPr>
        <w:t>Figure </w:t>
      </w:r>
      <w:r w:rsidRPr="00FC08AF">
        <w:rPr>
          <w:noProof/>
          <w:lang w:eastAsia="ko-KR"/>
        </w:rPr>
        <w:t>6.1.</w:t>
      </w:r>
      <w:r w:rsidRPr="00FC08AF">
        <w:rPr>
          <w:noProof/>
        </w:rPr>
        <w:t>1: The MC</w:t>
      </w:r>
      <w:r w:rsidR="006507BF" w:rsidRPr="00FC08AF">
        <w:rPr>
          <w:noProof/>
        </w:rPr>
        <w:t>S</w:t>
      </w:r>
      <w:r w:rsidRPr="00FC08AF">
        <w:rPr>
          <w:noProof/>
        </w:rPr>
        <w:t xml:space="preserve"> </w:t>
      </w:r>
      <w:r w:rsidRPr="00FC08AF">
        <w:rPr>
          <w:noProof/>
          <w:lang w:eastAsia="ko-KR"/>
        </w:rPr>
        <w:t>group configuration MO</w:t>
      </w:r>
      <w:r w:rsidR="006507BF" w:rsidRPr="00FC08AF">
        <w:rPr>
          <w:noProof/>
          <w:lang w:eastAsia="ko-KR"/>
        </w:rPr>
        <w:t xml:space="preserve"> (1 of 5)</w:t>
      </w:r>
    </w:p>
    <w:p w14:paraId="71057A3C" w14:textId="77777777" w:rsidR="006507BF" w:rsidRPr="00FC08AF" w:rsidRDefault="00DA771A" w:rsidP="004268B5">
      <w:pPr>
        <w:pStyle w:val="TH"/>
        <w:rPr>
          <w:noProof/>
        </w:rPr>
      </w:pPr>
      <w:r w:rsidRPr="00FC08AF">
        <w:rPr>
          <w:noProof/>
        </w:rPr>
        <w:object w:dxaOrig="6984" w:dyaOrig="6432" w14:anchorId="5D4A631F">
          <v:shape id="_x0000_i1032" type="#_x0000_t75" style="width:349.35pt;height:321.8pt" o:ole="">
            <v:imagedata r:id="rId21" o:title=""/>
          </v:shape>
          <o:OLEObject Type="Embed" ProgID="Visio.Drawing.11" ShapeID="_x0000_i1032" DrawAspect="Content" ObjectID="_1786966719" r:id="rId22"/>
        </w:object>
      </w:r>
    </w:p>
    <w:p w14:paraId="7A2F5205"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2: The MCS </w:t>
      </w:r>
      <w:r w:rsidRPr="00FC08AF">
        <w:rPr>
          <w:noProof/>
          <w:lang w:eastAsia="ko-KR"/>
        </w:rPr>
        <w:t>group configuration MO (2 of 5)</w:t>
      </w:r>
    </w:p>
    <w:p w14:paraId="046A7E55" w14:textId="77777777" w:rsidR="006507BF" w:rsidRPr="00FC08AF" w:rsidRDefault="006507BF" w:rsidP="004268B5">
      <w:pPr>
        <w:pStyle w:val="TH"/>
        <w:rPr>
          <w:noProof/>
        </w:rPr>
      </w:pPr>
      <w:r w:rsidRPr="00FC08AF">
        <w:rPr>
          <w:noProof/>
        </w:rPr>
        <w:object w:dxaOrig="7649" w:dyaOrig="5930" w14:anchorId="09C98C95">
          <v:shape id="_x0000_i1033" type="#_x0000_t75" style="width:382.55pt;height:296.15pt" o:ole="">
            <v:imagedata r:id="rId23" o:title=""/>
          </v:shape>
          <o:OLEObject Type="Embed" ProgID="Visio.Drawing.11" ShapeID="_x0000_i1033" DrawAspect="Content" ObjectID="_1786966720" r:id="rId24"/>
        </w:object>
      </w:r>
    </w:p>
    <w:p w14:paraId="047D47BE"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3: The MCS </w:t>
      </w:r>
      <w:r w:rsidRPr="00FC08AF">
        <w:rPr>
          <w:noProof/>
          <w:lang w:eastAsia="ko-KR"/>
        </w:rPr>
        <w:t>group configuration MO (3 of 5)</w:t>
      </w:r>
    </w:p>
    <w:p w14:paraId="5535F4BA" w14:textId="77777777" w:rsidR="006507BF" w:rsidRPr="00FC08AF" w:rsidRDefault="006507BF" w:rsidP="004268B5">
      <w:pPr>
        <w:pStyle w:val="TH"/>
        <w:rPr>
          <w:noProof/>
          <w:lang w:eastAsia="ko-KR"/>
        </w:rPr>
      </w:pPr>
      <w:r w:rsidRPr="00FC08AF">
        <w:rPr>
          <w:noProof/>
        </w:rPr>
        <w:object w:dxaOrig="6960" w:dyaOrig="912" w14:anchorId="1422EE53">
          <v:shape id="_x0000_i1034" type="#_x0000_t75" style="width:348.1pt;height:45.7pt" o:ole="">
            <v:imagedata r:id="rId25" o:title=""/>
          </v:shape>
          <o:OLEObject Type="Embed" ProgID="Visio.Drawing.11" ShapeID="_x0000_i1034" DrawAspect="Content" ObjectID="_1786966721" r:id="rId26"/>
        </w:object>
      </w:r>
    </w:p>
    <w:p w14:paraId="11FA5FF6"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4: The MCS </w:t>
      </w:r>
      <w:r w:rsidRPr="00FC08AF">
        <w:rPr>
          <w:noProof/>
          <w:lang w:eastAsia="ko-KR"/>
        </w:rPr>
        <w:t>group configuration MO (4 of 5)</w:t>
      </w:r>
    </w:p>
    <w:p w14:paraId="4D40126B" w14:textId="77777777" w:rsidR="006507BF" w:rsidRPr="00FC08AF" w:rsidRDefault="00872A5E" w:rsidP="004268B5">
      <w:pPr>
        <w:pStyle w:val="TH"/>
        <w:rPr>
          <w:noProof/>
        </w:rPr>
      </w:pPr>
      <w:r w:rsidRPr="00FC08AF">
        <w:rPr>
          <w:noProof/>
        </w:rPr>
        <w:object w:dxaOrig="8707" w:dyaOrig="4761" w14:anchorId="1B1D907D">
          <v:shape id="_x0000_i1035" type="#_x0000_t75" style="width:435.15pt;height:237.9pt" o:ole="">
            <v:imagedata r:id="rId27" o:title=""/>
          </v:shape>
          <o:OLEObject Type="Embed" ProgID="Visio.Drawing.11" ShapeID="_x0000_i1035" DrawAspect="Content" ObjectID="_1786966722" r:id="rId28"/>
        </w:object>
      </w:r>
    </w:p>
    <w:p w14:paraId="2E0F7999"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5: The MCS </w:t>
      </w:r>
      <w:r w:rsidRPr="00FC08AF">
        <w:rPr>
          <w:noProof/>
          <w:lang w:eastAsia="ko-KR"/>
        </w:rPr>
        <w:t>group configuration MO (5 of 5)</w:t>
      </w:r>
    </w:p>
    <w:p w14:paraId="22B8BD8C" w14:textId="77777777" w:rsidR="002F484D" w:rsidRPr="00FC08AF" w:rsidRDefault="002F484D" w:rsidP="002F484D">
      <w:pPr>
        <w:pStyle w:val="Heading2"/>
        <w:rPr>
          <w:noProof/>
        </w:rPr>
      </w:pPr>
      <w:bookmarkStart w:id="625" w:name="_Toc4578345"/>
      <w:bookmarkStart w:id="626" w:name="_Toc27728033"/>
      <w:bookmarkStart w:id="627" w:name="_Toc176353354"/>
      <w:r w:rsidRPr="00FC08AF">
        <w:rPr>
          <w:noProof/>
          <w:lang w:eastAsia="ko-KR"/>
        </w:rPr>
        <w:t>6</w:t>
      </w:r>
      <w:r w:rsidRPr="00FC08AF">
        <w:rPr>
          <w:noProof/>
        </w:rPr>
        <w:t>.</w:t>
      </w:r>
      <w:r w:rsidRPr="00FC08AF">
        <w:rPr>
          <w:noProof/>
          <w:lang w:eastAsia="ko-KR"/>
        </w:rPr>
        <w:t>2</w:t>
      </w:r>
      <w:r w:rsidRPr="00FC08AF">
        <w:rPr>
          <w:noProof/>
        </w:rPr>
        <w:tab/>
      </w:r>
      <w:r w:rsidR="006507BF" w:rsidRPr="00FC08AF">
        <w:rPr>
          <w:noProof/>
          <w:lang w:eastAsia="ko-KR"/>
        </w:rPr>
        <w:t xml:space="preserve">MCS </w:t>
      </w:r>
      <w:r w:rsidRPr="00FC08AF">
        <w:rPr>
          <w:noProof/>
          <w:lang w:eastAsia="ko-KR"/>
        </w:rPr>
        <w:t>group configuration MO parameters</w:t>
      </w:r>
      <w:bookmarkEnd w:id="625"/>
      <w:bookmarkEnd w:id="626"/>
      <w:bookmarkEnd w:id="627"/>
    </w:p>
    <w:p w14:paraId="244C6AF8" w14:textId="77777777" w:rsidR="002F484D" w:rsidRPr="00FC08AF" w:rsidRDefault="002F484D" w:rsidP="002F484D">
      <w:pPr>
        <w:pStyle w:val="Heading3"/>
        <w:rPr>
          <w:noProof/>
        </w:rPr>
      </w:pPr>
      <w:bookmarkStart w:id="628" w:name="_Toc4578346"/>
      <w:bookmarkStart w:id="629" w:name="_Toc27728034"/>
      <w:bookmarkStart w:id="630" w:name="_Toc176353355"/>
      <w:r w:rsidRPr="00FC08AF">
        <w:rPr>
          <w:noProof/>
          <w:lang w:eastAsia="ko-KR"/>
        </w:rPr>
        <w:t>6</w:t>
      </w:r>
      <w:r w:rsidRPr="00FC08AF">
        <w:rPr>
          <w:noProof/>
        </w:rPr>
        <w:t>.</w:t>
      </w:r>
      <w:r w:rsidRPr="00FC08AF">
        <w:rPr>
          <w:noProof/>
          <w:lang w:eastAsia="ko-KR"/>
        </w:rPr>
        <w:t>2.</w:t>
      </w:r>
      <w:r w:rsidRPr="00FC08AF">
        <w:rPr>
          <w:noProof/>
        </w:rPr>
        <w:t>1</w:t>
      </w:r>
      <w:r w:rsidRPr="00FC08AF">
        <w:rPr>
          <w:noProof/>
        </w:rPr>
        <w:tab/>
        <w:t>General</w:t>
      </w:r>
      <w:bookmarkEnd w:id="628"/>
      <w:bookmarkEnd w:id="629"/>
      <w:bookmarkEnd w:id="630"/>
    </w:p>
    <w:p w14:paraId="22B06E08" w14:textId="77777777" w:rsidR="002F484D" w:rsidRPr="00FC08AF" w:rsidRDefault="002F484D" w:rsidP="002F484D">
      <w:pPr>
        <w:rPr>
          <w:noProof/>
          <w:lang w:eastAsia="ko-KR"/>
        </w:rPr>
      </w:pPr>
      <w:r w:rsidRPr="00FC08AF">
        <w:rPr>
          <w:noProof/>
        </w:rPr>
        <w:t xml:space="preserve">This clause describes the parameters for the </w:t>
      </w:r>
      <w:r w:rsidR="006507BF" w:rsidRPr="00FC08AF">
        <w:rPr>
          <w:noProof/>
        </w:rPr>
        <w:t xml:space="preserve">MCS </w:t>
      </w:r>
      <w:r w:rsidRPr="00FC08AF">
        <w:rPr>
          <w:noProof/>
          <w:lang w:eastAsia="ko-KR"/>
        </w:rPr>
        <w:t>group configuration</w:t>
      </w:r>
      <w:r w:rsidRPr="00FC08AF">
        <w:rPr>
          <w:noProof/>
        </w:rPr>
        <w:t xml:space="preserve"> Management Object (MO).</w:t>
      </w:r>
    </w:p>
    <w:p w14:paraId="6579FCC0" w14:textId="77777777" w:rsidR="002F484D" w:rsidRPr="00FC08AF" w:rsidRDefault="002F484D" w:rsidP="002F484D">
      <w:pPr>
        <w:pStyle w:val="Heading3"/>
        <w:rPr>
          <w:i/>
          <w:iCs/>
          <w:noProof/>
          <w:lang w:eastAsia="ko-KR"/>
        </w:rPr>
      </w:pPr>
      <w:bookmarkStart w:id="631" w:name="_Toc4578347"/>
      <w:bookmarkStart w:id="632" w:name="_Toc27728035"/>
      <w:bookmarkStart w:id="633" w:name="_Toc176353356"/>
      <w:r w:rsidRPr="00FC08AF">
        <w:rPr>
          <w:noProof/>
          <w:lang w:eastAsia="ko-KR"/>
        </w:rPr>
        <w:t>6.2.2</w:t>
      </w:r>
      <w:r w:rsidRPr="00FC08AF">
        <w:rPr>
          <w:noProof/>
        </w:rPr>
        <w:tab/>
        <w:t xml:space="preserve">Node: </w:t>
      </w:r>
      <w:r w:rsidRPr="00FC08AF">
        <w:rPr>
          <w:i/>
          <w:iCs/>
          <w:noProof/>
        </w:rPr>
        <w:t>&lt;x&gt;</w:t>
      </w:r>
      <w:bookmarkEnd w:id="631"/>
      <w:bookmarkEnd w:id="632"/>
      <w:bookmarkEnd w:id="633"/>
    </w:p>
    <w:p w14:paraId="13E2356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5348711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827A095"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36A5E7B0"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D28181D"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1DB51"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708A"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54E39"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6D6B9"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C182DE8" w14:textId="77777777" w:rsidR="002F484D" w:rsidRPr="00FC08AF" w:rsidRDefault="002F484D" w:rsidP="00B93C96">
            <w:pPr>
              <w:jc w:val="center"/>
              <w:rPr>
                <w:rFonts w:ascii="Arial" w:hAnsi="Arial" w:cs="Arial"/>
                <w:b/>
                <w:noProof/>
                <w:sz w:val="18"/>
                <w:szCs w:val="18"/>
              </w:rPr>
            </w:pPr>
          </w:p>
        </w:tc>
      </w:tr>
      <w:tr w:rsidR="002F484D" w:rsidRPr="00FC08AF" w14:paraId="2CB2DDCB"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5B60C94"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41BE"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FBD70"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39FF"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4A9FA"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39BA74" w14:textId="77777777" w:rsidR="002F484D" w:rsidRPr="00FC08AF" w:rsidRDefault="002F484D" w:rsidP="00B93C96">
            <w:pPr>
              <w:jc w:val="center"/>
              <w:rPr>
                <w:b/>
                <w:noProof/>
              </w:rPr>
            </w:pPr>
          </w:p>
        </w:tc>
      </w:tr>
      <w:tr w:rsidR="002F484D" w:rsidRPr="00FC08AF" w14:paraId="4A9FF87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4F36C91"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98DCE0" w14:textId="77777777" w:rsidR="002F484D" w:rsidRPr="00FC08AF" w:rsidRDefault="002F484D" w:rsidP="00B93C96">
            <w:pPr>
              <w:rPr>
                <w:noProof/>
              </w:rPr>
            </w:pPr>
            <w:r w:rsidRPr="00FC08AF">
              <w:rPr>
                <w:noProof/>
              </w:rPr>
              <w:t xml:space="preserve">This interior node acts as a placeholder for the </w:t>
            </w:r>
            <w:r w:rsidR="006507BF" w:rsidRPr="00FC08AF">
              <w:rPr>
                <w:noProof/>
              </w:rPr>
              <w:t xml:space="preserve">MCS </w:t>
            </w:r>
            <w:r w:rsidRPr="00FC08AF">
              <w:rPr>
                <w:noProof/>
                <w:lang w:eastAsia="ko-KR"/>
              </w:rPr>
              <w:t xml:space="preserve">group configuration </w:t>
            </w:r>
            <w:r w:rsidRPr="00FC08AF">
              <w:rPr>
                <w:noProof/>
              </w:rPr>
              <w:t>Management Object (MO).</w:t>
            </w:r>
          </w:p>
          <w:p w14:paraId="285E744A" w14:textId="77777777" w:rsidR="002F484D" w:rsidRPr="00FC08AF" w:rsidRDefault="002F484D" w:rsidP="00B93C96">
            <w:pPr>
              <w:rPr>
                <w:noProof/>
              </w:rPr>
            </w:pPr>
            <w:r w:rsidRPr="00FC08AF">
              <w:rPr>
                <w:noProof/>
              </w:rPr>
              <w:t xml:space="preserve">For the </w:t>
            </w:r>
            <w:r w:rsidR="006507BF" w:rsidRPr="00FC08AF">
              <w:rPr>
                <w:noProof/>
              </w:rPr>
              <w:t xml:space="preserve">MCS </w:t>
            </w:r>
            <w:r w:rsidRPr="00FC08AF">
              <w:rPr>
                <w:noProof/>
                <w:lang w:eastAsia="ko-KR"/>
              </w:rPr>
              <w:t>group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-group configuration</w:t>
            </w:r>
            <w:r w:rsidRPr="00FC08AF">
              <w:rPr>
                <w:noProof/>
              </w:rPr>
              <w:t>:1.0"</w:t>
            </w:r>
          </w:p>
        </w:tc>
      </w:tr>
    </w:tbl>
    <w:p w14:paraId="760C1FA2" w14:textId="77777777" w:rsidR="00DD6D72" w:rsidRPr="00FC08AF" w:rsidRDefault="00DD6D72" w:rsidP="00DD6D72">
      <w:pPr>
        <w:rPr>
          <w:noProof/>
          <w:lang w:eastAsia="ko-KR"/>
        </w:rPr>
      </w:pPr>
    </w:p>
    <w:p w14:paraId="4A267659" w14:textId="77777777" w:rsidR="002F484D" w:rsidRPr="00FC08AF" w:rsidRDefault="002F484D" w:rsidP="002F484D">
      <w:pPr>
        <w:pStyle w:val="B1"/>
        <w:rPr>
          <w:noProof/>
        </w:rPr>
      </w:pPr>
      <w:r w:rsidRPr="00FC08AF">
        <w:rPr>
          <w:noProof/>
        </w:rPr>
        <w:t>-</w:t>
      </w:r>
      <w:r w:rsidRPr="00FC08AF">
        <w:rPr>
          <w:noProof/>
        </w:rPr>
        <w:tab/>
        <w:t>Values: N/A</w:t>
      </w:r>
    </w:p>
    <w:p w14:paraId="40970EC5" w14:textId="77777777" w:rsidR="002F484D" w:rsidRPr="00FC08AF" w:rsidRDefault="002F484D" w:rsidP="002F484D">
      <w:pPr>
        <w:pStyle w:val="Heading3"/>
        <w:rPr>
          <w:noProof/>
          <w:lang w:eastAsia="ko-KR"/>
        </w:rPr>
      </w:pPr>
      <w:bookmarkStart w:id="634" w:name="_Toc4578348"/>
      <w:bookmarkStart w:id="635" w:name="_Toc27728036"/>
      <w:bookmarkStart w:id="636" w:name="_Toc176353357"/>
      <w:r w:rsidRPr="00FC08AF">
        <w:rPr>
          <w:noProof/>
          <w:lang w:eastAsia="ko-KR"/>
        </w:rPr>
        <w:t>6</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634"/>
      <w:bookmarkEnd w:id="635"/>
      <w:bookmarkEnd w:id="636"/>
    </w:p>
    <w:p w14:paraId="7E1E7E9E"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74D9642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EC788B"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5197C0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E42F8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FC4D4"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EC5BD"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E3D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66708"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A2B7E43" w14:textId="77777777" w:rsidR="002F484D" w:rsidRPr="00FC08AF" w:rsidRDefault="002F484D" w:rsidP="00B93C96">
            <w:pPr>
              <w:jc w:val="center"/>
              <w:rPr>
                <w:rFonts w:ascii="Arial" w:hAnsi="Arial" w:cs="Arial"/>
                <w:b/>
                <w:noProof/>
                <w:sz w:val="18"/>
                <w:szCs w:val="18"/>
              </w:rPr>
            </w:pPr>
          </w:p>
        </w:tc>
      </w:tr>
      <w:tr w:rsidR="002F484D" w:rsidRPr="00FC08AF" w14:paraId="5A6353F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C915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00BF8"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81BBC"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CD1B1"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53757"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248B563" w14:textId="77777777" w:rsidR="002F484D" w:rsidRPr="00FC08AF" w:rsidRDefault="002F484D" w:rsidP="00B93C96">
            <w:pPr>
              <w:jc w:val="center"/>
              <w:rPr>
                <w:b/>
                <w:noProof/>
              </w:rPr>
            </w:pPr>
          </w:p>
        </w:tc>
      </w:tr>
      <w:tr w:rsidR="002F484D" w:rsidRPr="00FC08AF" w14:paraId="7644C18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98B24D"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CF4B7" w14:textId="77777777" w:rsidR="002F484D" w:rsidRPr="00FC08AF" w:rsidRDefault="002F484D" w:rsidP="00B93C96">
            <w:pPr>
              <w:rPr>
                <w:noProof/>
              </w:rPr>
            </w:pPr>
            <w:r w:rsidRPr="00FC08AF">
              <w:rPr>
                <w:noProof/>
              </w:rPr>
              <w:t xml:space="preserve">The Name leaf is a name for the </w:t>
            </w:r>
            <w:r w:rsidR="006507BF" w:rsidRPr="00FC08AF">
              <w:rPr>
                <w:noProof/>
              </w:rPr>
              <w:t xml:space="preserve">MCS </w:t>
            </w:r>
            <w:r w:rsidRPr="00FC08AF">
              <w:rPr>
                <w:noProof/>
              </w:rPr>
              <w:t>group configuration settings.</w:t>
            </w:r>
          </w:p>
        </w:tc>
      </w:tr>
    </w:tbl>
    <w:p w14:paraId="46C263D0" w14:textId="77777777" w:rsidR="00DD6D72" w:rsidRPr="00FC08AF" w:rsidRDefault="00DD6D72" w:rsidP="00DD6D72">
      <w:pPr>
        <w:rPr>
          <w:noProof/>
          <w:lang w:eastAsia="ko-KR"/>
        </w:rPr>
      </w:pPr>
    </w:p>
    <w:p w14:paraId="2A7C0CE3" w14:textId="77777777" w:rsidR="002F484D" w:rsidRPr="00FC08AF" w:rsidRDefault="002F484D" w:rsidP="002F484D">
      <w:pPr>
        <w:pStyle w:val="B1"/>
        <w:rPr>
          <w:noProof/>
        </w:rPr>
      </w:pPr>
      <w:r w:rsidRPr="00FC08AF">
        <w:rPr>
          <w:noProof/>
        </w:rPr>
        <w:t>-</w:t>
      </w:r>
      <w:r w:rsidRPr="00FC08AF">
        <w:rPr>
          <w:noProof/>
        </w:rPr>
        <w:tab/>
        <w:t>Values: &lt;User displayable name&gt;</w:t>
      </w:r>
    </w:p>
    <w:p w14:paraId="740730A3" w14:textId="77777777" w:rsidR="002F484D" w:rsidRPr="00FC08AF" w:rsidRDefault="002F484D" w:rsidP="002F484D">
      <w:pPr>
        <w:pStyle w:val="Heading3"/>
        <w:rPr>
          <w:noProof/>
          <w:lang w:eastAsia="ko-KR"/>
        </w:rPr>
      </w:pPr>
      <w:bookmarkStart w:id="637" w:name="_Toc4578349"/>
      <w:bookmarkStart w:id="638" w:name="_Toc27728037"/>
      <w:bookmarkStart w:id="639" w:name="_Toc176353358"/>
      <w:r w:rsidRPr="00FC08AF">
        <w:rPr>
          <w:noProof/>
          <w:lang w:eastAsia="ko-KR"/>
        </w:rPr>
        <w:t>6.2</w:t>
      </w:r>
      <w:r w:rsidRPr="00FC08AF">
        <w:rPr>
          <w:noProof/>
        </w:rPr>
        <w:t>.4</w:t>
      </w:r>
      <w:r w:rsidRPr="00FC08AF">
        <w:rPr>
          <w:noProof/>
        </w:rPr>
        <w:tab/>
        <w:t>/</w:t>
      </w:r>
      <w:r w:rsidRPr="00FC08AF">
        <w:rPr>
          <w:i/>
          <w:iCs/>
          <w:noProof/>
        </w:rPr>
        <w:t>&lt;x&gt;</w:t>
      </w:r>
      <w:r w:rsidRPr="00FC08AF">
        <w:rPr>
          <w:noProof/>
        </w:rPr>
        <w:t>/Ext/</w:t>
      </w:r>
      <w:bookmarkEnd w:id="637"/>
      <w:bookmarkEnd w:id="638"/>
      <w:bookmarkEnd w:id="639"/>
    </w:p>
    <w:p w14:paraId="52E1C4B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4CB6C4D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438E4C"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07BF4AF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AAA2DAC"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D07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1D4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627A2"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B33B6"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36BC05B" w14:textId="77777777" w:rsidR="002F484D" w:rsidRPr="00FC08AF" w:rsidRDefault="002F484D" w:rsidP="00B93C96">
            <w:pPr>
              <w:jc w:val="center"/>
              <w:rPr>
                <w:rFonts w:ascii="Arial" w:hAnsi="Arial" w:cs="Arial"/>
                <w:b/>
                <w:noProof/>
                <w:sz w:val="18"/>
                <w:szCs w:val="18"/>
              </w:rPr>
            </w:pPr>
          </w:p>
        </w:tc>
      </w:tr>
      <w:tr w:rsidR="002F484D" w:rsidRPr="00FC08AF" w14:paraId="6402E41E"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AC7CFD"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3CEC7"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06C1B"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00A0B"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37B6"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61C3AA6" w14:textId="77777777" w:rsidR="002F484D" w:rsidRPr="00FC08AF" w:rsidRDefault="002F484D" w:rsidP="00B93C96">
            <w:pPr>
              <w:jc w:val="center"/>
              <w:rPr>
                <w:b/>
                <w:noProof/>
              </w:rPr>
            </w:pPr>
          </w:p>
        </w:tc>
      </w:tr>
      <w:tr w:rsidR="002F484D" w:rsidRPr="00FC08AF" w14:paraId="179B6136"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DF64FBA"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D83F0" w14:textId="77777777" w:rsidR="002F484D" w:rsidRPr="00FC08AF" w:rsidRDefault="002F484D" w:rsidP="00B93C96">
            <w:pPr>
              <w:rPr>
                <w:noProof/>
              </w:rPr>
            </w:pPr>
            <w:r w:rsidRPr="00FC08AF">
              <w:rPr>
                <w:noProof/>
              </w:rPr>
              <w:t xml:space="preserve">The Ext is an interior node for where the vendor specific information about the </w:t>
            </w:r>
            <w:r w:rsidR="006507BF" w:rsidRPr="00FC08AF">
              <w:rPr>
                <w:noProof/>
              </w:rPr>
              <w:t>MCS</w:t>
            </w:r>
            <w:r w:rsidRPr="00FC08AF">
              <w:rPr>
                <w:noProof/>
              </w:rPr>
              <w:t>group configuration MO is being placed.</w:t>
            </w:r>
          </w:p>
        </w:tc>
      </w:tr>
    </w:tbl>
    <w:p w14:paraId="3EED11FC" w14:textId="77777777" w:rsidR="00DD6D72" w:rsidRPr="00FC08AF" w:rsidRDefault="00DD6D72" w:rsidP="00DD6D72">
      <w:pPr>
        <w:rPr>
          <w:noProof/>
          <w:lang w:eastAsia="ko-KR"/>
        </w:rPr>
      </w:pPr>
    </w:p>
    <w:p w14:paraId="27D7C152"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B20394A" w14:textId="77777777" w:rsidR="002F484D" w:rsidRPr="00FC08AF" w:rsidRDefault="002F484D" w:rsidP="002F484D">
      <w:pPr>
        <w:pStyle w:val="B1"/>
        <w:rPr>
          <w:noProof/>
          <w:lang w:eastAsia="ko-KR"/>
        </w:rPr>
      </w:pPr>
      <w:r w:rsidRPr="00FC08AF">
        <w:rPr>
          <w:noProof/>
        </w:rPr>
        <w:t>-</w:t>
      </w:r>
      <w:r w:rsidRPr="00FC08AF">
        <w:rPr>
          <w:noProof/>
        </w:rPr>
        <w:tab/>
        <w:t>Values: N/A</w:t>
      </w:r>
    </w:p>
    <w:p w14:paraId="3E427ED6" w14:textId="77777777" w:rsidR="002F484D" w:rsidRPr="00FC08AF" w:rsidRDefault="002F484D" w:rsidP="002F484D">
      <w:pPr>
        <w:pStyle w:val="Heading3"/>
        <w:rPr>
          <w:noProof/>
          <w:lang w:eastAsia="ko-KR"/>
        </w:rPr>
      </w:pPr>
      <w:bookmarkStart w:id="640" w:name="_Toc4578350"/>
      <w:bookmarkStart w:id="641" w:name="_Toc27728038"/>
      <w:bookmarkStart w:id="642" w:name="_Toc176353359"/>
      <w:r w:rsidRPr="00FC08AF">
        <w:rPr>
          <w:noProof/>
          <w:lang w:eastAsia="ko-KR"/>
        </w:rPr>
        <w:t>6.2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640"/>
      <w:bookmarkEnd w:id="641"/>
      <w:bookmarkEnd w:id="642"/>
    </w:p>
    <w:p w14:paraId="18089F00"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2B766F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C892E0"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55066C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F6693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F98D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6F726"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497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34B2"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F268D46" w14:textId="77777777" w:rsidR="002F484D" w:rsidRPr="00FC08AF" w:rsidRDefault="002F484D" w:rsidP="00B93C96">
            <w:pPr>
              <w:jc w:val="center"/>
              <w:rPr>
                <w:rFonts w:ascii="Arial" w:hAnsi="Arial" w:cs="Arial"/>
                <w:b/>
                <w:noProof/>
                <w:sz w:val="18"/>
                <w:szCs w:val="18"/>
              </w:rPr>
            </w:pPr>
          </w:p>
        </w:tc>
      </w:tr>
      <w:tr w:rsidR="002F484D" w:rsidRPr="00FC08AF" w14:paraId="7EFD7DE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81364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CE01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DD482" w14:textId="77777777" w:rsidR="002F484D" w:rsidRPr="00FC08AF" w:rsidRDefault="002F484D" w:rsidP="00B93C96">
            <w:pPr>
              <w:pStyle w:val="TAC"/>
              <w:rPr>
                <w:noProof/>
                <w:lang w:eastAsia="en-US"/>
              </w:rPr>
            </w:pPr>
            <w:r w:rsidRPr="00FC08AF">
              <w:rPr>
                <w:noProof/>
                <w:lang w:eastAsia="en-US"/>
              </w:rPr>
              <w:t>ZeroOrMore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E4641"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A334F"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3F35BD" w14:textId="77777777" w:rsidR="002F484D" w:rsidRPr="00FC08AF" w:rsidRDefault="002F484D" w:rsidP="00B93C96">
            <w:pPr>
              <w:jc w:val="center"/>
              <w:rPr>
                <w:b/>
                <w:noProof/>
              </w:rPr>
            </w:pPr>
          </w:p>
        </w:tc>
      </w:tr>
      <w:tr w:rsidR="002F484D" w:rsidRPr="00FC08AF" w14:paraId="6177DB6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D41CD9"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39C81"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4E27DBE6" w14:textId="77777777" w:rsidR="00DD6D72" w:rsidRPr="00FC08AF" w:rsidRDefault="00DD6D72" w:rsidP="00DD6D72">
      <w:pPr>
        <w:rPr>
          <w:noProof/>
          <w:lang w:eastAsia="ko-KR"/>
        </w:rPr>
      </w:pPr>
      <w:bookmarkStart w:id="643" w:name="_Toc4578351"/>
      <w:bookmarkStart w:id="644" w:name="_Toc27728039"/>
    </w:p>
    <w:p w14:paraId="6A2BE137" w14:textId="77777777" w:rsidR="002F484D" w:rsidRPr="00FC08AF" w:rsidRDefault="002F484D" w:rsidP="002F484D">
      <w:pPr>
        <w:pStyle w:val="Heading3"/>
        <w:rPr>
          <w:noProof/>
          <w:lang w:eastAsia="ko-KR"/>
        </w:rPr>
      </w:pPr>
      <w:bookmarkStart w:id="645" w:name="_Toc176353360"/>
      <w:r w:rsidRPr="00FC08AF">
        <w:rPr>
          <w:noProof/>
        </w:rPr>
        <w:t>6.2.6</w:t>
      </w:r>
      <w:r w:rsidRPr="00FC08AF">
        <w:rPr>
          <w:noProof/>
        </w:rPr>
        <w:tab/>
        <w:t>/</w:t>
      </w:r>
      <w:r w:rsidRPr="00FC08AF">
        <w:rPr>
          <w:i/>
          <w:iCs/>
          <w:noProof/>
        </w:rPr>
        <w:t>&lt;x&gt;</w:t>
      </w:r>
      <w:r w:rsidRPr="00FC08AF">
        <w:rPr>
          <w:noProof/>
        </w:rPr>
        <w:t>/&lt;x&gt;/Common</w:t>
      </w:r>
      <w:bookmarkEnd w:id="643"/>
      <w:bookmarkEnd w:id="644"/>
      <w:bookmarkEnd w:id="645"/>
    </w:p>
    <w:p w14:paraId="306BF2F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3DDF7C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853D9F9" w14:textId="77777777" w:rsidR="002F484D" w:rsidRPr="00FC08AF" w:rsidRDefault="002F484D" w:rsidP="00B93C96">
            <w:pPr>
              <w:rPr>
                <w:rFonts w:ascii="Arial" w:hAnsi="Arial" w:cs="Arial"/>
                <w:noProof/>
                <w:sz w:val="18"/>
                <w:szCs w:val="18"/>
              </w:rPr>
            </w:pPr>
            <w:r w:rsidRPr="00FC08AF">
              <w:rPr>
                <w:noProof/>
              </w:rPr>
              <w:t>&lt;x&gt;/Common</w:t>
            </w:r>
          </w:p>
        </w:tc>
      </w:tr>
      <w:tr w:rsidR="002F484D" w:rsidRPr="00FC08AF" w14:paraId="336FDD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8653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FBE7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B43E3"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80EB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9659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D9BF76E" w14:textId="77777777" w:rsidR="002F484D" w:rsidRPr="00FC08AF" w:rsidRDefault="002F484D" w:rsidP="00B93C96">
            <w:pPr>
              <w:jc w:val="center"/>
              <w:rPr>
                <w:rFonts w:ascii="Arial" w:hAnsi="Arial" w:cs="Arial"/>
                <w:b/>
                <w:noProof/>
                <w:sz w:val="18"/>
                <w:szCs w:val="18"/>
              </w:rPr>
            </w:pPr>
          </w:p>
        </w:tc>
      </w:tr>
      <w:tr w:rsidR="002F484D" w:rsidRPr="00FC08AF" w14:paraId="012D7D9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EB21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2D12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FADBA"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86E25"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65668"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CDD33B" w14:textId="77777777" w:rsidR="002F484D" w:rsidRPr="00FC08AF" w:rsidRDefault="002F484D" w:rsidP="00B93C96">
            <w:pPr>
              <w:jc w:val="center"/>
              <w:rPr>
                <w:b/>
                <w:noProof/>
              </w:rPr>
            </w:pPr>
          </w:p>
        </w:tc>
      </w:tr>
      <w:tr w:rsidR="002F484D" w:rsidRPr="00FC08AF" w14:paraId="3D2CB56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37C6B2"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CE8762"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77384BE4" w14:textId="77777777" w:rsidR="00DD6D72" w:rsidRPr="00FC08AF" w:rsidRDefault="00DD6D72" w:rsidP="00DD6D72">
      <w:pPr>
        <w:rPr>
          <w:noProof/>
          <w:lang w:eastAsia="ko-KR"/>
        </w:rPr>
      </w:pPr>
      <w:bookmarkStart w:id="646" w:name="_Toc4578352"/>
      <w:bookmarkStart w:id="647" w:name="_Toc27728040"/>
    </w:p>
    <w:p w14:paraId="45C4665C" w14:textId="77777777" w:rsidR="002F484D" w:rsidRPr="00FC08AF" w:rsidRDefault="002F484D" w:rsidP="002F484D">
      <w:pPr>
        <w:pStyle w:val="Heading3"/>
        <w:rPr>
          <w:noProof/>
          <w:lang w:eastAsia="ko-KR"/>
        </w:rPr>
      </w:pPr>
      <w:bookmarkStart w:id="648" w:name="_Toc176353361"/>
      <w:r w:rsidRPr="00FC08AF">
        <w:rPr>
          <w:noProof/>
        </w:rPr>
        <w:t>6.2.7</w:t>
      </w:r>
      <w:r w:rsidRPr="00FC08AF">
        <w:rPr>
          <w:noProof/>
        </w:rPr>
        <w:tab/>
        <w:t>/</w:t>
      </w:r>
      <w:r w:rsidRPr="00FC08AF">
        <w:rPr>
          <w:i/>
          <w:iCs/>
          <w:noProof/>
        </w:rPr>
        <w:t>&lt;x&gt;</w:t>
      </w:r>
      <w:r w:rsidRPr="00FC08AF">
        <w:rPr>
          <w:noProof/>
        </w:rPr>
        <w:t>/&lt;x&gt;/Common/MCPTTGroupID</w:t>
      </w:r>
      <w:bookmarkEnd w:id="646"/>
      <w:bookmarkEnd w:id="647"/>
      <w:bookmarkEnd w:id="648"/>
    </w:p>
    <w:p w14:paraId="1A97AD1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w:t>
      </w:r>
      <w:r w:rsidRPr="00FC08AF">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563079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D73041" w14:textId="77777777" w:rsidR="002F484D" w:rsidRPr="00FC08AF" w:rsidRDefault="002F484D" w:rsidP="00B93C96">
            <w:pPr>
              <w:rPr>
                <w:rFonts w:ascii="Arial" w:hAnsi="Arial" w:cs="Arial"/>
                <w:noProof/>
                <w:sz w:val="18"/>
                <w:szCs w:val="18"/>
              </w:rPr>
            </w:pPr>
            <w:r w:rsidRPr="00FC08AF">
              <w:rPr>
                <w:noProof/>
              </w:rPr>
              <w:t>&lt;x&gt;/Common/MCPTTGroupID</w:t>
            </w:r>
          </w:p>
        </w:tc>
      </w:tr>
      <w:tr w:rsidR="002F484D" w:rsidRPr="00FC08AF" w14:paraId="6514902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77E8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EDE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A14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EBF4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D50F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8756A9" w14:textId="77777777" w:rsidR="002F484D" w:rsidRPr="00FC08AF" w:rsidRDefault="002F484D" w:rsidP="00B93C96">
            <w:pPr>
              <w:jc w:val="center"/>
              <w:rPr>
                <w:rFonts w:ascii="Arial" w:hAnsi="Arial" w:cs="Arial"/>
                <w:b/>
                <w:noProof/>
                <w:sz w:val="18"/>
                <w:szCs w:val="18"/>
              </w:rPr>
            </w:pPr>
          </w:p>
        </w:tc>
      </w:tr>
      <w:tr w:rsidR="002F484D" w:rsidRPr="00FC08AF" w14:paraId="38E4809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EBCEB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5F71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4A7B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3BF99"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246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144D41" w14:textId="77777777" w:rsidR="002F484D" w:rsidRPr="00FC08AF" w:rsidRDefault="002F484D" w:rsidP="00B93C96">
            <w:pPr>
              <w:jc w:val="center"/>
              <w:rPr>
                <w:b/>
                <w:noProof/>
              </w:rPr>
            </w:pPr>
          </w:p>
        </w:tc>
      </w:tr>
      <w:tr w:rsidR="002F484D" w:rsidRPr="00FC08AF" w14:paraId="47E842E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251F3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2BEB2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rPr>
              <w:t xml:space="preserve">MCS </w:t>
            </w:r>
            <w:r w:rsidRPr="00FC08AF">
              <w:rPr>
                <w:noProof/>
              </w:rPr>
              <w:t xml:space="preserve">group </w:t>
            </w:r>
            <w:r w:rsidRPr="00FC08AF">
              <w:rPr>
                <w:rFonts w:eastAsia="SimSun"/>
                <w:noProof/>
                <w:lang w:eastAsia="zh-CN"/>
              </w:rPr>
              <w:t>ID</w:t>
            </w:r>
            <w:r w:rsidRPr="00FC08AF">
              <w:rPr>
                <w:noProof/>
                <w:lang w:eastAsia="ko-KR"/>
              </w:rPr>
              <w:t>.</w:t>
            </w:r>
          </w:p>
        </w:tc>
      </w:tr>
    </w:tbl>
    <w:p w14:paraId="345A8F2D" w14:textId="77777777" w:rsidR="00DD6D72" w:rsidRPr="00FC08AF" w:rsidRDefault="00DD6D72" w:rsidP="00DD6D72">
      <w:pPr>
        <w:rPr>
          <w:noProof/>
          <w:lang w:eastAsia="ko-KR"/>
        </w:rPr>
      </w:pPr>
    </w:p>
    <w:p w14:paraId="1133783C" w14:textId="77777777" w:rsidR="002F484D" w:rsidRPr="00FC08AF" w:rsidRDefault="002F484D" w:rsidP="002F484D">
      <w:pPr>
        <w:rPr>
          <w:noProof/>
          <w:lang w:eastAsia="ko-KR"/>
        </w:rPr>
      </w:pPr>
      <w:r w:rsidRPr="00FC08AF">
        <w:rPr>
          <w:noProof/>
        </w:rPr>
        <w:lastRenderedPageBreak/>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E9842D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2489F3A" w14:textId="77777777" w:rsidR="002F484D" w:rsidRPr="00FC08AF" w:rsidRDefault="002F484D" w:rsidP="002F484D">
      <w:pPr>
        <w:pStyle w:val="Heading3"/>
        <w:rPr>
          <w:noProof/>
          <w:lang w:eastAsia="ko-KR"/>
        </w:rPr>
      </w:pPr>
      <w:bookmarkStart w:id="649" w:name="_Toc4578353"/>
      <w:bookmarkStart w:id="650" w:name="_Toc27728041"/>
      <w:bookmarkStart w:id="651" w:name="_Toc176353362"/>
      <w:r w:rsidRPr="00FC08AF">
        <w:rPr>
          <w:noProof/>
        </w:rPr>
        <w:t>6.2.8</w:t>
      </w:r>
      <w:r w:rsidRPr="00FC08AF">
        <w:rPr>
          <w:noProof/>
        </w:rPr>
        <w:tab/>
        <w:t>/</w:t>
      </w:r>
      <w:r w:rsidRPr="00FC08AF">
        <w:rPr>
          <w:i/>
          <w:iCs/>
          <w:noProof/>
        </w:rPr>
        <w:t>&lt;x&gt;</w:t>
      </w:r>
      <w:r w:rsidRPr="00FC08AF">
        <w:rPr>
          <w:noProof/>
        </w:rPr>
        <w:t>/&lt;x&gt;/Common/MCPTTGroupAlias</w:t>
      </w:r>
      <w:bookmarkEnd w:id="649"/>
      <w:bookmarkEnd w:id="650"/>
      <w:bookmarkEnd w:id="651"/>
    </w:p>
    <w:p w14:paraId="2711303D"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1DAF11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746887" w14:textId="77777777" w:rsidR="002F484D" w:rsidRPr="00FC08AF" w:rsidRDefault="002F484D" w:rsidP="00B93C96">
            <w:pPr>
              <w:rPr>
                <w:rFonts w:ascii="Arial" w:hAnsi="Arial" w:cs="Arial"/>
                <w:noProof/>
                <w:sz w:val="18"/>
                <w:szCs w:val="18"/>
              </w:rPr>
            </w:pPr>
            <w:r w:rsidRPr="00FC08AF">
              <w:rPr>
                <w:noProof/>
              </w:rPr>
              <w:t>&lt;x&gt;/Common/MCPTTGroupAlias</w:t>
            </w:r>
          </w:p>
        </w:tc>
      </w:tr>
      <w:tr w:rsidR="002F484D" w:rsidRPr="00FC08AF" w14:paraId="38966B2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60B8D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082C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6B2C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4B6D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6FAF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F6E405" w14:textId="77777777" w:rsidR="002F484D" w:rsidRPr="00FC08AF" w:rsidRDefault="002F484D" w:rsidP="00B93C96">
            <w:pPr>
              <w:jc w:val="center"/>
              <w:rPr>
                <w:rFonts w:ascii="Arial" w:hAnsi="Arial" w:cs="Arial"/>
                <w:b/>
                <w:noProof/>
                <w:sz w:val="18"/>
                <w:szCs w:val="18"/>
              </w:rPr>
            </w:pPr>
          </w:p>
        </w:tc>
      </w:tr>
      <w:tr w:rsidR="002F484D" w:rsidRPr="00FC08AF" w14:paraId="7918B9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9ABBF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A07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A49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6A9AD" w14:textId="77777777" w:rsidR="002F484D" w:rsidRPr="00FC08AF" w:rsidRDefault="00C607FA" w:rsidP="00B93C96">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839A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37788D" w14:textId="77777777" w:rsidR="002F484D" w:rsidRPr="00FC08AF" w:rsidRDefault="002F484D" w:rsidP="00B93C96">
            <w:pPr>
              <w:jc w:val="center"/>
              <w:rPr>
                <w:b/>
                <w:noProof/>
              </w:rPr>
            </w:pPr>
          </w:p>
        </w:tc>
      </w:tr>
      <w:tr w:rsidR="002F484D" w:rsidRPr="00FC08AF" w14:paraId="0294034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9DBC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0442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lang w:eastAsia="ko-KR"/>
              </w:rPr>
              <w:t xml:space="preserve">MCS </w:t>
            </w:r>
            <w:r w:rsidRPr="00FC08AF">
              <w:rPr>
                <w:noProof/>
                <w:lang w:eastAsia="ko-KR"/>
              </w:rPr>
              <w:t>g</w:t>
            </w:r>
            <w:r w:rsidRPr="00FC08AF">
              <w:rPr>
                <w:noProof/>
              </w:rPr>
              <w:t xml:space="preserve">roup </w:t>
            </w:r>
            <w:r w:rsidRPr="00FC08AF">
              <w:rPr>
                <w:noProof/>
                <w:lang w:eastAsia="ko-KR"/>
              </w:rPr>
              <w:t>a</w:t>
            </w:r>
            <w:r w:rsidRPr="00FC08AF">
              <w:rPr>
                <w:noProof/>
              </w:rPr>
              <w:t>lias</w:t>
            </w:r>
            <w:r w:rsidRPr="00FC08AF">
              <w:rPr>
                <w:noProof/>
                <w:lang w:eastAsia="ko-KR"/>
              </w:rPr>
              <w:t>.</w:t>
            </w:r>
          </w:p>
        </w:tc>
      </w:tr>
    </w:tbl>
    <w:p w14:paraId="034EBCF3" w14:textId="77777777" w:rsidR="00DD6D72" w:rsidRPr="00FC08AF" w:rsidRDefault="00DD6D72" w:rsidP="00DD6D72">
      <w:pPr>
        <w:rPr>
          <w:noProof/>
          <w:lang w:eastAsia="ko-KR"/>
        </w:rPr>
      </w:pPr>
    </w:p>
    <w:p w14:paraId="7EB356F2" w14:textId="77777777" w:rsidR="002F484D" w:rsidRPr="00FC08AF" w:rsidRDefault="002F484D" w:rsidP="002F484D">
      <w:pPr>
        <w:rPr>
          <w:noProof/>
          <w:lang w:eastAsia="ko-KR"/>
        </w:rPr>
      </w:pPr>
      <w:r w:rsidRPr="00FC08AF">
        <w:rPr>
          <w:noProof/>
          <w:lang w:eastAsia="ko-KR"/>
        </w:rPr>
        <w:t xml:space="preserve">The value is </w:t>
      </w:r>
      <w:r w:rsidRPr="00FC08AF">
        <w:rPr>
          <w:noProof/>
        </w:rPr>
        <w:t>a &lt;display-name&gt; element specified in OMA OMA-TS-XDM_Group-V1_1 [</w:t>
      </w:r>
      <w:r w:rsidRPr="00FC08AF">
        <w:rPr>
          <w:noProof/>
          <w:lang w:eastAsia="ko-KR"/>
        </w:rPr>
        <w:t>4</w:t>
      </w:r>
      <w:r w:rsidRPr="00FC08AF">
        <w:rPr>
          <w:noProof/>
        </w:rPr>
        <w:t>]</w:t>
      </w:r>
      <w:r w:rsidRPr="00FC08AF">
        <w:rPr>
          <w:noProof/>
          <w:lang w:eastAsia="ko-KR"/>
        </w:rPr>
        <w:t>.</w:t>
      </w:r>
    </w:p>
    <w:p w14:paraId="411B7A3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562D8A4B" w14:textId="77777777" w:rsidR="002F484D" w:rsidRPr="00FC08AF" w:rsidRDefault="002F484D" w:rsidP="002F484D">
      <w:pPr>
        <w:pStyle w:val="Heading3"/>
        <w:rPr>
          <w:noProof/>
          <w:lang w:eastAsia="ko-KR"/>
        </w:rPr>
      </w:pPr>
      <w:bookmarkStart w:id="652" w:name="_Toc4578354"/>
      <w:bookmarkStart w:id="653" w:name="_Toc27728042"/>
      <w:bookmarkStart w:id="654" w:name="_Toc176353363"/>
      <w:r w:rsidRPr="00FC08AF">
        <w:rPr>
          <w:noProof/>
        </w:rPr>
        <w:t>6.2.9</w:t>
      </w:r>
      <w:r w:rsidRPr="00FC08AF">
        <w:rPr>
          <w:noProof/>
        </w:rPr>
        <w:tab/>
        <w:t>/</w:t>
      </w:r>
      <w:r w:rsidRPr="00FC08AF">
        <w:rPr>
          <w:i/>
          <w:iCs/>
          <w:noProof/>
        </w:rPr>
        <w:t>&lt;x&gt;</w:t>
      </w:r>
      <w:r w:rsidRPr="00FC08AF">
        <w:rPr>
          <w:noProof/>
        </w:rPr>
        <w:t>/&lt;x&gt;/Common/MCPTTGroupMemberList</w:t>
      </w:r>
      <w:bookmarkEnd w:id="652"/>
      <w:bookmarkEnd w:id="653"/>
      <w:bookmarkEnd w:id="654"/>
    </w:p>
    <w:p w14:paraId="2C1F3D0F"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17B895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762BCF" w14:textId="77777777" w:rsidR="002F484D" w:rsidRPr="00FC08AF" w:rsidRDefault="002F484D" w:rsidP="00B93C96">
            <w:pPr>
              <w:rPr>
                <w:rFonts w:ascii="Arial" w:hAnsi="Arial" w:cs="Arial"/>
                <w:noProof/>
                <w:sz w:val="18"/>
                <w:szCs w:val="18"/>
              </w:rPr>
            </w:pPr>
            <w:r w:rsidRPr="00FC08AF">
              <w:rPr>
                <w:noProof/>
              </w:rPr>
              <w:t>&lt;x&gt;/Common/MCPTTGroupMemberList</w:t>
            </w:r>
          </w:p>
        </w:tc>
      </w:tr>
      <w:tr w:rsidR="002F484D" w:rsidRPr="00FC08AF" w14:paraId="5A35999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123C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65A3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FD06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439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C732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9CE8C" w14:textId="77777777" w:rsidR="002F484D" w:rsidRPr="00FC08AF" w:rsidRDefault="002F484D" w:rsidP="00B93C96">
            <w:pPr>
              <w:jc w:val="center"/>
              <w:rPr>
                <w:rFonts w:ascii="Arial" w:hAnsi="Arial" w:cs="Arial"/>
                <w:b/>
                <w:noProof/>
                <w:sz w:val="18"/>
                <w:szCs w:val="18"/>
              </w:rPr>
            </w:pPr>
          </w:p>
        </w:tc>
      </w:tr>
      <w:tr w:rsidR="002F484D" w:rsidRPr="00FC08AF" w14:paraId="7A9428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53042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46B5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6FADE"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2DFB3"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CDA0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600A9" w14:textId="77777777" w:rsidR="002F484D" w:rsidRPr="00FC08AF" w:rsidRDefault="002F484D" w:rsidP="00B93C96">
            <w:pPr>
              <w:jc w:val="center"/>
              <w:rPr>
                <w:b/>
                <w:noProof/>
              </w:rPr>
            </w:pPr>
          </w:p>
        </w:tc>
      </w:tr>
      <w:tr w:rsidR="002F484D" w:rsidRPr="00FC08AF" w14:paraId="407F807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DD50E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747A2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a list of </w:t>
            </w:r>
            <w:r w:rsidR="006507BF" w:rsidRPr="00FC08AF">
              <w:rPr>
                <w:noProof/>
                <w:lang w:eastAsia="ko-KR"/>
              </w:rPr>
              <w:t xml:space="preserve">MCS </w:t>
            </w:r>
            <w:r w:rsidRPr="00FC08AF">
              <w:rPr>
                <w:noProof/>
                <w:lang w:eastAsia="ko-KR"/>
              </w:rPr>
              <w:t>group members (group membership information).</w:t>
            </w:r>
          </w:p>
        </w:tc>
      </w:tr>
    </w:tbl>
    <w:p w14:paraId="76701B96" w14:textId="77777777" w:rsidR="00DD6D72" w:rsidRPr="00FC08AF" w:rsidRDefault="00DD6D72" w:rsidP="00DD6D72">
      <w:pPr>
        <w:rPr>
          <w:noProof/>
          <w:lang w:eastAsia="ko-KR"/>
        </w:rPr>
      </w:pPr>
    </w:p>
    <w:p w14:paraId="45DF38D6"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1F944096" w14:textId="77777777" w:rsidR="002F484D" w:rsidRPr="00FC08AF" w:rsidRDefault="002F484D" w:rsidP="002F484D">
      <w:pPr>
        <w:pStyle w:val="Heading3"/>
        <w:rPr>
          <w:noProof/>
          <w:lang w:eastAsia="ko-KR"/>
        </w:rPr>
      </w:pPr>
      <w:bookmarkStart w:id="655" w:name="_Toc4578355"/>
      <w:bookmarkStart w:id="656" w:name="_Toc27728043"/>
      <w:bookmarkStart w:id="657" w:name="_Toc176353364"/>
      <w:r w:rsidRPr="00FC08AF">
        <w:rPr>
          <w:noProof/>
        </w:rPr>
        <w:t>6.2.10</w:t>
      </w:r>
      <w:r w:rsidRPr="00FC08AF">
        <w:rPr>
          <w:noProof/>
        </w:rPr>
        <w:tab/>
        <w:t>/</w:t>
      </w:r>
      <w:r w:rsidRPr="00FC08AF">
        <w:rPr>
          <w:i/>
          <w:iCs/>
          <w:noProof/>
        </w:rPr>
        <w:t>&lt;x&gt;</w:t>
      </w:r>
      <w:r w:rsidRPr="00FC08AF">
        <w:rPr>
          <w:noProof/>
        </w:rPr>
        <w:t>/&lt;x&gt;/Common/MCPTTGroupMemberList/&lt;x&gt;</w:t>
      </w:r>
      <w:bookmarkEnd w:id="655"/>
      <w:bookmarkEnd w:id="656"/>
      <w:bookmarkEnd w:id="657"/>
    </w:p>
    <w:p w14:paraId="157E81FA"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4C16D6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4D123D" w14:textId="77777777" w:rsidR="002F484D" w:rsidRPr="00FC08AF" w:rsidRDefault="002F484D" w:rsidP="00B93C96">
            <w:pPr>
              <w:rPr>
                <w:rFonts w:ascii="Arial" w:hAnsi="Arial" w:cs="Arial"/>
                <w:noProof/>
                <w:sz w:val="18"/>
                <w:szCs w:val="18"/>
              </w:rPr>
            </w:pPr>
            <w:r w:rsidRPr="00FC08AF">
              <w:rPr>
                <w:noProof/>
              </w:rPr>
              <w:t>&lt;x&gt;/Common/MCPTTGroupMemberList/&lt;x&gt;</w:t>
            </w:r>
          </w:p>
        </w:tc>
      </w:tr>
      <w:tr w:rsidR="002F484D" w:rsidRPr="00FC08AF" w14:paraId="5F0A6D0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8EC79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7DC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48B7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818C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A252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08491" w14:textId="77777777" w:rsidR="002F484D" w:rsidRPr="00FC08AF" w:rsidRDefault="002F484D" w:rsidP="00B93C96">
            <w:pPr>
              <w:jc w:val="center"/>
              <w:rPr>
                <w:rFonts w:ascii="Arial" w:hAnsi="Arial" w:cs="Arial"/>
                <w:b/>
                <w:noProof/>
                <w:sz w:val="18"/>
                <w:szCs w:val="18"/>
              </w:rPr>
            </w:pPr>
          </w:p>
        </w:tc>
      </w:tr>
      <w:tr w:rsidR="002F484D" w:rsidRPr="00FC08AF" w14:paraId="3075357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05111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D62A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E0BC3"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61E0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B5C8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A2474" w14:textId="77777777" w:rsidR="002F484D" w:rsidRPr="00FC08AF" w:rsidRDefault="002F484D" w:rsidP="00B93C96">
            <w:pPr>
              <w:jc w:val="center"/>
              <w:rPr>
                <w:b/>
                <w:noProof/>
              </w:rPr>
            </w:pPr>
          </w:p>
        </w:tc>
      </w:tr>
      <w:tr w:rsidR="002F484D" w:rsidRPr="00FC08AF" w14:paraId="0F4DFB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08FA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E33AA8"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one or more list(s) of </w:t>
            </w:r>
            <w:r w:rsidR="006507BF" w:rsidRPr="00FC08AF">
              <w:rPr>
                <w:noProof/>
                <w:lang w:eastAsia="ko-KR"/>
              </w:rPr>
              <w:t xml:space="preserve">MCS </w:t>
            </w:r>
            <w:r w:rsidRPr="00FC08AF">
              <w:rPr>
                <w:noProof/>
                <w:lang w:eastAsia="ko-KR"/>
              </w:rPr>
              <w:t>group members.</w:t>
            </w:r>
          </w:p>
        </w:tc>
      </w:tr>
    </w:tbl>
    <w:p w14:paraId="3DBEC6FE" w14:textId="77777777" w:rsidR="00DD6D72" w:rsidRPr="00FC08AF" w:rsidRDefault="00DD6D72" w:rsidP="00DD6D72">
      <w:pPr>
        <w:rPr>
          <w:noProof/>
          <w:lang w:eastAsia="ko-KR"/>
        </w:rPr>
      </w:pPr>
    </w:p>
    <w:p w14:paraId="5AE4CF7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16F91115" w14:textId="77777777" w:rsidR="002F484D" w:rsidRPr="00FC08AF" w:rsidRDefault="002F484D" w:rsidP="002F484D">
      <w:pPr>
        <w:pStyle w:val="Heading3"/>
        <w:rPr>
          <w:noProof/>
          <w:lang w:eastAsia="ko-KR"/>
        </w:rPr>
      </w:pPr>
      <w:bookmarkStart w:id="658" w:name="_Toc4578356"/>
      <w:bookmarkStart w:id="659" w:name="_Toc27728044"/>
      <w:bookmarkStart w:id="660" w:name="_Toc176353365"/>
      <w:r w:rsidRPr="00FC08AF">
        <w:rPr>
          <w:noProof/>
        </w:rPr>
        <w:t>6.2.11</w:t>
      </w:r>
      <w:r w:rsidRPr="00FC08AF">
        <w:rPr>
          <w:noProof/>
        </w:rPr>
        <w:tab/>
        <w:t>/</w:t>
      </w:r>
      <w:r w:rsidRPr="00FC08AF">
        <w:rPr>
          <w:i/>
          <w:iCs/>
          <w:noProof/>
        </w:rPr>
        <w:t>&lt;x&gt;</w:t>
      </w:r>
      <w:r w:rsidRPr="00FC08AF">
        <w:rPr>
          <w:noProof/>
        </w:rPr>
        <w:t>/&lt;x&gt;/Common/MCPTTGroupMemberList/&lt;x&gt;/MCPTTID</w:t>
      </w:r>
      <w:bookmarkEnd w:id="658"/>
      <w:bookmarkEnd w:id="659"/>
      <w:bookmarkEnd w:id="660"/>
    </w:p>
    <w:p w14:paraId="6C111337"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7FBAA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1B14D9" w14:textId="77777777" w:rsidR="002F484D" w:rsidRPr="00FC08AF" w:rsidRDefault="002F484D" w:rsidP="00B93C96">
            <w:pPr>
              <w:rPr>
                <w:rFonts w:ascii="Arial" w:hAnsi="Arial" w:cs="Arial"/>
                <w:noProof/>
                <w:sz w:val="18"/>
                <w:szCs w:val="18"/>
              </w:rPr>
            </w:pPr>
            <w:r w:rsidRPr="00FC08AF">
              <w:rPr>
                <w:noProof/>
              </w:rPr>
              <w:t>&lt;x&gt;/Common/MCPTTGroupMemberList/&lt;x&gt;/MCPTTID</w:t>
            </w:r>
          </w:p>
        </w:tc>
      </w:tr>
      <w:tr w:rsidR="002F484D" w:rsidRPr="00FC08AF" w14:paraId="7538C88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6257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8CB3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7CD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C34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5921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1B27A" w14:textId="77777777" w:rsidR="002F484D" w:rsidRPr="00FC08AF" w:rsidRDefault="002F484D" w:rsidP="00B93C96">
            <w:pPr>
              <w:jc w:val="center"/>
              <w:rPr>
                <w:rFonts w:ascii="Arial" w:hAnsi="Arial" w:cs="Arial"/>
                <w:b/>
                <w:noProof/>
                <w:sz w:val="18"/>
                <w:szCs w:val="18"/>
              </w:rPr>
            </w:pPr>
          </w:p>
        </w:tc>
      </w:tr>
      <w:tr w:rsidR="002F484D" w:rsidRPr="00FC08AF" w14:paraId="21F5AD4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7318C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A437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AF66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BED3E"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927D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AEF92" w14:textId="77777777" w:rsidR="002F484D" w:rsidRPr="00FC08AF" w:rsidRDefault="002F484D" w:rsidP="00B93C96">
            <w:pPr>
              <w:jc w:val="center"/>
              <w:rPr>
                <w:b/>
                <w:noProof/>
              </w:rPr>
            </w:pPr>
          </w:p>
        </w:tc>
      </w:tr>
      <w:tr w:rsidR="002F484D" w:rsidRPr="00FC08AF" w14:paraId="15B7E1B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052C5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841F7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an </w:t>
            </w:r>
            <w:r w:rsidR="006507BF" w:rsidRPr="00FC08AF">
              <w:rPr>
                <w:noProof/>
                <w:lang w:eastAsia="ko-KR"/>
              </w:rPr>
              <w:t xml:space="preserve">MCS </w:t>
            </w:r>
            <w:r w:rsidRPr="00FC08AF">
              <w:rPr>
                <w:noProof/>
                <w:lang w:eastAsia="ko-KR"/>
              </w:rPr>
              <w:t>user identity (MC</w:t>
            </w:r>
            <w:r w:rsidR="006507BF" w:rsidRPr="00FC08AF">
              <w:rPr>
                <w:noProof/>
                <w:lang w:eastAsia="ko-KR"/>
              </w:rPr>
              <w:t xml:space="preserve"> Service </w:t>
            </w:r>
            <w:r w:rsidRPr="00FC08AF">
              <w:rPr>
                <w:noProof/>
                <w:lang w:eastAsia="ko-KR"/>
              </w:rPr>
              <w:t xml:space="preserve">ID) which </w:t>
            </w:r>
            <w:r w:rsidRPr="00FC08AF">
              <w:rPr>
                <w:noProof/>
              </w:rPr>
              <w:t xml:space="preserve">is a globally unique identifier within the MC service that represents the </w:t>
            </w:r>
            <w:r w:rsidR="006507BF" w:rsidRPr="00FC08AF">
              <w:rPr>
                <w:noProof/>
              </w:rPr>
              <w:t xml:space="preserve">MCS </w:t>
            </w:r>
            <w:r w:rsidRPr="00FC08AF">
              <w:rPr>
                <w:noProof/>
              </w:rPr>
              <w:t>user</w:t>
            </w:r>
            <w:r w:rsidRPr="00FC08AF">
              <w:rPr>
                <w:noProof/>
                <w:lang w:eastAsia="ko-KR"/>
              </w:rPr>
              <w:t>.</w:t>
            </w:r>
          </w:p>
        </w:tc>
      </w:tr>
    </w:tbl>
    <w:p w14:paraId="4A5BCA67" w14:textId="77777777" w:rsidR="00DD6D72" w:rsidRPr="00FC08AF" w:rsidRDefault="00DD6D72" w:rsidP="00DD6D72">
      <w:pPr>
        <w:rPr>
          <w:noProof/>
          <w:lang w:eastAsia="ko-KR"/>
        </w:rPr>
      </w:pPr>
    </w:p>
    <w:p w14:paraId="3E70BAD8"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5BCB9C1" w14:textId="77777777" w:rsidR="006507BF" w:rsidRPr="00FC08AF" w:rsidRDefault="006507BF" w:rsidP="006507BF">
      <w:pPr>
        <w:pStyle w:val="NO"/>
        <w:rPr>
          <w:noProof/>
          <w:lang w:eastAsia="ko-KR"/>
        </w:rPr>
      </w:pPr>
      <w:r w:rsidRPr="00FC08AF">
        <w:rPr>
          <w:noProof/>
          <w:lang w:eastAsia="ko-KR"/>
        </w:rPr>
        <w:lastRenderedPageBreak/>
        <w:t>NOTE:</w:t>
      </w:r>
      <w:r w:rsidRPr="00FC08AF">
        <w:rPr>
          <w:noProof/>
          <w:lang w:eastAsia="ko-KR"/>
        </w:rPr>
        <w:tab/>
        <w:t>This element is common for all MC services.</w:t>
      </w:r>
    </w:p>
    <w:p w14:paraId="342EC6F4" w14:textId="77777777" w:rsidR="002F484D" w:rsidRPr="00FC08AF" w:rsidRDefault="002F484D" w:rsidP="002F484D">
      <w:pPr>
        <w:pStyle w:val="Heading3"/>
        <w:rPr>
          <w:noProof/>
          <w:lang w:eastAsia="ko-KR"/>
        </w:rPr>
      </w:pPr>
      <w:bookmarkStart w:id="661" w:name="_Toc4578357"/>
      <w:bookmarkStart w:id="662" w:name="_Toc27728045"/>
      <w:bookmarkStart w:id="663" w:name="_Toc176353366"/>
      <w:r w:rsidRPr="00FC08AF">
        <w:rPr>
          <w:noProof/>
        </w:rPr>
        <w:t>6.2.12</w:t>
      </w:r>
      <w:r w:rsidRPr="00FC08AF">
        <w:rPr>
          <w:noProof/>
        </w:rPr>
        <w:tab/>
        <w:t>/</w:t>
      </w:r>
      <w:r w:rsidRPr="00FC08AF">
        <w:rPr>
          <w:i/>
          <w:iCs/>
          <w:noProof/>
        </w:rPr>
        <w:t>&lt;x&gt;</w:t>
      </w:r>
      <w:r w:rsidRPr="00FC08AF">
        <w:rPr>
          <w:noProof/>
        </w:rPr>
        <w:t>/&lt;x&gt;/Common/MCPTTGroupMemberList/&lt;x&gt;/UserPriority</w:t>
      </w:r>
      <w:bookmarkEnd w:id="661"/>
      <w:bookmarkEnd w:id="662"/>
      <w:bookmarkEnd w:id="663"/>
    </w:p>
    <w:p w14:paraId="01934E1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/Common/MCPTTGroupMemberList/&lt;x&gt;/UserPriority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56155A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26AA56" w14:textId="77777777" w:rsidR="002F484D" w:rsidRPr="00FC08AF" w:rsidRDefault="002F484D" w:rsidP="00B93C96">
            <w:pPr>
              <w:rPr>
                <w:rFonts w:ascii="Arial" w:hAnsi="Arial" w:cs="Arial"/>
                <w:noProof/>
                <w:sz w:val="18"/>
                <w:szCs w:val="18"/>
              </w:rPr>
            </w:pPr>
            <w:r w:rsidRPr="00FC08AF">
              <w:rPr>
                <w:noProof/>
              </w:rPr>
              <w:t>&lt;x&gt;/Common/MCPTTGroupMemberList/&lt;x&gt;/UserPriority</w:t>
            </w:r>
          </w:p>
        </w:tc>
      </w:tr>
      <w:tr w:rsidR="002F484D" w:rsidRPr="00FC08AF" w14:paraId="783B340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1F8D5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D540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CCD0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292E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BAB4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975F99" w14:textId="77777777" w:rsidR="002F484D" w:rsidRPr="00FC08AF" w:rsidRDefault="002F484D" w:rsidP="00B93C96">
            <w:pPr>
              <w:jc w:val="center"/>
              <w:rPr>
                <w:rFonts w:ascii="Arial" w:hAnsi="Arial" w:cs="Arial"/>
                <w:b/>
                <w:noProof/>
                <w:sz w:val="18"/>
                <w:szCs w:val="18"/>
              </w:rPr>
            </w:pPr>
          </w:p>
        </w:tc>
      </w:tr>
      <w:tr w:rsidR="002F484D" w:rsidRPr="00FC08AF" w14:paraId="21DBE72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7699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A0A7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F42F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636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562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575FB" w14:textId="77777777" w:rsidR="002F484D" w:rsidRPr="00FC08AF" w:rsidRDefault="002F484D" w:rsidP="00B93C96">
            <w:pPr>
              <w:jc w:val="center"/>
              <w:rPr>
                <w:b/>
                <w:noProof/>
              </w:rPr>
            </w:pPr>
          </w:p>
        </w:tc>
      </w:tr>
      <w:tr w:rsidR="002F484D" w:rsidRPr="00FC08AF" w14:paraId="281D461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400CF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3DA630"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u</w:t>
            </w:r>
            <w:r w:rsidRPr="00FC08AF">
              <w:rPr>
                <w:noProof/>
                <w:lang w:eastAsia="zh-CN"/>
              </w:rPr>
              <w:t>ser priority for the group</w:t>
            </w:r>
            <w:r w:rsidRPr="00FC08AF">
              <w:rPr>
                <w:noProof/>
                <w:lang w:eastAsia="ko-KR"/>
              </w:rPr>
              <w:t>.</w:t>
            </w:r>
          </w:p>
        </w:tc>
      </w:tr>
    </w:tbl>
    <w:p w14:paraId="0616EB93" w14:textId="77777777" w:rsidR="00DD6D72" w:rsidRPr="00FC08AF" w:rsidRDefault="00DD6D72" w:rsidP="00DD6D72">
      <w:pPr>
        <w:rPr>
          <w:noProof/>
          <w:lang w:eastAsia="ko-KR"/>
        </w:rPr>
      </w:pPr>
    </w:p>
    <w:p w14:paraId="38582C9C" w14:textId="77777777" w:rsidR="006507BF" w:rsidRPr="00FC08AF" w:rsidRDefault="002F484D" w:rsidP="006507BF">
      <w:pPr>
        <w:tabs>
          <w:tab w:val="left" w:pos="6946"/>
        </w:tabs>
        <w:rPr>
          <w:noProof/>
          <w:lang w:eastAsia="ko-KR"/>
        </w:rPr>
      </w:pPr>
      <w:r w:rsidRPr="00FC08AF">
        <w:rPr>
          <w:noProof/>
        </w:rPr>
        <w:t xml:space="preserve">The </w:t>
      </w:r>
      <w:r w:rsidRPr="00FC08AF">
        <w:rPr>
          <w:noProof/>
          <w:lang w:eastAsia="ko-KR"/>
        </w:rPr>
        <w:t xml:space="preserve">value is </w:t>
      </w:r>
      <w:r w:rsidRPr="00FC08AF">
        <w:rPr>
          <w:noProof/>
        </w:rPr>
        <w:t>a &lt;</w:t>
      </w:r>
      <w:r w:rsidRPr="00FC08AF">
        <w:rPr>
          <w:noProof/>
          <w:lang w:eastAsia="ko-KR"/>
        </w:rPr>
        <w:t>user-priority</w:t>
      </w:r>
      <w:r w:rsidRPr="00FC08AF">
        <w:rPr>
          <w:noProof/>
        </w:rPr>
        <w:t>&gt; element specified in 3GPP TS 24.</w:t>
      </w:r>
      <w:r w:rsidR="00180923" w:rsidRPr="00FC08AF">
        <w:rPr>
          <w:noProof/>
          <w:lang w:eastAsia="ko-KR"/>
        </w:rPr>
        <w:t>481</w:t>
      </w:r>
      <w:r w:rsidR="00E1513B" w:rsidRPr="00FC08AF">
        <w:rPr>
          <w:noProof/>
        </w:rPr>
        <w:t> [</w:t>
      </w:r>
      <w:r w:rsidR="00E1513B" w:rsidRPr="00FC08AF">
        <w:rPr>
          <w:noProof/>
          <w:lang w:eastAsia="ko-KR"/>
        </w:rPr>
        <w:t>9</w:t>
      </w:r>
      <w:r w:rsidR="00E1513B" w:rsidRPr="00FC08AF">
        <w:rPr>
          <w:noProof/>
        </w:rPr>
        <w:t>]</w:t>
      </w:r>
      <w:r w:rsidRPr="00FC08AF">
        <w:rPr>
          <w:noProof/>
          <w:lang w:eastAsia="ko-KR"/>
        </w:rPr>
        <w:t xml:space="preserve"> </w:t>
      </w:r>
      <w:r w:rsidR="009E135B">
        <w:rPr>
          <w:noProof/>
        </w:rPr>
        <w:t>clause</w:t>
      </w:r>
      <w:r w:rsidRPr="00FC08AF">
        <w:rPr>
          <w:noProof/>
        </w:rPr>
        <w:t> </w:t>
      </w:r>
      <w:r w:rsidRPr="00FC08AF">
        <w:rPr>
          <w:rFonts w:eastAsia="SimSun"/>
          <w:noProof/>
        </w:rPr>
        <w:t>7.</w:t>
      </w:r>
      <w:r w:rsidR="005D4608" w:rsidRPr="00FC08AF">
        <w:rPr>
          <w:noProof/>
          <w:lang w:eastAsia="ko-KR"/>
        </w:rPr>
        <w:t>2</w:t>
      </w:r>
      <w:r w:rsidRPr="00FC08AF">
        <w:rPr>
          <w:rFonts w:eastAsia="SimSun"/>
          <w:noProof/>
        </w:rPr>
        <w:t>.4.2</w:t>
      </w:r>
      <w:r w:rsidRPr="00FC08AF">
        <w:rPr>
          <w:noProof/>
          <w:lang w:eastAsia="ko-KR"/>
        </w:rPr>
        <w:t>.</w:t>
      </w:r>
    </w:p>
    <w:p w14:paraId="29B43E15" w14:textId="77777777" w:rsidR="002F484D"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02BE6434" w14:textId="77777777" w:rsidR="002F484D" w:rsidRPr="00FC08AF" w:rsidRDefault="002F484D" w:rsidP="002F484D">
      <w:pPr>
        <w:pStyle w:val="Heading3"/>
        <w:rPr>
          <w:noProof/>
          <w:lang w:eastAsia="ko-KR"/>
        </w:rPr>
      </w:pPr>
      <w:bookmarkStart w:id="664" w:name="_Toc4578358"/>
      <w:bookmarkStart w:id="665" w:name="_Toc27728046"/>
      <w:bookmarkStart w:id="666" w:name="_Toc176353367"/>
      <w:r w:rsidRPr="00FC08AF">
        <w:rPr>
          <w:noProof/>
          <w:lang w:eastAsia="ko-KR"/>
        </w:rPr>
        <w:t>6.2</w:t>
      </w:r>
      <w:r w:rsidRPr="00FC08AF">
        <w:rPr>
          <w:noProof/>
        </w:rPr>
        <w:t>.</w:t>
      </w:r>
      <w:r w:rsidRPr="00FC08AF">
        <w:rPr>
          <w:noProof/>
          <w:lang w:eastAsia="ko-KR"/>
        </w:rPr>
        <w:t>13</w:t>
      </w:r>
      <w:r w:rsidRPr="00FC08AF">
        <w:rPr>
          <w:noProof/>
        </w:rPr>
        <w:tab/>
        <w:t>/</w:t>
      </w:r>
      <w:r w:rsidRPr="00FC08AF">
        <w:rPr>
          <w:i/>
          <w:iCs/>
          <w:noProof/>
        </w:rPr>
        <w:t>&lt;x&gt;</w:t>
      </w:r>
      <w:r w:rsidRPr="00FC08AF">
        <w:rPr>
          <w:noProof/>
        </w:rPr>
        <w:t>/&lt;x&gt;/</w:t>
      </w:r>
      <w:r w:rsidRPr="00FC08AF">
        <w:rPr>
          <w:noProof/>
          <w:lang w:eastAsia="ko-KR"/>
        </w:rPr>
        <w:t>Common/MCPTTGroupMemberList/&lt;x&gt;/ParticipantType</w:t>
      </w:r>
      <w:bookmarkEnd w:id="664"/>
      <w:bookmarkEnd w:id="665"/>
      <w:bookmarkEnd w:id="666"/>
    </w:p>
    <w:p w14:paraId="5D16D7AF"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5B893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5D48A4" w14:textId="77777777" w:rsidR="002F484D" w:rsidRPr="00FC08AF" w:rsidRDefault="002F484D" w:rsidP="00B93C96">
            <w:pPr>
              <w:rPr>
                <w:rFonts w:ascii="Arial" w:hAnsi="Arial" w:cs="Arial"/>
                <w:noProof/>
                <w:sz w:val="18"/>
                <w:szCs w:val="18"/>
              </w:rPr>
            </w:pPr>
            <w:r w:rsidRPr="00FC08AF">
              <w:rPr>
                <w:noProof/>
              </w:rPr>
              <w:t>&lt;x&gt;/Common/MCPTTGroupMemberList/&lt;x&gt;/ParticpantType</w:t>
            </w:r>
          </w:p>
        </w:tc>
      </w:tr>
      <w:tr w:rsidR="002F484D" w:rsidRPr="00FC08AF" w14:paraId="6376F1B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0F7E2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6971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E7AA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384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5A2E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388C9C" w14:textId="77777777" w:rsidR="002F484D" w:rsidRPr="00FC08AF" w:rsidRDefault="002F484D" w:rsidP="00B93C96">
            <w:pPr>
              <w:jc w:val="center"/>
              <w:rPr>
                <w:rFonts w:ascii="Arial" w:hAnsi="Arial" w:cs="Arial"/>
                <w:b/>
                <w:noProof/>
                <w:sz w:val="18"/>
                <w:szCs w:val="18"/>
              </w:rPr>
            </w:pPr>
          </w:p>
        </w:tc>
      </w:tr>
      <w:tr w:rsidR="002F484D" w:rsidRPr="00FC08AF" w14:paraId="0816C9E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2410C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3D86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2309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5278"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BAD3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11F34" w14:textId="77777777" w:rsidR="002F484D" w:rsidRPr="00FC08AF" w:rsidRDefault="002F484D" w:rsidP="00B93C96">
            <w:pPr>
              <w:jc w:val="center"/>
              <w:rPr>
                <w:b/>
                <w:noProof/>
              </w:rPr>
            </w:pPr>
          </w:p>
        </w:tc>
      </w:tr>
      <w:tr w:rsidR="002F484D" w:rsidRPr="00FC08AF" w14:paraId="062629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4CB61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F1ED37"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participant type for the group.</w:t>
            </w:r>
          </w:p>
        </w:tc>
      </w:tr>
    </w:tbl>
    <w:p w14:paraId="0117C661" w14:textId="77777777" w:rsidR="00DD6D72" w:rsidRPr="00FC08AF" w:rsidRDefault="00DD6D72" w:rsidP="00DD6D72">
      <w:pPr>
        <w:rPr>
          <w:noProof/>
          <w:lang w:eastAsia="ko-KR"/>
        </w:rPr>
      </w:pPr>
    </w:p>
    <w:p w14:paraId="08223642" w14:textId="77777777" w:rsidR="002F484D" w:rsidRPr="00FC08AF" w:rsidRDefault="002F484D" w:rsidP="002F484D">
      <w:pPr>
        <w:rPr>
          <w:noProof/>
          <w:lang w:eastAsia="ko-KR"/>
        </w:rPr>
      </w:pPr>
      <w:r w:rsidRPr="00FC08AF">
        <w:rPr>
          <w:rFonts w:eastAsia="SimSun"/>
          <w:noProof/>
          <w:lang w:eastAsia="zh-CN"/>
        </w:rPr>
        <w:t xml:space="preserve">The </w:t>
      </w:r>
      <w:r w:rsidRPr="00FC08AF">
        <w:rPr>
          <w:noProof/>
          <w:lang w:eastAsia="ko-KR"/>
        </w:rPr>
        <w:t>P</w:t>
      </w:r>
      <w:r w:rsidRPr="00FC08AF">
        <w:rPr>
          <w:rFonts w:eastAsia="SimSun"/>
          <w:noProof/>
          <w:lang w:eastAsia="zh-CN"/>
        </w:rPr>
        <w:t>artic</w:t>
      </w:r>
      <w:r w:rsidR="006507BF" w:rsidRPr="00FC08AF">
        <w:rPr>
          <w:rFonts w:eastAsia="SimSun"/>
          <w:noProof/>
          <w:lang w:eastAsia="zh-CN"/>
        </w:rPr>
        <w:t>i</w:t>
      </w:r>
      <w:r w:rsidRPr="00FC08AF">
        <w:rPr>
          <w:rFonts w:eastAsia="SimSun"/>
          <w:noProof/>
          <w:lang w:eastAsia="zh-CN"/>
        </w:rPr>
        <w:t>pant</w:t>
      </w:r>
      <w:r w:rsidRPr="00FC08AF">
        <w:rPr>
          <w:noProof/>
          <w:lang w:eastAsia="ko-KR"/>
        </w:rPr>
        <w:t>T</w:t>
      </w:r>
      <w:r w:rsidRPr="00FC08AF">
        <w:rPr>
          <w:rFonts w:eastAsia="SimSun"/>
          <w:noProof/>
          <w:lang w:eastAsia="zh-CN"/>
        </w:rPr>
        <w:t>ype values are defined and configured by the Mission Critical Organisation (e.g.</w:t>
      </w:r>
      <w:r w:rsidRPr="00FC08AF">
        <w:rPr>
          <w:noProof/>
        </w:rPr>
        <w:t xml:space="preserve">first responder, second responder, dispatcher, dispatch supervisor, </w:t>
      </w:r>
      <w:r w:rsidR="006507BF" w:rsidRPr="00FC08AF">
        <w:rPr>
          <w:noProof/>
        </w:rPr>
        <w:t xml:space="preserve">MCS </w:t>
      </w:r>
      <w:r w:rsidRPr="00FC08AF">
        <w:rPr>
          <w:noProof/>
        </w:rPr>
        <w:t>administrator)</w:t>
      </w:r>
      <w:r w:rsidRPr="00FC08AF">
        <w:rPr>
          <w:noProof/>
          <w:lang w:eastAsia="ko-KR"/>
        </w:rPr>
        <w:t>.</w:t>
      </w:r>
    </w:p>
    <w:p w14:paraId="23882C3D"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A15F039" w14:textId="77777777" w:rsidR="002F484D" w:rsidRPr="00FC08AF" w:rsidRDefault="002F484D" w:rsidP="002F484D">
      <w:pPr>
        <w:pStyle w:val="Heading3"/>
        <w:rPr>
          <w:noProof/>
          <w:lang w:eastAsia="ko-KR"/>
        </w:rPr>
      </w:pPr>
      <w:bookmarkStart w:id="667" w:name="_Toc4578359"/>
      <w:bookmarkStart w:id="668" w:name="_Toc27728047"/>
      <w:bookmarkStart w:id="669" w:name="_Toc176353368"/>
      <w:r w:rsidRPr="00FC08AF">
        <w:rPr>
          <w:noProof/>
        </w:rPr>
        <w:t>6.2.</w:t>
      </w:r>
      <w:r w:rsidRPr="00FC08AF">
        <w:rPr>
          <w:noProof/>
          <w:lang w:eastAsia="ko-KR"/>
        </w:rPr>
        <w:t>14</w:t>
      </w:r>
      <w:r w:rsidRPr="00FC08AF">
        <w:rPr>
          <w:noProof/>
        </w:rPr>
        <w:tab/>
      </w:r>
      <w:r w:rsidR="009B73D8" w:rsidRPr="00FC08AF">
        <w:rPr>
          <w:noProof/>
          <w:lang w:eastAsia="ko-KR"/>
        </w:rPr>
        <w:t>Void</w:t>
      </w:r>
      <w:bookmarkEnd w:id="667"/>
      <w:bookmarkEnd w:id="668"/>
      <w:bookmarkEnd w:id="669"/>
    </w:p>
    <w:p w14:paraId="76AD848C" w14:textId="77777777" w:rsidR="002F484D" w:rsidRPr="00FC08AF" w:rsidRDefault="002F484D" w:rsidP="002F484D">
      <w:pPr>
        <w:pStyle w:val="Heading3"/>
        <w:rPr>
          <w:noProof/>
          <w:lang w:eastAsia="ko-KR"/>
        </w:rPr>
      </w:pPr>
      <w:bookmarkStart w:id="670" w:name="_Toc4578360"/>
      <w:bookmarkStart w:id="671" w:name="_Toc27728048"/>
      <w:bookmarkStart w:id="672" w:name="_Toc176353369"/>
      <w:r w:rsidRPr="00FC08AF">
        <w:rPr>
          <w:noProof/>
        </w:rPr>
        <w:t>6.2.1</w:t>
      </w:r>
      <w:r w:rsidRPr="00FC08AF">
        <w:rPr>
          <w:noProof/>
          <w:lang w:eastAsia="ko-KR"/>
        </w:rPr>
        <w:t>5</w:t>
      </w:r>
      <w:r w:rsidRPr="00FC08AF">
        <w:rPr>
          <w:noProof/>
        </w:rPr>
        <w:tab/>
        <w:t>/</w:t>
      </w:r>
      <w:r w:rsidRPr="00FC08AF">
        <w:rPr>
          <w:i/>
          <w:iCs/>
          <w:noProof/>
        </w:rPr>
        <w:t>&lt;x&gt;</w:t>
      </w:r>
      <w:r w:rsidRPr="00FC08AF">
        <w:rPr>
          <w:noProof/>
        </w:rPr>
        <w:t>/&lt;x&gt;/Common/MCPTTGroupOwner</w:t>
      </w:r>
      <w:bookmarkEnd w:id="670"/>
      <w:bookmarkEnd w:id="671"/>
      <w:bookmarkEnd w:id="672"/>
    </w:p>
    <w:p w14:paraId="79C2DC1A"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/Common/MCPTTGroupOwner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BC029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82CB5B" w14:textId="77777777" w:rsidR="002F484D" w:rsidRPr="00FC08AF" w:rsidRDefault="002F484D" w:rsidP="00B93C96">
            <w:pPr>
              <w:rPr>
                <w:rFonts w:ascii="Arial" w:hAnsi="Arial" w:cs="Arial"/>
                <w:noProof/>
                <w:sz w:val="18"/>
                <w:szCs w:val="18"/>
              </w:rPr>
            </w:pPr>
            <w:r w:rsidRPr="00FC08AF">
              <w:rPr>
                <w:noProof/>
              </w:rPr>
              <w:t>&lt;x&gt;/Common/MCPTTGroupOwner</w:t>
            </w:r>
          </w:p>
        </w:tc>
      </w:tr>
      <w:tr w:rsidR="002F484D" w:rsidRPr="00FC08AF" w14:paraId="0D7EF3B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14D74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31CB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E66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4D6E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5976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D9CA4" w14:textId="77777777" w:rsidR="002F484D" w:rsidRPr="00FC08AF" w:rsidRDefault="002F484D" w:rsidP="00B93C96">
            <w:pPr>
              <w:jc w:val="center"/>
              <w:rPr>
                <w:rFonts w:ascii="Arial" w:hAnsi="Arial" w:cs="Arial"/>
                <w:b/>
                <w:noProof/>
                <w:sz w:val="18"/>
                <w:szCs w:val="18"/>
              </w:rPr>
            </w:pPr>
          </w:p>
        </w:tc>
      </w:tr>
      <w:tr w:rsidR="002F484D" w:rsidRPr="00FC08AF" w14:paraId="0AE883D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9109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E71E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3BCB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AF173"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9B1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B4E600" w14:textId="77777777" w:rsidR="002F484D" w:rsidRPr="00FC08AF" w:rsidRDefault="002F484D" w:rsidP="00B93C96">
            <w:pPr>
              <w:jc w:val="center"/>
              <w:rPr>
                <w:b/>
                <w:noProof/>
              </w:rPr>
            </w:pPr>
          </w:p>
        </w:tc>
      </w:tr>
      <w:tr w:rsidR="002F484D" w:rsidRPr="00FC08AF" w14:paraId="198966A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7846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3F82CA" w14:textId="77777777" w:rsidR="002F484D" w:rsidRPr="00FC08AF" w:rsidRDefault="002F484D" w:rsidP="00100AAB">
            <w:pPr>
              <w:rPr>
                <w:noProof/>
                <w:lang w:eastAsia="ko-KR"/>
              </w:rPr>
            </w:pPr>
            <w:r w:rsidRPr="00FC08AF">
              <w:rPr>
                <w:noProof/>
              </w:rPr>
              <w:t xml:space="preserve">This leaf node indicates </w:t>
            </w:r>
            <w:r w:rsidRPr="00FC08AF">
              <w:rPr>
                <w:noProof/>
                <w:lang w:eastAsia="ko-KR"/>
              </w:rPr>
              <w:t>the g</w:t>
            </w:r>
            <w:r w:rsidRPr="00FC08AF">
              <w:rPr>
                <w:noProof/>
              </w:rPr>
              <w:t>roup</w:t>
            </w:r>
            <w:r w:rsidR="001731DE" w:rsidRPr="00FC08AF">
              <w:rPr>
                <w:noProof/>
              </w:rPr>
              <w:t>'</w:t>
            </w:r>
            <w:r w:rsidRPr="00FC08AF">
              <w:rPr>
                <w:noProof/>
              </w:rPr>
              <w:t>s owner</w:t>
            </w:r>
            <w:r w:rsidR="0042013C" w:rsidRPr="00FC08AF">
              <w:rPr>
                <w:noProof/>
                <w:lang w:eastAsia="ko-KR"/>
              </w:rPr>
              <w:t xml:space="preserve"> (Mission Critical Organi</w:t>
            </w:r>
            <w:r w:rsidR="00100AAB" w:rsidRPr="00FC08AF">
              <w:rPr>
                <w:noProof/>
                <w:lang w:eastAsia="ko-KR"/>
              </w:rPr>
              <w:t>s</w:t>
            </w:r>
            <w:r w:rsidR="0042013C" w:rsidRPr="00FC08AF">
              <w:rPr>
                <w:noProof/>
                <w:lang w:eastAsia="ko-KR"/>
              </w:rPr>
              <w:t>ation)</w:t>
            </w:r>
            <w:r w:rsidRPr="00FC08AF">
              <w:rPr>
                <w:noProof/>
                <w:lang w:eastAsia="ko-KR"/>
              </w:rPr>
              <w:t>.</w:t>
            </w:r>
          </w:p>
        </w:tc>
      </w:tr>
    </w:tbl>
    <w:p w14:paraId="47333A3B" w14:textId="77777777" w:rsidR="00DD6D72" w:rsidRPr="00FC08AF" w:rsidRDefault="00DD6D72" w:rsidP="00DD6D72">
      <w:pPr>
        <w:rPr>
          <w:noProof/>
          <w:lang w:eastAsia="ko-KR"/>
        </w:rPr>
      </w:pPr>
    </w:p>
    <w:p w14:paraId="134DBA0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7E79603" w14:textId="77777777" w:rsidR="002F484D" w:rsidRPr="00FC08AF" w:rsidRDefault="002F484D" w:rsidP="002F484D">
      <w:pPr>
        <w:pStyle w:val="Heading3"/>
        <w:rPr>
          <w:noProof/>
          <w:lang w:eastAsia="ko-KR"/>
        </w:rPr>
      </w:pPr>
      <w:bookmarkStart w:id="673" w:name="_Toc4578361"/>
      <w:bookmarkStart w:id="674" w:name="_Toc27728049"/>
      <w:bookmarkStart w:id="675" w:name="_Toc176353370"/>
      <w:r w:rsidRPr="00FC08AF">
        <w:rPr>
          <w:noProof/>
        </w:rPr>
        <w:t>6.2.1</w:t>
      </w:r>
      <w:r w:rsidRPr="00FC08AF">
        <w:rPr>
          <w:noProof/>
          <w:lang w:eastAsia="ko-KR"/>
        </w:rPr>
        <w:t>6</w:t>
      </w:r>
      <w:r w:rsidRPr="00FC08AF">
        <w:rPr>
          <w:noProof/>
        </w:rPr>
        <w:tab/>
        <w:t>/</w:t>
      </w:r>
      <w:r w:rsidRPr="00FC08AF">
        <w:rPr>
          <w:i/>
          <w:iCs/>
          <w:noProof/>
        </w:rPr>
        <w:t>&lt;x&gt;</w:t>
      </w:r>
      <w:r w:rsidRPr="00FC08AF">
        <w:rPr>
          <w:noProof/>
        </w:rPr>
        <w:t>/&lt;x&gt;/Common/PreferredVoiceCodec</w:t>
      </w:r>
      <w:bookmarkEnd w:id="673"/>
      <w:bookmarkEnd w:id="674"/>
      <w:bookmarkEnd w:id="675"/>
    </w:p>
    <w:p w14:paraId="7A72AC4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/Common/PreferredVoiceCodec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8DA6A8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483308" w14:textId="77777777" w:rsidR="002F484D" w:rsidRPr="00FC08AF" w:rsidRDefault="002F484D" w:rsidP="00B93C96">
            <w:pPr>
              <w:rPr>
                <w:rFonts w:ascii="Arial" w:hAnsi="Arial" w:cs="Arial"/>
                <w:noProof/>
                <w:sz w:val="18"/>
                <w:szCs w:val="18"/>
              </w:rPr>
            </w:pPr>
            <w:r w:rsidRPr="00FC08AF">
              <w:rPr>
                <w:noProof/>
              </w:rPr>
              <w:t>&lt;x&gt;/Common/PreferredVoiceCodec</w:t>
            </w:r>
          </w:p>
        </w:tc>
      </w:tr>
      <w:tr w:rsidR="002F484D" w:rsidRPr="00FC08AF" w14:paraId="0A48B9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35DF3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010F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806C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A11A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5424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DCD0F3" w14:textId="77777777" w:rsidR="002F484D" w:rsidRPr="00FC08AF" w:rsidRDefault="002F484D" w:rsidP="00B93C96">
            <w:pPr>
              <w:jc w:val="center"/>
              <w:rPr>
                <w:rFonts w:ascii="Arial" w:hAnsi="Arial" w:cs="Arial"/>
                <w:b/>
                <w:noProof/>
                <w:sz w:val="18"/>
                <w:szCs w:val="18"/>
              </w:rPr>
            </w:pPr>
          </w:p>
        </w:tc>
      </w:tr>
      <w:tr w:rsidR="002F484D" w:rsidRPr="00FC08AF" w14:paraId="5B85903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C22B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D937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EF7C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53675" w14:textId="77777777" w:rsidR="002F484D" w:rsidRPr="00FC08AF" w:rsidRDefault="007E21B7" w:rsidP="007E21B7">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70F2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EE281C" w14:textId="77777777" w:rsidR="002F484D" w:rsidRPr="00FC08AF" w:rsidRDefault="002F484D" w:rsidP="00B93C96">
            <w:pPr>
              <w:jc w:val="center"/>
              <w:rPr>
                <w:b/>
                <w:noProof/>
              </w:rPr>
            </w:pPr>
          </w:p>
        </w:tc>
      </w:tr>
      <w:tr w:rsidR="002F484D" w:rsidRPr="00FC08AF" w14:paraId="75B07D5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F96F5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31E1CE" w14:textId="77777777" w:rsidR="002F484D" w:rsidRPr="00FC08AF" w:rsidRDefault="000662BE"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lang w:eastAsia="ko-KR"/>
              </w:rPr>
              <w:t xml:space="preserve">MCPTT </w:t>
            </w:r>
            <w:r w:rsidRPr="00FC08AF">
              <w:rPr>
                <w:noProof/>
                <w:lang w:eastAsia="ko-KR"/>
              </w:rPr>
              <w:t>p</w:t>
            </w:r>
            <w:r w:rsidRPr="00FC08AF">
              <w:rPr>
                <w:noProof/>
              </w:rPr>
              <w:t xml:space="preserve">referred voice codec for </w:t>
            </w:r>
            <w:r w:rsidRPr="00FC08AF">
              <w:rPr>
                <w:noProof/>
                <w:lang w:eastAsia="ko-KR"/>
              </w:rPr>
              <w:t xml:space="preserve">an </w:t>
            </w:r>
            <w:r w:rsidR="006507BF" w:rsidRPr="00FC08AF">
              <w:rPr>
                <w:noProof/>
              </w:rPr>
              <w:t xml:space="preserve">MCS </w:t>
            </w:r>
            <w:r w:rsidRPr="00FC08AF">
              <w:rPr>
                <w:noProof/>
              </w:rPr>
              <w:t>group</w:t>
            </w:r>
            <w:r w:rsidR="002F484D" w:rsidRPr="00FC08AF">
              <w:rPr>
                <w:noProof/>
                <w:lang w:eastAsia="ko-KR"/>
              </w:rPr>
              <w:t>.</w:t>
            </w:r>
          </w:p>
        </w:tc>
      </w:tr>
    </w:tbl>
    <w:p w14:paraId="0EC47255" w14:textId="77777777" w:rsidR="00DD6D72" w:rsidRPr="00FC08AF" w:rsidRDefault="00DD6D72" w:rsidP="00DD6D72">
      <w:pPr>
        <w:rPr>
          <w:noProof/>
          <w:lang w:eastAsia="ko-KR"/>
        </w:rPr>
      </w:pPr>
    </w:p>
    <w:p w14:paraId="2162DB8E" w14:textId="77777777" w:rsidR="000662BE" w:rsidRPr="00FC08AF" w:rsidRDefault="000662BE" w:rsidP="000662BE">
      <w:pPr>
        <w:rPr>
          <w:noProof/>
          <w:lang w:eastAsia="ko-KR"/>
        </w:rPr>
      </w:pPr>
      <w:r w:rsidRPr="00FC08AF">
        <w:rPr>
          <w:rFonts w:eastAsia="SimSun"/>
          <w:noProof/>
          <w:lang w:eastAsia="zh-CN"/>
        </w:rPr>
        <w:lastRenderedPageBreak/>
        <w:t xml:space="preserve">The value of </w:t>
      </w:r>
      <w:r w:rsidRPr="00FC08AF">
        <w:rPr>
          <w:noProof/>
          <w:lang w:eastAsia="ko-KR"/>
        </w:rPr>
        <w:t xml:space="preserve">the preferred voice codec is a RTP payload format name </w:t>
      </w:r>
      <w:r w:rsidRPr="00FC08AF">
        <w:rPr>
          <w:noProof/>
        </w:rPr>
        <w:t xml:space="preserve">specified in </w:t>
      </w:r>
      <w:r w:rsidRPr="00FC08AF">
        <w:rPr>
          <w:noProof/>
          <w:lang w:eastAsia="zh-CN"/>
        </w:rPr>
        <w:t>IETF RFC 4</w:t>
      </w:r>
      <w:r w:rsidRPr="00FC08AF">
        <w:rPr>
          <w:noProof/>
          <w:lang w:eastAsia="ko-KR"/>
        </w:rPr>
        <w:t>566</w:t>
      </w:r>
      <w:r w:rsidRPr="00FC08AF">
        <w:rPr>
          <w:noProof/>
          <w:lang w:eastAsia="zh-CN"/>
        </w:rPr>
        <w:t> [</w:t>
      </w:r>
      <w:r w:rsidRPr="00FC08AF">
        <w:rPr>
          <w:noProof/>
          <w:lang w:eastAsia="ko-KR"/>
        </w:rPr>
        <w:t>13].</w:t>
      </w:r>
    </w:p>
    <w:p w14:paraId="688DA4A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CF2CB93" w14:textId="77777777" w:rsidR="00F270BE" w:rsidRPr="00FC08AF" w:rsidRDefault="00F270BE" w:rsidP="00F270BE">
      <w:pPr>
        <w:pStyle w:val="Heading3"/>
        <w:rPr>
          <w:noProof/>
          <w:lang w:eastAsia="ko-KR"/>
        </w:rPr>
      </w:pPr>
      <w:bookmarkStart w:id="676" w:name="_Toc4578362"/>
      <w:bookmarkStart w:id="677" w:name="_Toc27728050"/>
      <w:bookmarkStart w:id="678" w:name="_Toc176353371"/>
      <w:r w:rsidRPr="00FC08AF">
        <w:rPr>
          <w:noProof/>
        </w:rPr>
        <w:t>6.2.</w:t>
      </w:r>
      <w:r w:rsidRPr="00FC08AF">
        <w:rPr>
          <w:noProof/>
          <w:lang w:eastAsia="ko-KR"/>
        </w:rPr>
        <w:t>17</w:t>
      </w:r>
      <w:r w:rsidRPr="00FC08AF">
        <w:rPr>
          <w:noProof/>
        </w:rPr>
        <w:tab/>
        <w:t>/</w:t>
      </w:r>
      <w:r w:rsidRPr="00FC08AF">
        <w:rPr>
          <w:i/>
          <w:iCs/>
          <w:noProof/>
        </w:rPr>
        <w:t>&lt;x&gt;</w:t>
      </w:r>
      <w:r w:rsidRPr="00FC08AF">
        <w:rPr>
          <w:noProof/>
        </w:rPr>
        <w:t>/&lt;x&gt;/Common/MCPTTGroupLevel</w:t>
      </w:r>
      <w:bookmarkEnd w:id="676"/>
      <w:bookmarkEnd w:id="677"/>
      <w:bookmarkEnd w:id="678"/>
    </w:p>
    <w:p w14:paraId="29789AA0"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69791DC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D0A5E6" w14:textId="77777777" w:rsidR="00F270BE" w:rsidRPr="00FC08AF" w:rsidRDefault="00F270BE" w:rsidP="00CF1FEB">
            <w:pPr>
              <w:rPr>
                <w:rFonts w:ascii="Arial" w:hAnsi="Arial" w:cs="Arial"/>
                <w:noProof/>
                <w:sz w:val="18"/>
                <w:szCs w:val="18"/>
              </w:rPr>
            </w:pPr>
            <w:r w:rsidRPr="00FC08AF">
              <w:rPr>
                <w:noProof/>
              </w:rPr>
              <w:t>&lt;x&gt;/Common/MCPTTGroupLevel</w:t>
            </w:r>
          </w:p>
        </w:tc>
      </w:tr>
      <w:tr w:rsidR="00F270BE" w:rsidRPr="00FC08AF" w14:paraId="6AEE7B4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74D9A"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FAA5"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43C6B"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EC2B7"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0CB43"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28894" w14:textId="77777777" w:rsidR="00F270BE" w:rsidRPr="00FC08AF" w:rsidRDefault="00F270BE" w:rsidP="00CF1FEB">
            <w:pPr>
              <w:jc w:val="center"/>
              <w:rPr>
                <w:rFonts w:ascii="Arial" w:hAnsi="Arial" w:cs="Arial"/>
                <w:b/>
                <w:noProof/>
                <w:sz w:val="18"/>
                <w:szCs w:val="18"/>
              </w:rPr>
            </w:pPr>
          </w:p>
        </w:tc>
      </w:tr>
      <w:tr w:rsidR="00F270BE" w:rsidRPr="00FC08AF" w14:paraId="111079D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FCCACE"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D23AA"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E20FF"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4DA97" w14:textId="77777777" w:rsidR="00F270BE" w:rsidRPr="00FC08AF" w:rsidRDefault="00F270BE"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28163"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3A8516" w14:textId="77777777" w:rsidR="00F270BE" w:rsidRPr="00FC08AF" w:rsidRDefault="00F270BE" w:rsidP="00CF1FEB">
            <w:pPr>
              <w:jc w:val="center"/>
              <w:rPr>
                <w:b/>
                <w:noProof/>
              </w:rPr>
            </w:pPr>
          </w:p>
        </w:tc>
      </w:tr>
      <w:tr w:rsidR="00F270BE" w:rsidRPr="00FC08AF" w14:paraId="79D17DD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1E95E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68A6BC" w14:textId="77777777" w:rsidR="00F270BE" w:rsidRPr="00FC08AF" w:rsidRDefault="00F270BE" w:rsidP="00CF1FEB">
            <w:pPr>
              <w:rPr>
                <w:noProof/>
                <w:lang w:eastAsia="ko-KR"/>
              </w:rPr>
            </w:pPr>
            <w:r w:rsidRPr="00FC08AF">
              <w:rPr>
                <w:noProof/>
              </w:rPr>
              <w:t xml:space="preserve">This leaf node indicates </w:t>
            </w:r>
            <w:r w:rsidRPr="00FC08AF">
              <w:rPr>
                <w:noProof/>
                <w:lang w:eastAsia="ko-KR"/>
              </w:rPr>
              <w:t>the l</w:t>
            </w:r>
            <w:r w:rsidRPr="00FC08AF">
              <w:rPr>
                <w:noProof/>
                <w:lang w:eastAsia="zh-CN"/>
              </w:rPr>
              <w:t xml:space="preserve">evel within </w:t>
            </w:r>
            <w:r w:rsidRPr="00FC08AF">
              <w:rPr>
                <w:noProof/>
                <w:lang w:eastAsia="ko-KR"/>
              </w:rPr>
              <w:t xml:space="preserve">a </w:t>
            </w:r>
            <w:r w:rsidRPr="00FC08AF">
              <w:rPr>
                <w:noProof/>
                <w:lang w:eastAsia="zh-CN"/>
              </w:rPr>
              <w:t>group hierarchy</w:t>
            </w:r>
            <w:r w:rsidRPr="00FC08AF">
              <w:rPr>
                <w:noProof/>
                <w:lang w:eastAsia="ko-KR"/>
              </w:rPr>
              <w:t xml:space="preserve"> </w:t>
            </w:r>
            <w:r w:rsidRPr="00FC08AF">
              <w:rPr>
                <w:noProof/>
                <w:lang w:eastAsia="zh-CN"/>
              </w:rPr>
              <w:t>(only applicable for group-broadcast group)</w:t>
            </w:r>
            <w:r w:rsidRPr="00FC08AF">
              <w:rPr>
                <w:noProof/>
                <w:lang w:eastAsia="ko-KR"/>
              </w:rPr>
              <w:t>.</w:t>
            </w:r>
          </w:p>
        </w:tc>
      </w:tr>
    </w:tbl>
    <w:p w14:paraId="74D6AC59" w14:textId="77777777" w:rsidR="00DD6D72" w:rsidRPr="00FC08AF" w:rsidRDefault="00DD6D72" w:rsidP="00DD6D72">
      <w:pPr>
        <w:rPr>
          <w:noProof/>
          <w:lang w:eastAsia="ko-KR"/>
        </w:rPr>
      </w:pPr>
    </w:p>
    <w:p w14:paraId="6A9ED887" w14:textId="77777777" w:rsidR="00F270BE" w:rsidRPr="00FC08AF" w:rsidRDefault="00F270BE" w:rsidP="00F270BE">
      <w:pPr>
        <w:pStyle w:val="B1"/>
        <w:rPr>
          <w:noProof/>
        </w:rPr>
      </w:pPr>
      <w:r w:rsidRPr="00FC08AF">
        <w:rPr>
          <w:noProof/>
        </w:rPr>
        <w:t>-</w:t>
      </w:r>
      <w:r w:rsidRPr="00FC08AF">
        <w:rPr>
          <w:noProof/>
        </w:rPr>
        <w:tab/>
        <w:t xml:space="preserve">Values: </w:t>
      </w:r>
      <w:r w:rsidRPr="00FC08AF">
        <w:rPr>
          <w:noProof/>
          <w:lang w:eastAsia="ko-KR"/>
        </w:rPr>
        <w:t>0-255</w:t>
      </w:r>
    </w:p>
    <w:p w14:paraId="6AE5992B" w14:textId="77777777" w:rsidR="006507BF" w:rsidRPr="00FC08AF" w:rsidRDefault="00F270BE" w:rsidP="006507BF">
      <w:pPr>
        <w:rPr>
          <w:noProof/>
          <w:lang w:eastAsia="ko-KR"/>
        </w:rPr>
      </w:pPr>
      <w:r w:rsidRPr="00FC08AF">
        <w:rPr>
          <w:noProof/>
          <w:lang w:eastAsia="ko-KR"/>
        </w:rPr>
        <w:t>The group-broadcast group with the lowest MCPTTGroupLevel value shall be considered as the group-broadcast group having the lowest level among the groups.</w:t>
      </w:r>
    </w:p>
    <w:p w14:paraId="0531F691" w14:textId="77777777" w:rsidR="00F270BE"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68CCDA89" w14:textId="77777777" w:rsidR="00F270BE" w:rsidRPr="00FC08AF" w:rsidRDefault="00F270BE" w:rsidP="00F270BE">
      <w:pPr>
        <w:pStyle w:val="Heading3"/>
        <w:rPr>
          <w:noProof/>
          <w:lang w:eastAsia="ko-KR"/>
        </w:rPr>
      </w:pPr>
      <w:bookmarkStart w:id="679" w:name="_Toc4578363"/>
      <w:bookmarkStart w:id="680" w:name="_Toc27728051"/>
      <w:bookmarkStart w:id="681" w:name="_Toc176353372"/>
      <w:r w:rsidRPr="00FC08AF">
        <w:rPr>
          <w:noProof/>
        </w:rPr>
        <w:t>6.2.</w:t>
      </w:r>
      <w:r w:rsidRPr="00FC08AF">
        <w:rPr>
          <w:noProof/>
          <w:lang w:eastAsia="ko-KR"/>
        </w:rPr>
        <w:t>18</w:t>
      </w:r>
      <w:r w:rsidRPr="00FC08AF">
        <w:rPr>
          <w:noProof/>
        </w:rPr>
        <w:tab/>
        <w:t>/</w:t>
      </w:r>
      <w:r w:rsidRPr="00FC08AF">
        <w:rPr>
          <w:i/>
          <w:iCs/>
          <w:noProof/>
        </w:rPr>
        <w:t>&lt;x&gt;</w:t>
      </w:r>
      <w:r w:rsidRPr="00FC08AF">
        <w:rPr>
          <w:noProof/>
        </w:rPr>
        <w:t>/&lt;x&gt;/Common/UserLevel</w:t>
      </w:r>
      <w:bookmarkEnd w:id="679"/>
      <w:bookmarkEnd w:id="680"/>
      <w:bookmarkEnd w:id="681"/>
    </w:p>
    <w:p w14:paraId="15E8AD03"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730CD74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420D81" w14:textId="77777777" w:rsidR="00F270BE" w:rsidRPr="00FC08AF" w:rsidRDefault="00F270BE" w:rsidP="00CF1FEB">
            <w:pPr>
              <w:rPr>
                <w:rFonts w:ascii="Arial" w:hAnsi="Arial" w:cs="Arial"/>
                <w:noProof/>
                <w:sz w:val="18"/>
                <w:szCs w:val="18"/>
              </w:rPr>
            </w:pPr>
            <w:r w:rsidRPr="00FC08AF">
              <w:rPr>
                <w:noProof/>
              </w:rPr>
              <w:t>&lt;x&gt;/Common/UserLevel</w:t>
            </w:r>
          </w:p>
        </w:tc>
      </w:tr>
      <w:tr w:rsidR="00F270BE" w:rsidRPr="00FC08AF" w14:paraId="057D0FE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AC3262"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5C739"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8A595"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510BC"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FBA57"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C5E5D" w14:textId="77777777" w:rsidR="00F270BE" w:rsidRPr="00FC08AF" w:rsidRDefault="00F270BE" w:rsidP="00CF1FEB">
            <w:pPr>
              <w:jc w:val="center"/>
              <w:rPr>
                <w:rFonts w:ascii="Arial" w:hAnsi="Arial" w:cs="Arial"/>
                <w:b/>
                <w:noProof/>
                <w:sz w:val="18"/>
                <w:szCs w:val="18"/>
              </w:rPr>
            </w:pPr>
          </w:p>
        </w:tc>
      </w:tr>
      <w:tr w:rsidR="00F270BE" w:rsidRPr="00FC08AF" w14:paraId="124291C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D88735"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7D81D"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AC4E5"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88D7" w14:textId="77777777" w:rsidR="00F270BE" w:rsidRPr="00FC08AF" w:rsidRDefault="00F270BE"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E7F7E"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DC103" w14:textId="77777777" w:rsidR="00F270BE" w:rsidRPr="00FC08AF" w:rsidRDefault="00F270BE" w:rsidP="00CF1FEB">
            <w:pPr>
              <w:jc w:val="center"/>
              <w:rPr>
                <w:b/>
                <w:noProof/>
              </w:rPr>
            </w:pPr>
          </w:p>
        </w:tc>
      </w:tr>
      <w:tr w:rsidR="00F270BE" w:rsidRPr="00FC08AF" w14:paraId="544253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DFDC69"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175C73" w14:textId="77777777" w:rsidR="00F270BE" w:rsidRPr="00FC08AF" w:rsidRDefault="00F270BE" w:rsidP="00CF1FEB">
            <w:pPr>
              <w:rPr>
                <w:noProof/>
                <w:lang w:eastAsia="ko-KR"/>
              </w:rPr>
            </w:pPr>
            <w:r w:rsidRPr="00FC08AF">
              <w:rPr>
                <w:noProof/>
              </w:rPr>
              <w:t xml:space="preserve">This leaf node indicates </w:t>
            </w:r>
            <w:r w:rsidRPr="00FC08AF">
              <w:rPr>
                <w:noProof/>
                <w:lang w:eastAsia="ko-KR"/>
              </w:rPr>
              <w:t>the l</w:t>
            </w:r>
            <w:r w:rsidRPr="00FC08AF">
              <w:rPr>
                <w:noProof/>
                <w:lang w:eastAsia="zh-CN"/>
              </w:rPr>
              <w:t>evel within user hierarchy (only applicable for user-broadcast group)</w:t>
            </w:r>
            <w:r w:rsidRPr="00FC08AF">
              <w:rPr>
                <w:noProof/>
                <w:lang w:eastAsia="ko-KR"/>
              </w:rPr>
              <w:t>.</w:t>
            </w:r>
          </w:p>
        </w:tc>
      </w:tr>
    </w:tbl>
    <w:p w14:paraId="0F776C84" w14:textId="77777777" w:rsidR="00DD6D72" w:rsidRPr="00FC08AF" w:rsidRDefault="00DD6D72" w:rsidP="00DD6D72">
      <w:pPr>
        <w:rPr>
          <w:noProof/>
          <w:lang w:eastAsia="ko-KR"/>
        </w:rPr>
      </w:pPr>
    </w:p>
    <w:p w14:paraId="738AAFEF" w14:textId="77777777" w:rsidR="006507BF" w:rsidRPr="00FC08AF" w:rsidRDefault="00F270BE" w:rsidP="006507BF">
      <w:pPr>
        <w:rPr>
          <w:noProof/>
          <w:lang w:eastAsia="ko-KR"/>
        </w:rPr>
      </w:pPr>
      <w:r w:rsidRPr="00FC08AF">
        <w:rPr>
          <w:noProof/>
          <w:lang w:eastAsia="ko-KR"/>
        </w:rPr>
        <w:t>The user-broadcast group with the lowest UserLevel value shall be considered as the user-broadcast group having the lowest level among the groups.</w:t>
      </w:r>
    </w:p>
    <w:p w14:paraId="2A8C5591" w14:textId="77777777" w:rsidR="00F270BE"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64BB6B53" w14:textId="77777777" w:rsidR="00F270BE" w:rsidRPr="00FC08AF" w:rsidRDefault="00F270BE" w:rsidP="00F270BE">
      <w:pPr>
        <w:pStyle w:val="Heading3"/>
        <w:rPr>
          <w:noProof/>
          <w:lang w:eastAsia="ko-KR"/>
        </w:rPr>
      </w:pPr>
      <w:bookmarkStart w:id="682" w:name="_Toc4578364"/>
      <w:bookmarkStart w:id="683" w:name="_Toc27728052"/>
      <w:bookmarkStart w:id="684" w:name="_Toc176353373"/>
      <w:r w:rsidRPr="00FC08AF">
        <w:rPr>
          <w:noProof/>
        </w:rPr>
        <w:t>6.2.</w:t>
      </w:r>
      <w:r w:rsidRPr="00FC08AF">
        <w:rPr>
          <w:noProof/>
          <w:lang w:eastAsia="ko-KR"/>
        </w:rPr>
        <w:t>19</w:t>
      </w:r>
      <w:r w:rsidRPr="00FC08AF">
        <w:rPr>
          <w:noProof/>
        </w:rPr>
        <w:tab/>
        <w:t>/</w:t>
      </w:r>
      <w:r w:rsidRPr="00FC08AF">
        <w:rPr>
          <w:i/>
          <w:iCs/>
          <w:noProof/>
        </w:rPr>
        <w:t>&lt;x&gt;</w:t>
      </w:r>
      <w:r w:rsidRPr="00FC08AF">
        <w:rPr>
          <w:noProof/>
        </w:rPr>
        <w:t>/&lt;x&gt;/Common/AllowedEmergencyCall</w:t>
      </w:r>
      <w:bookmarkEnd w:id="682"/>
      <w:bookmarkEnd w:id="683"/>
      <w:bookmarkEnd w:id="684"/>
    </w:p>
    <w:p w14:paraId="05112C38"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0CE70B9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DA0461" w14:textId="77777777" w:rsidR="00F270BE" w:rsidRPr="00FC08AF" w:rsidRDefault="00F270BE" w:rsidP="00CF1FEB">
            <w:pPr>
              <w:rPr>
                <w:rFonts w:ascii="Arial" w:hAnsi="Arial" w:cs="Arial"/>
                <w:noProof/>
                <w:sz w:val="18"/>
                <w:szCs w:val="18"/>
              </w:rPr>
            </w:pPr>
            <w:r w:rsidRPr="00FC08AF">
              <w:rPr>
                <w:noProof/>
              </w:rPr>
              <w:t>&lt;x&gt;/Common/AllowedEmergencyCall</w:t>
            </w:r>
          </w:p>
        </w:tc>
      </w:tr>
      <w:tr w:rsidR="00F270BE" w:rsidRPr="00FC08AF" w14:paraId="6D2E610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4F148"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924EF"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AAD22"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0AFB0"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0F7EF"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54758D" w14:textId="77777777" w:rsidR="00F270BE" w:rsidRPr="00FC08AF" w:rsidRDefault="00F270BE" w:rsidP="00CF1FEB">
            <w:pPr>
              <w:jc w:val="center"/>
              <w:rPr>
                <w:rFonts w:ascii="Arial" w:hAnsi="Arial" w:cs="Arial"/>
                <w:b/>
                <w:noProof/>
                <w:sz w:val="18"/>
                <w:szCs w:val="18"/>
              </w:rPr>
            </w:pPr>
          </w:p>
        </w:tc>
      </w:tr>
      <w:tr w:rsidR="00F270BE" w:rsidRPr="00FC08AF" w14:paraId="2E54B4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C922C"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072FB"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EE96"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8BD72"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886CB"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8056B" w14:textId="77777777" w:rsidR="00F270BE" w:rsidRPr="00FC08AF" w:rsidRDefault="00F270BE" w:rsidP="00CF1FEB">
            <w:pPr>
              <w:jc w:val="center"/>
              <w:rPr>
                <w:b/>
                <w:noProof/>
              </w:rPr>
            </w:pPr>
          </w:p>
        </w:tc>
      </w:tr>
      <w:tr w:rsidR="00F270BE" w:rsidRPr="00FC08AF" w14:paraId="2EEBBFF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98FDA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46BDCA" w14:textId="77777777" w:rsidR="00F270BE" w:rsidRPr="00FC08AF" w:rsidRDefault="00F270BE" w:rsidP="00CF1FEB">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an MCPTT </w:t>
            </w:r>
            <w:r w:rsidRPr="00FC08AF">
              <w:rPr>
                <w:rFonts w:eastAsia="SimSun"/>
                <w:noProof/>
                <w:lang w:eastAsia="zh-CN"/>
              </w:rPr>
              <w:t xml:space="preserve">emergency group call is permitted 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2530E99C" w14:textId="77777777" w:rsidR="00DD6D72" w:rsidRPr="00FC08AF" w:rsidRDefault="00DD6D72" w:rsidP="00DD6D72">
      <w:pPr>
        <w:rPr>
          <w:noProof/>
          <w:lang w:eastAsia="ko-KR"/>
        </w:rPr>
      </w:pPr>
    </w:p>
    <w:p w14:paraId="607ECEF3"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emergency group call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7BD632D7"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emergency group call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636957E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5B5DB459" w14:textId="77777777" w:rsidR="00F270BE" w:rsidRPr="00FC08AF" w:rsidRDefault="00F270BE" w:rsidP="00F270BE">
      <w:pPr>
        <w:pStyle w:val="Heading3"/>
        <w:rPr>
          <w:noProof/>
          <w:lang w:eastAsia="ko-KR"/>
        </w:rPr>
      </w:pPr>
      <w:bookmarkStart w:id="685" w:name="_Toc4578365"/>
      <w:bookmarkStart w:id="686" w:name="_Toc27728053"/>
      <w:bookmarkStart w:id="687" w:name="_Toc176353374"/>
      <w:r w:rsidRPr="00FC08AF">
        <w:rPr>
          <w:noProof/>
        </w:rPr>
        <w:lastRenderedPageBreak/>
        <w:t>6.2.2</w:t>
      </w:r>
      <w:r w:rsidRPr="00FC08AF">
        <w:rPr>
          <w:noProof/>
          <w:lang w:eastAsia="ko-KR"/>
        </w:rPr>
        <w:t>0</w:t>
      </w:r>
      <w:r w:rsidRPr="00FC08AF">
        <w:rPr>
          <w:noProof/>
        </w:rPr>
        <w:tab/>
        <w:t>/</w:t>
      </w:r>
      <w:r w:rsidRPr="00FC08AF">
        <w:rPr>
          <w:i/>
          <w:iCs/>
          <w:noProof/>
        </w:rPr>
        <w:t>&lt;x&gt;</w:t>
      </w:r>
      <w:r w:rsidRPr="00FC08AF">
        <w:rPr>
          <w:noProof/>
        </w:rPr>
        <w:t>/&lt;x&gt;/Common/AllowedImminentPerilCall</w:t>
      </w:r>
      <w:bookmarkEnd w:id="685"/>
      <w:bookmarkEnd w:id="686"/>
      <w:bookmarkEnd w:id="687"/>
    </w:p>
    <w:p w14:paraId="34DC911A"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6FF669E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B752F6" w14:textId="77777777" w:rsidR="00F270BE" w:rsidRPr="00FC08AF" w:rsidRDefault="00F270BE" w:rsidP="00CF1FEB">
            <w:pPr>
              <w:rPr>
                <w:rFonts w:ascii="Arial" w:hAnsi="Arial" w:cs="Arial"/>
                <w:noProof/>
                <w:sz w:val="18"/>
                <w:szCs w:val="18"/>
              </w:rPr>
            </w:pPr>
            <w:r w:rsidRPr="00FC08AF">
              <w:rPr>
                <w:noProof/>
              </w:rPr>
              <w:t>&lt;x&gt;/Common/AllowedImminentPerilCall</w:t>
            </w:r>
          </w:p>
        </w:tc>
      </w:tr>
      <w:tr w:rsidR="00F270BE" w:rsidRPr="00FC08AF" w14:paraId="4AE3519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49A825"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47C91"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B9A73"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0E41A"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B875E"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D51DC1" w14:textId="77777777" w:rsidR="00F270BE" w:rsidRPr="00FC08AF" w:rsidRDefault="00F270BE" w:rsidP="00CF1FEB">
            <w:pPr>
              <w:jc w:val="center"/>
              <w:rPr>
                <w:rFonts w:ascii="Arial" w:hAnsi="Arial" w:cs="Arial"/>
                <w:b/>
                <w:noProof/>
                <w:sz w:val="18"/>
                <w:szCs w:val="18"/>
              </w:rPr>
            </w:pPr>
          </w:p>
        </w:tc>
      </w:tr>
      <w:tr w:rsidR="00F270BE" w:rsidRPr="00FC08AF" w14:paraId="751797B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D53CA"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428A0"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75D76"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961D1"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A629F"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C6437A" w14:textId="77777777" w:rsidR="00F270BE" w:rsidRPr="00FC08AF" w:rsidRDefault="00F270BE" w:rsidP="00CF1FEB">
            <w:pPr>
              <w:jc w:val="center"/>
              <w:rPr>
                <w:b/>
                <w:noProof/>
              </w:rPr>
            </w:pPr>
          </w:p>
        </w:tc>
      </w:tr>
      <w:tr w:rsidR="00F270BE" w:rsidRPr="00FC08AF" w14:paraId="6EFEBDE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24B6E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889668" w14:textId="77777777" w:rsidR="00F270BE" w:rsidRPr="00FC08AF" w:rsidRDefault="00F270BE" w:rsidP="006507BF">
            <w:pPr>
              <w:rPr>
                <w:noProof/>
                <w:lang w:eastAsia="ko-KR"/>
              </w:rPr>
            </w:pPr>
            <w:r w:rsidRPr="00FC08AF">
              <w:rPr>
                <w:noProof/>
              </w:rPr>
              <w:t xml:space="preserve">This </w:t>
            </w:r>
            <w:r w:rsidR="00130051" w:rsidRPr="00FC08AF">
              <w:rPr>
                <w:noProof/>
                <w:lang w:eastAsia="ko-KR"/>
              </w:rPr>
              <w:t>leaf</w:t>
            </w:r>
            <w:r w:rsidRPr="00FC08AF">
              <w:rPr>
                <w:noProof/>
              </w:rPr>
              <w:t xml:space="preserve"> node </w:t>
            </w:r>
            <w:r w:rsidRPr="00FC08AF">
              <w:rPr>
                <w:noProof/>
                <w:lang w:eastAsia="ko-KR"/>
              </w:rPr>
              <w:t xml:space="preserve">indicates </w:t>
            </w:r>
            <w:r w:rsidRPr="00FC08AF">
              <w:rPr>
                <w:rFonts w:eastAsia="SimSun"/>
                <w:noProof/>
                <w:lang w:eastAsia="zh-CN"/>
              </w:rPr>
              <w:t xml:space="preserve">whether </w:t>
            </w:r>
            <w:r w:rsidRPr="00FC08AF">
              <w:rPr>
                <w:noProof/>
                <w:lang w:eastAsia="ko-KR"/>
              </w:rPr>
              <w:t xml:space="preserve">an MCPTT </w:t>
            </w:r>
            <w:r w:rsidRPr="00FC08AF">
              <w:rPr>
                <w:rFonts w:eastAsia="SimSun"/>
                <w:noProof/>
                <w:lang w:eastAsia="zh-CN"/>
              </w:rPr>
              <w:t>imminent peril group call is permitted on the MC</w:t>
            </w:r>
            <w:r w:rsidR="006507BF" w:rsidRPr="00FC08AF">
              <w:rPr>
                <w:rFonts w:eastAsia="SimSun"/>
                <w:noProof/>
                <w:lang w:eastAsia="zh-CN"/>
              </w:rPr>
              <w:t>S</w:t>
            </w:r>
            <w:r w:rsidRPr="00FC08AF">
              <w:rPr>
                <w:rFonts w:eastAsia="SimSun"/>
                <w:noProof/>
                <w:lang w:eastAsia="zh-CN"/>
              </w:rPr>
              <w:t xml:space="preserve"> group</w:t>
            </w:r>
            <w:r w:rsidRPr="00FC08AF">
              <w:rPr>
                <w:noProof/>
                <w:lang w:eastAsia="ko-KR"/>
              </w:rPr>
              <w:t>.</w:t>
            </w:r>
          </w:p>
        </w:tc>
      </w:tr>
    </w:tbl>
    <w:p w14:paraId="3DC7B0D1" w14:textId="77777777" w:rsidR="00DD6D72" w:rsidRPr="00FC08AF" w:rsidRDefault="00DD6D72" w:rsidP="00DD6D72">
      <w:pPr>
        <w:rPr>
          <w:noProof/>
          <w:lang w:eastAsia="ko-KR"/>
        </w:rPr>
      </w:pPr>
    </w:p>
    <w:p w14:paraId="30D70570"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imminent peril group call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43F8666A"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imminent peril group call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2B7DCA5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3C88A02" w14:textId="77777777" w:rsidR="00F270BE" w:rsidRPr="00FC08AF" w:rsidRDefault="00F270BE" w:rsidP="00F270BE">
      <w:pPr>
        <w:pStyle w:val="Heading3"/>
        <w:rPr>
          <w:noProof/>
          <w:lang w:eastAsia="ko-KR"/>
        </w:rPr>
      </w:pPr>
      <w:bookmarkStart w:id="688" w:name="_Toc4578366"/>
      <w:bookmarkStart w:id="689" w:name="_Toc27728054"/>
      <w:bookmarkStart w:id="690" w:name="_Toc176353375"/>
      <w:r w:rsidRPr="00FC08AF">
        <w:rPr>
          <w:noProof/>
        </w:rPr>
        <w:t>6.2.2</w:t>
      </w:r>
      <w:r w:rsidRPr="00FC08AF">
        <w:rPr>
          <w:noProof/>
          <w:lang w:eastAsia="ko-KR"/>
        </w:rPr>
        <w:t>1</w:t>
      </w:r>
      <w:r w:rsidRPr="00FC08AF">
        <w:rPr>
          <w:noProof/>
        </w:rPr>
        <w:tab/>
        <w:t>/</w:t>
      </w:r>
      <w:r w:rsidRPr="00FC08AF">
        <w:rPr>
          <w:i/>
          <w:iCs/>
          <w:noProof/>
        </w:rPr>
        <w:t>&lt;x&gt;</w:t>
      </w:r>
      <w:r w:rsidRPr="00FC08AF">
        <w:rPr>
          <w:noProof/>
        </w:rPr>
        <w:t>/&lt;x&gt;/Common/AllowedEmergencyAlert</w:t>
      </w:r>
      <w:bookmarkEnd w:id="688"/>
      <w:bookmarkEnd w:id="689"/>
      <w:bookmarkEnd w:id="690"/>
    </w:p>
    <w:p w14:paraId="0F6321C2"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0E10505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12B756" w14:textId="77777777" w:rsidR="00F270BE" w:rsidRPr="00FC08AF" w:rsidRDefault="00F270BE" w:rsidP="00CF1FEB">
            <w:pPr>
              <w:rPr>
                <w:rFonts w:ascii="Arial" w:hAnsi="Arial" w:cs="Arial"/>
                <w:noProof/>
                <w:sz w:val="18"/>
                <w:szCs w:val="18"/>
              </w:rPr>
            </w:pPr>
            <w:r w:rsidRPr="00FC08AF">
              <w:rPr>
                <w:noProof/>
              </w:rPr>
              <w:t>&lt;x&gt;/Common/AllowedEmergencyAlert</w:t>
            </w:r>
          </w:p>
        </w:tc>
      </w:tr>
      <w:tr w:rsidR="00F270BE" w:rsidRPr="00FC08AF" w14:paraId="69EA1D3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7A567"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11AF0"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33DB5"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31E67"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1FA22"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25C457" w14:textId="77777777" w:rsidR="00F270BE" w:rsidRPr="00FC08AF" w:rsidRDefault="00F270BE" w:rsidP="00CF1FEB">
            <w:pPr>
              <w:jc w:val="center"/>
              <w:rPr>
                <w:rFonts w:ascii="Arial" w:hAnsi="Arial" w:cs="Arial"/>
                <w:b/>
                <w:noProof/>
                <w:sz w:val="18"/>
                <w:szCs w:val="18"/>
              </w:rPr>
            </w:pPr>
          </w:p>
        </w:tc>
      </w:tr>
      <w:tr w:rsidR="00F270BE" w:rsidRPr="00FC08AF" w14:paraId="56174AF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6F9820"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BF8F7"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AE070"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1182F"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98156"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33BE46" w14:textId="77777777" w:rsidR="00F270BE" w:rsidRPr="00FC08AF" w:rsidRDefault="00F270BE" w:rsidP="00CF1FEB">
            <w:pPr>
              <w:jc w:val="center"/>
              <w:rPr>
                <w:b/>
                <w:noProof/>
              </w:rPr>
            </w:pPr>
          </w:p>
        </w:tc>
      </w:tr>
      <w:tr w:rsidR="00F270BE" w:rsidRPr="00FC08AF" w14:paraId="3CA2847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4914B"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66CBBB" w14:textId="77777777" w:rsidR="00F270BE" w:rsidRPr="00FC08AF" w:rsidRDefault="00F270BE" w:rsidP="006507BF">
            <w:pPr>
              <w:rPr>
                <w:noProof/>
                <w:lang w:eastAsia="ko-KR"/>
              </w:rPr>
            </w:pPr>
            <w:r w:rsidRPr="00FC08AF">
              <w:rPr>
                <w:noProof/>
              </w:rPr>
              <w:t xml:space="preserve">This leaf node indicates </w:t>
            </w:r>
            <w:r w:rsidRPr="00FC08AF">
              <w:rPr>
                <w:noProof/>
                <w:lang w:eastAsia="zh-CN"/>
              </w:rPr>
              <w:t xml:space="preserve">whether </w:t>
            </w:r>
            <w:r w:rsidRPr="00FC08AF">
              <w:rPr>
                <w:noProof/>
                <w:lang w:eastAsia="ko-KR"/>
              </w:rPr>
              <w:t xml:space="preserve">an MCPTT </w:t>
            </w:r>
            <w:r w:rsidRPr="00FC08AF">
              <w:rPr>
                <w:noProof/>
                <w:lang w:eastAsia="zh-CN"/>
              </w:rPr>
              <w:t>emergency alert is possible on the MC</w:t>
            </w:r>
            <w:r w:rsidR="006507BF" w:rsidRPr="00FC08AF">
              <w:rPr>
                <w:noProof/>
                <w:lang w:eastAsia="zh-CN"/>
              </w:rPr>
              <w:t>S</w:t>
            </w:r>
            <w:r w:rsidRPr="00FC08AF">
              <w:rPr>
                <w:noProof/>
                <w:lang w:eastAsia="zh-CN"/>
              </w:rPr>
              <w:t xml:space="preserve"> group</w:t>
            </w:r>
            <w:r w:rsidRPr="00FC08AF">
              <w:rPr>
                <w:noProof/>
                <w:lang w:eastAsia="ko-KR"/>
              </w:rPr>
              <w:t>.</w:t>
            </w:r>
          </w:p>
        </w:tc>
      </w:tr>
    </w:tbl>
    <w:p w14:paraId="41C0F0FF" w14:textId="77777777" w:rsidR="00DD6D72" w:rsidRPr="00FC08AF" w:rsidRDefault="00DD6D72" w:rsidP="00DD6D72">
      <w:pPr>
        <w:rPr>
          <w:noProof/>
          <w:lang w:eastAsia="ko-KR"/>
        </w:rPr>
      </w:pPr>
    </w:p>
    <w:p w14:paraId="21EA4BB8"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emergency alert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34678698"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emergency alert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02A34A4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for specific for MCPTT.</w:t>
      </w:r>
    </w:p>
    <w:p w14:paraId="4D64CC66" w14:textId="77777777" w:rsidR="00F270BE" w:rsidRPr="00FC08AF" w:rsidRDefault="00F270BE" w:rsidP="00F270BE">
      <w:pPr>
        <w:pStyle w:val="Heading3"/>
        <w:rPr>
          <w:noProof/>
          <w:lang w:eastAsia="ko-KR"/>
        </w:rPr>
      </w:pPr>
      <w:bookmarkStart w:id="691" w:name="_Toc4578367"/>
      <w:bookmarkStart w:id="692" w:name="_Toc27728055"/>
      <w:bookmarkStart w:id="693" w:name="_Toc176353376"/>
      <w:r w:rsidRPr="00FC08AF">
        <w:rPr>
          <w:noProof/>
        </w:rPr>
        <w:t>6.2.2</w:t>
      </w:r>
      <w:r w:rsidRPr="00FC08AF">
        <w:rPr>
          <w:noProof/>
          <w:lang w:eastAsia="ko-KR"/>
        </w:rPr>
        <w:t>2</w:t>
      </w:r>
      <w:r w:rsidRPr="00FC08AF">
        <w:rPr>
          <w:noProof/>
        </w:rPr>
        <w:tab/>
        <w:t>/</w:t>
      </w:r>
      <w:r w:rsidRPr="00FC08AF">
        <w:rPr>
          <w:i/>
          <w:iCs/>
          <w:noProof/>
        </w:rPr>
        <w:t>&lt;x&gt;</w:t>
      </w:r>
      <w:r w:rsidRPr="00FC08AF">
        <w:rPr>
          <w:noProof/>
        </w:rPr>
        <w:t>/&lt;x&gt;/Common/</w:t>
      </w:r>
      <w:r w:rsidRPr="00FC08AF">
        <w:rPr>
          <w:noProof/>
          <w:lang w:eastAsia="ko-KR"/>
        </w:rPr>
        <w:t>MediaProtection</w:t>
      </w:r>
      <w:r w:rsidR="003A20F9" w:rsidRPr="00FC08AF">
        <w:rPr>
          <w:noProof/>
          <w:lang w:eastAsia="ko-KR"/>
        </w:rPr>
        <w:t>Required</w:t>
      </w:r>
      <w:bookmarkEnd w:id="691"/>
      <w:bookmarkEnd w:id="692"/>
      <w:bookmarkEnd w:id="693"/>
    </w:p>
    <w:p w14:paraId="2F0239A7"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Common/MediaProtection</w:t>
      </w:r>
      <w:r w:rsidR="003A20F9" w:rsidRPr="00FC08AF">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291383A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6A88EC" w14:textId="77777777" w:rsidR="00F270BE" w:rsidRPr="00FC08AF" w:rsidRDefault="00F270BE" w:rsidP="00CF1FEB">
            <w:pPr>
              <w:rPr>
                <w:rFonts w:ascii="Arial" w:hAnsi="Arial" w:cs="Arial"/>
                <w:noProof/>
                <w:sz w:val="18"/>
                <w:szCs w:val="18"/>
              </w:rPr>
            </w:pPr>
            <w:r w:rsidRPr="00FC08AF">
              <w:rPr>
                <w:noProof/>
              </w:rPr>
              <w:t>&lt;x&gt;/Common/</w:t>
            </w:r>
            <w:r w:rsidRPr="00FC08AF">
              <w:rPr>
                <w:noProof/>
                <w:lang w:eastAsia="ko-KR"/>
              </w:rPr>
              <w:t>MediaProtection</w:t>
            </w:r>
            <w:r w:rsidR="003A20F9" w:rsidRPr="00FC08AF">
              <w:rPr>
                <w:noProof/>
                <w:lang w:eastAsia="ko-KR"/>
              </w:rPr>
              <w:t>Required</w:t>
            </w:r>
          </w:p>
        </w:tc>
      </w:tr>
      <w:tr w:rsidR="00F270BE" w:rsidRPr="00FC08AF" w14:paraId="3D73AD2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AD6C4F"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11513"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255D8"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3EE12"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27FF"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8813FD" w14:textId="77777777" w:rsidR="00F270BE" w:rsidRPr="00FC08AF" w:rsidRDefault="00F270BE" w:rsidP="00CF1FEB">
            <w:pPr>
              <w:jc w:val="center"/>
              <w:rPr>
                <w:rFonts w:ascii="Arial" w:hAnsi="Arial" w:cs="Arial"/>
                <w:b/>
                <w:noProof/>
                <w:sz w:val="18"/>
                <w:szCs w:val="18"/>
              </w:rPr>
            </w:pPr>
          </w:p>
        </w:tc>
      </w:tr>
      <w:tr w:rsidR="00F270BE" w:rsidRPr="00FC08AF" w14:paraId="18140C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65549"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29A1F"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F97D8"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0E141"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E65C4"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32B9F0" w14:textId="77777777" w:rsidR="00F270BE" w:rsidRPr="00FC08AF" w:rsidRDefault="00F270BE" w:rsidP="00CF1FEB">
            <w:pPr>
              <w:jc w:val="center"/>
              <w:rPr>
                <w:b/>
                <w:noProof/>
              </w:rPr>
            </w:pPr>
          </w:p>
        </w:tc>
      </w:tr>
      <w:tr w:rsidR="00F270BE" w:rsidRPr="00FC08AF" w14:paraId="6493B3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37E0B4"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443A3" w14:textId="77777777" w:rsidR="00F270BE" w:rsidRPr="00FC08AF" w:rsidRDefault="00F270BE" w:rsidP="006507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 xml:space="preserve">confidentiality and integrity of </w:t>
            </w:r>
            <w:r w:rsidR="006507BF" w:rsidRPr="00FC08AF">
              <w:rPr>
                <w:noProof/>
              </w:rPr>
              <w:t xml:space="preserve">MCPTT </w:t>
            </w:r>
            <w:r w:rsidRPr="00FC08AF">
              <w:rPr>
                <w:noProof/>
              </w:rPr>
              <w:t>media</w:t>
            </w:r>
            <w:r w:rsidRPr="00FC08AF">
              <w:rPr>
                <w:rFonts w:eastAsia="SimSun"/>
                <w:noProof/>
                <w:lang w:eastAsia="zh-CN"/>
              </w:rPr>
              <w:t xml:space="preserve"> is </w:t>
            </w:r>
            <w:r w:rsidR="003A20F9" w:rsidRPr="00FC08AF">
              <w:rPr>
                <w:rFonts w:eastAsia="SimSun"/>
                <w:noProof/>
                <w:lang w:eastAsia="zh-CN"/>
              </w:rPr>
              <w:t xml:space="preserve">required </w:t>
            </w:r>
            <w:r w:rsidRPr="00FC08AF">
              <w:rPr>
                <w:rFonts w:eastAsia="SimSun"/>
                <w:noProof/>
                <w:lang w:eastAsia="zh-CN"/>
              </w:rPr>
              <w:t xml:space="preserve">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1164EB55" w14:textId="77777777" w:rsidR="00DD6D72" w:rsidRPr="00FC08AF" w:rsidRDefault="00DD6D72" w:rsidP="00DD6D72">
      <w:pPr>
        <w:rPr>
          <w:noProof/>
          <w:lang w:eastAsia="ko-KR"/>
        </w:rPr>
      </w:pPr>
    </w:p>
    <w:p w14:paraId="67A4D007" w14:textId="77777777" w:rsidR="00F270BE" w:rsidRPr="00FC08AF" w:rsidRDefault="00F270BE" w:rsidP="00F270BE">
      <w:pPr>
        <w:rPr>
          <w:noProof/>
          <w:lang w:eastAsia="ko-KR"/>
        </w:rPr>
      </w:pPr>
      <w:r w:rsidRPr="00FC08AF">
        <w:rPr>
          <w:noProof/>
        </w:rPr>
        <w:t>When set to "true" confidentiality and integrity of media</w:t>
      </w:r>
      <w:r w:rsidRPr="00FC08AF">
        <w:rPr>
          <w:rFonts w:eastAsia="SimSun"/>
          <w:noProof/>
          <w:lang w:eastAsia="zh-CN"/>
        </w:rPr>
        <w:t xml:space="preserve"> is </w:t>
      </w:r>
      <w:r w:rsidR="003A20F9" w:rsidRPr="00FC08AF">
        <w:rPr>
          <w:noProof/>
          <w:lang w:eastAsia="ko-KR"/>
        </w:rPr>
        <w:t xml:space="preserve">required </w:t>
      </w:r>
      <w:r w:rsidRPr="00FC08AF">
        <w:rPr>
          <w:rFonts w:eastAsia="SimSun"/>
          <w:noProof/>
          <w:lang w:eastAsia="zh-CN"/>
        </w:rPr>
        <w:t>on the group</w:t>
      </w:r>
      <w:r w:rsidRPr="00FC08AF">
        <w:rPr>
          <w:noProof/>
          <w:lang w:eastAsia="ko-KR"/>
        </w:rPr>
        <w:t>.</w:t>
      </w:r>
    </w:p>
    <w:p w14:paraId="38CD8691"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confidentiality and integrity of media</w:t>
      </w:r>
      <w:r w:rsidRPr="00FC08AF">
        <w:rPr>
          <w:rFonts w:eastAsia="SimSun"/>
          <w:noProof/>
          <w:lang w:eastAsia="zh-CN"/>
        </w:rPr>
        <w:t xml:space="preserve"> is </w:t>
      </w:r>
      <w:r w:rsidRPr="00FC08AF">
        <w:rPr>
          <w:noProof/>
          <w:lang w:eastAsia="ko-KR"/>
        </w:rPr>
        <w:t xml:space="preserve">not </w:t>
      </w:r>
      <w:r w:rsidR="003A20F9" w:rsidRPr="00FC08AF">
        <w:rPr>
          <w:noProof/>
          <w:lang w:eastAsia="ko-KR"/>
        </w:rPr>
        <w:t xml:space="preserve">required </w:t>
      </w:r>
      <w:r w:rsidRPr="00FC08AF">
        <w:rPr>
          <w:rFonts w:eastAsia="SimSun"/>
          <w:noProof/>
          <w:lang w:eastAsia="zh-CN"/>
        </w:rPr>
        <w:t>on the group</w:t>
      </w:r>
      <w:r w:rsidRPr="00FC08AF">
        <w:rPr>
          <w:noProof/>
          <w:lang w:eastAsia="ko-KR"/>
        </w:rPr>
        <w:t>.</w:t>
      </w:r>
    </w:p>
    <w:p w14:paraId="3FB04357" w14:textId="77777777" w:rsidR="00F270BE" w:rsidRPr="00FC08AF" w:rsidRDefault="00F270BE" w:rsidP="00F270BE">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6814323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9D6C74F" w14:textId="77777777" w:rsidR="00F270BE" w:rsidRPr="00FC08AF" w:rsidRDefault="00F270BE" w:rsidP="00F270BE">
      <w:pPr>
        <w:pStyle w:val="Heading3"/>
        <w:rPr>
          <w:noProof/>
          <w:lang w:eastAsia="ko-KR"/>
        </w:rPr>
      </w:pPr>
      <w:bookmarkStart w:id="694" w:name="_Toc4578368"/>
      <w:bookmarkStart w:id="695" w:name="_Toc27728056"/>
      <w:bookmarkStart w:id="696" w:name="_Toc176353377"/>
      <w:r w:rsidRPr="00FC08AF">
        <w:rPr>
          <w:noProof/>
        </w:rPr>
        <w:t>6.2.2</w:t>
      </w:r>
      <w:r w:rsidRPr="00FC08AF">
        <w:rPr>
          <w:noProof/>
          <w:lang w:eastAsia="ko-KR"/>
        </w:rPr>
        <w:t>3</w:t>
      </w:r>
      <w:r w:rsidRPr="00FC08AF">
        <w:rPr>
          <w:noProof/>
        </w:rPr>
        <w:tab/>
        <w:t>/</w:t>
      </w:r>
      <w:r w:rsidRPr="00FC08AF">
        <w:rPr>
          <w:i/>
          <w:iCs/>
          <w:noProof/>
        </w:rPr>
        <w:t>&lt;x&gt;</w:t>
      </w:r>
      <w:r w:rsidRPr="00FC08AF">
        <w:rPr>
          <w:noProof/>
        </w:rPr>
        <w:t>/&lt;x&gt;/Common/</w:t>
      </w:r>
      <w:r w:rsidRPr="00FC08AF">
        <w:rPr>
          <w:noProof/>
          <w:lang w:eastAsia="ko-KR"/>
        </w:rPr>
        <w:t>FloorControlProtection</w:t>
      </w:r>
      <w:r w:rsidR="003A20F9" w:rsidRPr="00FC08AF">
        <w:rPr>
          <w:noProof/>
          <w:lang w:eastAsia="ko-KR"/>
        </w:rPr>
        <w:t>Required</w:t>
      </w:r>
      <w:bookmarkEnd w:id="694"/>
      <w:bookmarkEnd w:id="695"/>
      <w:bookmarkEnd w:id="696"/>
    </w:p>
    <w:p w14:paraId="6FA91A68"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FloorControlProtection</w:t>
      </w:r>
      <w:r w:rsidR="003A20F9" w:rsidRPr="00FC08AF">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1A7F595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6F986" w14:textId="77777777" w:rsidR="00F270BE" w:rsidRPr="00FC08AF" w:rsidRDefault="00F270BE" w:rsidP="00CF1FEB">
            <w:pPr>
              <w:rPr>
                <w:rFonts w:ascii="Arial" w:hAnsi="Arial" w:cs="Arial"/>
                <w:noProof/>
                <w:sz w:val="18"/>
                <w:szCs w:val="18"/>
              </w:rPr>
            </w:pPr>
            <w:r w:rsidRPr="00FC08AF">
              <w:rPr>
                <w:noProof/>
              </w:rPr>
              <w:t>&lt;x&gt;/Common/</w:t>
            </w:r>
            <w:r w:rsidRPr="00FC08AF">
              <w:rPr>
                <w:noProof/>
                <w:lang w:eastAsia="ko-KR"/>
              </w:rPr>
              <w:t>FloorControlProtection</w:t>
            </w:r>
            <w:r w:rsidR="003A20F9" w:rsidRPr="00FC08AF">
              <w:rPr>
                <w:noProof/>
                <w:lang w:eastAsia="ko-KR"/>
              </w:rPr>
              <w:t>Required</w:t>
            </w:r>
          </w:p>
        </w:tc>
      </w:tr>
      <w:tr w:rsidR="00F270BE" w:rsidRPr="00FC08AF" w14:paraId="054584C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2C894"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5A02B"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E799F"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CA719"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37DB"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32BB3B" w14:textId="77777777" w:rsidR="00F270BE" w:rsidRPr="00FC08AF" w:rsidRDefault="00F270BE" w:rsidP="00CF1FEB">
            <w:pPr>
              <w:jc w:val="center"/>
              <w:rPr>
                <w:rFonts w:ascii="Arial" w:hAnsi="Arial" w:cs="Arial"/>
                <w:b/>
                <w:noProof/>
                <w:sz w:val="18"/>
                <w:szCs w:val="18"/>
              </w:rPr>
            </w:pPr>
          </w:p>
        </w:tc>
      </w:tr>
      <w:tr w:rsidR="00F270BE" w:rsidRPr="00FC08AF" w14:paraId="02A3066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037E90"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B43F6"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B128C"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916D"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ED325"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71665" w14:textId="77777777" w:rsidR="00F270BE" w:rsidRPr="00FC08AF" w:rsidRDefault="00F270BE" w:rsidP="00CF1FEB">
            <w:pPr>
              <w:jc w:val="center"/>
              <w:rPr>
                <w:b/>
                <w:noProof/>
              </w:rPr>
            </w:pPr>
          </w:p>
        </w:tc>
      </w:tr>
      <w:tr w:rsidR="00F270BE" w:rsidRPr="00FC08AF" w14:paraId="1E47F7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3830A5"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F0461" w14:textId="77777777" w:rsidR="00F270BE" w:rsidRPr="00FC08AF" w:rsidRDefault="00F270BE" w:rsidP="006507BF">
            <w:pPr>
              <w:rPr>
                <w:noProof/>
                <w:lang w:eastAsia="ko-KR"/>
              </w:rPr>
            </w:pPr>
            <w:r w:rsidRPr="00FC08AF">
              <w:rPr>
                <w:noProof/>
              </w:rPr>
              <w:t xml:space="preserve">This interior node </w:t>
            </w:r>
            <w:r w:rsidRPr="00FC08AF">
              <w:rPr>
                <w:noProof/>
                <w:lang w:eastAsia="ko-KR"/>
              </w:rPr>
              <w:t xml:space="preserve">indicates </w:t>
            </w:r>
            <w:r w:rsidRPr="00FC08AF">
              <w:rPr>
                <w:rFonts w:eastAsia="SimSun"/>
                <w:noProof/>
                <w:lang w:eastAsia="zh-CN"/>
              </w:rPr>
              <w:t xml:space="preserve">whether </w:t>
            </w:r>
            <w:r w:rsidRPr="00FC08AF">
              <w:rPr>
                <w:noProof/>
              </w:rPr>
              <w:t xml:space="preserve">confidentiality and integrity of </w:t>
            </w:r>
            <w:r w:rsidR="006507BF" w:rsidRPr="00FC08AF">
              <w:rPr>
                <w:noProof/>
              </w:rPr>
              <w:t xml:space="preserve">MCPTT </w:t>
            </w:r>
            <w:r w:rsidRPr="00FC08AF">
              <w:rPr>
                <w:noProof/>
                <w:lang w:eastAsia="ko-KR"/>
              </w:rPr>
              <w:t>floor control signalling</w:t>
            </w:r>
            <w:r w:rsidRPr="00FC08AF">
              <w:rPr>
                <w:rFonts w:eastAsia="SimSun"/>
                <w:noProof/>
                <w:lang w:eastAsia="zh-CN"/>
              </w:rPr>
              <w:t xml:space="preserve"> is </w:t>
            </w:r>
            <w:r w:rsidR="003A20F9" w:rsidRPr="00FC08AF">
              <w:rPr>
                <w:rFonts w:eastAsia="SimSun"/>
                <w:noProof/>
                <w:lang w:eastAsia="zh-CN"/>
              </w:rPr>
              <w:t xml:space="preserve">required </w:t>
            </w:r>
            <w:r w:rsidRPr="00FC08AF">
              <w:rPr>
                <w:rFonts w:eastAsia="SimSun"/>
                <w:noProof/>
                <w:lang w:eastAsia="zh-CN"/>
              </w:rPr>
              <w:t xml:space="preserve">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49E6F454" w14:textId="77777777" w:rsidR="00DD6D72" w:rsidRPr="00FC08AF" w:rsidRDefault="00DD6D72" w:rsidP="00DD6D72">
      <w:pPr>
        <w:rPr>
          <w:noProof/>
          <w:lang w:eastAsia="ko-KR"/>
        </w:rPr>
      </w:pPr>
    </w:p>
    <w:p w14:paraId="3C380C90" w14:textId="77777777" w:rsidR="00F270BE" w:rsidRPr="00FC08AF" w:rsidRDefault="00F270BE" w:rsidP="00F270BE">
      <w:pPr>
        <w:rPr>
          <w:noProof/>
          <w:lang w:eastAsia="ko-KR"/>
        </w:rPr>
      </w:pPr>
      <w:r w:rsidRPr="00FC08AF">
        <w:rPr>
          <w:noProof/>
        </w:rPr>
        <w:t xml:space="preserve">When set to "true" confidentiality and integrity of </w:t>
      </w:r>
      <w:r w:rsidRPr="00FC08AF">
        <w:rPr>
          <w:noProof/>
          <w:lang w:eastAsia="ko-KR"/>
        </w:rPr>
        <w:t>floor control signalling</w:t>
      </w:r>
      <w:r w:rsidRPr="00FC08AF">
        <w:rPr>
          <w:rFonts w:eastAsia="SimSun"/>
          <w:noProof/>
          <w:lang w:eastAsia="zh-CN"/>
        </w:rPr>
        <w:t xml:space="preserve"> is </w:t>
      </w:r>
      <w:r w:rsidR="003A20F9" w:rsidRPr="00FC08AF">
        <w:rPr>
          <w:rFonts w:eastAsia="SimSun"/>
          <w:noProof/>
          <w:lang w:eastAsia="zh-CN"/>
        </w:rPr>
        <w:t>required</w:t>
      </w:r>
      <w:r w:rsidRPr="00FC08AF">
        <w:rPr>
          <w:rFonts w:eastAsia="SimSun"/>
          <w:noProof/>
          <w:lang w:eastAsia="zh-CN"/>
        </w:rPr>
        <w:t>on the group</w:t>
      </w:r>
      <w:r w:rsidRPr="00FC08AF">
        <w:rPr>
          <w:noProof/>
          <w:lang w:eastAsia="ko-KR"/>
        </w:rPr>
        <w:t>.</w:t>
      </w:r>
    </w:p>
    <w:p w14:paraId="4D46C62E"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confidentiality and integrity of </w:t>
      </w:r>
      <w:r w:rsidRPr="00FC08AF">
        <w:rPr>
          <w:noProof/>
          <w:lang w:eastAsia="ko-KR"/>
        </w:rPr>
        <w:t xml:space="preserve">floor control signalling </w:t>
      </w:r>
      <w:r w:rsidRPr="00FC08AF">
        <w:rPr>
          <w:rFonts w:eastAsia="SimSun"/>
          <w:noProof/>
          <w:lang w:eastAsia="zh-CN"/>
        </w:rPr>
        <w:t xml:space="preserve">is </w:t>
      </w:r>
      <w:r w:rsidRPr="00FC08AF">
        <w:rPr>
          <w:noProof/>
          <w:lang w:eastAsia="ko-KR"/>
        </w:rPr>
        <w:t xml:space="preserve">not </w:t>
      </w:r>
      <w:r w:rsidR="003A20F9" w:rsidRPr="00FC08AF">
        <w:rPr>
          <w:rFonts w:eastAsia="SimSun"/>
          <w:noProof/>
          <w:lang w:eastAsia="zh-CN"/>
        </w:rPr>
        <w:t>required</w:t>
      </w:r>
      <w:r w:rsidRPr="00FC08AF">
        <w:rPr>
          <w:rFonts w:eastAsia="SimSun"/>
          <w:noProof/>
          <w:lang w:eastAsia="zh-CN"/>
        </w:rPr>
        <w:t>on the group</w:t>
      </w:r>
      <w:r w:rsidRPr="00FC08AF">
        <w:rPr>
          <w:noProof/>
          <w:lang w:eastAsia="ko-KR"/>
        </w:rPr>
        <w:t>.</w:t>
      </w:r>
    </w:p>
    <w:p w14:paraId="2F2DB2B2" w14:textId="77777777" w:rsidR="00F270BE" w:rsidRPr="00FC08AF" w:rsidRDefault="00F270BE" w:rsidP="00F270BE">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072D244B"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9D60B9D" w14:textId="77777777" w:rsidR="00130051" w:rsidRPr="00FC08AF" w:rsidRDefault="00130051" w:rsidP="00130051">
      <w:pPr>
        <w:pStyle w:val="Heading3"/>
        <w:rPr>
          <w:noProof/>
          <w:lang w:eastAsia="ko-KR"/>
        </w:rPr>
      </w:pPr>
      <w:bookmarkStart w:id="697" w:name="_Toc4578369"/>
      <w:bookmarkStart w:id="698" w:name="_Toc27728057"/>
      <w:bookmarkStart w:id="699" w:name="_Toc176353378"/>
      <w:r w:rsidRPr="00FC08AF">
        <w:rPr>
          <w:noProof/>
        </w:rPr>
        <w:t>6.2.2</w:t>
      </w:r>
      <w:r w:rsidRPr="00FC08AF">
        <w:rPr>
          <w:noProof/>
          <w:lang w:eastAsia="ko-KR"/>
        </w:rPr>
        <w:t>3A</w:t>
      </w:r>
      <w:r w:rsidRPr="00FC08AF">
        <w:rPr>
          <w:noProof/>
        </w:rPr>
        <w:tab/>
        <w:t>/</w:t>
      </w:r>
      <w:r w:rsidRPr="00FC08AF">
        <w:rPr>
          <w:i/>
          <w:iCs/>
          <w:noProof/>
        </w:rPr>
        <w:t>&lt;x&gt;</w:t>
      </w:r>
      <w:r w:rsidRPr="00FC08AF">
        <w:rPr>
          <w:noProof/>
        </w:rPr>
        <w:t>/&lt;x&gt;/Common/</w:t>
      </w:r>
      <w:r w:rsidRPr="00FC08AF">
        <w:rPr>
          <w:noProof/>
          <w:lang w:eastAsia="ko-KR"/>
        </w:rPr>
        <w:t>MediaProtectionSecurityMaterial</w:t>
      </w:r>
      <w:bookmarkEnd w:id="697"/>
      <w:bookmarkEnd w:id="698"/>
      <w:bookmarkEnd w:id="699"/>
    </w:p>
    <w:p w14:paraId="538872FB" w14:textId="77777777" w:rsidR="00130051" w:rsidRPr="00FC08AF" w:rsidRDefault="00130051" w:rsidP="00130051">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30051" w:rsidRPr="00FC08AF" w14:paraId="5AF3AD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AFE512" w14:textId="77777777" w:rsidR="00130051" w:rsidRPr="00FC08AF" w:rsidRDefault="00130051" w:rsidP="00BB0493">
            <w:pPr>
              <w:rPr>
                <w:rFonts w:ascii="Arial" w:hAnsi="Arial" w:cs="Arial"/>
                <w:noProof/>
                <w:sz w:val="18"/>
                <w:szCs w:val="18"/>
              </w:rPr>
            </w:pPr>
            <w:r w:rsidRPr="00FC08AF">
              <w:rPr>
                <w:noProof/>
              </w:rPr>
              <w:t>&lt;x&gt;/Common/MediaProtectionSecurityMaterial</w:t>
            </w:r>
          </w:p>
        </w:tc>
      </w:tr>
      <w:tr w:rsidR="00130051" w:rsidRPr="00FC08AF" w14:paraId="10EC0E6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1FEAE" w14:textId="77777777" w:rsidR="00130051" w:rsidRPr="00FC08AF" w:rsidRDefault="00130051"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43BAB" w14:textId="77777777" w:rsidR="00130051" w:rsidRPr="00FC08AF" w:rsidRDefault="00130051"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1DC87" w14:textId="77777777" w:rsidR="00130051" w:rsidRPr="00FC08AF" w:rsidRDefault="00130051"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5CC83" w14:textId="77777777" w:rsidR="00130051" w:rsidRPr="00FC08AF" w:rsidRDefault="00130051"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36A2C" w14:textId="77777777" w:rsidR="00130051" w:rsidRPr="00FC08AF" w:rsidRDefault="00130051"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1D023F" w14:textId="77777777" w:rsidR="00130051" w:rsidRPr="00FC08AF" w:rsidRDefault="00130051" w:rsidP="00BB0493">
            <w:pPr>
              <w:jc w:val="center"/>
              <w:rPr>
                <w:rFonts w:ascii="Arial" w:hAnsi="Arial" w:cs="Arial"/>
                <w:b/>
                <w:noProof/>
                <w:sz w:val="18"/>
                <w:szCs w:val="18"/>
              </w:rPr>
            </w:pPr>
          </w:p>
        </w:tc>
      </w:tr>
      <w:tr w:rsidR="00130051" w:rsidRPr="00FC08AF" w14:paraId="0CA819B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F0F48F" w14:textId="77777777" w:rsidR="00130051" w:rsidRPr="00FC08AF" w:rsidRDefault="00130051"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2F0D0" w14:textId="77777777" w:rsidR="00130051" w:rsidRPr="00FC08AF" w:rsidRDefault="00130051"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D0D64" w14:textId="77777777" w:rsidR="00130051" w:rsidRPr="00FC08AF" w:rsidRDefault="00130051"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78727" w14:textId="77777777" w:rsidR="00130051" w:rsidRPr="00FC08AF" w:rsidRDefault="00130051"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8A421" w14:textId="77777777" w:rsidR="00130051" w:rsidRPr="00FC08AF" w:rsidRDefault="00130051"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CD7256" w14:textId="77777777" w:rsidR="00130051" w:rsidRPr="00FC08AF" w:rsidRDefault="00130051" w:rsidP="00BB0493">
            <w:pPr>
              <w:jc w:val="center"/>
              <w:rPr>
                <w:b/>
                <w:noProof/>
              </w:rPr>
            </w:pPr>
          </w:p>
        </w:tc>
      </w:tr>
      <w:tr w:rsidR="00130051" w:rsidRPr="00FC08AF" w14:paraId="5B3DA2E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F07953" w14:textId="77777777" w:rsidR="00130051" w:rsidRPr="00FC08AF" w:rsidRDefault="00130051"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6B1CD3" w14:textId="77777777" w:rsidR="00130051" w:rsidRPr="00FC08AF" w:rsidRDefault="00130051" w:rsidP="00BB0493">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w:t>
            </w:r>
            <w:r w:rsidR="006507BF" w:rsidRPr="00FC08AF">
              <w:rPr>
                <w:noProof/>
              </w:rPr>
              <w:t>80</w:t>
            </w:r>
            <w:r w:rsidRPr="00FC08AF">
              <w:rPr>
                <w:noProof/>
              </w:rPr>
              <w:t> [</w:t>
            </w:r>
            <w:r w:rsidR="006507BF" w:rsidRPr="00FC08AF">
              <w:rPr>
                <w:noProof/>
                <w:lang w:eastAsia="ko-KR"/>
              </w:rPr>
              <w:t>20</w:t>
            </w:r>
            <w:r w:rsidRPr="00FC08AF">
              <w:rPr>
                <w:noProof/>
                <w:lang w:eastAsia="ko-KR"/>
              </w:rPr>
              <w:t xml:space="preserve">]) </w:t>
            </w:r>
            <w:r w:rsidRPr="00FC08AF">
              <w:rPr>
                <w:noProof/>
              </w:rPr>
              <w:t xml:space="preserve">for </w:t>
            </w:r>
            <w:r w:rsidR="006507BF" w:rsidRPr="00FC08AF">
              <w:rPr>
                <w:noProof/>
              </w:rPr>
              <w:t>MCPTT</w:t>
            </w:r>
            <w:r w:rsidRPr="00FC08AF">
              <w:rPr>
                <w:noProof/>
              </w:rPr>
              <w:t xml:space="preserve">media protection </w:t>
            </w:r>
            <w:r w:rsidRPr="00FC08AF">
              <w:rPr>
                <w:noProof/>
                <w:lang w:eastAsia="ko-KR"/>
              </w:rPr>
              <w:t>in</w:t>
            </w:r>
            <w:r w:rsidRPr="00FC08AF">
              <w:rPr>
                <w:rFonts w:eastAsia="SimSun"/>
                <w:noProof/>
                <w:lang w:eastAsia="zh-CN"/>
              </w:rPr>
              <w:t xml:space="preserve"> the MC</w:t>
            </w:r>
            <w:r w:rsidR="006507BF" w:rsidRPr="00FC08AF">
              <w:rPr>
                <w:rFonts w:eastAsia="SimSun"/>
                <w:noProof/>
                <w:lang w:eastAsia="zh-CN"/>
              </w:rPr>
              <w:t>S</w:t>
            </w:r>
            <w:r w:rsidRPr="00FC08AF">
              <w:rPr>
                <w:rFonts w:eastAsia="SimSun"/>
                <w:noProof/>
                <w:lang w:eastAsia="zh-CN"/>
              </w:rPr>
              <w:t xml:space="preserve"> group</w:t>
            </w:r>
            <w:r w:rsidRPr="00FC08AF">
              <w:rPr>
                <w:noProof/>
                <w:lang w:eastAsia="ko-KR"/>
              </w:rPr>
              <w:t>.</w:t>
            </w:r>
          </w:p>
        </w:tc>
      </w:tr>
    </w:tbl>
    <w:p w14:paraId="669FEA29" w14:textId="77777777" w:rsidR="00DD6D72" w:rsidRPr="00FC08AF" w:rsidRDefault="00DD6D72" w:rsidP="00DD6D72">
      <w:pPr>
        <w:rPr>
          <w:noProof/>
          <w:lang w:eastAsia="ko-KR"/>
        </w:rPr>
      </w:pPr>
    </w:p>
    <w:p w14:paraId="1FE70A1A"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7D7B4DCD" w14:textId="77777777" w:rsidR="006507BF" w:rsidRPr="00FC08AF" w:rsidRDefault="006507BF" w:rsidP="006507BF">
      <w:pPr>
        <w:pStyle w:val="Heading3"/>
        <w:rPr>
          <w:noProof/>
          <w:lang w:eastAsia="ko-KR"/>
        </w:rPr>
      </w:pPr>
      <w:bookmarkStart w:id="700" w:name="_Toc4578370"/>
      <w:bookmarkStart w:id="701" w:name="_Toc27728058"/>
      <w:bookmarkStart w:id="702" w:name="_Toc176353379"/>
      <w:r w:rsidRPr="00FC08AF">
        <w:rPr>
          <w:noProof/>
        </w:rPr>
        <w:t>6.2.23B</w:t>
      </w:r>
      <w:r w:rsidRPr="00FC08AF">
        <w:rPr>
          <w:noProof/>
        </w:rPr>
        <w:tab/>
        <w:t>/</w:t>
      </w:r>
      <w:r w:rsidRPr="00FC08AF">
        <w:rPr>
          <w:i/>
          <w:iCs/>
          <w:noProof/>
        </w:rPr>
        <w:t>&lt;x&gt;</w:t>
      </w:r>
      <w:r w:rsidRPr="00FC08AF">
        <w:rPr>
          <w:noProof/>
        </w:rPr>
        <w:t>/&lt;x&gt;/Common/MCData</w:t>
      </w:r>
      <w:bookmarkEnd w:id="700"/>
      <w:bookmarkEnd w:id="701"/>
      <w:bookmarkEnd w:id="702"/>
    </w:p>
    <w:p w14:paraId="7E64A0D0"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F4675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A48C4" w14:textId="77777777" w:rsidR="006507BF" w:rsidRPr="00FC08AF" w:rsidRDefault="006507BF" w:rsidP="003A70BF">
            <w:pPr>
              <w:rPr>
                <w:rFonts w:ascii="Arial" w:hAnsi="Arial" w:cs="Arial"/>
                <w:noProof/>
                <w:sz w:val="18"/>
                <w:szCs w:val="18"/>
              </w:rPr>
            </w:pPr>
            <w:r w:rsidRPr="00FC08AF">
              <w:rPr>
                <w:noProof/>
              </w:rPr>
              <w:t>&lt;x&gt;/Common/MCData</w:t>
            </w:r>
          </w:p>
        </w:tc>
      </w:tr>
      <w:tr w:rsidR="006507BF" w:rsidRPr="00FC08AF" w14:paraId="59AD6A2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08121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A982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BF8F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C0688"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37C9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4F0632" w14:textId="77777777" w:rsidR="006507BF" w:rsidRPr="00FC08AF" w:rsidRDefault="006507BF" w:rsidP="003A70BF">
            <w:pPr>
              <w:jc w:val="center"/>
              <w:rPr>
                <w:rFonts w:ascii="Arial" w:hAnsi="Arial" w:cs="Arial"/>
                <w:b/>
                <w:noProof/>
                <w:sz w:val="18"/>
                <w:szCs w:val="18"/>
              </w:rPr>
            </w:pPr>
          </w:p>
        </w:tc>
      </w:tr>
      <w:tr w:rsidR="006507BF" w:rsidRPr="00FC08AF" w14:paraId="5EE00A7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CD562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EA15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1644"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3071E"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F0A0"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00516" w14:textId="77777777" w:rsidR="006507BF" w:rsidRPr="00FC08AF" w:rsidRDefault="006507BF" w:rsidP="003A70BF">
            <w:pPr>
              <w:jc w:val="center"/>
              <w:rPr>
                <w:b/>
                <w:noProof/>
              </w:rPr>
            </w:pPr>
          </w:p>
        </w:tc>
      </w:tr>
      <w:tr w:rsidR="006507BF" w:rsidRPr="00FC08AF" w14:paraId="6552F4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FE393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E6DA56"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Common MCData group information</w:t>
            </w:r>
          </w:p>
        </w:tc>
      </w:tr>
    </w:tbl>
    <w:p w14:paraId="3A854079" w14:textId="77777777" w:rsidR="00DD6D72" w:rsidRPr="00FC08AF" w:rsidRDefault="00DD6D72" w:rsidP="00DD6D72">
      <w:pPr>
        <w:rPr>
          <w:noProof/>
          <w:lang w:eastAsia="ko-KR"/>
        </w:rPr>
      </w:pPr>
      <w:bookmarkStart w:id="703" w:name="_Toc4578371"/>
      <w:bookmarkStart w:id="704" w:name="_Toc27728059"/>
    </w:p>
    <w:p w14:paraId="2507350E" w14:textId="77777777" w:rsidR="006507BF" w:rsidRPr="00FC08AF" w:rsidRDefault="006507BF" w:rsidP="006507BF">
      <w:pPr>
        <w:pStyle w:val="Heading3"/>
        <w:rPr>
          <w:noProof/>
          <w:lang w:eastAsia="ko-KR"/>
        </w:rPr>
      </w:pPr>
      <w:bookmarkStart w:id="705" w:name="_Toc176353380"/>
      <w:r w:rsidRPr="00FC08AF">
        <w:rPr>
          <w:noProof/>
        </w:rPr>
        <w:t>6.2.2</w:t>
      </w:r>
      <w:r w:rsidRPr="00FC08AF">
        <w:rPr>
          <w:noProof/>
          <w:lang w:eastAsia="ko-KR"/>
        </w:rPr>
        <w:t>3C</w:t>
      </w:r>
      <w:r w:rsidRPr="00FC08AF">
        <w:rPr>
          <w:noProof/>
        </w:rPr>
        <w:tab/>
        <w:t>/</w:t>
      </w:r>
      <w:r w:rsidRPr="00FC08AF">
        <w:rPr>
          <w:i/>
          <w:iCs/>
          <w:noProof/>
        </w:rPr>
        <w:t>&lt;x&gt;</w:t>
      </w:r>
      <w:r w:rsidRPr="00FC08AF">
        <w:rPr>
          <w:noProof/>
        </w:rPr>
        <w:t>/&lt;x&gt;/Common/MCData/</w:t>
      </w:r>
      <w:r w:rsidRPr="00FC08AF">
        <w:rPr>
          <w:noProof/>
          <w:lang w:eastAsia="ko-KR"/>
        </w:rPr>
        <w:t>MediaProtectionRequired</w:t>
      </w:r>
      <w:bookmarkEnd w:id="703"/>
      <w:bookmarkEnd w:id="704"/>
      <w:bookmarkEnd w:id="705"/>
    </w:p>
    <w:p w14:paraId="208B1E6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23C</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5894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1AE1E4" w14:textId="77777777" w:rsidR="006507BF" w:rsidRPr="00FC08AF" w:rsidRDefault="006507BF" w:rsidP="003A70BF">
            <w:pPr>
              <w:rPr>
                <w:rFonts w:ascii="Arial" w:hAnsi="Arial" w:cs="Arial"/>
                <w:noProof/>
                <w:sz w:val="18"/>
                <w:szCs w:val="18"/>
              </w:rPr>
            </w:pPr>
            <w:r w:rsidRPr="00FC08AF">
              <w:rPr>
                <w:noProof/>
              </w:rPr>
              <w:t>&lt;x&gt;/Common/MCData/</w:t>
            </w:r>
            <w:r w:rsidRPr="00FC08AF">
              <w:rPr>
                <w:noProof/>
                <w:lang w:eastAsia="ko-KR"/>
              </w:rPr>
              <w:t>MediaProtectionRequired</w:t>
            </w:r>
          </w:p>
        </w:tc>
      </w:tr>
      <w:tr w:rsidR="006507BF" w:rsidRPr="00FC08AF" w14:paraId="7ABC7B2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3F7D0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C9B4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E114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93E2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195C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C2E64" w14:textId="77777777" w:rsidR="006507BF" w:rsidRPr="00FC08AF" w:rsidRDefault="006507BF" w:rsidP="003A70BF">
            <w:pPr>
              <w:jc w:val="center"/>
              <w:rPr>
                <w:rFonts w:ascii="Arial" w:hAnsi="Arial" w:cs="Arial"/>
                <w:b/>
                <w:noProof/>
                <w:sz w:val="18"/>
                <w:szCs w:val="18"/>
              </w:rPr>
            </w:pPr>
          </w:p>
        </w:tc>
      </w:tr>
      <w:tr w:rsidR="006507BF" w:rsidRPr="00FC08AF" w14:paraId="4CA8DF5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D9CA7"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F7489"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6524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F7BEE"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24940"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B11CC0" w14:textId="77777777" w:rsidR="006507BF" w:rsidRPr="00FC08AF" w:rsidRDefault="006507BF" w:rsidP="003A70BF">
            <w:pPr>
              <w:jc w:val="center"/>
              <w:rPr>
                <w:b/>
                <w:noProof/>
              </w:rPr>
            </w:pPr>
          </w:p>
        </w:tc>
      </w:tr>
      <w:tr w:rsidR="006507BF" w:rsidRPr="00FC08AF" w14:paraId="7CAEE31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8E0F6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F11492"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confidentiality and integrity of media</w:t>
            </w:r>
            <w:r w:rsidRPr="00FC08AF">
              <w:rPr>
                <w:rFonts w:eastAsia="SimSun"/>
                <w:noProof/>
                <w:lang w:eastAsia="zh-CN"/>
              </w:rPr>
              <w:t xml:space="preserve"> is required for MCData transactions on the MCS group</w:t>
            </w:r>
            <w:r w:rsidRPr="00FC08AF">
              <w:rPr>
                <w:noProof/>
                <w:lang w:eastAsia="ko-KR"/>
              </w:rPr>
              <w:t>.</w:t>
            </w:r>
          </w:p>
        </w:tc>
      </w:tr>
    </w:tbl>
    <w:p w14:paraId="5C4A5F63" w14:textId="77777777" w:rsidR="00DD6D72" w:rsidRPr="00FC08AF" w:rsidRDefault="00DD6D72" w:rsidP="00DD6D72">
      <w:pPr>
        <w:rPr>
          <w:noProof/>
          <w:lang w:eastAsia="ko-KR"/>
        </w:rPr>
      </w:pPr>
    </w:p>
    <w:p w14:paraId="2C3A532D" w14:textId="77777777" w:rsidR="006507BF" w:rsidRPr="00FC08AF" w:rsidRDefault="006507BF" w:rsidP="006507BF">
      <w:pPr>
        <w:rPr>
          <w:noProof/>
          <w:lang w:eastAsia="ko-KR"/>
        </w:rPr>
      </w:pPr>
      <w:r w:rsidRPr="00FC08AF">
        <w:rPr>
          <w:noProof/>
        </w:rPr>
        <w:t>When set to "true" confidentiality and integrity of MCData media</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5495A2A3"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MCData media</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0B8D3763"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43928138" w14:textId="77777777" w:rsidR="006507BF" w:rsidRPr="00FC08AF" w:rsidRDefault="006507BF" w:rsidP="006507BF">
      <w:pPr>
        <w:pStyle w:val="Heading3"/>
        <w:rPr>
          <w:noProof/>
          <w:lang w:eastAsia="ko-KR"/>
        </w:rPr>
      </w:pPr>
      <w:bookmarkStart w:id="706" w:name="_Toc4578372"/>
      <w:bookmarkStart w:id="707" w:name="_Toc27728060"/>
      <w:bookmarkStart w:id="708" w:name="_Toc176353381"/>
      <w:r w:rsidRPr="00FC08AF">
        <w:rPr>
          <w:noProof/>
        </w:rPr>
        <w:lastRenderedPageBreak/>
        <w:t>6.2.2</w:t>
      </w:r>
      <w:r w:rsidRPr="00FC08AF">
        <w:rPr>
          <w:noProof/>
          <w:lang w:eastAsia="ko-KR"/>
        </w:rPr>
        <w:t>3D</w:t>
      </w:r>
      <w:r w:rsidRPr="00FC08AF">
        <w:rPr>
          <w:noProof/>
        </w:rPr>
        <w:tab/>
        <w:t>/</w:t>
      </w:r>
      <w:r w:rsidRPr="00FC08AF">
        <w:rPr>
          <w:i/>
          <w:iCs/>
          <w:noProof/>
        </w:rPr>
        <w:t>&lt;x&gt;</w:t>
      </w:r>
      <w:r w:rsidRPr="00FC08AF">
        <w:rPr>
          <w:noProof/>
        </w:rPr>
        <w:t>/&lt;x&gt;/Common/MCData/</w:t>
      </w:r>
      <w:r w:rsidRPr="00FC08AF">
        <w:rPr>
          <w:noProof/>
          <w:lang w:eastAsia="ko-KR"/>
        </w:rPr>
        <w:t>TxControlProtectionRequired</w:t>
      </w:r>
      <w:bookmarkEnd w:id="706"/>
      <w:bookmarkEnd w:id="707"/>
      <w:bookmarkEnd w:id="708"/>
    </w:p>
    <w:p w14:paraId="66741A4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23D</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D3A1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212D4D" w14:textId="77777777" w:rsidR="006507BF" w:rsidRPr="00FC08AF" w:rsidRDefault="006507BF" w:rsidP="003A70BF">
            <w:pPr>
              <w:rPr>
                <w:rFonts w:ascii="Arial" w:hAnsi="Arial" w:cs="Arial"/>
                <w:noProof/>
                <w:sz w:val="18"/>
                <w:szCs w:val="18"/>
              </w:rPr>
            </w:pPr>
            <w:r w:rsidRPr="00FC08AF">
              <w:rPr>
                <w:noProof/>
              </w:rPr>
              <w:t>&lt;x&gt;/Common/MCData/</w:t>
            </w:r>
            <w:r w:rsidRPr="00FC08AF">
              <w:rPr>
                <w:noProof/>
                <w:lang w:eastAsia="ko-KR"/>
              </w:rPr>
              <w:t>TxControlProtectionRequired</w:t>
            </w:r>
          </w:p>
        </w:tc>
      </w:tr>
      <w:tr w:rsidR="006507BF" w:rsidRPr="00FC08AF" w14:paraId="5F18981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D7B91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50A5"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680B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4BDD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383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4DCF5A" w14:textId="77777777" w:rsidR="006507BF" w:rsidRPr="00FC08AF" w:rsidRDefault="006507BF" w:rsidP="003A70BF">
            <w:pPr>
              <w:jc w:val="center"/>
              <w:rPr>
                <w:rFonts w:ascii="Arial" w:hAnsi="Arial" w:cs="Arial"/>
                <w:b/>
                <w:noProof/>
                <w:sz w:val="18"/>
                <w:szCs w:val="18"/>
              </w:rPr>
            </w:pPr>
          </w:p>
        </w:tc>
      </w:tr>
      <w:tr w:rsidR="006507BF" w:rsidRPr="00FC08AF" w14:paraId="576427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8EC55A"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ED3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ABA9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5EC47"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6586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B3886" w14:textId="77777777" w:rsidR="006507BF" w:rsidRPr="00FC08AF" w:rsidRDefault="006507BF" w:rsidP="003A70BF">
            <w:pPr>
              <w:jc w:val="center"/>
              <w:rPr>
                <w:b/>
                <w:noProof/>
              </w:rPr>
            </w:pPr>
          </w:p>
        </w:tc>
      </w:tr>
      <w:tr w:rsidR="006507BF" w:rsidRPr="00FC08AF" w14:paraId="78ED61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5A82E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5BEF0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confidentiality and integrity protection is required for on-network and off-network MCData transmission control signalling on the MCS group</w:t>
            </w:r>
          </w:p>
        </w:tc>
      </w:tr>
    </w:tbl>
    <w:p w14:paraId="45B94E5C" w14:textId="77777777" w:rsidR="00DD6D72" w:rsidRPr="00FC08AF" w:rsidRDefault="00DD6D72" w:rsidP="00DD6D72">
      <w:pPr>
        <w:rPr>
          <w:noProof/>
          <w:lang w:eastAsia="ko-KR"/>
        </w:rPr>
      </w:pPr>
    </w:p>
    <w:p w14:paraId="7100058C" w14:textId="77777777" w:rsidR="006507BF" w:rsidRPr="00FC08AF" w:rsidRDefault="006507BF" w:rsidP="006507BF">
      <w:pPr>
        <w:rPr>
          <w:noProof/>
          <w:lang w:eastAsia="ko-KR"/>
        </w:rPr>
      </w:pPr>
      <w:r w:rsidRPr="00FC08AF">
        <w:rPr>
          <w:noProof/>
        </w:rPr>
        <w:t>When set to "true" confidentiality and integrity of MCData transmission control signalling</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28E1BBCE"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MCData transmission control signalling</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76EE8FB2"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90B92E8" w14:textId="77777777" w:rsidR="006507BF" w:rsidRPr="00FC08AF" w:rsidRDefault="006507BF" w:rsidP="006507BF">
      <w:pPr>
        <w:pStyle w:val="Heading3"/>
        <w:rPr>
          <w:noProof/>
          <w:lang w:eastAsia="ko-KR"/>
        </w:rPr>
      </w:pPr>
      <w:bookmarkStart w:id="709" w:name="_Toc4578373"/>
      <w:bookmarkStart w:id="710" w:name="_Toc27728061"/>
      <w:bookmarkStart w:id="711" w:name="_Toc176353382"/>
      <w:r w:rsidRPr="00FC08AF">
        <w:rPr>
          <w:noProof/>
        </w:rPr>
        <w:t>6.2.2</w:t>
      </w:r>
      <w:r w:rsidRPr="00FC08AF">
        <w:rPr>
          <w:noProof/>
          <w:lang w:eastAsia="ko-KR"/>
        </w:rPr>
        <w:t>3E</w:t>
      </w:r>
      <w:r w:rsidRPr="00FC08AF">
        <w:rPr>
          <w:noProof/>
        </w:rPr>
        <w:tab/>
        <w:t>/</w:t>
      </w:r>
      <w:r w:rsidRPr="00FC08AF">
        <w:rPr>
          <w:i/>
          <w:iCs/>
          <w:noProof/>
        </w:rPr>
        <w:t>&lt;x&gt;</w:t>
      </w:r>
      <w:r w:rsidRPr="00FC08AF">
        <w:rPr>
          <w:noProof/>
        </w:rPr>
        <w:t>/&lt;x&gt;/Common/MCData/</w:t>
      </w:r>
      <w:r w:rsidRPr="00FC08AF">
        <w:rPr>
          <w:noProof/>
          <w:lang w:eastAsia="ko-KR"/>
        </w:rPr>
        <w:t>MediaProtectionSecurityMaterial</w:t>
      </w:r>
      <w:bookmarkEnd w:id="709"/>
      <w:bookmarkEnd w:id="710"/>
      <w:bookmarkEnd w:id="711"/>
    </w:p>
    <w:p w14:paraId="0C0F8FD9"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23E</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/MCData/</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6416BA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0E28D6" w14:textId="77777777" w:rsidR="006507BF" w:rsidRPr="00FC08AF" w:rsidRDefault="006507BF" w:rsidP="003A70BF">
            <w:pPr>
              <w:rPr>
                <w:rFonts w:ascii="Arial" w:hAnsi="Arial" w:cs="Arial"/>
                <w:noProof/>
                <w:sz w:val="18"/>
                <w:szCs w:val="18"/>
              </w:rPr>
            </w:pPr>
            <w:r w:rsidRPr="00FC08AF">
              <w:rPr>
                <w:noProof/>
              </w:rPr>
              <w:t>&lt;x&gt;/Common/MCData/MediaProtectionSecurityMaterial</w:t>
            </w:r>
          </w:p>
        </w:tc>
      </w:tr>
      <w:tr w:rsidR="006507BF" w:rsidRPr="00FC08AF" w14:paraId="32FC09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B3A8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07573"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6B00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B713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3ADD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F1D16D" w14:textId="77777777" w:rsidR="006507BF" w:rsidRPr="00FC08AF" w:rsidRDefault="006507BF" w:rsidP="003A70BF">
            <w:pPr>
              <w:jc w:val="center"/>
              <w:rPr>
                <w:rFonts w:ascii="Arial" w:hAnsi="Arial" w:cs="Arial"/>
                <w:b/>
                <w:noProof/>
                <w:sz w:val="18"/>
                <w:szCs w:val="18"/>
              </w:rPr>
            </w:pPr>
          </w:p>
        </w:tc>
      </w:tr>
      <w:tr w:rsidR="006507BF" w:rsidRPr="00FC08AF" w14:paraId="7B25F7B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10069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8920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7474C"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71B42"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D74F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8DE8BA" w14:textId="77777777" w:rsidR="006507BF" w:rsidRPr="00FC08AF" w:rsidRDefault="006507BF" w:rsidP="003A70BF">
            <w:pPr>
              <w:jc w:val="center"/>
              <w:rPr>
                <w:b/>
                <w:noProof/>
              </w:rPr>
            </w:pPr>
          </w:p>
        </w:tc>
      </w:tr>
      <w:tr w:rsidR="006507BF" w:rsidRPr="00FC08AF" w14:paraId="5B1EC07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9E1B7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91D17F"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33.180 [</w:t>
            </w:r>
            <w:r w:rsidRPr="00FC08AF">
              <w:rPr>
                <w:noProof/>
                <w:lang w:eastAsia="ko-KR"/>
              </w:rPr>
              <w:t xml:space="preserve">xx]) </w:t>
            </w:r>
            <w:r w:rsidRPr="00FC08AF">
              <w:rPr>
                <w:noProof/>
              </w:rPr>
              <w:t xml:space="preserve">for MCData media protection </w:t>
            </w:r>
            <w:r w:rsidRPr="00FC08AF">
              <w:rPr>
                <w:noProof/>
                <w:lang w:eastAsia="ko-KR"/>
              </w:rPr>
              <w:t>in</w:t>
            </w:r>
            <w:r w:rsidRPr="00FC08AF">
              <w:rPr>
                <w:rFonts w:eastAsia="SimSun"/>
                <w:noProof/>
                <w:lang w:eastAsia="zh-CN"/>
              </w:rPr>
              <w:t xml:space="preserve"> the MCS group</w:t>
            </w:r>
            <w:r w:rsidRPr="00FC08AF">
              <w:rPr>
                <w:noProof/>
                <w:lang w:eastAsia="ko-KR"/>
              </w:rPr>
              <w:t>.</w:t>
            </w:r>
          </w:p>
        </w:tc>
      </w:tr>
    </w:tbl>
    <w:p w14:paraId="45C97795" w14:textId="77777777" w:rsidR="00DD6D72" w:rsidRPr="00FC08AF" w:rsidRDefault="00DD6D72" w:rsidP="00DD6D72">
      <w:pPr>
        <w:rPr>
          <w:noProof/>
          <w:lang w:eastAsia="ko-KR"/>
        </w:rPr>
      </w:pPr>
      <w:bookmarkStart w:id="712" w:name="_Toc4578374"/>
      <w:bookmarkStart w:id="713" w:name="_Toc27728062"/>
    </w:p>
    <w:p w14:paraId="5CFD625F" w14:textId="77777777" w:rsidR="006507BF" w:rsidRPr="00FC08AF" w:rsidRDefault="006507BF" w:rsidP="006507BF">
      <w:pPr>
        <w:pStyle w:val="Heading3"/>
        <w:rPr>
          <w:noProof/>
          <w:lang w:eastAsia="ko-KR"/>
        </w:rPr>
      </w:pPr>
      <w:bookmarkStart w:id="714" w:name="_Toc176353383"/>
      <w:r w:rsidRPr="00FC08AF">
        <w:rPr>
          <w:noProof/>
        </w:rPr>
        <w:t>6.2.</w:t>
      </w:r>
      <w:r w:rsidRPr="00FC08AF">
        <w:rPr>
          <w:noProof/>
          <w:lang w:eastAsia="ko-KR"/>
        </w:rPr>
        <w:t>23F</w:t>
      </w:r>
      <w:r w:rsidRPr="00FC08AF">
        <w:rPr>
          <w:noProof/>
        </w:rPr>
        <w:tab/>
        <w:t>/</w:t>
      </w:r>
      <w:r w:rsidRPr="00FC08AF">
        <w:rPr>
          <w:i/>
          <w:iCs/>
          <w:noProof/>
        </w:rPr>
        <w:t>&lt;x&gt;</w:t>
      </w:r>
      <w:r w:rsidRPr="00FC08AF">
        <w:rPr>
          <w:noProof/>
        </w:rPr>
        <w:t>/&lt;x&gt;/Common/MCData/AllowedSDS</w:t>
      </w:r>
      <w:bookmarkEnd w:id="712"/>
      <w:bookmarkEnd w:id="713"/>
      <w:bookmarkEnd w:id="714"/>
    </w:p>
    <w:p w14:paraId="7FB3CF2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23F</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34E76A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1EA937" w14:textId="77777777" w:rsidR="006507BF" w:rsidRPr="00FC08AF" w:rsidRDefault="006507BF" w:rsidP="003A70BF">
            <w:pPr>
              <w:rPr>
                <w:rFonts w:ascii="Arial" w:hAnsi="Arial" w:cs="Arial"/>
                <w:noProof/>
                <w:sz w:val="18"/>
                <w:szCs w:val="18"/>
              </w:rPr>
            </w:pPr>
            <w:r w:rsidRPr="00FC08AF">
              <w:rPr>
                <w:noProof/>
              </w:rPr>
              <w:t>&lt;x&gt;/Common/MCData/AllowedSDS</w:t>
            </w:r>
          </w:p>
        </w:tc>
      </w:tr>
      <w:tr w:rsidR="006507BF" w:rsidRPr="00FC08AF" w14:paraId="7B524D3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BA09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BACB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E0B1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BB7E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A4D1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5C6318" w14:textId="77777777" w:rsidR="006507BF" w:rsidRPr="00FC08AF" w:rsidRDefault="006507BF" w:rsidP="003A70BF">
            <w:pPr>
              <w:jc w:val="center"/>
              <w:rPr>
                <w:rFonts w:ascii="Arial" w:hAnsi="Arial" w:cs="Arial"/>
                <w:b/>
                <w:noProof/>
                <w:sz w:val="18"/>
                <w:szCs w:val="18"/>
              </w:rPr>
            </w:pPr>
          </w:p>
        </w:tc>
      </w:tr>
      <w:tr w:rsidR="006507BF" w:rsidRPr="00FC08AF" w14:paraId="2DE70C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69D58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0A67B"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F96B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703F8"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FE7D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4DACB2" w14:textId="77777777" w:rsidR="006507BF" w:rsidRPr="00FC08AF" w:rsidRDefault="006507BF" w:rsidP="003A70BF">
            <w:pPr>
              <w:jc w:val="center"/>
              <w:rPr>
                <w:b/>
                <w:noProof/>
              </w:rPr>
            </w:pPr>
          </w:p>
        </w:tc>
      </w:tr>
      <w:tr w:rsidR="006507BF" w:rsidRPr="00FC08AF" w14:paraId="78202A1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C7CFF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82B32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Short Data Service (SDS) is enabled for the </w:t>
            </w:r>
            <w:r w:rsidRPr="00FC08AF">
              <w:rPr>
                <w:rFonts w:eastAsia="SimSun"/>
                <w:noProof/>
                <w:lang w:eastAsia="zh-CN"/>
              </w:rPr>
              <w:t>group</w:t>
            </w:r>
            <w:r w:rsidRPr="00FC08AF">
              <w:rPr>
                <w:noProof/>
                <w:lang w:eastAsia="ko-KR"/>
              </w:rPr>
              <w:t>.</w:t>
            </w:r>
          </w:p>
        </w:tc>
      </w:tr>
    </w:tbl>
    <w:p w14:paraId="04FAF040" w14:textId="77777777" w:rsidR="00DD6D72" w:rsidRPr="00FC08AF" w:rsidRDefault="00DD6D72" w:rsidP="00DD6D72">
      <w:pPr>
        <w:rPr>
          <w:noProof/>
          <w:lang w:eastAsia="ko-KR"/>
        </w:rPr>
      </w:pPr>
    </w:p>
    <w:p w14:paraId="29DF7688" w14:textId="77777777" w:rsidR="006507BF" w:rsidRPr="00FC08AF" w:rsidRDefault="006507BF" w:rsidP="006507BF">
      <w:pPr>
        <w:rPr>
          <w:noProof/>
          <w:lang w:eastAsia="ko-KR"/>
        </w:rPr>
      </w:pPr>
      <w:r w:rsidRPr="00FC08AF">
        <w:rPr>
          <w:noProof/>
        </w:rPr>
        <w:t xml:space="preserve">When set to "true" </w:t>
      </w:r>
      <w:r w:rsidRPr="00FC08AF">
        <w:rPr>
          <w:noProof/>
          <w:lang w:eastAsia="ko-KR"/>
        </w:rPr>
        <w:t xml:space="preserve">the </w:t>
      </w:r>
      <w:r w:rsidRPr="00FC08AF">
        <w:rPr>
          <w:rFonts w:eastAsia="SimSun"/>
          <w:noProof/>
          <w:lang w:eastAsia="zh-CN"/>
        </w:rPr>
        <w:t xml:space="preserve">Short Data Service (SDS)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7CD30A7B"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Short Data Service (SDS)</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47461109" w14:textId="77777777" w:rsidR="006507BF" w:rsidRPr="00FC08AF" w:rsidRDefault="006507BF" w:rsidP="006507BF">
      <w:pPr>
        <w:pStyle w:val="Heading3"/>
        <w:rPr>
          <w:noProof/>
          <w:lang w:eastAsia="ko-KR"/>
        </w:rPr>
      </w:pPr>
      <w:bookmarkStart w:id="715" w:name="_Toc4578375"/>
      <w:bookmarkStart w:id="716" w:name="_Toc27728063"/>
      <w:bookmarkStart w:id="717" w:name="_Toc176353384"/>
      <w:r w:rsidRPr="00FC08AF">
        <w:rPr>
          <w:noProof/>
        </w:rPr>
        <w:t>6.2.</w:t>
      </w:r>
      <w:r w:rsidRPr="00FC08AF">
        <w:rPr>
          <w:noProof/>
          <w:lang w:eastAsia="ko-KR"/>
        </w:rPr>
        <w:t>23G</w:t>
      </w:r>
      <w:r w:rsidRPr="00FC08AF">
        <w:rPr>
          <w:noProof/>
        </w:rPr>
        <w:tab/>
        <w:t>/</w:t>
      </w:r>
      <w:r w:rsidRPr="00FC08AF">
        <w:rPr>
          <w:i/>
          <w:iCs/>
          <w:noProof/>
        </w:rPr>
        <w:t>&lt;x&gt;</w:t>
      </w:r>
      <w:r w:rsidRPr="00FC08AF">
        <w:rPr>
          <w:noProof/>
        </w:rPr>
        <w:t>/&lt;x&gt;/Common/MCData/AllowedFD</w:t>
      </w:r>
      <w:bookmarkEnd w:id="715"/>
      <w:bookmarkEnd w:id="716"/>
      <w:bookmarkEnd w:id="717"/>
    </w:p>
    <w:p w14:paraId="660865F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23G</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BB4F25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3C19C1" w14:textId="77777777" w:rsidR="006507BF" w:rsidRPr="00FC08AF" w:rsidRDefault="006507BF" w:rsidP="003A70BF">
            <w:pPr>
              <w:rPr>
                <w:rFonts w:ascii="Arial" w:hAnsi="Arial" w:cs="Arial"/>
                <w:noProof/>
                <w:sz w:val="18"/>
                <w:szCs w:val="18"/>
              </w:rPr>
            </w:pPr>
            <w:r w:rsidRPr="00FC08AF">
              <w:rPr>
                <w:noProof/>
              </w:rPr>
              <w:t>&lt;x&gt;/Common/MCData/AllowedFD</w:t>
            </w:r>
          </w:p>
        </w:tc>
      </w:tr>
      <w:tr w:rsidR="006507BF" w:rsidRPr="00FC08AF" w14:paraId="5A5E2E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C16C09"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A884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B2B6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712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CA24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EA6CD6" w14:textId="77777777" w:rsidR="006507BF" w:rsidRPr="00FC08AF" w:rsidRDefault="006507BF" w:rsidP="003A70BF">
            <w:pPr>
              <w:jc w:val="center"/>
              <w:rPr>
                <w:rFonts w:ascii="Arial" w:hAnsi="Arial" w:cs="Arial"/>
                <w:b/>
                <w:noProof/>
                <w:sz w:val="18"/>
                <w:szCs w:val="18"/>
              </w:rPr>
            </w:pPr>
          </w:p>
        </w:tc>
      </w:tr>
      <w:tr w:rsidR="006507BF" w:rsidRPr="00FC08AF" w14:paraId="3BF93A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B0420"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A2B2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61D6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204A8"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9628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1558B7" w14:textId="77777777" w:rsidR="006507BF" w:rsidRPr="00FC08AF" w:rsidRDefault="006507BF" w:rsidP="003A70BF">
            <w:pPr>
              <w:jc w:val="center"/>
              <w:rPr>
                <w:b/>
                <w:noProof/>
              </w:rPr>
            </w:pPr>
          </w:p>
        </w:tc>
      </w:tr>
      <w:tr w:rsidR="006507BF" w:rsidRPr="00FC08AF" w14:paraId="481D88D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46080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AFECD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File Distribution (FD) is enabled for the </w:t>
            </w:r>
            <w:r w:rsidRPr="00FC08AF">
              <w:rPr>
                <w:rFonts w:eastAsia="SimSun"/>
                <w:noProof/>
                <w:lang w:eastAsia="zh-CN"/>
              </w:rPr>
              <w:t>group</w:t>
            </w:r>
            <w:r w:rsidRPr="00FC08AF">
              <w:rPr>
                <w:noProof/>
                <w:lang w:eastAsia="ko-KR"/>
              </w:rPr>
              <w:t>.</w:t>
            </w:r>
          </w:p>
        </w:tc>
      </w:tr>
    </w:tbl>
    <w:p w14:paraId="301845D3" w14:textId="77777777" w:rsidR="00DD6D72" w:rsidRPr="00FC08AF" w:rsidRDefault="00DD6D72" w:rsidP="00DD6D72">
      <w:pPr>
        <w:rPr>
          <w:noProof/>
          <w:lang w:eastAsia="ko-KR"/>
        </w:rPr>
      </w:pPr>
    </w:p>
    <w:p w14:paraId="2E3B8AB1"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File Distribution (FD)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3D447660"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File Distribution (FD)</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067E250F" w14:textId="77777777" w:rsidR="006507BF" w:rsidRPr="00FC08AF" w:rsidRDefault="006507BF" w:rsidP="006507BF">
      <w:pPr>
        <w:pStyle w:val="Heading3"/>
        <w:rPr>
          <w:noProof/>
          <w:lang w:eastAsia="ko-KR"/>
        </w:rPr>
      </w:pPr>
      <w:bookmarkStart w:id="718" w:name="_Toc4578376"/>
      <w:bookmarkStart w:id="719" w:name="_Toc27728064"/>
      <w:bookmarkStart w:id="720" w:name="_Toc176353385"/>
      <w:r w:rsidRPr="00FC08AF">
        <w:rPr>
          <w:noProof/>
        </w:rPr>
        <w:lastRenderedPageBreak/>
        <w:t>6.2.</w:t>
      </w:r>
      <w:r w:rsidRPr="00FC08AF">
        <w:rPr>
          <w:noProof/>
          <w:lang w:eastAsia="ko-KR"/>
        </w:rPr>
        <w:t>23H</w:t>
      </w:r>
      <w:r w:rsidRPr="00FC08AF">
        <w:rPr>
          <w:noProof/>
        </w:rPr>
        <w:tab/>
        <w:t>/</w:t>
      </w:r>
      <w:r w:rsidRPr="00FC08AF">
        <w:rPr>
          <w:i/>
          <w:iCs/>
          <w:noProof/>
        </w:rPr>
        <w:t>&lt;x&gt;</w:t>
      </w:r>
      <w:r w:rsidRPr="00FC08AF">
        <w:rPr>
          <w:noProof/>
        </w:rPr>
        <w:t>/&lt;x&gt;/Common/MCData/AllowedConvMgmt</w:t>
      </w:r>
      <w:bookmarkEnd w:id="718"/>
      <w:bookmarkEnd w:id="719"/>
      <w:bookmarkEnd w:id="720"/>
    </w:p>
    <w:p w14:paraId="30605E4E"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23H</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AllowedConvMgmt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B7AF52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EB677" w14:textId="77777777" w:rsidR="006507BF" w:rsidRPr="00FC08AF" w:rsidRDefault="006507BF" w:rsidP="003A70BF">
            <w:pPr>
              <w:rPr>
                <w:rFonts w:ascii="Arial" w:hAnsi="Arial" w:cs="Arial"/>
                <w:noProof/>
                <w:sz w:val="18"/>
                <w:szCs w:val="18"/>
              </w:rPr>
            </w:pPr>
            <w:r w:rsidRPr="00FC08AF">
              <w:rPr>
                <w:noProof/>
              </w:rPr>
              <w:t>&lt;x&gt;/Common/MCData/AllowedConvMgmt</w:t>
            </w:r>
          </w:p>
        </w:tc>
      </w:tr>
      <w:tr w:rsidR="006507BF" w:rsidRPr="00FC08AF" w14:paraId="7F3A4FE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1BD82D"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0E54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7BD3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2AF3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8885B"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F3C787" w14:textId="77777777" w:rsidR="006507BF" w:rsidRPr="00FC08AF" w:rsidRDefault="006507BF" w:rsidP="003A70BF">
            <w:pPr>
              <w:jc w:val="center"/>
              <w:rPr>
                <w:rFonts w:ascii="Arial" w:hAnsi="Arial" w:cs="Arial"/>
                <w:b/>
                <w:noProof/>
                <w:sz w:val="18"/>
                <w:szCs w:val="18"/>
              </w:rPr>
            </w:pPr>
          </w:p>
        </w:tc>
      </w:tr>
      <w:tr w:rsidR="006507BF" w:rsidRPr="00FC08AF" w14:paraId="4B4D199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18EE5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B94B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3CFC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69C60"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9C041"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814BFE" w14:textId="77777777" w:rsidR="006507BF" w:rsidRPr="00FC08AF" w:rsidRDefault="006507BF" w:rsidP="003A70BF">
            <w:pPr>
              <w:jc w:val="center"/>
              <w:rPr>
                <w:b/>
                <w:noProof/>
              </w:rPr>
            </w:pPr>
          </w:p>
        </w:tc>
      </w:tr>
      <w:tr w:rsidR="006507BF" w:rsidRPr="00FC08AF" w14:paraId="2AFFD73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DC09F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779E4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conversation management is enabled for the </w:t>
            </w:r>
            <w:r w:rsidRPr="00FC08AF">
              <w:rPr>
                <w:rFonts w:eastAsia="SimSun"/>
                <w:noProof/>
                <w:lang w:eastAsia="zh-CN"/>
              </w:rPr>
              <w:t>group</w:t>
            </w:r>
            <w:r w:rsidRPr="00FC08AF">
              <w:rPr>
                <w:noProof/>
                <w:lang w:eastAsia="ko-KR"/>
              </w:rPr>
              <w:t>.</w:t>
            </w:r>
          </w:p>
        </w:tc>
      </w:tr>
    </w:tbl>
    <w:p w14:paraId="33EF6511" w14:textId="77777777" w:rsidR="00DD6D72" w:rsidRPr="00FC08AF" w:rsidRDefault="00DD6D72" w:rsidP="00DD6D72">
      <w:pPr>
        <w:rPr>
          <w:noProof/>
          <w:lang w:eastAsia="ko-KR"/>
        </w:rPr>
      </w:pPr>
    </w:p>
    <w:p w14:paraId="02051718"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conversation management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1853A600"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conversation management</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5C13FCE8" w14:textId="77777777" w:rsidR="006507BF" w:rsidRPr="00FC08AF" w:rsidRDefault="006507BF" w:rsidP="006507BF">
      <w:pPr>
        <w:pStyle w:val="Heading3"/>
        <w:rPr>
          <w:noProof/>
          <w:lang w:eastAsia="ko-KR"/>
        </w:rPr>
      </w:pPr>
      <w:bookmarkStart w:id="721" w:name="_Toc4578377"/>
      <w:bookmarkStart w:id="722" w:name="_Toc27728065"/>
      <w:bookmarkStart w:id="723" w:name="_Toc176353386"/>
      <w:r w:rsidRPr="00FC08AF">
        <w:rPr>
          <w:noProof/>
        </w:rPr>
        <w:t>6.2.</w:t>
      </w:r>
      <w:r w:rsidRPr="00FC08AF">
        <w:rPr>
          <w:noProof/>
          <w:lang w:eastAsia="ko-KR"/>
        </w:rPr>
        <w:t>23I</w:t>
      </w:r>
      <w:r w:rsidRPr="00FC08AF">
        <w:rPr>
          <w:noProof/>
        </w:rPr>
        <w:tab/>
        <w:t>/</w:t>
      </w:r>
      <w:r w:rsidRPr="00FC08AF">
        <w:rPr>
          <w:i/>
          <w:iCs/>
          <w:noProof/>
        </w:rPr>
        <w:t>&lt;x&gt;</w:t>
      </w:r>
      <w:r w:rsidRPr="00FC08AF">
        <w:rPr>
          <w:noProof/>
        </w:rPr>
        <w:t>/&lt;x&gt;/Common/MCData/AllowedTxControl</w:t>
      </w:r>
      <w:bookmarkEnd w:id="721"/>
      <w:bookmarkEnd w:id="722"/>
      <w:bookmarkEnd w:id="723"/>
    </w:p>
    <w:p w14:paraId="05DA35E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23I</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AllowedTxControl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888730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5204A2" w14:textId="77777777" w:rsidR="006507BF" w:rsidRPr="00FC08AF" w:rsidRDefault="006507BF" w:rsidP="003A70BF">
            <w:pPr>
              <w:rPr>
                <w:rFonts w:ascii="Arial" w:hAnsi="Arial" w:cs="Arial"/>
                <w:noProof/>
                <w:sz w:val="18"/>
                <w:szCs w:val="18"/>
              </w:rPr>
            </w:pPr>
            <w:r w:rsidRPr="00FC08AF">
              <w:rPr>
                <w:noProof/>
              </w:rPr>
              <w:t>&lt;x&gt;/Common/MCData/AllowedTxControl</w:t>
            </w:r>
          </w:p>
        </w:tc>
      </w:tr>
      <w:tr w:rsidR="006507BF" w:rsidRPr="00FC08AF" w14:paraId="615504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B2760B"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73FE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CC00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F2D9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51FB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CFC211" w14:textId="77777777" w:rsidR="006507BF" w:rsidRPr="00FC08AF" w:rsidRDefault="006507BF" w:rsidP="003A70BF">
            <w:pPr>
              <w:jc w:val="center"/>
              <w:rPr>
                <w:rFonts w:ascii="Arial" w:hAnsi="Arial" w:cs="Arial"/>
                <w:b/>
                <w:noProof/>
                <w:sz w:val="18"/>
                <w:szCs w:val="18"/>
              </w:rPr>
            </w:pPr>
          </w:p>
        </w:tc>
      </w:tr>
      <w:tr w:rsidR="006507BF" w:rsidRPr="00FC08AF" w14:paraId="0DF9192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A06BE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7A88C"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9EED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C3167"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015F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D7342A" w14:textId="77777777" w:rsidR="006507BF" w:rsidRPr="00FC08AF" w:rsidRDefault="006507BF" w:rsidP="003A70BF">
            <w:pPr>
              <w:jc w:val="center"/>
              <w:rPr>
                <w:b/>
                <w:noProof/>
              </w:rPr>
            </w:pPr>
          </w:p>
        </w:tc>
      </w:tr>
      <w:tr w:rsidR="006507BF" w:rsidRPr="00FC08AF" w14:paraId="188BFC7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45FA1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97AB1B"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transmission control is enabled for the </w:t>
            </w:r>
            <w:r w:rsidRPr="00FC08AF">
              <w:rPr>
                <w:rFonts w:eastAsia="SimSun"/>
                <w:noProof/>
                <w:lang w:eastAsia="zh-CN"/>
              </w:rPr>
              <w:t>group</w:t>
            </w:r>
            <w:r w:rsidRPr="00FC08AF">
              <w:rPr>
                <w:noProof/>
                <w:lang w:eastAsia="ko-KR"/>
              </w:rPr>
              <w:t>.</w:t>
            </w:r>
          </w:p>
        </w:tc>
      </w:tr>
    </w:tbl>
    <w:p w14:paraId="4D61D413" w14:textId="77777777" w:rsidR="00DD6D72" w:rsidRPr="00FC08AF" w:rsidRDefault="00DD6D72" w:rsidP="00DD6D72">
      <w:pPr>
        <w:rPr>
          <w:noProof/>
          <w:lang w:eastAsia="ko-KR"/>
        </w:rPr>
      </w:pPr>
    </w:p>
    <w:p w14:paraId="3D11AB21"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transmission control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69DEDCBD"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transmission control</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25C73101" w14:textId="77777777" w:rsidR="006507BF" w:rsidRPr="00FC08AF" w:rsidRDefault="006507BF" w:rsidP="006507BF">
      <w:pPr>
        <w:pStyle w:val="Heading3"/>
        <w:rPr>
          <w:noProof/>
          <w:lang w:eastAsia="ko-KR"/>
        </w:rPr>
      </w:pPr>
      <w:bookmarkStart w:id="724" w:name="_Toc4578378"/>
      <w:bookmarkStart w:id="725" w:name="_Toc27728066"/>
      <w:bookmarkStart w:id="726" w:name="_Toc176353387"/>
      <w:r w:rsidRPr="00FC08AF">
        <w:rPr>
          <w:noProof/>
        </w:rPr>
        <w:t>6.2.</w:t>
      </w:r>
      <w:r w:rsidRPr="00FC08AF">
        <w:rPr>
          <w:noProof/>
          <w:lang w:eastAsia="ko-KR"/>
        </w:rPr>
        <w:t>23J</w:t>
      </w:r>
      <w:r w:rsidRPr="00FC08AF">
        <w:rPr>
          <w:noProof/>
        </w:rPr>
        <w:tab/>
        <w:t>/</w:t>
      </w:r>
      <w:r w:rsidRPr="00FC08AF">
        <w:rPr>
          <w:i/>
          <w:iCs/>
          <w:noProof/>
        </w:rPr>
        <w:t>&lt;x&gt;</w:t>
      </w:r>
      <w:r w:rsidRPr="00FC08AF">
        <w:rPr>
          <w:noProof/>
        </w:rPr>
        <w:t>/&lt;x&gt;/Common/MCData/AllowedRxControl</w:t>
      </w:r>
      <w:bookmarkEnd w:id="724"/>
      <w:bookmarkEnd w:id="725"/>
      <w:bookmarkEnd w:id="726"/>
    </w:p>
    <w:p w14:paraId="65AFADE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23J</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2F286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E8B9F" w14:textId="77777777" w:rsidR="006507BF" w:rsidRPr="00FC08AF" w:rsidRDefault="006507BF" w:rsidP="003A70BF">
            <w:pPr>
              <w:rPr>
                <w:rFonts w:ascii="Arial" w:hAnsi="Arial" w:cs="Arial"/>
                <w:noProof/>
                <w:sz w:val="18"/>
                <w:szCs w:val="18"/>
              </w:rPr>
            </w:pPr>
            <w:r w:rsidRPr="00FC08AF">
              <w:rPr>
                <w:noProof/>
              </w:rPr>
              <w:t>&lt;x&gt;/Common/MCData/AllowedRxControl</w:t>
            </w:r>
          </w:p>
        </w:tc>
      </w:tr>
      <w:tr w:rsidR="006507BF" w:rsidRPr="00FC08AF" w14:paraId="7624885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DE8D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B19E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DDF4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A91C4"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6B4D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237AA3" w14:textId="77777777" w:rsidR="006507BF" w:rsidRPr="00FC08AF" w:rsidRDefault="006507BF" w:rsidP="003A70BF">
            <w:pPr>
              <w:jc w:val="center"/>
              <w:rPr>
                <w:rFonts w:ascii="Arial" w:hAnsi="Arial" w:cs="Arial"/>
                <w:b/>
                <w:noProof/>
                <w:sz w:val="18"/>
                <w:szCs w:val="18"/>
              </w:rPr>
            </w:pPr>
          </w:p>
        </w:tc>
      </w:tr>
      <w:tr w:rsidR="006507BF" w:rsidRPr="00FC08AF" w14:paraId="078E65D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8F7C98"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BD154"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A2B9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7939A"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660E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E11FD0" w14:textId="77777777" w:rsidR="006507BF" w:rsidRPr="00FC08AF" w:rsidRDefault="006507BF" w:rsidP="003A70BF">
            <w:pPr>
              <w:jc w:val="center"/>
              <w:rPr>
                <w:b/>
                <w:noProof/>
              </w:rPr>
            </w:pPr>
          </w:p>
        </w:tc>
      </w:tr>
      <w:tr w:rsidR="006507BF" w:rsidRPr="00FC08AF" w14:paraId="35913D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E6164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0FFC7"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reception control is enabled for the </w:t>
            </w:r>
            <w:r w:rsidRPr="00FC08AF">
              <w:rPr>
                <w:rFonts w:eastAsia="SimSun"/>
                <w:noProof/>
                <w:lang w:eastAsia="zh-CN"/>
              </w:rPr>
              <w:t>group</w:t>
            </w:r>
            <w:r w:rsidRPr="00FC08AF">
              <w:rPr>
                <w:noProof/>
                <w:lang w:eastAsia="ko-KR"/>
              </w:rPr>
              <w:t>.</w:t>
            </w:r>
          </w:p>
        </w:tc>
      </w:tr>
    </w:tbl>
    <w:p w14:paraId="1FEF3B8C" w14:textId="77777777" w:rsidR="00DD6D72" w:rsidRPr="00FC08AF" w:rsidRDefault="00DD6D72" w:rsidP="00DD6D72">
      <w:pPr>
        <w:rPr>
          <w:noProof/>
          <w:lang w:eastAsia="ko-KR"/>
        </w:rPr>
      </w:pPr>
    </w:p>
    <w:p w14:paraId="37CC2A60" w14:textId="77777777" w:rsidR="006507BF" w:rsidRPr="00FC08AF" w:rsidRDefault="006507BF" w:rsidP="006507BF">
      <w:pPr>
        <w:rPr>
          <w:noProof/>
          <w:lang w:eastAsia="ko-KR"/>
        </w:rPr>
      </w:pPr>
      <w:r w:rsidRPr="00FC08AF">
        <w:rPr>
          <w:noProof/>
        </w:rPr>
        <w:t xml:space="preserve">When set to "true" </w:t>
      </w:r>
      <w:r w:rsidRPr="00FC08AF">
        <w:rPr>
          <w:noProof/>
          <w:lang w:eastAsia="ko-KR"/>
        </w:rPr>
        <w:t xml:space="preserve">reception control </w:t>
      </w:r>
      <w:r w:rsidRPr="00FC08AF">
        <w:rPr>
          <w:rFonts w:eastAsia="SimSun"/>
          <w:noProof/>
          <w:lang w:eastAsia="zh-CN"/>
        </w:rPr>
        <w:t xml:space="preserve">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2E82676A"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reception control not allowed</w:t>
      </w:r>
      <w:r w:rsidRPr="00FC08AF">
        <w:rPr>
          <w:rFonts w:eastAsia="SimSun"/>
          <w:noProof/>
          <w:lang w:eastAsia="zh-CN"/>
        </w:rPr>
        <w:t xml:space="preserve"> on the group</w:t>
      </w:r>
      <w:r w:rsidRPr="00FC08AF">
        <w:rPr>
          <w:noProof/>
          <w:lang w:eastAsia="ko-KR"/>
        </w:rPr>
        <w:t>.</w:t>
      </w:r>
    </w:p>
    <w:p w14:paraId="5BC60C5F" w14:textId="77777777" w:rsidR="006507BF" w:rsidRPr="00FC08AF" w:rsidRDefault="006507BF" w:rsidP="006507BF">
      <w:pPr>
        <w:pStyle w:val="Heading3"/>
        <w:rPr>
          <w:noProof/>
          <w:lang w:eastAsia="ko-KR"/>
        </w:rPr>
      </w:pPr>
      <w:bookmarkStart w:id="727" w:name="_Toc4578379"/>
      <w:bookmarkStart w:id="728" w:name="_Toc27728067"/>
      <w:bookmarkStart w:id="729" w:name="_Toc176353388"/>
      <w:r w:rsidRPr="00FC08AF">
        <w:rPr>
          <w:noProof/>
        </w:rPr>
        <w:t>6.2.</w:t>
      </w:r>
      <w:r w:rsidRPr="00FC08AF">
        <w:rPr>
          <w:noProof/>
          <w:lang w:eastAsia="ko-KR"/>
        </w:rPr>
        <w:t>23K</w:t>
      </w:r>
      <w:r w:rsidRPr="00FC08AF">
        <w:rPr>
          <w:noProof/>
        </w:rPr>
        <w:tab/>
        <w:t>/</w:t>
      </w:r>
      <w:r w:rsidRPr="00FC08AF">
        <w:rPr>
          <w:i/>
          <w:iCs/>
          <w:noProof/>
        </w:rPr>
        <w:t>&lt;x&gt;</w:t>
      </w:r>
      <w:r w:rsidRPr="00FC08AF">
        <w:rPr>
          <w:noProof/>
        </w:rPr>
        <w:t>/&lt;x&gt;/Common/MCData/AllowedEnhSvc</w:t>
      </w:r>
      <w:bookmarkEnd w:id="727"/>
      <w:bookmarkEnd w:id="728"/>
      <w:bookmarkEnd w:id="729"/>
    </w:p>
    <w:p w14:paraId="57D5818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23K</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AllowedEnhSvc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D3BF5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D83E1D" w14:textId="77777777" w:rsidR="006507BF" w:rsidRPr="00FC08AF" w:rsidRDefault="006507BF" w:rsidP="003A70BF">
            <w:pPr>
              <w:rPr>
                <w:rFonts w:ascii="Arial" w:hAnsi="Arial" w:cs="Arial"/>
                <w:noProof/>
                <w:sz w:val="18"/>
                <w:szCs w:val="18"/>
              </w:rPr>
            </w:pPr>
            <w:r w:rsidRPr="00FC08AF">
              <w:rPr>
                <w:noProof/>
              </w:rPr>
              <w:t>&lt;x&gt;/Common/MCData/AllowedEnhSvc</w:t>
            </w:r>
          </w:p>
        </w:tc>
      </w:tr>
      <w:tr w:rsidR="006507BF" w:rsidRPr="00FC08AF" w14:paraId="73E5BF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60608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3A814"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3F85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AB26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A742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B7D7FC" w14:textId="77777777" w:rsidR="006507BF" w:rsidRPr="00FC08AF" w:rsidRDefault="006507BF" w:rsidP="003A70BF">
            <w:pPr>
              <w:jc w:val="center"/>
              <w:rPr>
                <w:rFonts w:ascii="Arial" w:hAnsi="Arial" w:cs="Arial"/>
                <w:b/>
                <w:noProof/>
                <w:sz w:val="18"/>
                <w:szCs w:val="18"/>
              </w:rPr>
            </w:pPr>
          </w:p>
        </w:tc>
      </w:tr>
      <w:tr w:rsidR="006507BF" w:rsidRPr="00FC08AF" w14:paraId="2FB1A59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233F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1A3C4"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45FC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B63BC"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DE23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CD07D1" w14:textId="77777777" w:rsidR="006507BF" w:rsidRPr="00FC08AF" w:rsidRDefault="006507BF" w:rsidP="003A70BF">
            <w:pPr>
              <w:jc w:val="center"/>
              <w:rPr>
                <w:b/>
                <w:noProof/>
              </w:rPr>
            </w:pPr>
          </w:p>
        </w:tc>
      </w:tr>
      <w:tr w:rsidR="006507BF" w:rsidRPr="00FC08AF" w14:paraId="7BB72EF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2B0C7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8B07CE"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Enhanced Service is enabled for the </w:t>
            </w:r>
            <w:r w:rsidRPr="00FC08AF">
              <w:rPr>
                <w:rFonts w:eastAsia="SimSun"/>
                <w:noProof/>
                <w:lang w:eastAsia="zh-CN"/>
              </w:rPr>
              <w:t>group</w:t>
            </w:r>
            <w:r w:rsidRPr="00FC08AF">
              <w:rPr>
                <w:noProof/>
                <w:lang w:eastAsia="ko-KR"/>
              </w:rPr>
              <w:t>.</w:t>
            </w:r>
          </w:p>
        </w:tc>
      </w:tr>
    </w:tbl>
    <w:p w14:paraId="3D92B937" w14:textId="77777777" w:rsidR="00DD6D72" w:rsidRPr="00FC08AF" w:rsidRDefault="00DD6D72" w:rsidP="00DD6D72">
      <w:pPr>
        <w:rPr>
          <w:noProof/>
          <w:lang w:eastAsia="ko-KR"/>
        </w:rPr>
      </w:pPr>
    </w:p>
    <w:p w14:paraId="40D83F08"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Enhanced Service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42F6FDC2"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Enhanced Service </w:t>
      </w:r>
      <w:r w:rsidRPr="00FC08AF">
        <w:rPr>
          <w:rFonts w:eastAsia="SimSun"/>
          <w:noProof/>
          <w:lang w:eastAsia="zh-CN"/>
        </w:rPr>
        <w:t xml:space="preserve">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1871CBE1" w14:textId="77777777" w:rsidR="006507BF" w:rsidRPr="00FC08AF" w:rsidRDefault="006507BF" w:rsidP="006507BF">
      <w:pPr>
        <w:pStyle w:val="Heading3"/>
        <w:rPr>
          <w:noProof/>
          <w:lang w:eastAsia="ko-KR"/>
        </w:rPr>
      </w:pPr>
      <w:bookmarkStart w:id="730" w:name="_Toc4578380"/>
      <w:bookmarkStart w:id="731" w:name="_Toc27728068"/>
      <w:bookmarkStart w:id="732" w:name="_Toc176353389"/>
      <w:r w:rsidRPr="00FC08AF">
        <w:rPr>
          <w:noProof/>
          <w:lang w:eastAsia="ko-KR"/>
        </w:rPr>
        <w:lastRenderedPageBreak/>
        <w:t>6.2.23L</w:t>
      </w:r>
      <w:r w:rsidRPr="00FC08AF">
        <w:rPr>
          <w:noProof/>
        </w:rPr>
        <w:tab/>
        <w:t>/</w:t>
      </w:r>
      <w:r w:rsidRPr="00FC08AF">
        <w:rPr>
          <w:i/>
          <w:iCs/>
          <w:noProof/>
        </w:rPr>
        <w:t>&lt;x&gt;</w:t>
      </w:r>
      <w:r w:rsidRPr="00FC08AF">
        <w:rPr>
          <w:noProof/>
        </w:rPr>
        <w:t>/&lt;x&gt;/Common/</w:t>
      </w:r>
      <w:r w:rsidRPr="00FC08AF">
        <w:rPr>
          <w:noProof/>
          <w:lang w:eastAsia="ko-KR"/>
        </w:rPr>
        <w:t>MCData/EnhSvcOpValues</w:t>
      </w:r>
      <w:bookmarkEnd w:id="730"/>
      <w:bookmarkEnd w:id="731"/>
      <w:bookmarkEnd w:id="732"/>
    </w:p>
    <w:p w14:paraId="60A72664" w14:textId="77777777" w:rsidR="006507BF" w:rsidRPr="00FC08AF" w:rsidRDefault="006507BF" w:rsidP="006507BF">
      <w:pPr>
        <w:pStyle w:val="TH"/>
        <w:rPr>
          <w:noProof/>
          <w:lang w:eastAsia="ko-KR"/>
        </w:rPr>
      </w:pPr>
      <w:r w:rsidRPr="00FC08AF">
        <w:rPr>
          <w:noProof/>
        </w:rPr>
        <w:t>Table </w:t>
      </w:r>
      <w:r w:rsidRPr="00FC08AF">
        <w:rPr>
          <w:noProof/>
          <w:lang w:eastAsia="ko-KR"/>
        </w:rPr>
        <w:t>6.2.23L.</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Common/MCData/EnhSvcOpValues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D4134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78B84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p>
        </w:tc>
      </w:tr>
      <w:tr w:rsidR="006507BF" w:rsidRPr="00FC08AF" w14:paraId="7312D9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D0C5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EFEC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119B1"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38FB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E40D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A699F" w14:textId="77777777" w:rsidR="006507BF" w:rsidRPr="00FC08AF" w:rsidRDefault="006507BF" w:rsidP="003A70BF">
            <w:pPr>
              <w:jc w:val="center"/>
              <w:rPr>
                <w:rFonts w:ascii="Arial" w:hAnsi="Arial" w:cs="Arial"/>
                <w:b/>
                <w:noProof/>
                <w:sz w:val="18"/>
                <w:szCs w:val="18"/>
              </w:rPr>
            </w:pPr>
          </w:p>
        </w:tc>
      </w:tr>
      <w:tr w:rsidR="006507BF" w:rsidRPr="00FC08AF" w14:paraId="33B068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37435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EE57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64BB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48A5F"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D29E3"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CDF55" w14:textId="77777777" w:rsidR="006507BF" w:rsidRPr="00FC08AF" w:rsidRDefault="006507BF" w:rsidP="003A70BF">
            <w:pPr>
              <w:jc w:val="center"/>
              <w:rPr>
                <w:b/>
                <w:noProof/>
              </w:rPr>
            </w:pPr>
          </w:p>
        </w:tc>
      </w:tr>
      <w:tr w:rsidR="006507BF" w:rsidRPr="00FC08AF" w14:paraId="331EC76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B2E3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1927F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operational values for Enhanced Service.</w:t>
            </w:r>
          </w:p>
        </w:tc>
      </w:tr>
    </w:tbl>
    <w:p w14:paraId="3ED3CB4D" w14:textId="77777777" w:rsidR="00DD6D72" w:rsidRPr="00FC08AF" w:rsidRDefault="00DD6D72" w:rsidP="00DD6D72">
      <w:pPr>
        <w:rPr>
          <w:noProof/>
          <w:lang w:eastAsia="ko-KR"/>
        </w:rPr>
      </w:pPr>
      <w:bookmarkStart w:id="733" w:name="_Toc4578381"/>
      <w:bookmarkStart w:id="734" w:name="_Toc27728069"/>
    </w:p>
    <w:p w14:paraId="5E2B1480" w14:textId="77777777" w:rsidR="006507BF" w:rsidRPr="00FC08AF" w:rsidRDefault="006507BF" w:rsidP="006507BF">
      <w:pPr>
        <w:pStyle w:val="Heading3"/>
        <w:ind w:left="0" w:firstLine="0"/>
        <w:rPr>
          <w:noProof/>
          <w:lang w:eastAsia="ko-KR"/>
        </w:rPr>
      </w:pPr>
      <w:bookmarkStart w:id="735" w:name="_Toc176353390"/>
      <w:r w:rsidRPr="00FC08AF">
        <w:rPr>
          <w:noProof/>
          <w:lang w:eastAsia="ko-KR"/>
        </w:rPr>
        <w:t>6.</w:t>
      </w:r>
      <w:r w:rsidRPr="00FC08AF">
        <w:rPr>
          <w:noProof/>
        </w:rPr>
        <w:t>2.23M</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w:t>
      </w:r>
      <w:bookmarkEnd w:id="733"/>
      <w:bookmarkEnd w:id="734"/>
      <w:bookmarkEnd w:id="735"/>
    </w:p>
    <w:p w14:paraId="35BE4FF0" w14:textId="77777777" w:rsidR="006507BF" w:rsidRPr="00FC08AF" w:rsidRDefault="006507BF" w:rsidP="006507BF">
      <w:pPr>
        <w:pStyle w:val="TH"/>
        <w:rPr>
          <w:noProof/>
          <w:lang w:eastAsia="ko-KR"/>
        </w:rPr>
      </w:pPr>
      <w:r w:rsidRPr="00FC08AF">
        <w:rPr>
          <w:noProof/>
        </w:rPr>
        <w:t>Table </w:t>
      </w:r>
      <w:r w:rsidRPr="00FC08AF">
        <w:rPr>
          <w:noProof/>
          <w:lang w:eastAsia="ko-KR"/>
        </w:rPr>
        <w:t>6.2.23M</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5BB792E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0D7111"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w:t>
            </w:r>
          </w:p>
        </w:tc>
      </w:tr>
      <w:tr w:rsidR="006507BF" w:rsidRPr="00FC08AF" w14:paraId="78D703DD"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C8CBB09"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00470"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110E"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63429"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BB5EE"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FCF254E" w14:textId="77777777" w:rsidR="006507BF" w:rsidRPr="00FC08AF" w:rsidRDefault="006507BF" w:rsidP="003A70BF">
            <w:pPr>
              <w:jc w:val="center"/>
              <w:rPr>
                <w:rFonts w:ascii="Arial" w:hAnsi="Arial" w:cs="Arial"/>
                <w:b/>
                <w:noProof/>
                <w:sz w:val="18"/>
                <w:szCs w:val="18"/>
              </w:rPr>
            </w:pPr>
          </w:p>
        </w:tc>
      </w:tr>
      <w:tr w:rsidR="006507BF" w:rsidRPr="00FC08AF" w14:paraId="33CEC07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BBC3017"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DD778"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FECD6"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DAA34"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76C47"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7019C1D" w14:textId="77777777" w:rsidR="006507BF" w:rsidRPr="00FC08AF" w:rsidRDefault="006507BF" w:rsidP="003A70BF">
            <w:pPr>
              <w:jc w:val="center"/>
              <w:rPr>
                <w:b/>
                <w:noProof/>
              </w:rPr>
            </w:pPr>
          </w:p>
        </w:tc>
      </w:tr>
      <w:tr w:rsidR="006507BF" w:rsidRPr="00FC08AF" w14:paraId="1C219293"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1DBAEE26"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4EFBE0"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operational values for Enhanced Service.</w:t>
            </w:r>
          </w:p>
        </w:tc>
      </w:tr>
    </w:tbl>
    <w:p w14:paraId="4F00CED8" w14:textId="77777777" w:rsidR="00DD6D72" w:rsidRPr="00FC08AF" w:rsidRDefault="00DD6D72" w:rsidP="00DD6D72">
      <w:pPr>
        <w:rPr>
          <w:noProof/>
          <w:lang w:eastAsia="ko-KR"/>
        </w:rPr>
      </w:pPr>
      <w:bookmarkStart w:id="736" w:name="_Toc4578382"/>
      <w:bookmarkStart w:id="737" w:name="_Toc27728070"/>
    </w:p>
    <w:p w14:paraId="6D0C0C35" w14:textId="77777777" w:rsidR="006507BF" w:rsidRPr="00FC08AF" w:rsidRDefault="006507BF" w:rsidP="006507BF">
      <w:pPr>
        <w:pStyle w:val="Heading3"/>
        <w:rPr>
          <w:noProof/>
          <w:lang w:eastAsia="ko-KR"/>
        </w:rPr>
      </w:pPr>
      <w:bookmarkStart w:id="738" w:name="_Toc176353391"/>
      <w:r w:rsidRPr="00FC08AF">
        <w:rPr>
          <w:noProof/>
          <w:lang w:eastAsia="ko-KR"/>
        </w:rPr>
        <w:t>6.</w:t>
      </w:r>
      <w:r w:rsidRPr="00FC08AF">
        <w:rPr>
          <w:noProof/>
        </w:rPr>
        <w:t>2.23N</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/&lt;x&gt;/EnhSvcOpValue</w:t>
      </w:r>
      <w:bookmarkEnd w:id="736"/>
      <w:bookmarkEnd w:id="737"/>
      <w:bookmarkEnd w:id="738"/>
    </w:p>
    <w:p w14:paraId="023D41F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N.1: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/&lt;x&gt;/EnhSvcOpValue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56135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19871E"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/&lt;x&gt;/EnhSvcOpValue</w:t>
            </w:r>
          </w:p>
        </w:tc>
      </w:tr>
      <w:tr w:rsidR="006507BF" w:rsidRPr="00FC08AF" w14:paraId="13BAA99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4322A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4D17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4DE4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13DE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0085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7D4B32" w14:textId="77777777" w:rsidR="006507BF" w:rsidRPr="00FC08AF" w:rsidRDefault="006507BF" w:rsidP="003A70BF">
            <w:pPr>
              <w:jc w:val="center"/>
              <w:rPr>
                <w:rFonts w:ascii="Arial" w:hAnsi="Arial" w:cs="Arial"/>
                <w:b/>
                <w:noProof/>
                <w:sz w:val="18"/>
                <w:szCs w:val="18"/>
              </w:rPr>
            </w:pPr>
          </w:p>
        </w:tc>
      </w:tr>
      <w:tr w:rsidR="006507BF" w:rsidRPr="00FC08AF" w14:paraId="74283B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08B2F6"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6E8C"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BA8F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E80E6"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3B79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A80DDA" w14:textId="77777777" w:rsidR="006507BF" w:rsidRPr="00FC08AF" w:rsidRDefault="006507BF" w:rsidP="003A70BF">
            <w:pPr>
              <w:jc w:val="center"/>
              <w:rPr>
                <w:b/>
                <w:noProof/>
              </w:rPr>
            </w:pPr>
          </w:p>
        </w:tc>
      </w:tr>
      <w:tr w:rsidR="006507BF" w:rsidRPr="00FC08AF" w14:paraId="35E713B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8A74D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B07E38"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an enhanced service operational value.</w:t>
            </w:r>
          </w:p>
        </w:tc>
      </w:tr>
    </w:tbl>
    <w:p w14:paraId="7CEB55F9" w14:textId="77777777" w:rsidR="00DD6D72" w:rsidRPr="00FC08AF" w:rsidRDefault="00DD6D72" w:rsidP="00DD6D72">
      <w:pPr>
        <w:rPr>
          <w:noProof/>
          <w:lang w:eastAsia="ko-KR"/>
        </w:rPr>
      </w:pPr>
      <w:bookmarkStart w:id="739" w:name="_Toc4578383"/>
      <w:bookmarkStart w:id="740" w:name="_Toc27728071"/>
    </w:p>
    <w:p w14:paraId="6B4E2824" w14:textId="77777777" w:rsidR="00DA771A" w:rsidRPr="00FC08AF" w:rsidRDefault="00DA771A" w:rsidP="00DA771A">
      <w:pPr>
        <w:pStyle w:val="Heading3"/>
        <w:rPr>
          <w:noProof/>
          <w:lang w:eastAsia="ko-KR"/>
        </w:rPr>
      </w:pPr>
      <w:bookmarkStart w:id="741" w:name="_Toc176353392"/>
      <w:r w:rsidRPr="00FC08AF">
        <w:rPr>
          <w:noProof/>
          <w:lang w:eastAsia="ko-KR"/>
        </w:rPr>
        <w:t>6.</w:t>
      </w:r>
      <w:r w:rsidRPr="00FC08AF">
        <w:rPr>
          <w:noProof/>
        </w:rPr>
        <w:t>2.23NA</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/&lt;x&gt;/EnhSvcOpID</w:t>
      </w:r>
      <w:bookmarkEnd w:id="739"/>
      <w:bookmarkEnd w:id="740"/>
      <w:bookmarkEnd w:id="741"/>
    </w:p>
    <w:p w14:paraId="3066E27E" w14:textId="77777777" w:rsidR="00DA771A" w:rsidRPr="00FC08AF" w:rsidRDefault="00DA771A" w:rsidP="00DA771A">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NA.1: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/&lt;x&gt;/EnhSvcOpID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DA771A" w:rsidRPr="00FC08AF" w14:paraId="3CF25205" w14:textId="77777777" w:rsidTr="00775D2E">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0BC786" w14:textId="77777777" w:rsidR="00DA771A" w:rsidRPr="00FC08AF" w:rsidRDefault="00DA771A" w:rsidP="00775D2E">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/&lt;x&gt;/EnhSvcOpID</w:t>
            </w:r>
          </w:p>
        </w:tc>
      </w:tr>
      <w:tr w:rsidR="00DA771A" w:rsidRPr="00FC08AF" w14:paraId="003E527C" w14:textId="77777777" w:rsidTr="00775D2E">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16AD9" w14:textId="77777777" w:rsidR="00DA771A" w:rsidRPr="00FC08AF" w:rsidRDefault="00DA771A" w:rsidP="00775D2E">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CE949" w14:textId="77777777" w:rsidR="00DA771A" w:rsidRPr="00FC08AF" w:rsidRDefault="00DA771A" w:rsidP="00775D2E">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E8948" w14:textId="77777777" w:rsidR="00DA771A" w:rsidRPr="00FC08AF" w:rsidRDefault="00DA771A" w:rsidP="00775D2E">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58159" w14:textId="77777777" w:rsidR="00DA771A" w:rsidRPr="00FC08AF" w:rsidRDefault="00DA771A" w:rsidP="00775D2E">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00648" w14:textId="77777777" w:rsidR="00DA771A" w:rsidRPr="00FC08AF" w:rsidRDefault="00DA771A" w:rsidP="00775D2E">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9DAE8F" w14:textId="77777777" w:rsidR="00DA771A" w:rsidRPr="00FC08AF" w:rsidRDefault="00DA771A" w:rsidP="00775D2E">
            <w:pPr>
              <w:jc w:val="center"/>
              <w:rPr>
                <w:rFonts w:ascii="Arial" w:hAnsi="Arial" w:cs="Arial"/>
                <w:b/>
                <w:noProof/>
                <w:sz w:val="18"/>
                <w:szCs w:val="18"/>
              </w:rPr>
            </w:pPr>
          </w:p>
        </w:tc>
      </w:tr>
      <w:tr w:rsidR="00DA771A" w:rsidRPr="00FC08AF" w14:paraId="700C15EA" w14:textId="77777777" w:rsidTr="00775D2E">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EF0ACD" w14:textId="77777777" w:rsidR="00DA771A" w:rsidRPr="00FC08AF" w:rsidRDefault="00DA771A" w:rsidP="00775D2E">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E5DAC" w14:textId="77777777" w:rsidR="00DA771A" w:rsidRPr="00FC08AF" w:rsidRDefault="00DA771A" w:rsidP="00775D2E">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C79CE" w14:textId="77777777" w:rsidR="00DA771A" w:rsidRPr="00FC08AF" w:rsidRDefault="00DA771A" w:rsidP="00775D2E">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9CA73" w14:textId="77777777" w:rsidR="00DA771A" w:rsidRPr="00FC08AF" w:rsidRDefault="00DA771A" w:rsidP="00775D2E">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865DB" w14:textId="77777777" w:rsidR="00DA771A" w:rsidRPr="00FC08AF" w:rsidRDefault="00DA771A" w:rsidP="00775D2E">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0878B8" w14:textId="77777777" w:rsidR="00DA771A" w:rsidRPr="00FC08AF" w:rsidRDefault="00DA771A" w:rsidP="00775D2E">
            <w:pPr>
              <w:jc w:val="center"/>
              <w:rPr>
                <w:b/>
                <w:noProof/>
              </w:rPr>
            </w:pPr>
          </w:p>
        </w:tc>
      </w:tr>
      <w:tr w:rsidR="00DA771A" w:rsidRPr="00FC08AF" w14:paraId="70DF19A7" w14:textId="77777777" w:rsidTr="00775D2E">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B1A181" w14:textId="77777777" w:rsidR="00DA771A" w:rsidRPr="00FC08AF" w:rsidRDefault="00DA771A" w:rsidP="00775D2E">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8D9021" w14:textId="77777777" w:rsidR="00DA771A" w:rsidRPr="00FC08AF" w:rsidRDefault="00DA771A" w:rsidP="00775D2E">
            <w:pPr>
              <w:rPr>
                <w:noProof/>
                <w:lang w:eastAsia="ko-KR"/>
              </w:rPr>
            </w:pPr>
            <w:r w:rsidRPr="00FC08AF">
              <w:rPr>
                <w:noProof/>
              </w:rPr>
              <w:t xml:space="preserve">This leaf node </w:t>
            </w:r>
            <w:r w:rsidRPr="00FC08AF">
              <w:rPr>
                <w:noProof/>
                <w:lang w:eastAsia="ko-KR"/>
              </w:rPr>
              <w:t>indicates a unique id associated with enhanced service operational value.</w:t>
            </w:r>
          </w:p>
        </w:tc>
      </w:tr>
    </w:tbl>
    <w:p w14:paraId="39E80970" w14:textId="77777777" w:rsidR="00DD6D72" w:rsidRPr="00FC08AF" w:rsidRDefault="00DD6D72" w:rsidP="00DD6D72">
      <w:pPr>
        <w:rPr>
          <w:noProof/>
          <w:lang w:eastAsia="ko-KR"/>
        </w:rPr>
      </w:pPr>
      <w:bookmarkStart w:id="742" w:name="_Toc4578384"/>
      <w:bookmarkStart w:id="743" w:name="_Toc27728072"/>
    </w:p>
    <w:p w14:paraId="15BEEB93" w14:textId="77777777" w:rsidR="006507BF" w:rsidRPr="00FC08AF" w:rsidRDefault="006507BF" w:rsidP="006507BF">
      <w:pPr>
        <w:pStyle w:val="Heading3"/>
        <w:rPr>
          <w:noProof/>
          <w:lang w:eastAsia="ko-KR"/>
        </w:rPr>
      </w:pPr>
      <w:bookmarkStart w:id="744" w:name="_Toc176353393"/>
      <w:r w:rsidRPr="00FC08AF">
        <w:rPr>
          <w:noProof/>
        </w:rPr>
        <w:t>6.2.</w:t>
      </w:r>
      <w:r w:rsidRPr="00FC08AF">
        <w:rPr>
          <w:noProof/>
          <w:lang w:eastAsia="ko-KR"/>
        </w:rPr>
        <w:t>23O</w:t>
      </w:r>
      <w:r w:rsidRPr="00FC08AF">
        <w:rPr>
          <w:noProof/>
        </w:rPr>
        <w:tab/>
        <w:t>/</w:t>
      </w:r>
      <w:r w:rsidRPr="00FC08AF">
        <w:rPr>
          <w:i/>
          <w:iCs/>
          <w:noProof/>
        </w:rPr>
        <w:t>&lt;x&gt;</w:t>
      </w:r>
      <w:r w:rsidRPr="00FC08AF">
        <w:rPr>
          <w:noProof/>
        </w:rPr>
        <w:t>/&lt;x&gt;/Common/MCData/AllowedTransmitDataInGroup</w:t>
      </w:r>
      <w:bookmarkEnd w:id="742"/>
      <w:bookmarkEnd w:id="743"/>
      <w:bookmarkEnd w:id="744"/>
    </w:p>
    <w:p w14:paraId="586030B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23O</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AllowedTransmitDataInGroup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22724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3A56F6" w14:textId="77777777" w:rsidR="006507BF" w:rsidRPr="00FC08AF" w:rsidRDefault="006507BF" w:rsidP="003A70BF">
            <w:pPr>
              <w:rPr>
                <w:rFonts w:ascii="Arial" w:hAnsi="Arial" w:cs="Arial"/>
                <w:noProof/>
                <w:sz w:val="18"/>
                <w:szCs w:val="18"/>
              </w:rPr>
            </w:pPr>
            <w:r w:rsidRPr="00FC08AF">
              <w:rPr>
                <w:noProof/>
              </w:rPr>
              <w:t>&lt;x&gt;/Common/MCData/AllowedTransmitDataInGroup</w:t>
            </w:r>
          </w:p>
        </w:tc>
      </w:tr>
      <w:tr w:rsidR="006507BF" w:rsidRPr="00FC08AF" w14:paraId="3F1D5B9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412F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94DAD"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B0B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8AE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A43E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9CD17B" w14:textId="77777777" w:rsidR="006507BF" w:rsidRPr="00FC08AF" w:rsidRDefault="006507BF" w:rsidP="003A70BF">
            <w:pPr>
              <w:jc w:val="center"/>
              <w:rPr>
                <w:rFonts w:ascii="Arial" w:hAnsi="Arial" w:cs="Arial"/>
                <w:b/>
                <w:noProof/>
                <w:sz w:val="18"/>
                <w:szCs w:val="18"/>
              </w:rPr>
            </w:pPr>
          </w:p>
        </w:tc>
      </w:tr>
      <w:tr w:rsidR="006507BF" w:rsidRPr="00FC08AF" w14:paraId="3209D07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F65BA"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E8169"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7881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D9AC0"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85E6"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5BB3B4" w14:textId="77777777" w:rsidR="006507BF" w:rsidRPr="00FC08AF" w:rsidRDefault="006507BF" w:rsidP="003A70BF">
            <w:pPr>
              <w:jc w:val="center"/>
              <w:rPr>
                <w:b/>
                <w:noProof/>
              </w:rPr>
            </w:pPr>
          </w:p>
        </w:tc>
      </w:tr>
      <w:tr w:rsidR="006507BF" w:rsidRPr="00FC08AF" w14:paraId="78BCDC6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902BEB"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F1AE6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an MC data user is permitted to transmit data in the group.</w:t>
            </w:r>
          </w:p>
        </w:tc>
      </w:tr>
    </w:tbl>
    <w:p w14:paraId="005FD7E7" w14:textId="77777777" w:rsidR="00DD6D72" w:rsidRPr="00FC08AF" w:rsidRDefault="00DD6D72" w:rsidP="00DD6D72">
      <w:pPr>
        <w:rPr>
          <w:noProof/>
          <w:lang w:eastAsia="ko-KR"/>
        </w:rPr>
      </w:pPr>
    </w:p>
    <w:p w14:paraId="77EA57DC"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an MC data user is </w:t>
      </w:r>
      <w:r w:rsidRPr="00FC08AF">
        <w:rPr>
          <w:noProof/>
          <w:lang w:eastAsia="ko-KR"/>
        </w:rPr>
        <w:t>allowed</w:t>
      </w:r>
      <w:r w:rsidRPr="00FC08AF">
        <w:rPr>
          <w:rFonts w:eastAsia="SimSun"/>
          <w:noProof/>
          <w:lang w:eastAsia="zh-CN"/>
        </w:rPr>
        <w:t xml:space="preserve"> to transmit data in the group</w:t>
      </w:r>
      <w:r w:rsidRPr="00FC08AF">
        <w:rPr>
          <w:noProof/>
          <w:lang w:eastAsia="ko-KR"/>
        </w:rPr>
        <w:t>.</w:t>
      </w:r>
    </w:p>
    <w:p w14:paraId="743993CC" w14:textId="77777777" w:rsidR="006507BF" w:rsidRPr="00FC08AF" w:rsidRDefault="006507BF" w:rsidP="006507BF">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an MC data user is not allowed</w:t>
      </w:r>
      <w:r w:rsidRPr="00FC08AF">
        <w:rPr>
          <w:rFonts w:eastAsia="SimSun"/>
          <w:noProof/>
          <w:lang w:eastAsia="zh-CN"/>
        </w:rPr>
        <w:t xml:space="preserve"> to transmit data in the group</w:t>
      </w:r>
      <w:r w:rsidRPr="00FC08AF">
        <w:rPr>
          <w:noProof/>
          <w:lang w:eastAsia="ko-KR"/>
        </w:rPr>
        <w:t>.</w:t>
      </w:r>
    </w:p>
    <w:p w14:paraId="5FE7F184" w14:textId="77777777" w:rsidR="006507BF" w:rsidRPr="00FC08AF" w:rsidRDefault="006507BF" w:rsidP="006507BF">
      <w:pPr>
        <w:pStyle w:val="Heading3"/>
        <w:rPr>
          <w:noProof/>
          <w:lang w:eastAsia="ko-KR"/>
        </w:rPr>
      </w:pPr>
      <w:bookmarkStart w:id="745" w:name="_Toc4578385"/>
      <w:bookmarkStart w:id="746" w:name="_Toc27728073"/>
      <w:bookmarkStart w:id="747" w:name="_Toc176353394"/>
      <w:r w:rsidRPr="00FC08AF">
        <w:rPr>
          <w:noProof/>
        </w:rPr>
        <w:t>6.2.</w:t>
      </w:r>
      <w:r w:rsidRPr="00FC08AF">
        <w:rPr>
          <w:noProof/>
          <w:lang w:eastAsia="ko-KR"/>
        </w:rPr>
        <w:t>23P</w:t>
      </w:r>
      <w:r w:rsidRPr="00FC08AF">
        <w:rPr>
          <w:noProof/>
        </w:rPr>
        <w:tab/>
        <w:t>/&lt;x&gt;/&lt;x&gt;/Common/MCData/MaxDataSingleRequest</w:t>
      </w:r>
      <w:bookmarkEnd w:id="745"/>
      <w:bookmarkEnd w:id="746"/>
      <w:bookmarkEnd w:id="747"/>
    </w:p>
    <w:p w14:paraId="6029514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23P</w:t>
      </w:r>
      <w:r w:rsidRPr="00FC08AF">
        <w:rPr>
          <w:noProof/>
        </w:rPr>
        <w:t>.1: /&lt;x&gt;/&lt;x&gt;/Common/MCData/MaxDataSingleRequest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4B16EF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1F37EE" w14:textId="77777777" w:rsidR="006507BF" w:rsidRPr="00FC08AF" w:rsidRDefault="006507BF" w:rsidP="003A70BF">
            <w:pPr>
              <w:rPr>
                <w:rFonts w:ascii="Arial" w:hAnsi="Arial" w:cs="Arial"/>
                <w:noProof/>
                <w:sz w:val="18"/>
                <w:szCs w:val="18"/>
              </w:rPr>
            </w:pPr>
            <w:r w:rsidRPr="00FC08AF">
              <w:rPr>
                <w:noProof/>
              </w:rPr>
              <w:t>&lt;x&gt;/Common/MCData/MaxDataSingleRequest</w:t>
            </w:r>
          </w:p>
        </w:tc>
      </w:tr>
      <w:tr w:rsidR="006507BF" w:rsidRPr="00FC08AF" w14:paraId="52EF207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ADAD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A2D2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93E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DD11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C61B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EC6518" w14:textId="77777777" w:rsidR="006507BF" w:rsidRPr="00FC08AF" w:rsidRDefault="006507BF" w:rsidP="003A70BF">
            <w:pPr>
              <w:jc w:val="center"/>
              <w:rPr>
                <w:rFonts w:ascii="Arial" w:hAnsi="Arial" w:cs="Arial"/>
                <w:b/>
                <w:noProof/>
                <w:sz w:val="18"/>
                <w:szCs w:val="18"/>
              </w:rPr>
            </w:pPr>
          </w:p>
        </w:tc>
      </w:tr>
      <w:tr w:rsidR="006507BF" w:rsidRPr="00FC08AF" w14:paraId="1C84874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E1BE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215A3"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4CD14"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C6151"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E2D3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09EAE1" w14:textId="77777777" w:rsidR="006507BF" w:rsidRPr="00FC08AF" w:rsidRDefault="006507BF" w:rsidP="003A70BF">
            <w:pPr>
              <w:jc w:val="center"/>
              <w:rPr>
                <w:b/>
                <w:noProof/>
              </w:rPr>
            </w:pPr>
          </w:p>
        </w:tc>
      </w:tr>
      <w:tr w:rsidR="006507BF" w:rsidRPr="00FC08AF" w14:paraId="6E285C3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46FBA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30DA01" w14:textId="77777777" w:rsidR="006507BF" w:rsidRPr="00FC08AF" w:rsidRDefault="006507BF" w:rsidP="003A70BF">
            <w:pPr>
              <w:rPr>
                <w:noProof/>
                <w:lang w:eastAsia="ko-KR"/>
              </w:rPr>
            </w:pPr>
            <w:r w:rsidRPr="00FC08AF">
              <w:rPr>
                <w:noProof/>
              </w:rPr>
              <w:t xml:space="preserve">This leaf node </w:t>
            </w:r>
            <w:r w:rsidRPr="00FC08AF">
              <w:rPr>
                <w:noProof/>
                <w:lang w:eastAsia="ko-KR"/>
              </w:rPr>
              <w:t xml:space="preserve">indicates the maximum amount of data (in megabytes) that an MCData user can transmit in a single request during group communication. </w:t>
            </w:r>
          </w:p>
        </w:tc>
      </w:tr>
    </w:tbl>
    <w:p w14:paraId="1D675E03" w14:textId="77777777" w:rsidR="00DD6D72" w:rsidRPr="00FC08AF" w:rsidRDefault="00DD6D72" w:rsidP="00DD6D72">
      <w:pPr>
        <w:rPr>
          <w:noProof/>
          <w:lang w:eastAsia="ko-KR"/>
        </w:rPr>
      </w:pPr>
    </w:p>
    <w:p w14:paraId="218E6871"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6F49783C" w14:textId="77777777" w:rsidR="006507BF" w:rsidRPr="00FC08AF" w:rsidRDefault="006507BF" w:rsidP="006507BF">
      <w:pPr>
        <w:rPr>
          <w:noProof/>
          <w:lang w:eastAsia="ko-KR"/>
        </w:rPr>
      </w:pPr>
      <w:r w:rsidRPr="00FC08AF">
        <w:rPr>
          <w:noProof/>
        </w:rPr>
        <w:t>The MaxData1to1 size is in megabytes.</w:t>
      </w:r>
    </w:p>
    <w:p w14:paraId="7096970C" w14:textId="77777777" w:rsidR="006507BF" w:rsidRPr="00FC08AF" w:rsidRDefault="006507BF" w:rsidP="006507BF">
      <w:pPr>
        <w:pStyle w:val="Heading3"/>
        <w:rPr>
          <w:noProof/>
          <w:lang w:eastAsia="ko-KR"/>
        </w:rPr>
      </w:pPr>
      <w:bookmarkStart w:id="748" w:name="_Toc4578386"/>
      <w:bookmarkStart w:id="749" w:name="_Toc27728074"/>
      <w:bookmarkStart w:id="750" w:name="_Toc176353395"/>
      <w:r w:rsidRPr="00FC08AF">
        <w:rPr>
          <w:noProof/>
        </w:rPr>
        <w:t>6.2.</w:t>
      </w:r>
      <w:r w:rsidRPr="00FC08AF">
        <w:rPr>
          <w:noProof/>
          <w:lang w:eastAsia="ko-KR"/>
        </w:rPr>
        <w:t>23Q</w:t>
      </w:r>
      <w:r w:rsidRPr="00FC08AF">
        <w:rPr>
          <w:noProof/>
        </w:rPr>
        <w:tab/>
        <w:t>/&lt;x&gt;/&lt;x&gt;/Common/MCData/MaxTimeSingleRequest</w:t>
      </w:r>
      <w:bookmarkEnd w:id="748"/>
      <w:bookmarkEnd w:id="749"/>
      <w:bookmarkEnd w:id="750"/>
    </w:p>
    <w:p w14:paraId="5C2D8DE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23Q</w:t>
      </w:r>
      <w:r w:rsidRPr="00FC08AF">
        <w:rPr>
          <w:noProof/>
        </w:rPr>
        <w:t>.1: /&lt;x&gt;/&lt;x&gt;/Common/MCData/MaxTimeSingleRequest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CC3D6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AFD4A" w14:textId="77777777" w:rsidR="006507BF" w:rsidRPr="00FC08AF" w:rsidRDefault="006507BF" w:rsidP="003A70BF">
            <w:pPr>
              <w:rPr>
                <w:rFonts w:ascii="Arial" w:hAnsi="Arial" w:cs="Arial"/>
                <w:noProof/>
                <w:sz w:val="18"/>
                <w:szCs w:val="18"/>
              </w:rPr>
            </w:pPr>
            <w:r w:rsidRPr="00FC08AF">
              <w:rPr>
                <w:noProof/>
              </w:rPr>
              <w:t>&lt;x&gt;/Common/MCData/MaxTimeSingleRequest</w:t>
            </w:r>
          </w:p>
        </w:tc>
      </w:tr>
      <w:tr w:rsidR="006507BF" w:rsidRPr="00FC08AF" w14:paraId="227D0DF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FD45F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1A35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42A8D"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15D48"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468F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B0B4A" w14:textId="77777777" w:rsidR="006507BF" w:rsidRPr="00FC08AF" w:rsidRDefault="006507BF" w:rsidP="003A70BF">
            <w:pPr>
              <w:jc w:val="center"/>
              <w:rPr>
                <w:rFonts w:ascii="Arial" w:hAnsi="Arial" w:cs="Arial"/>
                <w:b/>
                <w:noProof/>
                <w:sz w:val="18"/>
                <w:szCs w:val="18"/>
              </w:rPr>
            </w:pPr>
          </w:p>
        </w:tc>
      </w:tr>
      <w:tr w:rsidR="006507BF" w:rsidRPr="00FC08AF" w14:paraId="2E66D38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EA9A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E75F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0042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B54CF"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1557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A8FFB7" w14:textId="77777777" w:rsidR="006507BF" w:rsidRPr="00FC08AF" w:rsidRDefault="006507BF" w:rsidP="003A70BF">
            <w:pPr>
              <w:jc w:val="center"/>
              <w:rPr>
                <w:b/>
                <w:noProof/>
              </w:rPr>
            </w:pPr>
          </w:p>
        </w:tc>
      </w:tr>
      <w:tr w:rsidR="006507BF" w:rsidRPr="00FC08AF" w14:paraId="0B4EAF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CD4618"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06EA14"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maximum amount of time that an MCData user can transmit for in a single request during group communication.</w:t>
            </w:r>
          </w:p>
        </w:tc>
      </w:tr>
    </w:tbl>
    <w:p w14:paraId="64A3F843" w14:textId="77777777" w:rsidR="00DD6D72" w:rsidRPr="00FC08AF" w:rsidRDefault="00DD6D72" w:rsidP="00DD6D72">
      <w:pPr>
        <w:rPr>
          <w:noProof/>
          <w:lang w:eastAsia="ko-KR"/>
        </w:rPr>
      </w:pPr>
    </w:p>
    <w:p w14:paraId="01782026"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7876044E" w14:textId="77777777" w:rsidR="006507BF" w:rsidRPr="00FC08AF" w:rsidRDefault="006507BF" w:rsidP="006507BF">
      <w:pPr>
        <w:rPr>
          <w:noProof/>
          <w:lang w:eastAsia="ko-KR"/>
        </w:rPr>
      </w:pPr>
      <w:r w:rsidRPr="00FC08AF">
        <w:rPr>
          <w:noProof/>
        </w:rPr>
        <w:t>The MaxTime1To1 time is in seconds</w:t>
      </w:r>
      <w:r w:rsidRPr="00FC08AF">
        <w:rPr>
          <w:noProof/>
          <w:lang w:eastAsia="ko-KR"/>
        </w:rPr>
        <w:t>.</w:t>
      </w:r>
    </w:p>
    <w:p w14:paraId="62900E82" w14:textId="77777777" w:rsidR="006507BF" w:rsidRPr="00FC08AF" w:rsidRDefault="006507BF" w:rsidP="006507BF">
      <w:pPr>
        <w:pStyle w:val="Heading3"/>
        <w:rPr>
          <w:noProof/>
          <w:lang w:eastAsia="ko-KR"/>
        </w:rPr>
      </w:pPr>
      <w:bookmarkStart w:id="751" w:name="_Toc4578387"/>
      <w:bookmarkStart w:id="752" w:name="_Toc27728075"/>
      <w:bookmarkStart w:id="753" w:name="_Toc176353396"/>
      <w:r w:rsidRPr="00FC08AF">
        <w:rPr>
          <w:noProof/>
        </w:rPr>
        <w:t>6.2.23R</w:t>
      </w:r>
      <w:r w:rsidRPr="00FC08AF">
        <w:rPr>
          <w:noProof/>
        </w:rPr>
        <w:tab/>
        <w:t>/</w:t>
      </w:r>
      <w:r w:rsidRPr="00FC08AF">
        <w:rPr>
          <w:i/>
          <w:iCs/>
          <w:noProof/>
        </w:rPr>
        <w:t>&lt;x&gt;</w:t>
      </w:r>
      <w:r w:rsidRPr="00FC08AF">
        <w:rPr>
          <w:noProof/>
        </w:rPr>
        <w:t>/&lt;x&gt;/Common/MCVideo</w:t>
      </w:r>
      <w:bookmarkEnd w:id="751"/>
      <w:bookmarkEnd w:id="752"/>
      <w:bookmarkEnd w:id="753"/>
    </w:p>
    <w:p w14:paraId="4B89857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23R</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045C3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D10F52" w14:textId="77777777" w:rsidR="006507BF" w:rsidRPr="00FC08AF" w:rsidRDefault="006507BF" w:rsidP="003A70BF">
            <w:pPr>
              <w:rPr>
                <w:rFonts w:ascii="Arial" w:hAnsi="Arial" w:cs="Arial"/>
                <w:noProof/>
                <w:sz w:val="18"/>
                <w:szCs w:val="18"/>
              </w:rPr>
            </w:pPr>
            <w:r w:rsidRPr="00FC08AF">
              <w:rPr>
                <w:noProof/>
              </w:rPr>
              <w:t>&lt;x&gt;/Common/MCVideo</w:t>
            </w:r>
          </w:p>
        </w:tc>
      </w:tr>
      <w:tr w:rsidR="006507BF" w:rsidRPr="00FC08AF" w14:paraId="68F8DE7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72E26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3906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7D89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C3D5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B214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798539" w14:textId="77777777" w:rsidR="006507BF" w:rsidRPr="00FC08AF" w:rsidRDefault="006507BF" w:rsidP="003A70BF">
            <w:pPr>
              <w:jc w:val="center"/>
              <w:rPr>
                <w:rFonts w:ascii="Arial" w:hAnsi="Arial" w:cs="Arial"/>
                <w:b/>
                <w:noProof/>
                <w:sz w:val="18"/>
                <w:szCs w:val="18"/>
              </w:rPr>
            </w:pPr>
          </w:p>
        </w:tc>
      </w:tr>
      <w:tr w:rsidR="006507BF" w:rsidRPr="00FC08AF" w14:paraId="7AE0D6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7B06F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82BF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B9FE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381AC"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261E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029A29" w14:textId="77777777" w:rsidR="006507BF" w:rsidRPr="00FC08AF" w:rsidRDefault="006507BF" w:rsidP="003A70BF">
            <w:pPr>
              <w:jc w:val="center"/>
              <w:rPr>
                <w:b/>
                <w:noProof/>
              </w:rPr>
            </w:pPr>
          </w:p>
        </w:tc>
      </w:tr>
      <w:tr w:rsidR="006507BF" w:rsidRPr="00FC08AF" w14:paraId="1D7F06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80DC0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851B8E"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Common MCVideo group information</w:t>
            </w:r>
          </w:p>
        </w:tc>
      </w:tr>
    </w:tbl>
    <w:p w14:paraId="2D35D09A" w14:textId="77777777" w:rsidR="00DD6D72" w:rsidRPr="00FC08AF" w:rsidRDefault="00DD6D72" w:rsidP="00DD6D72">
      <w:pPr>
        <w:rPr>
          <w:noProof/>
          <w:lang w:eastAsia="ko-KR"/>
        </w:rPr>
      </w:pPr>
      <w:bookmarkStart w:id="754" w:name="_Toc4578388"/>
      <w:bookmarkStart w:id="755" w:name="_Toc27728076"/>
    </w:p>
    <w:p w14:paraId="049078C5" w14:textId="77777777" w:rsidR="006507BF" w:rsidRPr="00FC08AF" w:rsidRDefault="006507BF" w:rsidP="006507BF">
      <w:pPr>
        <w:pStyle w:val="Heading3"/>
        <w:rPr>
          <w:noProof/>
          <w:lang w:eastAsia="ko-KR"/>
        </w:rPr>
      </w:pPr>
      <w:bookmarkStart w:id="756" w:name="_Toc176353397"/>
      <w:r w:rsidRPr="00FC08AF">
        <w:rPr>
          <w:noProof/>
        </w:rPr>
        <w:t>6.2.2</w:t>
      </w:r>
      <w:r w:rsidRPr="00FC08AF">
        <w:rPr>
          <w:noProof/>
          <w:lang w:eastAsia="ko-KR"/>
        </w:rPr>
        <w:t>3S</w:t>
      </w:r>
      <w:r w:rsidRPr="00FC08AF">
        <w:rPr>
          <w:noProof/>
        </w:rPr>
        <w:tab/>
        <w:t>/</w:t>
      </w:r>
      <w:r w:rsidRPr="00FC08AF">
        <w:rPr>
          <w:i/>
          <w:iCs/>
          <w:noProof/>
        </w:rPr>
        <w:t>&lt;x&gt;</w:t>
      </w:r>
      <w:r w:rsidRPr="00FC08AF">
        <w:rPr>
          <w:noProof/>
        </w:rPr>
        <w:t>/&lt;x&gt;/Common/MCVideo/</w:t>
      </w:r>
      <w:r w:rsidRPr="00FC08AF">
        <w:rPr>
          <w:noProof/>
          <w:lang w:eastAsia="ko-KR"/>
        </w:rPr>
        <w:t>MediaProtectionRequired</w:t>
      </w:r>
      <w:bookmarkEnd w:id="754"/>
      <w:bookmarkEnd w:id="755"/>
      <w:bookmarkEnd w:id="756"/>
    </w:p>
    <w:p w14:paraId="3575C25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23S</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AF6BAF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ADFE05" w14:textId="77777777" w:rsidR="006507BF" w:rsidRPr="00FC08AF" w:rsidRDefault="006507BF" w:rsidP="003A70BF">
            <w:pPr>
              <w:rPr>
                <w:rFonts w:ascii="Arial" w:hAnsi="Arial" w:cs="Arial"/>
                <w:noProof/>
                <w:sz w:val="18"/>
                <w:szCs w:val="18"/>
              </w:rPr>
            </w:pPr>
            <w:r w:rsidRPr="00FC08AF">
              <w:rPr>
                <w:noProof/>
              </w:rPr>
              <w:t>&lt;x&gt;/Common/MCVideo/</w:t>
            </w:r>
            <w:r w:rsidRPr="00FC08AF">
              <w:rPr>
                <w:noProof/>
                <w:lang w:eastAsia="ko-KR"/>
              </w:rPr>
              <w:t>MediaProtectionRequired</w:t>
            </w:r>
          </w:p>
        </w:tc>
      </w:tr>
      <w:tr w:rsidR="006507BF" w:rsidRPr="00FC08AF" w14:paraId="065064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6E811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985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372C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85F4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C8FE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092153" w14:textId="77777777" w:rsidR="006507BF" w:rsidRPr="00FC08AF" w:rsidRDefault="006507BF" w:rsidP="003A70BF">
            <w:pPr>
              <w:jc w:val="center"/>
              <w:rPr>
                <w:rFonts w:ascii="Arial" w:hAnsi="Arial" w:cs="Arial"/>
                <w:b/>
                <w:noProof/>
                <w:sz w:val="18"/>
                <w:szCs w:val="18"/>
              </w:rPr>
            </w:pPr>
          </w:p>
        </w:tc>
      </w:tr>
      <w:tr w:rsidR="006507BF" w:rsidRPr="00FC08AF" w14:paraId="450666D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3B3C7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9A6B"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E340"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6C2B4"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82C8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725A7E" w14:textId="77777777" w:rsidR="006507BF" w:rsidRPr="00FC08AF" w:rsidRDefault="006507BF" w:rsidP="003A70BF">
            <w:pPr>
              <w:jc w:val="center"/>
              <w:rPr>
                <w:b/>
                <w:noProof/>
              </w:rPr>
            </w:pPr>
          </w:p>
        </w:tc>
      </w:tr>
      <w:tr w:rsidR="006507BF" w:rsidRPr="00FC08AF" w14:paraId="4082D5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A53D5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2F4BFB"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confidentiality and integrity of media</w:t>
            </w:r>
            <w:r w:rsidRPr="00FC08AF">
              <w:rPr>
                <w:rFonts w:eastAsia="SimSun"/>
                <w:noProof/>
                <w:lang w:eastAsia="zh-CN"/>
              </w:rPr>
              <w:t xml:space="preserve"> is required for MCVideo calls on the MCS group</w:t>
            </w:r>
            <w:r w:rsidRPr="00FC08AF">
              <w:rPr>
                <w:noProof/>
                <w:lang w:eastAsia="ko-KR"/>
              </w:rPr>
              <w:t>.</w:t>
            </w:r>
          </w:p>
        </w:tc>
      </w:tr>
    </w:tbl>
    <w:p w14:paraId="76423FA9" w14:textId="77777777" w:rsidR="00DD6D72" w:rsidRPr="00FC08AF" w:rsidRDefault="00DD6D72" w:rsidP="00DD6D72">
      <w:pPr>
        <w:rPr>
          <w:noProof/>
          <w:lang w:eastAsia="ko-KR"/>
        </w:rPr>
      </w:pPr>
    </w:p>
    <w:p w14:paraId="669135C5" w14:textId="77777777" w:rsidR="006507BF" w:rsidRPr="00FC08AF" w:rsidRDefault="006507BF" w:rsidP="006507BF">
      <w:pPr>
        <w:rPr>
          <w:noProof/>
          <w:lang w:eastAsia="ko-KR"/>
        </w:rPr>
      </w:pPr>
      <w:r w:rsidRPr="00FC08AF">
        <w:rPr>
          <w:noProof/>
        </w:rPr>
        <w:t>When set to "true" confidentiality and integrity of MCvideo media</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6BC8BEAD" w14:textId="77777777" w:rsidR="006507BF" w:rsidRPr="00FC08AF" w:rsidRDefault="006507BF" w:rsidP="006507BF">
      <w:pPr>
        <w:rPr>
          <w:noProof/>
          <w:lang w:eastAsia="ko-KR"/>
        </w:rPr>
      </w:pPr>
      <w:r w:rsidRPr="00FC08AF">
        <w:rPr>
          <w:noProof/>
        </w:rPr>
        <w:lastRenderedPageBreak/>
        <w:t>When set to "</w:t>
      </w:r>
      <w:r w:rsidRPr="00FC08AF">
        <w:rPr>
          <w:noProof/>
          <w:lang w:eastAsia="ko-KR"/>
        </w:rPr>
        <w:t>false</w:t>
      </w:r>
      <w:r w:rsidRPr="00FC08AF">
        <w:rPr>
          <w:noProof/>
        </w:rPr>
        <w:t>" confidentiality and integrity of MCvideo media</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0F47D335"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17E6282" w14:textId="77777777" w:rsidR="006507BF" w:rsidRPr="00FC08AF" w:rsidRDefault="006507BF" w:rsidP="006507BF">
      <w:pPr>
        <w:pStyle w:val="Heading3"/>
        <w:rPr>
          <w:noProof/>
          <w:lang w:eastAsia="ko-KR"/>
        </w:rPr>
      </w:pPr>
      <w:bookmarkStart w:id="757" w:name="_Toc4578389"/>
      <w:bookmarkStart w:id="758" w:name="_Toc27728077"/>
      <w:bookmarkStart w:id="759" w:name="_Toc176353398"/>
      <w:r w:rsidRPr="00FC08AF">
        <w:rPr>
          <w:noProof/>
        </w:rPr>
        <w:t>6.2.2</w:t>
      </w:r>
      <w:r w:rsidRPr="00FC08AF">
        <w:rPr>
          <w:noProof/>
          <w:lang w:eastAsia="ko-KR"/>
        </w:rPr>
        <w:t>3T</w:t>
      </w:r>
      <w:r w:rsidRPr="00FC08AF">
        <w:rPr>
          <w:noProof/>
        </w:rPr>
        <w:tab/>
        <w:t>/</w:t>
      </w:r>
      <w:r w:rsidRPr="00FC08AF">
        <w:rPr>
          <w:i/>
          <w:iCs/>
          <w:noProof/>
        </w:rPr>
        <w:t>&lt;x&gt;</w:t>
      </w:r>
      <w:r w:rsidRPr="00FC08AF">
        <w:rPr>
          <w:noProof/>
        </w:rPr>
        <w:t>/&lt;x&gt;/Common/MCVideo/</w:t>
      </w:r>
      <w:r w:rsidRPr="00FC08AF">
        <w:rPr>
          <w:noProof/>
          <w:lang w:eastAsia="ko-KR"/>
        </w:rPr>
        <w:t>TxControlProtectionRequired</w:t>
      </w:r>
      <w:bookmarkEnd w:id="757"/>
      <w:bookmarkEnd w:id="758"/>
      <w:bookmarkEnd w:id="759"/>
    </w:p>
    <w:p w14:paraId="7895EF4A"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23T</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28F0B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09D076" w14:textId="77777777" w:rsidR="006507BF" w:rsidRPr="00FC08AF" w:rsidRDefault="006507BF" w:rsidP="003A70BF">
            <w:pPr>
              <w:rPr>
                <w:rFonts w:ascii="Arial" w:hAnsi="Arial" w:cs="Arial"/>
                <w:noProof/>
                <w:sz w:val="18"/>
                <w:szCs w:val="18"/>
              </w:rPr>
            </w:pPr>
            <w:r w:rsidRPr="00FC08AF">
              <w:rPr>
                <w:noProof/>
              </w:rPr>
              <w:t>&lt;x&gt;/Common/MCVideo/</w:t>
            </w:r>
            <w:r w:rsidRPr="00FC08AF">
              <w:rPr>
                <w:noProof/>
                <w:lang w:eastAsia="ko-KR"/>
              </w:rPr>
              <w:t>TxControlProtectionRequired</w:t>
            </w:r>
          </w:p>
        </w:tc>
      </w:tr>
      <w:tr w:rsidR="006507BF" w:rsidRPr="00FC08AF" w14:paraId="27643A6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CAFF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429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7DCAA"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948BC"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8527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20E7AA" w14:textId="77777777" w:rsidR="006507BF" w:rsidRPr="00FC08AF" w:rsidRDefault="006507BF" w:rsidP="003A70BF">
            <w:pPr>
              <w:jc w:val="center"/>
              <w:rPr>
                <w:rFonts w:ascii="Arial" w:hAnsi="Arial" w:cs="Arial"/>
                <w:b/>
                <w:noProof/>
                <w:sz w:val="18"/>
                <w:szCs w:val="18"/>
              </w:rPr>
            </w:pPr>
          </w:p>
        </w:tc>
      </w:tr>
      <w:tr w:rsidR="006507BF" w:rsidRPr="00FC08AF" w14:paraId="54D31D2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214C7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07E2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3713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BDBF2"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1A1F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6F4C68" w14:textId="77777777" w:rsidR="006507BF" w:rsidRPr="00FC08AF" w:rsidRDefault="006507BF" w:rsidP="003A70BF">
            <w:pPr>
              <w:jc w:val="center"/>
              <w:rPr>
                <w:b/>
                <w:noProof/>
              </w:rPr>
            </w:pPr>
          </w:p>
        </w:tc>
      </w:tr>
      <w:tr w:rsidR="006507BF" w:rsidRPr="00FC08AF" w14:paraId="299FF9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125D2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8D526D"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confidentiality and integrity protection is required for on-network and off-network MCVideo transmission control signalling on the MCS group</w:t>
            </w:r>
          </w:p>
        </w:tc>
      </w:tr>
    </w:tbl>
    <w:p w14:paraId="7936CF19" w14:textId="77777777" w:rsidR="00DD6D72" w:rsidRPr="00FC08AF" w:rsidRDefault="00DD6D72" w:rsidP="00DD6D72">
      <w:pPr>
        <w:rPr>
          <w:noProof/>
          <w:lang w:eastAsia="ko-KR"/>
        </w:rPr>
      </w:pPr>
    </w:p>
    <w:p w14:paraId="46B3E998" w14:textId="77777777" w:rsidR="006507BF" w:rsidRPr="00FC08AF" w:rsidRDefault="006507BF" w:rsidP="006507BF">
      <w:pPr>
        <w:rPr>
          <w:noProof/>
          <w:lang w:eastAsia="ko-KR"/>
        </w:rPr>
      </w:pPr>
      <w:r w:rsidRPr="00FC08AF">
        <w:rPr>
          <w:noProof/>
        </w:rPr>
        <w:t>When set to "true" confidentiality and integrity of MCVideo transmission control signalling</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7F153B44"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MCVideo transmission control signalling</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6C8F91BE"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AD7118B" w14:textId="77777777" w:rsidR="006507BF" w:rsidRPr="00FC08AF" w:rsidRDefault="006507BF" w:rsidP="006507BF">
      <w:pPr>
        <w:pStyle w:val="Heading3"/>
        <w:rPr>
          <w:noProof/>
          <w:lang w:eastAsia="ko-KR"/>
        </w:rPr>
      </w:pPr>
      <w:bookmarkStart w:id="760" w:name="_Toc4578390"/>
      <w:bookmarkStart w:id="761" w:name="_Toc27728078"/>
      <w:bookmarkStart w:id="762" w:name="_Toc176353399"/>
      <w:r w:rsidRPr="00FC08AF">
        <w:rPr>
          <w:noProof/>
        </w:rPr>
        <w:t>6.2.2</w:t>
      </w:r>
      <w:r w:rsidRPr="00FC08AF">
        <w:rPr>
          <w:noProof/>
          <w:lang w:eastAsia="ko-KR"/>
        </w:rPr>
        <w:t>3U</w:t>
      </w:r>
      <w:r w:rsidRPr="00FC08AF">
        <w:rPr>
          <w:noProof/>
        </w:rPr>
        <w:tab/>
        <w:t>/</w:t>
      </w:r>
      <w:r w:rsidRPr="00FC08AF">
        <w:rPr>
          <w:i/>
          <w:iCs/>
          <w:noProof/>
        </w:rPr>
        <w:t>&lt;x&gt;</w:t>
      </w:r>
      <w:r w:rsidRPr="00FC08AF">
        <w:rPr>
          <w:noProof/>
        </w:rPr>
        <w:t>/&lt;x&gt;/Common/MCVideo/</w:t>
      </w:r>
      <w:r w:rsidRPr="00FC08AF">
        <w:rPr>
          <w:noProof/>
          <w:lang w:eastAsia="ko-KR"/>
        </w:rPr>
        <w:t>MediaProtectionSecurityMaterial</w:t>
      </w:r>
      <w:bookmarkEnd w:id="760"/>
      <w:bookmarkEnd w:id="761"/>
      <w:bookmarkEnd w:id="762"/>
    </w:p>
    <w:p w14:paraId="07C8F484"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23U</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/MCVideo/</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C0C3C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591876" w14:textId="77777777" w:rsidR="006507BF" w:rsidRPr="00FC08AF" w:rsidRDefault="006507BF" w:rsidP="003A70BF">
            <w:pPr>
              <w:rPr>
                <w:rFonts w:ascii="Arial" w:hAnsi="Arial" w:cs="Arial"/>
                <w:noProof/>
                <w:sz w:val="18"/>
                <w:szCs w:val="18"/>
              </w:rPr>
            </w:pPr>
            <w:r w:rsidRPr="00FC08AF">
              <w:rPr>
                <w:noProof/>
              </w:rPr>
              <w:t>&lt;x&gt;/Common/MCVideo/MediaProtectionSecurityMaterial</w:t>
            </w:r>
          </w:p>
        </w:tc>
      </w:tr>
      <w:tr w:rsidR="006507BF" w:rsidRPr="00FC08AF" w14:paraId="611ADD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7FF8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9A5E5"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FC31"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0878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CAB9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0E194" w14:textId="77777777" w:rsidR="006507BF" w:rsidRPr="00FC08AF" w:rsidRDefault="006507BF" w:rsidP="003A70BF">
            <w:pPr>
              <w:jc w:val="center"/>
              <w:rPr>
                <w:rFonts w:ascii="Arial" w:hAnsi="Arial" w:cs="Arial"/>
                <w:b/>
                <w:noProof/>
                <w:sz w:val="18"/>
                <w:szCs w:val="18"/>
              </w:rPr>
            </w:pPr>
          </w:p>
        </w:tc>
      </w:tr>
      <w:tr w:rsidR="006507BF" w:rsidRPr="00FC08AF" w14:paraId="07B725C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F951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88D2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B97D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CCCF4"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68C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04A191" w14:textId="77777777" w:rsidR="006507BF" w:rsidRPr="00FC08AF" w:rsidRDefault="006507BF" w:rsidP="003A70BF">
            <w:pPr>
              <w:jc w:val="center"/>
              <w:rPr>
                <w:b/>
                <w:noProof/>
              </w:rPr>
            </w:pPr>
          </w:p>
        </w:tc>
      </w:tr>
      <w:tr w:rsidR="006507BF" w:rsidRPr="00FC08AF" w14:paraId="0AFEB3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2FE3C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424FDE"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33.180 [</w:t>
            </w:r>
            <w:r w:rsidRPr="00FC08AF">
              <w:rPr>
                <w:noProof/>
                <w:lang w:eastAsia="ko-KR"/>
              </w:rPr>
              <w:t xml:space="preserve">xx]) </w:t>
            </w:r>
            <w:r w:rsidRPr="00FC08AF">
              <w:rPr>
                <w:noProof/>
              </w:rPr>
              <w:t xml:space="preserve">for MCVideo media protection </w:t>
            </w:r>
            <w:r w:rsidRPr="00FC08AF">
              <w:rPr>
                <w:noProof/>
                <w:lang w:eastAsia="ko-KR"/>
              </w:rPr>
              <w:t>in</w:t>
            </w:r>
            <w:r w:rsidRPr="00FC08AF">
              <w:rPr>
                <w:rFonts w:eastAsia="SimSun"/>
                <w:noProof/>
                <w:lang w:eastAsia="zh-CN"/>
              </w:rPr>
              <w:t xml:space="preserve"> the MCS group</w:t>
            </w:r>
            <w:r w:rsidRPr="00FC08AF">
              <w:rPr>
                <w:noProof/>
                <w:lang w:eastAsia="ko-KR"/>
              </w:rPr>
              <w:t>.</w:t>
            </w:r>
          </w:p>
        </w:tc>
      </w:tr>
    </w:tbl>
    <w:p w14:paraId="68452D4B" w14:textId="77777777" w:rsidR="00DD6D72" w:rsidRPr="00FC08AF" w:rsidRDefault="00DD6D72" w:rsidP="00DD6D72">
      <w:pPr>
        <w:rPr>
          <w:noProof/>
          <w:lang w:eastAsia="ko-KR"/>
        </w:rPr>
      </w:pPr>
      <w:bookmarkStart w:id="763" w:name="_Toc4578391"/>
      <w:bookmarkStart w:id="764" w:name="_Toc27728079"/>
    </w:p>
    <w:p w14:paraId="40E792B1" w14:textId="77777777" w:rsidR="006507BF" w:rsidRPr="00FC08AF" w:rsidRDefault="006507BF" w:rsidP="006507BF">
      <w:pPr>
        <w:pStyle w:val="Heading3"/>
        <w:rPr>
          <w:noProof/>
          <w:lang w:eastAsia="ko-KR"/>
        </w:rPr>
      </w:pPr>
      <w:bookmarkStart w:id="765" w:name="_Toc176353400"/>
      <w:r w:rsidRPr="00FC08AF">
        <w:rPr>
          <w:noProof/>
          <w:lang w:eastAsia="ko-KR"/>
        </w:rPr>
        <w:t>6.2.23V</w:t>
      </w:r>
      <w:r w:rsidRPr="00FC08AF">
        <w:rPr>
          <w:noProof/>
        </w:rPr>
        <w:tab/>
        <w:t>/</w:t>
      </w:r>
      <w:r w:rsidRPr="00FC08AF">
        <w:rPr>
          <w:i/>
          <w:iCs/>
          <w:noProof/>
        </w:rPr>
        <w:t>&lt;x&gt;</w:t>
      </w:r>
      <w:r w:rsidRPr="00FC08AF">
        <w:rPr>
          <w:noProof/>
        </w:rPr>
        <w:t>/&lt;x&gt;/Common/</w:t>
      </w:r>
      <w:r w:rsidRPr="00FC08AF">
        <w:rPr>
          <w:noProof/>
          <w:lang w:eastAsia="ko-KR"/>
        </w:rPr>
        <w:t>MCVideo/AllowedAudioCodecs</w:t>
      </w:r>
      <w:bookmarkEnd w:id="763"/>
      <w:bookmarkEnd w:id="764"/>
      <w:bookmarkEnd w:id="765"/>
    </w:p>
    <w:p w14:paraId="0EF375E8" w14:textId="77777777" w:rsidR="006507BF" w:rsidRPr="00FC08AF" w:rsidRDefault="006507BF" w:rsidP="006507BF">
      <w:pPr>
        <w:pStyle w:val="TH"/>
        <w:rPr>
          <w:noProof/>
          <w:lang w:eastAsia="ko-KR"/>
        </w:rPr>
      </w:pPr>
      <w:r w:rsidRPr="00FC08AF">
        <w:rPr>
          <w:noProof/>
        </w:rPr>
        <w:t>Table </w:t>
      </w:r>
      <w:r w:rsidRPr="00FC08AF">
        <w:rPr>
          <w:noProof/>
          <w:lang w:eastAsia="ko-KR"/>
        </w:rPr>
        <w:t>6.2.23V.</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Common/MCVideo/AllowedAudioCodecs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E5A67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FF0473"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p>
        </w:tc>
      </w:tr>
      <w:tr w:rsidR="006507BF" w:rsidRPr="00FC08AF" w14:paraId="2E56EE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39E2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6870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6B0A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7E0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60B4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2BD352" w14:textId="77777777" w:rsidR="006507BF" w:rsidRPr="00FC08AF" w:rsidRDefault="006507BF" w:rsidP="003A70BF">
            <w:pPr>
              <w:jc w:val="center"/>
              <w:rPr>
                <w:rFonts w:ascii="Arial" w:hAnsi="Arial" w:cs="Arial"/>
                <w:b/>
                <w:noProof/>
                <w:sz w:val="18"/>
                <w:szCs w:val="18"/>
              </w:rPr>
            </w:pPr>
          </w:p>
        </w:tc>
      </w:tr>
      <w:tr w:rsidR="006507BF" w:rsidRPr="00FC08AF" w14:paraId="72B96A7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17959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1B55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79AE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DB1BC"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846C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CFECB9" w14:textId="77777777" w:rsidR="006507BF" w:rsidRPr="00FC08AF" w:rsidRDefault="006507BF" w:rsidP="003A70BF">
            <w:pPr>
              <w:jc w:val="center"/>
              <w:rPr>
                <w:b/>
                <w:noProof/>
              </w:rPr>
            </w:pPr>
          </w:p>
        </w:tc>
      </w:tr>
      <w:tr w:rsidR="006507BF" w:rsidRPr="00FC08AF" w14:paraId="35D51AC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661C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51BD3A"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audio codecs for MCVideo sessions on the group</w:t>
            </w:r>
          </w:p>
        </w:tc>
      </w:tr>
    </w:tbl>
    <w:p w14:paraId="4B724EA4" w14:textId="77777777" w:rsidR="00DD6D72" w:rsidRPr="00FC08AF" w:rsidRDefault="00DD6D72" w:rsidP="00DD6D72">
      <w:pPr>
        <w:rPr>
          <w:noProof/>
          <w:lang w:eastAsia="ko-KR"/>
        </w:rPr>
      </w:pPr>
      <w:bookmarkStart w:id="766" w:name="_Toc4578392"/>
      <w:bookmarkStart w:id="767" w:name="_Toc27728080"/>
    </w:p>
    <w:p w14:paraId="7B3FC271" w14:textId="77777777" w:rsidR="006507BF" w:rsidRPr="00FC08AF" w:rsidRDefault="006507BF" w:rsidP="006507BF">
      <w:pPr>
        <w:pStyle w:val="Heading3"/>
        <w:ind w:left="0" w:firstLine="0"/>
        <w:rPr>
          <w:noProof/>
          <w:lang w:eastAsia="ko-KR"/>
        </w:rPr>
      </w:pPr>
      <w:bookmarkStart w:id="768" w:name="_Toc176353401"/>
      <w:r w:rsidRPr="00FC08AF">
        <w:rPr>
          <w:noProof/>
          <w:lang w:eastAsia="ko-KR"/>
        </w:rPr>
        <w:t>6.</w:t>
      </w:r>
      <w:r w:rsidRPr="00FC08AF">
        <w:rPr>
          <w:noProof/>
        </w:rPr>
        <w:t>2.23W</w:t>
      </w:r>
      <w:r w:rsidRPr="00FC08AF">
        <w:rPr>
          <w:noProof/>
        </w:rPr>
        <w:tab/>
        <w:t>/</w:t>
      </w:r>
      <w:r w:rsidRPr="00FC08AF">
        <w:rPr>
          <w:i/>
          <w:iCs/>
          <w:noProof/>
        </w:rPr>
        <w:t>&lt;x&gt;</w:t>
      </w:r>
      <w:r w:rsidRPr="00FC08AF">
        <w:rPr>
          <w:noProof/>
        </w:rPr>
        <w:t>/&lt;x&gt;/Common/</w:t>
      </w:r>
      <w:r w:rsidRPr="00FC08AF">
        <w:rPr>
          <w:noProof/>
          <w:lang w:eastAsia="ko-KR"/>
        </w:rPr>
        <w:t>MCVideo/AllowedAudioCodecs</w:t>
      </w:r>
      <w:r w:rsidRPr="00FC08AF">
        <w:rPr>
          <w:noProof/>
        </w:rPr>
        <w:t>/&lt;x&gt;</w:t>
      </w:r>
      <w:bookmarkEnd w:id="766"/>
      <w:bookmarkEnd w:id="767"/>
      <w:bookmarkEnd w:id="768"/>
    </w:p>
    <w:p w14:paraId="58135339" w14:textId="77777777" w:rsidR="006507BF" w:rsidRPr="00FC08AF" w:rsidRDefault="006507BF" w:rsidP="006507BF">
      <w:pPr>
        <w:pStyle w:val="TH"/>
        <w:rPr>
          <w:noProof/>
          <w:lang w:eastAsia="ko-KR"/>
        </w:rPr>
      </w:pPr>
      <w:r w:rsidRPr="00FC08AF">
        <w:rPr>
          <w:noProof/>
        </w:rPr>
        <w:t>Table </w:t>
      </w:r>
      <w:r w:rsidRPr="00FC08AF">
        <w:rPr>
          <w:noProof/>
          <w:lang w:eastAsia="ko-KR"/>
        </w:rPr>
        <w:t>6.2.23W</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MCVideo/AllowedAudioCodecs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796B71E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6C9A61"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r w:rsidRPr="00FC08AF">
              <w:rPr>
                <w:noProof/>
              </w:rPr>
              <w:t>/&lt;x&gt;</w:t>
            </w:r>
          </w:p>
        </w:tc>
      </w:tr>
      <w:tr w:rsidR="006507BF" w:rsidRPr="00FC08AF" w14:paraId="57F8A659"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9FE6026"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B5D8F"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102EE"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A1EFA"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357B3"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0A86A0A" w14:textId="77777777" w:rsidR="006507BF" w:rsidRPr="00FC08AF" w:rsidRDefault="006507BF" w:rsidP="003A70BF">
            <w:pPr>
              <w:jc w:val="center"/>
              <w:rPr>
                <w:rFonts w:ascii="Arial" w:hAnsi="Arial" w:cs="Arial"/>
                <w:b/>
                <w:noProof/>
                <w:sz w:val="18"/>
                <w:szCs w:val="18"/>
              </w:rPr>
            </w:pPr>
          </w:p>
        </w:tc>
      </w:tr>
      <w:tr w:rsidR="006507BF" w:rsidRPr="00FC08AF" w14:paraId="63E96EE7"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9127E52"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FADC"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8B97D"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0DC02"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50C45"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044A137" w14:textId="77777777" w:rsidR="006507BF" w:rsidRPr="00FC08AF" w:rsidRDefault="006507BF" w:rsidP="003A70BF">
            <w:pPr>
              <w:jc w:val="center"/>
              <w:rPr>
                <w:b/>
                <w:noProof/>
              </w:rPr>
            </w:pPr>
          </w:p>
        </w:tc>
      </w:tr>
      <w:tr w:rsidR="006507BF" w:rsidRPr="00FC08AF" w14:paraId="44689445"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D508F68"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9A3177"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audio codecs for MCVideo sessions on the group</w:t>
            </w:r>
          </w:p>
        </w:tc>
      </w:tr>
    </w:tbl>
    <w:p w14:paraId="7B0D066F" w14:textId="77777777" w:rsidR="00DD6D72" w:rsidRPr="00FC08AF" w:rsidRDefault="00DD6D72" w:rsidP="00DD6D72">
      <w:pPr>
        <w:rPr>
          <w:noProof/>
          <w:lang w:eastAsia="ko-KR"/>
        </w:rPr>
      </w:pPr>
      <w:bookmarkStart w:id="769" w:name="_Toc4578393"/>
      <w:bookmarkStart w:id="770" w:name="_Toc27728081"/>
    </w:p>
    <w:p w14:paraId="3DBCDBB1" w14:textId="77777777" w:rsidR="006507BF" w:rsidRPr="00FC08AF" w:rsidRDefault="006507BF" w:rsidP="006507BF">
      <w:pPr>
        <w:pStyle w:val="Heading3"/>
        <w:rPr>
          <w:noProof/>
          <w:lang w:eastAsia="ko-KR"/>
        </w:rPr>
      </w:pPr>
      <w:bookmarkStart w:id="771" w:name="_Toc176353402"/>
      <w:r w:rsidRPr="00FC08AF">
        <w:rPr>
          <w:noProof/>
          <w:lang w:eastAsia="ko-KR"/>
        </w:rPr>
        <w:lastRenderedPageBreak/>
        <w:t>6.</w:t>
      </w:r>
      <w:r w:rsidRPr="00FC08AF">
        <w:rPr>
          <w:noProof/>
        </w:rPr>
        <w:t>2.23X</w:t>
      </w:r>
      <w:r w:rsidRPr="00FC08AF">
        <w:rPr>
          <w:noProof/>
        </w:rPr>
        <w:tab/>
        <w:t>/</w:t>
      </w:r>
      <w:r w:rsidRPr="00FC08AF">
        <w:rPr>
          <w:i/>
          <w:iCs/>
          <w:noProof/>
        </w:rPr>
        <w:t>&lt;x&gt;</w:t>
      </w:r>
      <w:r w:rsidRPr="00FC08AF">
        <w:rPr>
          <w:noProof/>
        </w:rPr>
        <w:t>/&lt;x&gt;/Common/</w:t>
      </w:r>
      <w:r w:rsidRPr="00FC08AF">
        <w:rPr>
          <w:noProof/>
          <w:lang w:eastAsia="ko-KR"/>
        </w:rPr>
        <w:t>MCVideo/AllowedAudioCodecs</w:t>
      </w:r>
      <w:r w:rsidRPr="00FC08AF">
        <w:rPr>
          <w:noProof/>
        </w:rPr>
        <w:t>/&lt;x&gt;/</w:t>
      </w:r>
      <w:r w:rsidR="005C1D76" w:rsidRPr="00FC08AF">
        <w:rPr>
          <w:noProof/>
        </w:rPr>
        <w:br/>
      </w:r>
      <w:r w:rsidRPr="00FC08AF">
        <w:rPr>
          <w:noProof/>
        </w:rPr>
        <w:t>AudioCodec</w:t>
      </w:r>
      <w:bookmarkEnd w:id="769"/>
      <w:bookmarkEnd w:id="770"/>
      <w:bookmarkEnd w:id="771"/>
    </w:p>
    <w:p w14:paraId="1144E97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X.1: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MCVideo/AllowedAudioCodecs</w:t>
      </w:r>
      <w:r w:rsidRPr="00FC08AF">
        <w:rPr>
          <w:noProof/>
        </w:rPr>
        <w:t>/&lt;x&gt;/AudioCodec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C76747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BC9395"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r w:rsidRPr="00FC08AF">
              <w:rPr>
                <w:noProof/>
              </w:rPr>
              <w:t>/&lt;x&gt;/AudioCodec</w:t>
            </w:r>
          </w:p>
        </w:tc>
      </w:tr>
      <w:tr w:rsidR="006507BF" w:rsidRPr="00FC08AF" w14:paraId="0B0FC5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5E37E4"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3170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7EC7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970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C913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1B516E" w14:textId="77777777" w:rsidR="006507BF" w:rsidRPr="00FC08AF" w:rsidRDefault="006507BF" w:rsidP="003A70BF">
            <w:pPr>
              <w:jc w:val="center"/>
              <w:rPr>
                <w:rFonts w:ascii="Arial" w:hAnsi="Arial" w:cs="Arial"/>
                <w:b/>
                <w:noProof/>
                <w:sz w:val="18"/>
                <w:szCs w:val="18"/>
              </w:rPr>
            </w:pPr>
          </w:p>
        </w:tc>
      </w:tr>
      <w:tr w:rsidR="006507BF" w:rsidRPr="00FC08AF" w14:paraId="4E4B2F9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0A202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FAB71"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0E7E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CE780"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9F30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DA2CC" w14:textId="77777777" w:rsidR="006507BF" w:rsidRPr="00FC08AF" w:rsidRDefault="006507BF" w:rsidP="003A70BF">
            <w:pPr>
              <w:jc w:val="center"/>
              <w:rPr>
                <w:b/>
                <w:noProof/>
              </w:rPr>
            </w:pPr>
          </w:p>
        </w:tc>
      </w:tr>
      <w:tr w:rsidR="006507BF" w:rsidRPr="00FC08AF" w14:paraId="60BF14E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6EB37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E89C3F"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the preferred RTP payload format to be used for audio encoding in MCVideo group sessions for the group.</w:t>
            </w:r>
          </w:p>
        </w:tc>
      </w:tr>
    </w:tbl>
    <w:p w14:paraId="1D927B47" w14:textId="77777777" w:rsidR="00DD6D72" w:rsidRPr="00FC08AF" w:rsidRDefault="00DD6D72" w:rsidP="00DD6D72">
      <w:pPr>
        <w:rPr>
          <w:noProof/>
          <w:lang w:eastAsia="ko-KR"/>
        </w:rPr>
      </w:pPr>
      <w:bookmarkStart w:id="772" w:name="_Toc4578394"/>
      <w:bookmarkStart w:id="773" w:name="_Toc27728082"/>
    </w:p>
    <w:p w14:paraId="17900898" w14:textId="77777777" w:rsidR="006507BF" w:rsidRPr="00FC08AF" w:rsidRDefault="006507BF" w:rsidP="006507BF">
      <w:pPr>
        <w:pStyle w:val="Heading3"/>
        <w:rPr>
          <w:noProof/>
          <w:lang w:eastAsia="ko-KR"/>
        </w:rPr>
      </w:pPr>
      <w:bookmarkStart w:id="774" w:name="_Toc176353403"/>
      <w:r w:rsidRPr="00FC08AF">
        <w:rPr>
          <w:noProof/>
          <w:lang w:eastAsia="ko-KR"/>
        </w:rPr>
        <w:t>6.2.23Y</w:t>
      </w:r>
      <w:r w:rsidRPr="00FC08AF">
        <w:rPr>
          <w:noProof/>
        </w:rPr>
        <w:tab/>
        <w:t>/</w:t>
      </w:r>
      <w:r w:rsidRPr="00FC08AF">
        <w:rPr>
          <w:i/>
          <w:iCs/>
          <w:noProof/>
        </w:rPr>
        <w:t>&lt;x&gt;</w:t>
      </w:r>
      <w:r w:rsidRPr="00FC08AF">
        <w:rPr>
          <w:noProof/>
        </w:rPr>
        <w:t>/&lt;x&gt;/Common/</w:t>
      </w:r>
      <w:r w:rsidRPr="00FC08AF">
        <w:rPr>
          <w:noProof/>
          <w:lang w:eastAsia="ko-KR"/>
        </w:rPr>
        <w:t>MCVideo/AllowedVideoCodecs</w:t>
      </w:r>
      <w:bookmarkEnd w:id="772"/>
      <w:bookmarkEnd w:id="773"/>
      <w:bookmarkEnd w:id="774"/>
    </w:p>
    <w:p w14:paraId="0BA672BC" w14:textId="77777777" w:rsidR="006507BF" w:rsidRPr="00FC08AF" w:rsidRDefault="006507BF" w:rsidP="006507BF">
      <w:pPr>
        <w:pStyle w:val="TH"/>
        <w:rPr>
          <w:noProof/>
          <w:lang w:eastAsia="ko-KR"/>
        </w:rPr>
      </w:pPr>
      <w:r w:rsidRPr="00FC08AF">
        <w:rPr>
          <w:noProof/>
        </w:rPr>
        <w:t>Table </w:t>
      </w:r>
      <w:r w:rsidRPr="00FC08AF">
        <w:rPr>
          <w:noProof/>
          <w:lang w:eastAsia="ko-KR"/>
        </w:rPr>
        <w:t>6.2.23Y.</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1DFFF93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8C3CAA"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p>
        </w:tc>
      </w:tr>
      <w:tr w:rsidR="006507BF" w:rsidRPr="00FC08AF" w14:paraId="66B2D41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94479"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88F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7F9C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5FA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6A9C1"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1B3AFD" w14:textId="77777777" w:rsidR="006507BF" w:rsidRPr="00FC08AF" w:rsidRDefault="006507BF" w:rsidP="003A70BF">
            <w:pPr>
              <w:jc w:val="center"/>
              <w:rPr>
                <w:rFonts w:ascii="Arial" w:hAnsi="Arial" w:cs="Arial"/>
                <w:b/>
                <w:noProof/>
                <w:sz w:val="18"/>
                <w:szCs w:val="18"/>
              </w:rPr>
            </w:pPr>
          </w:p>
        </w:tc>
      </w:tr>
      <w:tr w:rsidR="006507BF" w:rsidRPr="00FC08AF" w14:paraId="0669A4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FBB4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0070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A83F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56E33"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181DC"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F749D" w14:textId="77777777" w:rsidR="006507BF" w:rsidRPr="00FC08AF" w:rsidRDefault="006507BF" w:rsidP="003A70BF">
            <w:pPr>
              <w:jc w:val="center"/>
              <w:rPr>
                <w:b/>
                <w:noProof/>
              </w:rPr>
            </w:pPr>
          </w:p>
        </w:tc>
      </w:tr>
      <w:tr w:rsidR="006507BF" w:rsidRPr="00FC08AF" w14:paraId="47826E5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E6BFF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5F9FCE"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codecs for MCVideo sessions on the group</w:t>
            </w:r>
          </w:p>
        </w:tc>
      </w:tr>
    </w:tbl>
    <w:p w14:paraId="71CFC489" w14:textId="77777777" w:rsidR="00DD6D72" w:rsidRPr="00FC08AF" w:rsidRDefault="00DD6D72" w:rsidP="00DD6D72">
      <w:pPr>
        <w:rPr>
          <w:noProof/>
          <w:lang w:eastAsia="ko-KR"/>
        </w:rPr>
      </w:pPr>
      <w:bookmarkStart w:id="775" w:name="_Toc4578395"/>
      <w:bookmarkStart w:id="776" w:name="_Toc27728083"/>
    </w:p>
    <w:p w14:paraId="4AB3C02B" w14:textId="77777777" w:rsidR="006507BF" w:rsidRPr="00FC08AF" w:rsidRDefault="006507BF" w:rsidP="006507BF">
      <w:pPr>
        <w:pStyle w:val="Heading3"/>
        <w:ind w:left="0" w:firstLine="0"/>
        <w:rPr>
          <w:noProof/>
          <w:lang w:eastAsia="ko-KR"/>
        </w:rPr>
      </w:pPr>
      <w:bookmarkStart w:id="777" w:name="_Toc176353404"/>
      <w:r w:rsidRPr="00FC08AF">
        <w:rPr>
          <w:noProof/>
          <w:lang w:eastAsia="ko-KR"/>
        </w:rPr>
        <w:t>6.</w:t>
      </w:r>
      <w:r w:rsidRPr="00FC08AF">
        <w:rPr>
          <w:noProof/>
        </w:rPr>
        <w:t>2.23Z</w:t>
      </w:r>
      <w:r w:rsidRPr="00FC08AF">
        <w:rPr>
          <w:noProof/>
        </w:rPr>
        <w:tab/>
        <w:t>/</w:t>
      </w:r>
      <w:r w:rsidRPr="00FC08AF">
        <w:rPr>
          <w:i/>
          <w:iCs/>
          <w:noProof/>
        </w:rPr>
        <w:t>&lt;x&gt;</w:t>
      </w:r>
      <w:r w:rsidRPr="00FC08AF">
        <w:rPr>
          <w:noProof/>
        </w:rPr>
        <w:t>/&lt;x&gt;/Common/</w:t>
      </w:r>
      <w:r w:rsidRPr="00FC08AF">
        <w:rPr>
          <w:noProof/>
          <w:lang w:eastAsia="ko-KR"/>
        </w:rPr>
        <w:t>MCVideo/AllowedVideoCodecs</w:t>
      </w:r>
      <w:r w:rsidRPr="00FC08AF">
        <w:rPr>
          <w:noProof/>
        </w:rPr>
        <w:t>/&lt;x&gt;</w:t>
      </w:r>
      <w:bookmarkEnd w:id="775"/>
      <w:bookmarkEnd w:id="776"/>
      <w:bookmarkEnd w:id="777"/>
    </w:p>
    <w:p w14:paraId="6CE009F6" w14:textId="77777777" w:rsidR="006507BF" w:rsidRPr="00FC08AF" w:rsidRDefault="006507BF" w:rsidP="006507BF">
      <w:pPr>
        <w:pStyle w:val="TH"/>
        <w:rPr>
          <w:noProof/>
          <w:lang w:eastAsia="ko-KR"/>
        </w:rPr>
      </w:pPr>
      <w:r w:rsidRPr="00FC08AF">
        <w:rPr>
          <w:noProof/>
        </w:rPr>
        <w:t>Table </w:t>
      </w:r>
      <w:r w:rsidRPr="00FC08AF">
        <w:rPr>
          <w:noProof/>
          <w:lang w:eastAsia="ko-KR"/>
        </w:rPr>
        <w:t>6.2.23Z</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MCVideo/AllowedVideoCodecs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77BD64D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9EB022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r w:rsidRPr="00FC08AF">
              <w:rPr>
                <w:noProof/>
              </w:rPr>
              <w:t>/&lt;x&gt;</w:t>
            </w:r>
          </w:p>
        </w:tc>
      </w:tr>
      <w:tr w:rsidR="006507BF" w:rsidRPr="00FC08AF" w14:paraId="14A3E372"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7D32097"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2496"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5F44"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18634"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62BD7"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2CCC4BA" w14:textId="77777777" w:rsidR="006507BF" w:rsidRPr="00FC08AF" w:rsidRDefault="006507BF" w:rsidP="003A70BF">
            <w:pPr>
              <w:jc w:val="center"/>
              <w:rPr>
                <w:rFonts w:ascii="Arial" w:hAnsi="Arial" w:cs="Arial"/>
                <w:b/>
                <w:noProof/>
                <w:sz w:val="18"/>
                <w:szCs w:val="18"/>
              </w:rPr>
            </w:pPr>
          </w:p>
        </w:tc>
      </w:tr>
      <w:tr w:rsidR="006507BF" w:rsidRPr="00FC08AF" w14:paraId="2B4D8773"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595804"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275DB"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03BAF"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7C6B"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7F887"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0C61CD8" w14:textId="77777777" w:rsidR="006507BF" w:rsidRPr="00FC08AF" w:rsidRDefault="006507BF" w:rsidP="003A70BF">
            <w:pPr>
              <w:jc w:val="center"/>
              <w:rPr>
                <w:b/>
                <w:noProof/>
              </w:rPr>
            </w:pPr>
          </w:p>
        </w:tc>
      </w:tr>
      <w:tr w:rsidR="006507BF" w:rsidRPr="00FC08AF" w14:paraId="10F9D83E"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8521FB7"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97A09F"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codecs for MCVideo sessions on the group</w:t>
            </w:r>
          </w:p>
        </w:tc>
      </w:tr>
    </w:tbl>
    <w:p w14:paraId="5BE98C40" w14:textId="77777777" w:rsidR="00DD6D72" w:rsidRPr="00FC08AF" w:rsidRDefault="00DD6D72" w:rsidP="00DD6D72">
      <w:pPr>
        <w:rPr>
          <w:noProof/>
          <w:lang w:eastAsia="ko-KR"/>
        </w:rPr>
      </w:pPr>
      <w:bookmarkStart w:id="778" w:name="_Toc4578396"/>
      <w:bookmarkStart w:id="779" w:name="_Toc27728084"/>
    </w:p>
    <w:p w14:paraId="29B66944" w14:textId="77777777" w:rsidR="006507BF" w:rsidRPr="00FC08AF" w:rsidRDefault="006507BF" w:rsidP="006507BF">
      <w:pPr>
        <w:pStyle w:val="Heading3"/>
        <w:rPr>
          <w:noProof/>
          <w:lang w:eastAsia="ko-KR"/>
        </w:rPr>
      </w:pPr>
      <w:bookmarkStart w:id="780" w:name="_Toc176353405"/>
      <w:r w:rsidRPr="00FC08AF">
        <w:rPr>
          <w:noProof/>
          <w:lang w:eastAsia="ko-KR"/>
        </w:rPr>
        <w:t>6.</w:t>
      </w:r>
      <w:r w:rsidRPr="00FC08AF">
        <w:rPr>
          <w:noProof/>
        </w:rPr>
        <w:t>2.23AA</w:t>
      </w:r>
      <w:r w:rsidRPr="00FC08AF">
        <w:rPr>
          <w:noProof/>
        </w:rPr>
        <w:tab/>
        <w:t>/</w:t>
      </w:r>
      <w:r w:rsidRPr="00FC08AF">
        <w:rPr>
          <w:i/>
          <w:iCs/>
          <w:noProof/>
        </w:rPr>
        <w:t>&lt;x&gt;</w:t>
      </w:r>
      <w:r w:rsidRPr="00FC08AF">
        <w:rPr>
          <w:noProof/>
        </w:rPr>
        <w:t>/&lt;x&gt;/Common/</w:t>
      </w:r>
      <w:r w:rsidRPr="00FC08AF">
        <w:rPr>
          <w:noProof/>
          <w:lang w:eastAsia="ko-KR"/>
        </w:rPr>
        <w:t>MCVideo/AllowedVideoCodecs</w:t>
      </w:r>
      <w:r w:rsidRPr="00FC08AF">
        <w:rPr>
          <w:noProof/>
        </w:rPr>
        <w:t>/&lt;x&gt;/</w:t>
      </w:r>
      <w:r w:rsidR="005C1D76" w:rsidRPr="00FC08AF">
        <w:rPr>
          <w:noProof/>
        </w:rPr>
        <w:br/>
      </w:r>
      <w:r w:rsidRPr="00FC08AF">
        <w:rPr>
          <w:noProof/>
        </w:rPr>
        <w:t>VideoCodec</w:t>
      </w:r>
      <w:bookmarkEnd w:id="778"/>
      <w:bookmarkEnd w:id="779"/>
      <w:bookmarkEnd w:id="780"/>
    </w:p>
    <w:p w14:paraId="55F10C66"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AA.1: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MCVideo/AllowedVideoCodecs</w:t>
      </w:r>
      <w:r w:rsidRPr="00FC08AF">
        <w:rPr>
          <w:noProof/>
        </w:rPr>
        <w:t>/&lt;x&gt;/VideoCodec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901814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7595D3"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r w:rsidRPr="00FC08AF">
              <w:rPr>
                <w:noProof/>
              </w:rPr>
              <w:t>/&lt;x&gt;/VideoCodec</w:t>
            </w:r>
          </w:p>
        </w:tc>
      </w:tr>
      <w:tr w:rsidR="006507BF" w:rsidRPr="00FC08AF" w14:paraId="50F4D4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9D23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27C1E"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0799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4947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00BBE"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F5D8E" w14:textId="77777777" w:rsidR="006507BF" w:rsidRPr="00FC08AF" w:rsidRDefault="006507BF" w:rsidP="003A70BF">
            <w:pPr>
              <w:jc w:val="center"/>
              <w:rPr>
                <w:rFonts w:ascii="Arial" w:hAnsi="Arial" w:cs="Arial"/>
                <w:b/>
                <w:noProof/>
                <w:sz w:val="18"/>
                <w:szCs w:val="18"/>
              </w:rPr>
            </w:pPr>
          </w:p>
        </w:tc>
      </w:tr>
      <w:tr w:rsidR="006507BF" w:rsidRPr="00FC08AF" w14:paraId="73BF1A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7F4F8C"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BA5D2"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53BB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08776"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9AB9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94F2B" w14:textId="77777777" w:rsidR="006507BF" w:rsidRPr="00FC08AF" w:rsidRDefault="006507BF" w:rsidP="003A70BF">
            <w:pPr>
              <w:jc w:val="center"/>
              <w:rPr>
                <w:b/>
                <w:noProof/>
              </w:rPr>
            </w:pPr>
          </w:p>
        </w:tc>
      </w:tr>
      <w:tr w:rsidR="006507BF" w:rsidRPr="00FC08AF" w14:paraId="57424EE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C56B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768111" w14:textId="77777777" w:rsidR="006507BF" w:rsidRPr="00FC08AF" w:rsidRDefault="006507BF" w:rsidP="003A70BF">
            <w:pPr>
              <w:rPr>
                <w:noProof/>
                <w:lang w:eastAsia="ko-KR"/>
              </w:rPr>
            </w:pPr>
            <w:r w:rsidRPr="00FC08AF">
              <w:rPr>
                <w:noProof/>
              </w:rPr>
              <w:t>This leaf node indicates the preferred RTP payload format to be used for video encoding in MCVideo group sessions for the group.</w:t>
            </w:r>
          </w:p>
        </w:tc>
      </w:tr>
    </w:tbl>
    <w:p w14:paraId="25DACD90" w14:textId="77777777" w:rsidR="00DD6D72" w:rsidRPr="00FC08AF" w:rsidRDefault="00DD6D72" w:rsidP="00DD6D72">
      <w:pPr>
        <w:rPr>
          <w:noProof/>
          <w:lang w:eastAsia="ko-KR"/>
        </w:rPr>
      </w:pPr>
      <w:bookmarkStart w:id="781" w:name="_Toc4578397"/>
      <w:bookmarkStart w:id="782" w:name="_Toc27728085"/>
    </w:p>
    <w:p w14:paraId="560CE3A1" w14:textId="77777777" w:rsidR="006507BF" w:rsidRPr="00FC08AF" w:rsidRDefault="006507BF" w:rsidP="006507BF">
      <w:pPr>
        <w:pStyle w:val="Heading3"/>
        <w:rPr>
          <w:noProof/>
          <w:lang w:eastAsia="ko-KR"/>
        </w:rPr>
      </w:pPr>
      <w:bookmarkStart w:id="783" w:name="_Toc176353406"/>
      <w:r w:rsidRPr="00FC08AF">
        <w:rPr>
          <w:noProof/>
          <w:lang w:eastAsia="ko-KR"/>
        </w:rPr>
        <w:t>6.2.23AB</w:t>
      </w:r>
      <w:r w:rsidRPr="00FC08AF">
        <w:rPr>
          <w:noProof/>
        </w:rPr>
        <w:tab/>
        <w:t>/</w:t>
      </w:r>
      <w:r w:rsidRPr="00FC08AF">
        <w:rPr>
          <w:i/>
          <w:iCs/>
          <w:noProof/>
        </w:rPr>
        <w:t>&lt;x&gt;</w:t>
      </w:r>
      <w:r w:rsidRPr="00FC08AF">
        <w:rPr>
          <w:noProof/>
        </w:rPr>
        <w:t>/&lt;x&gt;/Common/</w:t>
      </w:r>
      <w:r w:rsidRPr="00FC08AF">
        <w:rPr>
          <w:noProof/>
          <w:lang w:eastAsia="ko-KR"/>
        </w:rPr>
        <w:t>MCVideo/AllowedVideoResolutions</w:t>
      </w:r>
      <w:bookmarkEnd w:id="781"/>
      <w:bookmarkEnd w:id="782"/>
      <w:bookmarkEnd w:id="783"/>
    </w:p>
    <w:p w14:paraId="47857AEB" w14:textId="77777777" w:rsidR="006507BF" w:rsidRPr="00FC08AF" w:rsidRDefault="006507BF" w:rsidP="006507BF">
      <w:pPr>
        <w:pStyle w:val="TH"/>
        <w:rPr>
          <w:noProof/>
          <w:lang w:eastAsia="ko-KR"/>
        </w:rPr>
      </w:pPr>
      <w:r w:rsidRPr="00FC08AF">
        <w:rPr>
          <w:noProof/>
        </w:rPr>
        <w:t>Table </w:t>
      </w:r>
      <w:r w:rsidRPr="00FC08AF">
        <w:rPr>
          <w:noProof/>
          <w:lang w:eastAsia="ko-KR"/>
        </w:rPr>
        <w:t>6.2.23AB.</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Common/MCVideo/AllowedVideoResolutions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7267DD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C964A2"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p>
        </w:tc>
      </w:tr>
      <w:tr w:rsidR="006507BF" w:rsidRPr="00FC08AF" w14:paraId="5BB67ED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62C31"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A4F8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903D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64D1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8455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8920A7" w14:textId="77777777" w:rsidR="006507BF" w:rsidRPr="00FC08AF" w:rsidRDefault="006507BF" w:rsidP="003A70BF">
            <w:pPr>
              <w:jc w:val="center"/>
              <w:rPr>
                <w:rFonts w:ascii="Arial" w:hAnsi="Arial" w:cs="Arial"/>
                <w:b/>
                <w:noProof/>
                <w:sz w:val="18"/>
                <w:szCs w:val="18"/>
              </w:rPr>
            </w:pPr>
          </w:p>
        </w:tc>
      </w:tr>
      <w:tr w:rsidR="006507BF" w:rsidRPr="00FC08AF" w14:paraId="28850A0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2D8FB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0535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A69A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51BB4"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4C1D9"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D8C87" w14:textId="77777777" w:rsidR="006507BF" w:rsidRPr="00FC08AF" w:rsidRDefault="006507BF" w:rsidP="003A70BF">
            <w:pPr>
              <w:jc w:val="center"/>
              <w:rPr>
                <w:b/>
                <w:noProof/>
              </w:rPr>
            </w:pPr>
          </w:p>
        </w:tc>
      </w:tr>
      <w:tr w:rsidR="006507BF" w:rsidRPr="00FC08AF" w14:paraId="7365C4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DFB45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15839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resolutions used in MCVideo</w:t>
            </w:r>
            <w:r w:rsidRPr="00FC08AF">
              <w:rPr>
                <w:noProof/>
              </w:rPr>
              <w:t xml:space="preserve"> group sessions for the group.</w:t>
            </w:r>
          </w:p>
        </w:tc>
      </w:tr>
    </w:tbl>
    <w:p w14:paraId="22229131" w14:textId="77777777" w:rsidR="00DD6D72" w:rsidRPr="00FC08AF" w:rsidRDefault="00DD6D72" w:rsidP="00DD6D72">
      <w:pPr>
        <w:rPr>
          <w:noProof/>
          <w:lang w:eastAsia="ko-KR"/>
        </w:rPr>
      </w:pPr>
      <w:bookmarkStart w:id="784" w:name="_Toc4578398"/>
      <w:bookmarkStart w:id="785" w:name="_Toc27728086"/>
    </w:p>
    <w:p w14:paraId="2328BEDF" w14:textId="77777777" w:rsidR="006507BF" w:rsidRPr="00FC08AF" w:rsidRDefault="006507BF" w:rsidP="006507BF">
      <w:pPr>
        <w:pStyle w:val="Heading3"/>
        <w:ind w:left="0" w:firstLine="0"/>
        <w:rPr>
          <w:noProof/>
          <w:lang w:eastAsia="ko-KR"/>
        </w:rPr>
      </w:pPr>
      <w:bookmarkStart w:id="786" w:name="_Toc176353407"/>
      <w:r w:rsidRPr="00FC08AF">
        <w:rPr>
          <w:noProof/>
          <w:lang w:eastAsia="ko-KR"/>
        </w:rPr>
        <w:t>6.</w:t>
      </w:r>
      <w:r w:rsidRPr="00FC08AF">
        <w:rPr>
          <w:noProof/>
        </w:rPr>
        <w:t>2.23AC</w:t>
      </w:r>
      <w:r w:rsidRPr="00FC08AF">
        <w:rPr>
          <w:noProof/>
        </w:rPr>
        <w:tab/>
        <w:t>/</w:t>
      </w:r>
      <w:r w:rsidRPr="00FC08AF">
        <w:rPr>
          <w:i/>
          <w:iCs/>
          <w:noProof/>
        </w:rPr>
        <w:t>&lt;x&gt;</w:t>
      </w:r>
      <w:r w:rsidRPr="00FC08AF">
        <w:rPr>
          <w:noProof/>
        </w:rPr>
        <w:t>/&lt;x&gt;/Common/</w:t>
      </w:r>
      <w:r w:rsidRPr="00FC08AF">
        <w:rPr>
          <w:noProof/>
          <w:lang w:eastAsia="ko-KR"/>
        </w:rPr>
        <w:t>MCVideo/AllowedVideoResolutions</w:t>
      </w:r>
      <w:r w:rsidRPr="00FC08AF">
        <w:rPr>
          <w:noProof/>
        </w:rPr>
        <w:t>/&lt;x&gt;</w:t>
      </w:r>
      <w:bookmarkEnd w:id="784"/>
      <w:bookmarkEnd w:id="785"/>
      <w:bookmarkEnd w:id="786"/>
    </w:p>
    <w:p w14:paraId="6D2F4215" w14:textId="77777777" w:rsidR="006507BF" w:rsidRPr="00FC08AF" w:rsidRDefault="006507BF" w:rsidP="006507BF">
      <w:pPr>
        <w:pStyle w:val="TH"/>
        <w:rPr>
          <w:noProof/>
          <w:lang w:eastAsia="ko-KR"/>
        </w:rPr>
      </w:pPr>
      <w:r w:rsidRPr="00FC08AF">
        <w:rPr>
          <w:noProof/>
        </w:rPr>
        <w:t>Table </w:t>
      </w:r>
      <w:r w:rsidRPr="00FC08AF">
        <w:rPr>
          <w:noProof/>
          <w:lang w:eastAsia="ko-KR"/>
        </w:rPr>
        <w:t>6.2.23AC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MCVideo/AllowedVideoResolutions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2EB0DEE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070E0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r w:rsidRPr="00FC08AF">
              <w:rPr>
                <w:noProof/>
              </w:rPr>
              <w:t>/&lt;x&gt;</w:t>
            </w:r>
          </w:p>
        </w:tc>
      </w:tr>
      <w:tr w:rsidR="006507BF" w:rsidRPr="00FC08AF" w14:paraId="5F208A6B"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2643A01"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21C64"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814F9"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97CD6"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6D231"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45A8156" w14:textId="77777777" w:rsidR="006507BF" w:rsidRPr="00FC08AF" w:rsidRDefault="006507BF" w:rsidP="003A70BF">
            <w:pPr>
              <w:jc w:val="center"/>
              <w:rPr>
                <w:rFonts w:ascii="Arial" w:hAnsi="Arial" w:cs="Arial"/>
                <w:b/>
                <w:noProof/>
                <w:sz w:val="18"/>
                <w:szCs w:val="18"/>
              </w:rPr>
            </w:pPr>
          </w:p>
        </w:tc>
      </w:tr>
      <w:tr w:rsidR="006507BF" w:rsidRPr="00FC08AF" w14:paraId="486FD94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E6B2454"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D9536"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2BA1"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0B8CC"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E46F2"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E748DC7" w14:textId="77777777" w:rsidR="006507BF" w:rsidRPr="00FC08AF" w:rsidRDefault="006507BF" w:rsidP="003A70BF">
            <w:pPr>
              <w:jc w:val="center"/>
              <w:rPr>
                <w:b/>
                <w:noProof/>
              </w:rPr>
            </w:pPr>
          </w:p>
        </w:tc>
      </w:tr>
      <w:tr w:rsidR="006507BF" w:rsidRPr="00FC08AF" w14:paraId="154BC53B"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5EFEF76"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C233D8"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resolutions used in MCVideo</w:t>
            </w:r>
            <w:r w:rsidRPr="00FC08AF">
              <w:rPr>
                <w:noProof/>
              </w:rPr>
              <w:t xml:space="preserve"> group sessions for the group.</w:t>
            </w:r>
          </w:p>
        </w:tc>
      </w:tr>
    </w:tbl>
    <w:p w14:paraId="16DA2128" w14:textId="77777777" w:rsidR="00DD6D72" w:rsidRPr="00FC08AF" w:rsidRDefault="00DD6D72" w:rsidP="00DD6D72">
      <w:pPr>
        <w:rPr>
          <w:noProof/>
          <w:lang w:eastAsia="ko-KR"/>
        </w:rPr>
      </w:pPr>
      <w:bookmarkStart w:id="787" w:name="_Toc4578399"/>
      <w:bookmarkStart w:id="788" w:name="_Toc27728087"/>
    </w:p>
    <w:p w14:paraId="4936C243" w14:textId="77777777" w:rsidR="006507BF" w:rsidRPr="00FC08AF" w:rsidRDefault="006507BF" w:rsidP="006507BF">
      <w:pPr>
        <w:pStyle w:val="Heading3"/>
        <w:rPr>
          <w:noProof/>
          <w:lang w:eastAsia="ko-KR"/>
        </w:rPr>
      </w:pPr>
      <w:bookmarkStart w:id="789" w:name="_Toc176353408"/>
      <w:r w:rsidRPr="00FC08AF">
        <w:rPr>
          <w:noProof/>
          <w:lang w:eastAsia="ko-KR"/>
        </w:rPr>
        <w:t>6.</w:t>
      </w:r>
      <w:r w:rsidRPr="00FC08AF">
        <w:rPr>
          <w:noProof/>
        </w:rPr>
        <w:t>2.23AD</w:t>
      </w:r>
      <w:r w:rsidRPr="00FC08AF">
        <w:rPr>
          <w:noProof/>
        </w:rPr>
        <w:tab/>
        <w:t>/</w:t>
      </w:r>
      <w:r w:rsidRPr="00FC08AF">
        <w:rPr>
          <w:i/>
          <w:iCs/>
          <w:noProof/>
        </w:rPr>
        <w:t>&lt;x&gt;</w:t>
      </w:r>
      <w:r w:rsidRPr="00FC08AF">
        <w:rPr>
          <w:noProof/>
        </w:rPr>
        <w:t>/&lt;x&gt;/Common/</w:t>
      </w:r>
      <w:r w:rsidRPr="00FC08AF">
        <w:rPr>
          <w:noProof/>
          <w:lang w:eastAsia="ko-KR"/>
        </w:rPr>
        <w:t>MCVideo/AllowedVideoResolutions</w:t>
      </w:r>
      <w:r w:rsidRPr="00FC08AF">
        <w:rPr>
          <w:noProof/>
        </w:rPr>
        <w:t>/&lt;x&gt;/</w:t>
      </w:r>
      <w:r w:rsidR="005C1D76" w:rsidRPr="00FC08AF">
        <w:rPr>
          <w:noProof/>
        </w:rPr>
        <w:br/>
      </w:r>
      <w:r w:rsidRPr="00FC08AF">
        <w:rPr>
          <w:noProof/>
        </w:rPr>
        <w:t>VideoResolution</w:t>
      </w:r>
      <w:bookmarkEnd w:id="787"/>
      <w:bookmarkEnd w:id="788"/>
      <w:bookmarkEnd w:id="789"/>
    </w:p>
    <w:p w14:paraId="54C77029"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AD.1: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MCVideo/AllowedVideoResolutions</w:t>
      </w:r>
      <w:r w:rsidRPr="00FC08AF">
        <w:rPr>
          <w:noProof/>
        </w:rPr>
        <w:t>/&lt;x&gt;/VideoResolution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33ABAC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26BD59"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r w:rsidRPr="00FC08AF">
              <w:rPr>
                <w:noProof/>
              </w:rPr>
              <w:t>/&lt;x&gt;/VideoResolution</w:t>
            </w:r>
          </w:p>
        </w:tc>
      </w:tr>
      <w:tr w:rsidR="006507BF" w:rsidRPr="00FC08AF" w14:paraId="53DADF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1B332B"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6B3D0"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D1F6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BBC51"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444D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21EF00" w14:textId="77777777" w:rsidR="006507BF" w:rsidRPr="00FC08AF" w:rsidRDefault="006507BF" w:rsidP="003A70BF">
            <w:pPr>
              <w:jc w:val="center"/>
              <w:rPr>
                <w:rFonts w:ascii="Arial" w:hAnsi="Arial" w:cs="Arial"/>
                <w:b/>
                <w:noProof/>
                <w:sz w:val="18"/>
                <w:szCs w:val="18"/>
              </w:rPr>
            </w:pPr>
          </w:p>
        </w:tc>
      </w:tr>
      <w:tr w:rsidR="006507BF" w:rsidRPr="00FC08AF" w14:paraId="1D73DB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C54E1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2982F"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214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9C72D"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B004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5C7EF" w14:textId="77777777" w:rsidR="006507BF" w:rsidRPr="00FC08AF" w:rsidRDefault="006507BF" w:rsidP="003A70BF">
            <w:pPr>
              <w:jc w:val="center"/>
              <w:rPr>
                <w:b/>
                <w:noProof/>
              </w:rPr>
            </w:pPr>
          </w:p>
        </w:tc>
      </w:tr>
      <w:tr w:rsidR="006507BF" w:rsidRPr="00FC08AF" w14:paraId="64F4F0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AABA37"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B6840F" w14:textId="77777777" w:rsidR="006507BF" w:rsidRPr="00FC08AF" w:rsidRDefault="006507BF" w:rsidP="003A70BF">
            <w:pPr>
              <w:rPr>
                <w:noProof/>
                <w:lang w:eastAsia="ko-KR"/>
              </w:rPr>
            </w:pPr>
            <w:r w:rsidRPr="00FC08AF">
              <w:rPr>
                <w:noProof/>
              </w:rPr>
              <w:t>This leaf node indicates a video resolution (number of horizontal pixels x number of vertical pixels) to be used in MCVideo group sessions for the group.</w:t>
            </w:r>
          </w:p>
        </w:tc>
      </w:tr>
    </w:tbl>
    <w:p w14:paraId="23AD7F5E" w14:textId="77777777" w:rsidR="00DD6D72" w:rsidRPr="00FC08AF" w:rsidRDefault="00DD6D72" w:rsidP="00DD6D72">
      <w:pPr>
        <w:rPr>
          <w:noProof/>
          <w:lang w:eastAsia="ko-KR"/>
        </w:rPr>
      </w:pPr>
      <w:bookmarkStart w:id="790" w:name="_Toc4578400"/>
      <w:bookmarkStart w:id="791" w:name="_Toc27728088"/>
    </w:p>
    <w:p w14:paraId="51FBF2B1" w14:textId="77777777" w:rsidR="006507BF" w:rsidRPr="00FC08AF" w:rsidRDefault="006507BF" w:rsidP="006507BF">
      <w:pPr>
        <w:pStyle w:val="Heading3"/>
        <w:rPr>
          <w:noProof/>
          <w:lang w:eastAsia="ko-KR"/>
        </w:rPr>
      </w:pPr>
      <w:bookmarkStart w:id="792" w:name="_Toc176353409"/>
      <w:r w:rsidRPr="00FC08AF">
        <w:rPr>
          <w:noProof/>
          <w:lang w:eastAsia="ko-KR"/>
        </w:rPr>
        <w:t>6.2.23AE</w:t>
      </w:r>
      <w:r w:rsidRPr="00FC08AF">
        <w:rPr>
          <w:noProof/>
        </w:rPr>
        <w:tab/>
        <w:t>/</w:t>
      </w:r>
      <w:r w:rsidRPr="00FC08AF">
        <w:rPr>
          <w:i/>
          <w:iCs/>
          <w:noProof/>
        </w:rPr>
        <w:t>&lt;x&gt;</w:t>
      </w:r>
      <w:r w:rsidRPr="00FC08AF">
        <w:rPr>
          <w:noProof/>
        </w:rPr>
        <w:t>/&lt;x&gt;/Common/</w:t>
      </w:r>
      <w:r w:rsidRPr="00FC08AF">
        <w:rPr>
          <w:noProof/>
          <w:lang w:eastAsia="ko-KR"/>
        </w:rPr>
        <w:t>MCVideo/AllowedVideoFrameRates</w:t>
      </w:r>
      <w:bookmarkEnd w:id="790"/>
      <w:bookmarkEnd w:id="791"/>
      <w:bookmarkEnd w:id="792"/>
    </w:p>
    <w:p w14:paraId="499A5D52" w14:textId="77777777" w:rsidR="006507BF" w:rsidRPr="00FC08AF" w:rsidRDefault="006507BF" w:rsidP="006507BF">
      <w:pPr>
        <w:pStyle w:val="TH"/>
        <w:rPr>
          <w:noProof/>
          <w:lang w:eastAsia="ko-KR"/>
        </w:rPr>
      </w:pPr>
      <w:r w:rsidRPr="00FC08AF">
        <w:rPr>
          <w:noProof/>
        </w:rPr>
        <w:t>Table </w:t>
      </w:r>
      <w:r w:rsidRPr="00FC08AF">
        <w:rPr>
          <w:noProof/>
          <w:lang w:eastAsia="ko-KR"/>
        </w:rPr>
        <w:t>6.2.23AE.</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Common/MCVideo/AllowedVideoFrameRates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3FB3B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FAF7A5"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p>
        </w:tc>
      </w:tr>
      <w:tr w:rsidR="006507BF" w:rsidRPr="00FC08AF" w14:paraId="64D26D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19023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6B08E"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FF06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5AD4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64AAC"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0B914F" w14:textId="77777777" w:rsidR="006507BF" w:rsidRPr="00FC08AF" w:rsidRDefault="006507BF" w:rsidP="003A70BF">
            <w:pPr>
              <w:jc w:val="center"/>
              <w:rPr>
                <w:rFonts w:ascii="Arial" w:hAnsi="Arial" w:cs="Arial"/>
                <w:b/>
                <w:noProof/>
                <w:sz w:val="18"/>
                <w:szCs w:val="18"/>
              </w:rPr>
            </w:pPr>
          </w:p>
        </w:tc>
      </w:tr>
      <w:tr w:rsidR="006507BF" w:rsidRPr="00FC08AF" w14:paraId="18AE5AA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BCAD6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910C"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D4A5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6C75"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B7D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8BBBBE" w14:textId="77777777" w:rsidR="006507BF" w:rsidRPr="00FC08AF" w:rsidRDefault="006507BF" w:rsidP="003A70BF">
            <w:pPr>
              <w:jc w:val="center"/>
              <w:rPr>
                <w:b/>
                <w:noProof/>
              </w:rPr>
            </w:pPr>
          </w:p>
        </w:tc>
      </w:tr>
      <w:tr w:rsidR="006507BF" w:rsidRPr="00FC08AF" w14:paraId="3A68B3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D9024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3A15F1"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frame rates to be used in MCVideo</w:t>
            </w:r>
            <w:r w:rsidRPr="00FC08AF">
              <w:rPr>
                <w:noProof/>
              </w:rPr>
              <w:t xml:space="preserve"> group sessions for the group.</w:t>
            </w:r>
          </w:p>
        </w:tc>
      </w:tr>
    </w:tbl>
    <w:p w14:paraId="5DCCD668" w14:textId="77777777" w:rsidR="00DD6D72" w:rsidRPr="00FC08AF" w:rsidRDefault="00DD6D72" w:rsidP="00DD6D72">
      <w:pPr>
        <w:rPr>
          <w:noProof/>
          <w:lang w:eastAsia="ko-KR"/>
        </w:rPr>
      </w:pPr>
      <w:bookmarkStart w:id="793" w:name="_Toc4578401"/>
      <w:bookmarkStart w:id="794" w:name="_Toc27728089"/>
    </w:p>
    <w:p w14:paraId="164A3F28" w14:textId="77777777" w:rsidR="006507BF" w:rsidRPr="00FC08AF" w:rsidRDefault="006507BF" w:rsidP="006507BF">
      <w:pPr>
        <w:pStyle w:val="Heading3"/>
        <w:ind w:left="0" w:firstLine="0"/>
        <w:rPr>
          <w:noProof/>
          <w:lang w:eastAsia="ko-KR"/>
        </w:rPr>
      </w:pPr>
      <w:bookmarkStart w:id="795" w:name="_Toc176353410"/>
      <w:r w:rsidRPr="00FC08AF">
        <w:rPr>
          <w:noProof/>
          <w:lang w:eastAsia="ko-KR"/>
        </w:rPr>
        <w:t>6.</w:t>
      </w:r>
      <w:r w:rsidRPr="00FC08AF">
        <w:rPr>
          <w:noProof/>
        </w:rPr>
        <w:t>2.23AF</w:t>
      </w:r>
      <w:r w:rsidRPr="00FC08AF">
        <w:rPr>
          <w:noProof/>
        </w:rPr>
        <w:tab/>
        <w:t>/</w:t>
      </w:r>
      <w:r w:rsidRPr="00FC08AF">
        <w:rPr>
          <w:i/>
          <w:iCs/>
          <w:noProof/>
        </w:rPr>
        <w:t>&lt;x&gt;</w:t>
      </w:r>
      <w:r w:rsidRPr="00FC08AF">
        <w:rPr>
          <w:noProof/>
        </w:rPr>
        <w:t>/&lt;x&gt;/Common/</w:t>
      </w:r>
      <w:r w:rsidRPr="00FC08AF">
        <w:rPr>
          <w:noProof/>
          <w:lang w:eastAsia="ko-KR"/>
        </w:rPr>
        <w:t>MCVideo/AllowedVideoFrameRates</w:t>
      </w:r>
      <w:r w:rsidRPr="00FC08AF">
        <w:rPr>
          <w:noProof/>
        </w:rPr>
        <w:t>/&lt;x&gt;</w:t>
      </w:r>
      <w:bookmarkEnd w:id="793"/>
      <w:bookmarkEnd w:id="794"/>
      <w:bookmarkEnd w:id="795"/>
    </w:p>
    <w:p w14:paraId="3965A02C" w14:textId="77777777" w:rsidR="006507BF" w:rsidRPr="00FC08AF" w:rsidRDefault="006507BF" w:rsidP="006507BF">
      <w:pPr>
        <w:pStyle w:val="TH"/>
        <w:rPr>
          <w:noProof/>
          <w:lang w:eastAsia="ko-KR"/>
        </w:rPr>
      </w:pPr>
      <w:r w:rsidRPr="00FC08AF">
        <w:rPr>
          <w:noProof/>
        </w:rPr>
        <w:t>Table </w:t>
      </w:r>
      <w:r w:rsidRPr="00FC08AF">
        <w:rPr>
          <w:noProof/>
          <w:lang w:eastAsia="ko-KR"/>
        </w:rPr>
        <w:t>6.2.23AF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MCVideo/AllowedVideoFrameRates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4B12A72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BE8C22"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r w:rsidRPr="00FC08AF">
              <w:rPr>
                <w:noProof/>
              </w:rPr>
              <w:t>/&lt;x&gt;</w:t>
            </w:r>
          </w:p>
        </w:tc>
      </w:tr>
      <w:tr w:rsidR="006507BF" w:rsidRPr="00FC08AF" w14:paraId="7EB8296E"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5A362DA"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41D51"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550EB"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E0C74"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0AA1C"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66AEAA1" w14:textId="77777777" w:rsidR="006507BF" w:rsidRPr="00FC08AF" w:rsidRDefault="006507BF" w:rsidP="003A70BF">
            <w:pPr>
              <w:jc w:val="center"/>
              <w:rPr>
                <w:rFonts w:ascii="Arial" w:hAnsi="Arial" w:cs="Arial"/>
                <w:b/>
                <w:noProof/>
                <w:sz w:val="18"/>
                <w:szCs w:val="18"/>
              </w:rPr>
            </w:pPr>
          </w:p>
        </w:tc>
      </w:tr>
      <w:tr w:rsidR="006507BF" w:rsidRPr="00FC08AF" w14:paraId="70DE4A6F"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A1A6668"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790F3"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0AD25"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F2960"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25E9"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19233E9" w14:textId="77777777" w:rsidR="006507BF" w:rsidRPr="00FC08AF" w:rsidRDefault="006507BF" w:rsidP="003A70BF">
            <w:pPr>
              <w:jc w:val="center"/>
              <w:rPr>
                <w:b/>
                <w:noProof/>
              </w:rPr>
            </w:pPr>
          </w:p>
        </w:tc>
      </w:tr>
      <w:tr w:rsidR="006507BF" w:rsidRPr="00FC08AF" w14:paraId="0E853230"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1ADA6788"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C292C4"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frame rates to be used in MCVideo</w:t>
            </w:r>
            <w:r w:rsidRPr="00FC08AF">
              <w:rPr>
                <w:noProof/>
              </w:rPr>
              <w:t xml:space="preserve"> group sessions for the group.</w:t>
            </w:r>
          </w:p>
        </w:tc>
      </w:tr>
    </w:tbl>
    <w:p w14:paraId="26E30BC5" w14:textId="77777777" w:rsidR="00DD6D72" w:rsidRPr="00FC08AF" w:rsidRDefault="00DD6D72" w:rsidP="00DD6D72">
      <w:pPr>
        <w:rPr>
          <w:noProof/>
          <w:lang w:eastAsia="ko-KR"/>
        </w:rPr>
      </w:pPr>
      <w:bookmarkStart w:id="796" w:name="_Toc4578402"/>
      <w:bookmarkStart w:id="797" w:name="_Toc27728090"/>
    </w:p>
    <w:p w14:paraId="6F473E1C" w14:textId="77777777" w:rsidR="006507BF" w:rsidRPr="00FC08AF" w:rsidRDefault="006507BF" w:rsidP="006507BF">
      <w:pPr>
        <w:pStyle w:val="Heading3"/>
        <w:rPr>
          <w:noProof/>
          <w:lang w:eastAsia="ko-KR"/>
        </w:rPr>
      </w:pPr>
      <w:bookmarkStart w:id="798" w:name="_Toc176353411"/>
      <w:r w:rsidRPr="00FC08AF">
        <w:rPr>
          <w:noProof/>
          <w:lang w:eastAsia="ko-KR"/>
        </w:rPr>
        <w:lastRenderedPageBreak/>
        <w:t>6.</w:t>
      </w:r>
      <w:r w:rsidRPr="00FC08AF">
        <w:rPr>
          <w:noProof/>
        </w:rPr>
        <w:t>2.23AG</w:t>
      </w:r>
      <w:r w:rsidRPr="00FC08AF">
        <w:rPr>
          <w:noProof/>
        </w:rPr>
        <w:tab/>
        <w:t>/</w:t>
      </w:r>
      <w:r w:rsidRPr="00FC08AF">
        <w:rPr>
          <w:i/>
          <w:iCs/>
          <w:noProof/>
        </w:rPr>
        <w:t>&lt;x&gt;</w:t>
      </w:r>
      <w:r w:rsidRPr="00FC08AF">
        <w:rPr>
          <w:noProof/>
        </w:rPr>
        <w:t>/&lt;x&gt;/Common/</w:t>
      </w:r>
      <w:r w:rsidRPr="00FC08AF">
        <w:rPr>
          <w:noProof/>
          <w:lang w:eastAsia="ko-KR"/>
        </w:rPr>
        <w:t>MCVideo/AllowedVideoFrameRates</w:t>
      </w:r>
      <w:r w:rsidRPr="00FC08AF">
        <w:rPr>
          <w:noProof/>
        </w:rPr>
        <w:t>/&lt;x&gt;/</w:t>
      </w:r>
      <w:r w:rsidR="005C1D76" w:rsidRPr="00FC08AF">
        <w:rPr>
          <w:noProof/>
        </w:rPr>
        <w:br/>
      </w:r>
      <w:r w:rsidRPr="00FC08AF">
        <w:rPr>
          <w:noProof/>
        </w:rPr>
        <w:t>FrameRate</w:t>
      </w:r>
      <w:bookmarkEnd w:id="796"/>
      <w:bookmarkEnd w:id="797"/>
      <w:bookmarkEnd w:id="798"/>
    </w:p>
    <w:p w14:paraId="1B26A53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AG.1: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MCVideo/AllowedVideoFrameRates</w:t>
      </w:r>
      <w:r w:rsidRPr="00FC08AF">
        <w:rPr>
          <w:noProof/>
        </w:rPr>
        <w:t>/&lt;x&gt;/FrameRate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932C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9C2DBB"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r w:rsidRPr="00FC08AF">
              <w:rPr>
                <w:noProof/>
              </w:rPr>
              <w:t>/&lt;x&gt;/FrameRate</w:t>
            </w:r>
          </w:p>
        </w:tc>
      </w:tr>
      <w:tr w:rsidR="006507BF" w:rsidRPr="00FC08AF" w14:paraId="417C17D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00B7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466C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9153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F251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DA0F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C6035E" w14:textId="77777777" w:rsidR="006507BF" w:rsidRPr="00FC08AF" w:rsidRDefault="006507BF" w:rsidP="003A70BF">
            <w:pPr>
              <w:jc w:val="center"/>
              <w:rPr>
                <w:rFonts w:ascii="Arial" w:hAnsi="Arial" w:cs="Arial"/>
                <w:b/>
                <w:noProof/>
                <w:sz w:val="18"/>
                <w:szCs w:val="18"/>
              </w:rPr>
            </w:pPr>
          </w:p>
        </w:tc>
      </w:tr>
      <w:tr w:rsidR="006507BF" w:rsidRPr="00FC08AF" w14:paraId="156E3E4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ABC37C"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5C36"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9809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74685" w14:textId="77777777" w:rsidR="006507BF" w:rsidRPr="00FC08AF" w:rsidRDefault="003F26BC" w:rsidP="003F26BC">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94D76"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D65FC" w14:textId="77777777" w:rsidR="006507BF" w:rsidRPr="00FC08AF" w:rsidRDefault="006507BF" w:rsidP="003A70BF">
            <w:pPr>
              <w:jc w:val="center"/>
              <w:rPr>
                <w:b/>
                <w:noProof/>
              </w:rPr>
            </w:pPr>
          </w:p>
        </w:tc>
      </w:tr>
      <w:tr w:rsidR="006507BF" w:rsidRPr="00FC08AF" w14:paraId="6913BFF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57F97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09411C" w14:textId="77777777" w:rsidR="006507BF" w:rsidRPr="00FC08AF" w:rsidRDefault="006507BF" w:rsidP="003A70BF">
            <w:pPr>
              <w:rPr>
                <w:noProof/>
                <w:lang w:eastAsia="ko-KR"/>
              </w:rPr>
            </w:pPr>
            <w:r w:rsidRPr="00FC08AF">
              <w:rPr>
                <w:noProof/>
              </w:rPr>
              <w:t>This leaf node indicates a video frame rate (in frames per second) to be used in MCVideo group sessions for the group.</w:t>
            </w:r>
          </w:p>
        </w:tc>
      </w:tr>
    </w:tbl>
    <w:p w14:paraId="35B74230" w14:textId="77777777" w:rsidR="00DD6D72" w:rsidRPr="00FC08AF" w:rsidRDefault="00DD6D72" w:rsidP="00DD6D72">
      <w:pPr>
        <w:rPr>
          <w:noProof/>
          <w:lang w:eastAsia="ko-KR"/>
        </w:rPr>
      </w:pPr>
      <w:bookmarkStart w:id="799" w:name="_Toc4578403"/>
      <w:bookmarkStart w:id="800" w:name="_Toc27728091"/>
    </w:p>
    <w:p w14:paraId="527309C5" w14:textId="77777777" w:rsidR="006507BF" w:rsidRPr="00FC08AF" w:rsidRDefault="006507BF" w:rsidP="006507BF">
      <w:pPr>
        <w:pStyle w:val="Heading3"/>
        <w:rPr>
          <w:noProof/>
          <w:lang w:eastAsia="ko-KR"/>
        </w:rPr>
      </w:pPr>
      <w:bookmarkStart w:id="801" w:name="_Toc176353412"/>
      <w:r w:rsidRPr="00FC08AF">
        <w:rPr>
          <w:noProof/>
        </w:rPr>
        <w:t>6.2.</w:t>
      </w:r>
      <w:r w:rsidRPr="00FC08AF">
        <w:rPr>
          <w:noProof/>
          <w:lang w:eastAsia="ko-KR"/>
        </w:rPr>
        <w:t>23AH</w:t>
      </w:r>
      <w:r w:rsidRPr="00FC08AF">
        <w:rPr>
          <w:noProof/>
        </w:rPr>
        <w:tab/>
        <w:t>/</w:t>
      </w:r>
      <w:r w:rsidRPr="00FC08AF">
        <w:rPr>
          <w:i/>
          <w:iCs/>
          <w:noProof/>
        </w:rPr>
        <w:t>&lt;x&gt;</w:t>
      </w:r>
      <w:r w:rsidRPr="00FC08AF">
        <w:rPr>
          <w:noProof/>
        </w:rPr>
        <w:t>/&lt;x&gt;/Common/MCVideo/AllowedUrgentRealTimeMode</w:t>
      </w:r>
      <w:bookmarkEnd w:id="799"/>
      <w:bookmarkEnd w:id="800"/>
      <w:bookmarkEnd w:id="801"/>
    </w:p>
    <w:p w14:paraId="224ABEB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23AH</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1F39A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82EE10" w14:textId="77777777" w:rsidR="006507BF" w:rsidRPr="00FC08AF" w:rsidRDefault="006507BF" w:rsidP="003A70BF">
            <w:pPr>
              <w:rPr>
                <w:rFonts w:ascii="Arial" w:hAnsi="Arial" w:cs="Arial"/>
                <w:noProof/>
                <w:sz w:val="18"/>
                <w:szCs w:val="18"/>
              </w:rPr>
            </w:pPr>
            <w:r w:rsidRPr="00FC08AF">
              <w:rPr>
                <w:noProof/>
              </w:rPr>
              <w:t>&lt;x&gt;/Common/MCVideo/AllowedUrgentRealTimeMode</w:t>
            </w:r>
          </w:p>
        </w:tc>
      </w:tr>
      <w:tr w:rsidR="006507BF" w:rsidRPr="00FC08AF" w14:paraId="6F03B6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DA8CE"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1AA1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8457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D0C9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D9F1"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3AFCDF" w14:textId="77777777" w:rsidR="006507BF" w:rsidRPr="00FC08AF" w:rsidRDefault="006507BF" w:rsidP="003A70BF">
            <w:pPr>
              <w:jc w:val="center"/>
              <w:rPr>
                <w:rFonts w:ascii="Arial" w:hAnsi="Arial" w:cs="Arial"/>
                <w:b/>
                <w:noProof/>
                <w:sz w:val="18"/>
                <w:szCs w:val="18"/>
              </w:rPr>
            </w:pPr>
          </w:p>
        </w:tc>
      </w:tr>
      <w:tr w:rsidR="006507BF" w:rsidRPr="00FC08AF" w14:paraId="5B93448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C3A6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8E0AD"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184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11872"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3720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B561C" w14:textId="77777777" w:rsidR="006507BF" w:rsidRPr="00FC08AF" w:rsidRDefault="006507BF" w:rsidP="003A70BF">
            <w:pPr>
              <w:jc w:val="center"/>
              <w:rPr>
                <w:b/>
                <w:noProof/>
              </w:rPr>
            </w:pPr>
          </w:p>
        </w:tc>
      </w:tr>
      <w:tr w:rsidR="006507BF" w:rsidRPr="00FC08AF" w14:paraId="659626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B9503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46AE3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urgent real time mode is allowed for</w:t>
            </w:r>
            <w:r w:rsidRPr="00FC08AF">
              <w:rPr>
                <w:noProof/>
              </w:rPr>
              <w:t xml:space="preserve"> </w:t>
            </w:r>
            <w:r w:rsidRPr="00FC08AF">
              <w:rPr>
                <w:noProof/>
                <w:lang w:eastAsia="ko-KR"/>
              </w:rPr>
              <w:t>MCVideo sessions on the group.</w:t>
            </w:r>
          </w:p>
        </w:tc>
      </w:tr>
    </w:tbl>
    <w:p w14:paraId="4C5D8636" w14:textId="77777777" w:rsidR="00DD6D72" w:rsidRPr="00FC08AF" w:rsidRDefault="00DD6D72" w:rsidP="00DD6D72">
      <w:pPr>
        <w:rPr>
          <w:noProof/>
          <w:lang w:eastAsia="ko-KR"/>
        </w:rPr>
      </w:pPr>
    </w:p>
    <w:p w14:paraId="3AF2999D"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urgent 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07FBE744"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rFonts w:eastAsia="SimSun"/>
          <w:noProof/>
          <w:lang w:eastAsia="zh-CN"/>
        </w:rPr>
        <w:t xml:space="preserve">urgent real-time video mode is not allowed </w:t>
      </w:r>
      <w:r w:rsidRPr="00FC08AF">
        <w:rPr>
          <w:noProof/>
          <w:lang w:eastAsia="ko-KR"/>
        </w:rPr>
        <w:t>for</w:t>
      </w:r>
      <w:r w:rsidRPr="00FC08AF">
        <w:rPr>
          <w:noProof/>
        </w:rPr>
        <w:t xml:space="preserve"> </w:t>
      </w:r>
      <w:r w:rsidRPr="00FC08AF">
        <w:rPr>
          <w:noProof/>
          <w:lang w:eastAsia="ko-KR"/>
        </w:rPr>
        <w:t>MCVideo sessions on the group.</w:t>
      </w:r>
    </w:p>
    <w:p w14:paraId="65E3DD43" w14:textId="77777777" w:rsidR="006507BF" w:rsidRPr="00FC08AF" w:rsidRDefault="006507BF" w:rsidP="006507BF">
      <w:pPr>
        <w:pStyle w:val="Heading3"/>
        <w:rPr>
          <w:noProof/>
          <w:lang w:eastAsia="ko-KR"/>
        </w:rPr>
      </w:pPr>
      <w:bookmarkStart w:id="802" w:name="_Toc4578404"/>
      <w:bookmarkStart w:id="803" w:name="_Toc27728092"/>
      <w:bookmarkStart w:id="804" w:name="_Toc176353413"/>
      <w:r w:rsidRPr="00FC08AF">
        <w:rPr>
          <w:noProof/>
        </w:rPr>
        <w:t>6.2.</w:t>
      </w:r>
      <w:r w:rsidRPr="00FC08AF">
        <w:rPr>
          <w:noProof/>
          <w:lang w:eastAsia="ko-KR"/>
        </w:rPr>
        <w:t>23AI</w:t>
      </w:r>
      <w:r w:rsidRPr="00FC08AF">
        <w:rPr>
          <w:noProof/>
        </w:rPr>
        <w:tab/>
        <w:t>/</w:t>
      </w:r>
      <w:r w:rsidRPr="00FC08AF">
        <w:rPr>
          <w:i/>
          <w:iCs/>
          <w:noProof/>
        </w:rPr>
        <w:t>&lt;x&gt;</w:t>
      </w:r>
      <w:r w:rsidRPr="00FC08AF">
        <w:rPr>
          <w:noProof/>
        </w:rPr>
        <w:t>/&lt;x&gt;/Common/MCVideo/AllowedNonUrgentRealTimeMode</w:t>
      </w:r>
      <w:bookmarkEnd w:id="802"/>
      <w:bookmarkEnd w:id="803"/>
      <w:bookmarkEnd w:id="804"/>
    </w:p>
    <w:p w14:paraId="71AC511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23AI</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AllowedNonUrgentRealTimeMode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4711D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AEF16F" w14:textId="77777777" w:rsidR="006507BF" w:rsidRPr="00FC08AF" w:rsidRDefault="006507BF" w:rsidP="003A70BF">
            <w:pPr>
              <w:rPr>
                <w:rFonts w:ascii="Arial" w:hAnsi="Arial" w:cs="Arial"/>
                <w:noProof/>
                <w:sz w:val="18"/>
                <w:szCs w:val="18"/>
              </w:rPr>
            </w:pPr>
            <w:r w:rsidRPr="00FC08AF">
              <w:rPr>
                <w:noProof/>
              </w:rPr>
              <w:t>&lt;x&gt;/Common/MCVideo/AllowedNonUrgentRealTimeMode</w:t>
            </w:r>
          </w:p>
        </w:tc>
      </w:tr>
      <w:tr w:rsidR="006507BF" w:rsidRPr="00FC08AF" w14:paraId="59E5B8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8CFE9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EF6C4"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D7AD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F834C"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CBCA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BCFA93" w14:textId="77777777" w:rsidR="006507BF" w:rsidRPr="00FC08AF" w:rsidRDefault="006507BF" w:rsidP="003A70BF">
            <w:pPr>
              <w:jc w:val="center"/>
              <w:rPr>
                <w:rFonts w:ascii="Arial" w:hAnsi="Arial" w:cs="Arial"/>
                <w:b/>
                <w:noProof/>
                <w:sz w:val="18"/>
                <w:szCs w:val="18"/>
              </w:rPr>
            </w:pPr>
          </w:p>
        </w:tc>
      </w:tr>
      <w:tr w:rsidR="006507BF" w:rsidRPr="00FC08AF" w14:paraId="71BF59A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4995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7E3F"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3FB3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9865C"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44A4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2F50A" w14:textId="77777777" w:rsidR="006507BF" w:rsidRPr="00FC08AF" w:rsidRDefault="006507BF" w:rsidP="003A70BF">
            <w:pPr>
              <w:jc w:val="center"/>
              <w:rPr>
                <w:b/>
                <w:noProof/>
              </w:rPr>
            </w:pPr>
          </w:p>
        </w:tc>
      </w:tr>
      <w:tr w:rsidR="006507BF" w:rsidRPr="00FC08AF" w14:paraId="270EF59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DF070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1E5E2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non-</w:t>
            </w:r>
            <w:r w:rsidRPr="00FC08AF">
              <w:rPr>
                <w:noProof/>
                <w:lang w:eastAsia="ko-KR"/>
              </w:rPr>
              <w:t>urgent real time mode is allowed for</w:t>
            </w:r>
            <w:r w:rsidRPr="00FC08AF">
              <w:rPr>
                <w:noProof/>
              </w:rPr>
              <w:t xml:space="preserve"> </w:t>
            </w:r>
            <w:r w:rsidRPr="00FC08AF">
              <w:rPr>
                <w:noProof/>
                <w:lang w:eastAsia="ko-KR"/>
              </w:rPr>
              <w:t>MCVideo sessions on the group.</w:t>
            </w:r>
          </w:p>
        </w:tc>
      </w:tr>
    </w:tbl>
    <w:p w14:paraId="03F10352" w14:textId="77777777" w:rsidR="00DD6D72" w:rsidRPr="00FC08AF" w:rsidRDefault="00DD6D72" w:rsidP="00DD6D72">
      <w:pPr>
        <w:rPr>
          <w:noProof/>
          <w:lang w:eastAsia="ko-KR"/>
        </w:rPr>
      </w:pPr>
    </w:p>
    <w:p w14:paraId="50190341" w14:textId="77777777" w:rsidR="006507BF" w:rsidRPr="00FC08AF" w:rsidRDefault="006507BF" w:rsidP="006507BF">
      <w:pPr>
        <w:rPr>
          <w:noProof/>
          <w:lang w:eastAsia="ko-KR"/>
        </w:rPr>
      </w:pPr>
      <w:r w:rsidRPr="00FC08AF">
        <w:rPr>
          <w:noProof/>
        </w:rPr>
        <w:t>When set to "true" non-</w:t>
      </w:r>
      <w:r w:rsidRPr="00FC08AF">
        <w:rPr>
          <w:rFonts w:eastAsia="SimSun"/>
          <w:noProof/>
          <w:lang w:eastAsia="zh-CN"/>
        </w:rPr>
        <w:t xml:space="preserve">urgent 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6A9EC3BB"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non-</w:t>
      </w:r>
      <w:r w:rsidRPr="00FC08AF">
        <w:rPr>
          <w:rFonts w:eastAsia="SimSun"/>
          <w:noProof/>
          <w:lang w:eastAsia="zh-CN"/>
        </w:rPr>
        <w:t xml:space="preserve">urgent real-time video mode is not allowed </w:t>
      </w:r>
      <w:r w:rsidRPr="00FC08AF">
        <w:rPr>
          <w:noProof/>
          <w:lang w:eastAsia="ko-KR"/>
        </w:rPr>
        <w:t>for</w:t>
      </w:r>
      <w:r w:rsidRPr="00FC08AF">
        <w:rPr>
          <w:noProof/>
        </w:rPr>
        <w:t xml:space="preserve"> </w:t>
      </w:r>
      <w:r w:rsidRPr="00FC08AF">
        <w:rPr>
          <w:noProof/>
          <w:lang w:eastAsia="ko-KR"/>
        </w:rPr>
        <w:t>MCVideo sessions on the group.</w:t>
      </w:r>
    </w:p>
    <w:p w14:paraId="67C7C515" w14:textId="77777777" w:rsidR="006507BF" w:rsidRPr="00FC08AF" w:rsidRDefault="006507BF" w:rsidP="006507BF">
      <w:pPr>
        <w:pStyle w:val="Heading3"/>
        <w:rPr>
          <w:noProof/>
          <w:lang w:eastAsia="ko-KR"/>
        </w:rPr>
      </w:pPr>
      <w:bookmarkStart w:id="805" w:name="_Toc4578405"/>
      <w:bookmarkStart w:id="806" w:name="_Toc27728093"/>
      <w:bookmarkStart w:id="807" w:name="_Toc176353414"/>
      <w:r w:rsidRPr="00FC08AF">
        <w:rPr>
          <w:noProof/>
        </w:rPr>
        <w:t>6.2.</w:t>
      </w:r>
      <w:r w:rsidRPr="00FC08AF">
        <w:rPr>
          <w:noProof/>
          <w:lang w:eastAsia="ko-KR"/>
        </w:rPr>
        <w:t>23AJ</w:t>
      </w:r>
      <w:r w:rsidRPr="00FC08AF">
        <w:rPr>
          <w:noProof/>
        </w:rPr>
        <w:tab/>
        <w:t>/</w:t>
      </w:r>
      <w:r w:rsidRPr="00FC08AF">
        <w:rPr>
          <w:i/>
          <w:iCs/>
          <w:noProof/>
        </w:rPr>
        <w:t>&lt;x&gt;</w:t>
      </w:r>
      <w:r w:rsidRPr="00FC08AF">
        <w:rPr>
          <w:noProof/>
        </w:rPr>
        <w:t>/&lt;x&gt;/Common/MCVideo/AllowedNonRealTimeMode</w:t>
      </w:r>
      <w:bookmarkEnd w:id="805"/>
      <w:bookmarkEnd w:id="806"/>
      <w:bookmarkEnd w:id="807"/>
    </w:p>
    <w:p w14:paraId="75E0A2E6"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23AJ</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700543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D63D74" w14:textId="77777777" w:rsidR="006507BF" w:rsidRPr="00FC08AF" w:rsidRDefault="006507BF" w:rsidP="003A70BF">
            <w:pPr>
              <w:rPr>
                <w:rFonts w:ascii="Arial" w:hAnsi="Arial" w:cs="Arial"/>
                <w:noProof/>
                <w:sz w:val="18"/>
                <w:szCs w:val="18"/>
              </w:rPr>
            </w:pPr>
            <w:r w:rsidRPr="00FC08AF">
              <w:rPr>
                <w:noProof/>
              </w:rPr>
              <w:t>&lt;x&gt;/Common/MCVideo/AllowedNonRealTimeMode</w:t>
            </w:r>
          </w:p>
        </w:tc>
      </w:tr>
      <w:tr w:rsidR="006507BF" w:rsidRPr="00FC08AF" w14:paraId="558B739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ADFD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97D7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E1F29"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E29D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7A43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74025D" w14:textId="77777777" w:rsidR="006507BF" w:rsidRPr="00FC08AF" w:rsidRDefault="006507BF" w:rsidP="003A70BF">
            <w:pPr>
              <w:jc w:val="center"/>
              <w:rPr>
                <w:rFonts w:ascii="Arial" w:hAnsi="Arial" w:cs="Arial"/>
                <w:b/>
                <w:noProof/>
                <w:sz w:val="18"/>
                <w:szCs w:val="18"/>
              </w:rPr>
            </w:pPr>
          </w:p>
        </w:tc>
      </w:tr>
      <w:tr w:rsidR="006507BF" w:rsidRPr="00FC08AF" w14:paraId="1CE5CBF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DE3E79"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80E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0C25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C1B5B"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2622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C41D1" w14:textId="77777777" w:rsidR="006507BF" w:rsidRPr="00FC08AF" w:rsidRDefault="006507BF" w:rsidP="003A70BF">
            <w:pPr>
              <w:jc w:val="center"/>
              <w:rPr>
                <w:b/>
                <w:noProof/>
              </w:rPr>
            </w:pPr>
          </w:p>
        </w:tc>
      </w:tr>
      <w:tr w:rsidR="006507BF" w:rsidRPr="00FC08AF" w14:paraId="22E0C02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CF735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87AC10"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non-real time mode is allowed for</w:t>
            </w:r>
            <w:r w:rsidRPr="00FC08AF">
              <w:rPr>
                <w:noProof/>
              </w:rPr>
              <w:t xml:space="preserve"> </w:t>
            </w:r>
            <w:r w:rsidRPr="00FC08AF">
              <w:rPr>
                <w:noProof/>
                <w:lang w:eastAsia="ko-KR"/>
              </w:rPr>
              <w:t>MCVideo sessions on the group.</w:t>
            </w:r>
          </w:p>
        </w:tc>
      </w:tr>
    </w:tbl>
    <w:p w14:paraId="23383F95" w14:textId="77777777" w:rsidR="00DD6D72" w:rsidRPr="00FC08AF" w:rsidRDefault="00DD6D72" w:rsidP="00DD6D72">
      <w:pPr>
        <w:rPr>
          <w:noProof/>
          <w:lang w:eastAsia="ko-KR"/>
        </w:rPr>
      </w:pPr>
    </w:p>
    <w:p w14:paraId="3FEBFF6F"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non-real-time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5BB32A07"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non-</w:t>
      </w:r>
      <w:r w:rsidRPr="00FC08AF">
        <w:rPr>
          <w:rFonts w:eastAsia="SimSun"/>
          <w:noProof/>
          <w:lang w:eastAsia="zh-CN"/>
        </w:rPr>
        <w:t xml:space="preserve">real-time video mode is not allowed for </w:t>
      </w:r>
      <w:r w:rsidRPr="00FC08AF">
        <w:rPr>
          <w:noProof/>
          <w:lang w:eastAsia="ko-KR"/>
        </w:rPr>
        <w:t>MCVideo sessions on the group.</w:t>
      </w:r>
    </w:p>
    <w:p w14:paraId="03602D2E" w14:textId="77777777" w:rsidR="006507BF" w:rsidRPr="00FC08AF" w:rsidRDefault="006507BF" w:rsidP="006507BF">
      <w:pPr>
        <w:pStyle w:val="Heading3"/>
        <w:rPr>
          <w:noProof/>
          <w:lang w:eastAsia="ko-KR"/>
        </w:rPr>
      </w:pPr>
      <w:bookmarkStart w:id="808" w:name="_Toc4578406"/>
      <w:bookmarkStart w:id="809" w:name="_Toc27728094"/>
      <w:bookmarkStart w:id="810" w:name="_Toc176353415"/>
      <w:r w:rsidRPr="00FC08AF">
        <w:rPr>
          <w:noProof/>
        </w:rPr>
        <w:lastRenderedPageBreak/>
        <w:t>6.2.2</w:t>
      </w:r>
      <w:r w:rsidRPr="00FC08AF">
        <w:rPr>
          <w:noProof/>
          <w:lang w:eastAsia="ko-KR"/>
        </w:rPr>
        <w:t>3AK</w:t>
      </w:r>
      <w:r w:rsidRPr="00FC08AF">
        <w:rPr>
          <w:noProof/>
        </w:rPr>
        <w:tab/>
        <w:t>/</w:t>
      </w:r>
      <w:r w:rsidRPr="00FC08AF">
        <w:rPr>
          <w:i/>
          <w:iCs/>
          <w:noProof/>
        </w:rPr>
        <w:t>&lt;x&gt;</w:t>
      </w:r>
      <w:r w:rsidRPr="00FC08AF">
        <w:rPr>
          <w:noProof/>
        </w:rPr>
        <w:t>/&lt;x&gt;/Common/MCVideo/</w:t>
      </w:r>
      <w:r w:rsidRPr="00FC08AF">
        <w:rPr>
          <w:noProof/>
          <w:lang w:eastAsia="ko-KR"/>
        </w:rPr>
        <w:t>ActiveNonRealTimeMode</w:t>
      </w:r>
      <w:bookmarkEnd w:id="808"/>
      <w:bookmarkEnd w:id="809"/>
      <w:bookmarkEnd w:id="810"/>
    </w:p>
    <w:p w14:paraId="1BB20100"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23AK</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/MCVideo/</w:t>
      </w:r>
      <w:r w:rsidRPr="00FC08AF">
        <w:rPr>
          <w:noProof/>
          <w:lang w:eastAsia="ko-KR"/>
        </w:rPr>
        <w:t>ActiveNonRealTimeMode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A74A27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DD14D3" w14:textId="77777777" w:rsidR="006507BF" w:rsidRPr="00FC08AF" w:rsidRDefault="006507BF" w:rsidP="003A70BF">
            <w:pPr>
              <w:rPr>
                <w:rFonts w:ascii="Arial" w:hAnsi="Arial" w:cs="Arial"/>
                <w:noProof/>
                <w:sz w:val="18"/>
                <w:szCs w:val="18"/>
              </w:rPr>
            </w:pPr>
            <w:r w:rsidRPr="00FC08AF">
              <w:rPr>
                <w:noProof/>
              </w:rPr>
              <w:t>&lt;x&gt;/Common/MCVideo/ActiveNonRealTimeMode</w:t>
            </w:r>
          </w:p>
        </w:tc>
      </w:tr>
      <w:tr w:rsidR="006507BF" w:rsidRPr="00FC08AF" w14:paraId="5A72014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A8C5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609B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0A3B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4F68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24D1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55B07" w14:textId="77777777" w:rsidR="006507BF" w:rsidRPr="00FC08AF" w:rsidRDefault="006507BF" w:rsidP="003A70BF">
            <w:pPr>
              <w:jc w:val="center"/>
              <w:rPr>
                <w:rFonts w:ascii="Arial" w:hAnsi="Arial" w:cs="Arial"/>
                <w:b/>
                <w:noProof/>
                <w:sz w:val="18"/>
                <w:szCs w:val="18"/>
              </w:rPr>
            </w:pPr>
          </w:p>
        </w:tc>
      </w:tr>
      <w:tr w:rsidR="006507BF" w:rsidRPr="00FC08AF" w14:paraId="751103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A88DB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1556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766C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DD573"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286B9"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67616B" w14:textId="77777777" w:rsidR="006507BF" w:rsidRPr="00FC08AF" w:rsidRDefault="006507BF" w:rsidP="003A70BF">
            <w:pPr>
              <w:jc w:val="center"/>
              <w:rPr>
                <w:b/>
                <w:noProof/>
              </w:rPr>
            </w:pPr>
          </w:p>
        </w:tc>
      </w:tr>
      <w:tr w:rsidR="006507BF" w:rsidRPr="00FC08AF" w14:paraId="4609BCD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B60BE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F4A278" w14:textId="77777777" w:rsidR="006507BF" w:rsidRPr="00FC08AF" w:rsidRDefault="006507BF" w:rsidP="003F26BC">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the active non-real-</w:t>
            </w:r>
            <w:r w:rsidR="003F26BC" w:rsidRPr="00FC08AF">
              <w:rPr>
                <w:noProof/>
              </w:rPr>
              <w:t xml:space="preserve">time </w:t>
            </w:r>
            <w:r w:rsidRPr="00FC08AF">
              <w:rPr>
                <w:noProof/>
              </w:rPr>
              <w:t>mode used for MCVideo sessions on the group.</w:t>
            </w:r>
          </w:p>
        </w:tc>
      </w:tr>
    </w:tbl>
    <w:p w14:paraId="7E9E8FFE" w14:textId="77777777" w:rsidR="00DD6D72" w:rsidRPr="00FC08AF" w:rsidRDefault="00DD6D72" w:rsidP="00DD6D72">
      <w:pPr>
        <w:rPr>
          <w:noProof/>
          <w:lang w:eastAsia="ko-KR"/>
        </w:rPr>
      </w:pPr>
    </w:p>
    <w:p w14:paraId="24070833" w14:textId="77777777" w:rsidR="006507BF" w:rsidRPr="00FC08AF" w:rsidRDefault="006507BF" w:rsidP="006507BF">
      <w:pPr>
        <w:rPr>
          <w:noProof/>
        </w:rPr>
      </w:pPr>
      <w:r w:rsidRPr="00FC08AF">
        <w:rPr>
          <w:noProof/>
        </w:rPr>
        <w:t>The valid values are:</w:t>
      </w:r>
    </w:p>
    <w:p w14:paraId="3CD248FF" w14:textId="77777777" w:rsidR="006507BF" w:rsidRPr="00FC08AF" w:rsidRDefault="006507BF" w:rsidP="006507BF">
      <w:pPr>
        <w:ind w:left="568" w:hanging="284"/>
        <w:rPr>
          <w:rFonts w:eastAsia="SimSun"/>
          <w:noProof/>
          <w:lang w:eastAsia="x-none"/>
        </w:rPr>
      </w:pPr>
      <w:r w:rsidRPr="00FC08AF">
        <w:rPr>
          <w:noProof/>
          <w:lang w:eastAsia="x-none"/>
        </w:rPr>
        <w:t>a)</w:t>
      </w:r>
      <w:r w:rsidRPr="00FC08AF">
        <w:rPr>
          <w:noProof/>
          <w:lang w:eastAsia="x-none"/>
        </w:rPr>
        <w:tab/>
        <w:t>"urgent-real-time";</w:t>
      </w:r>
    </w:p>
    <w:p w14:paraId="6A472884" w14:textId="77777777" w:rsidR="006507BF" w:rsidRPr="00FC08AF" w:rsidRDefault="006507BF" w:rsidP="006507BF">
      <w:pPr>
        <w:ind w:left="568" w:hanging="284"/>
        <w:rPr>
          <w:noProof/>
          <w:lang w:eastAsia="x-none"/>
        </w:rPr>
      </w:pPr>
      <w:r w:rsidRPr="00FC08AF">
        <w:rPr>
          <w:noProof/>
          <w:lang w:eastAsia="x-none"/>
        </w:rPr>
        <w:t>b)</w:t>
      </w:r>
      <w:r w:rsidRPr="00FC08AF">
        <w:rPr>
          <w:noProof/>
          <w:lang w:eastAsia="x-none"/>
        </w:rPr>
        <w:tab/>
        <w:t>"non-urgent-real-time"; and</w:t>
      </w:r>
    </w:p>
    <w:p w14:paraId="46EA2D8A" w14:textId="77777777" w:rsidR="006507BF" w:rsidRPr="00FC08AF" w:rsidRDefault="006507BF" w:rsidP="006507BF">
      <w:pPr>
        <w:ind w:left="568" w:hanging="284"/>
        <w:rPr>
          <w:noProof/>
          <w:lang w:eastAsia="x-none"/>
        </w:rPr>
      </w:pPr>
      <w:r w:rsidRPr="00FC08AF">
        <w:rPr>
          <w:noProof/>
          <w:lang w:eastAsia="x-none"/>
        </w:rPr>
        <w:t>c)</w:t>
      </w:r>
      <w:r w:rsidRPr="00FC08AF">
        <w:rPr>
          <w:noProof/>
          <w:lang w:eastAsia="x-none"/>
        </w:rPr>
        <w:tab/>
        <w:t>"non-real-time".</w:t>
      </w:r>
    </w:p>
    <w:p w14:paraId="20E1DBF4" w14:textId="77777777" w:rsidR="006507BF" w:rsidRPr="00FC08AF" w:rsidRDefault="006507BF" w:rsidP="006507BF">
      <w:pPr>
        <w:pStyle w:val="Heading3"/>
        <w:rPr>
          <w:noProof/>
          <w:lang w:eastAsia="ko-KR"/>
        </w:rPr>
      </w:pPr>
      <w:bookmarkStart w:id="811" w:name="_Toc4578407"/>
      <w:bookmarkStart w:id="812" w:name="_Toc27728095"/>
      <w:bookmarkStart w:id="813" w:name="_Toc176353416"/>
      <w:r w:rsidRPr="00FC08AF">
        <w:rPr>
          <w:noProof/>
        </w:rPr>
        <w:t>6.2.</w:t>
      </w:r>
      <w:r w:rsidRPr="00FC08AF">
        <w:rPr>
          <w:noProof/>
          <w:lang w:eastAsia="ko-KR"/>
        </w:rPr>
        <w:t>23AL</w:t>
      </w:r>
      <w:r w:rsidRPr="00FC08AF">
        <w:rPr>
          <w:noProof/>
        </w:rPr>
        <w:tab/>
        <w:t>/&lt;x&gt;/&lt;x&gt;/Common/MCVideo/MaxTransmitMembers</w:t>
      </w:r>
      <w:bookmarkEnd w:id="811"/>
      <w:bookmarkEnd w:id="812"/>
      <w:bookmarkEnd w:id="813"/>
    </w:p>
    <w:p w14:paraId="13BFEAC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23AL</w:t>
      </w:r>
      <w:r w:rsidRPr="00FC08AF">
        <w:rPr>
          <w:noProof/>
        </w:rPr>
        <w:t>.1: /&lt;x&gt;/&lt;x&gt;/Common/MCVideo/MaxTransmitMembers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E9B2A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9F4EB4" w14:textId="77777777" w:rsidR="006507BF" w:rsidRPr="00FC08AF" w:rsidRDefault="006507BF" w:rsidP="003A70BF">
            <w:pPr>
              <w:rPr>
                <w:rFonts w:ascii="Arial" w:hAnsi="Arial" w:cs="Arial"/>
                <w:noProof/>
                <w:sz w:val="18"/>
                <w:szCs w:val="18"/>
              </w:rPr>
            </w:pPr>
            <w:r w:rsidRPr="00FC08AF">
              <w:rPr>
                <w:noProof/>
              </w:rPr>
              <w:t>&lt;x&gt;/Common/MCVideo/MaxTransmitMembers</w:t>
            </w:r>
          </w:p>
        </w:tc>
      </w:tr>
      <w:tr w:rsidR="006507BF" w:rsidRPr="00FC08AF" w14:paraId="0085EA5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C8CB4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A94C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B063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A36F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C34A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EC625A" w14:textId="77777777" w:rsidR="006507BF" w:rsidRPr="00FC08AF" w:rsidRDefault="006507BF" w:rsidP="003A70BF">
            <w:pPr>
              <w:jc w:val="center"/>
              <w:rPr>
                <w:rFonts w:ascii="Arial" w:hAnsi="Arial" w:cs="Arial"/>
                <w:b/>
                <w:noProof/>
                <w:sz w:val="18"/>
                <w:szCs w:val="18"/>
              </w:rPr>
            </w:pPr>
          </w:p>
        </w:tc>
      </w:tr>
      <w:tr w:rsidR="006507BF" w:rsidRPr="00FC08AF" w14:paraId="130791F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7AF42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6388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300F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3610"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F0CD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0BA00C" w14:textId="77777777" w:rsidR="006507BF" w:rsidRPr="00FC08AF" w:rsidRDefault="006507BF" w:rsidP="003A70BF">
            <w:pPr>
              <w:jc w:val="center"/>
              <w:rPr>
                <w:b/>
                <w:noProof/>
              </w:rPr>
            </w:pPr>
          </w:p>
        </w:tc>
      </w:tr>
      <w:tr w:rsidR="006507BF" w:rsidRPr="00FC08AF" w14:paraId="10E10D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7DE58"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999B21"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the maximum number of simultaneous transmitting group members for MCVideo sessions on the group.</w:t>
            </w:r>
          </w:p>
        </w:tc>
      </w:tr>
    </w:tbl>
    <w:p w14:paraId="24D23F95" w14:textId="77777777" w:rsidR="00DD6D72" w:rsidRPr="00FC08AF" w:rsidRDefault="00DD6D72" w:rsidP="00DD6D72">
      <w:pPr>
        <w:rPr>
          <w:noProof/>
          <w:lang w:eastAsia="ko-KR"/>
        </w:rPr>
      </w:pPr>
    </w:p>
    <w:p w14:paraId="30DDEAA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4C80EDDA" w14:textId="77777777" w:rsidR="002F484D" w:rsidRPr="00FC08AF" w:rsidRDefault="002F484D" w:rsidP="002F484D">
      <w:pPr>
        <w:pStyle w:val="Heading3"/>
        <w:rPr>
          <w:noProof/>
          <w:lang w:eastAsia="ko-KR"/>
        </w:rPr>
      </w:pPr>
      <w:bookmarkStart w:id="814" w:name="_Toc4578408"/>
      <w:bookmarkStart w:id="815" w:name="_Toc27728096"/>
      <w:bookmarkStart w:id="816" w:name="_Toc176353417"/>
      <w:r w:rsidRPr="00FC08AF">
        <w:rPr>
          <w:noProof/>
        </w:rPr>
        <w:t>6.2.2</w:t>
      </w:r>
      <w:r w:rsidRPr="00FC08AF">
        <w:rPr>
          <w:noProof/>
          <w:lang w:eastAsia="ko-KR"/>
        </w:rPr>
        <w:t>4</w:t>
      </w:r>
      <w:r w:rsidRPr="00FC08AF">
        <w:rPr>
          <w:noProof/>
        </w:rPr>
        <w:tab/>
        <w:t>/</w:t>
      </w:r>
      <w:r w:rsidRPr="00FC08AF">
        <w:rPr>
          <w:i/>
          <w:iCs/>
          <w:noProof/>
        </w:rPr>
        <w:t>&lt;x&gt;</w:t>
      </w:r>
      <w:r w:rsidRPr="00FC08AF">
        <w:rPr>
          <w:noProof/>
        </w:rPr>
        <w:t>/&lt;x&gt;/OffNetwork</w:t>
      </w:r>
      <w:bookmarkEnd w:id="814"/>
      <w:bookmarkEnd w:id="815"/>
      <w:bookmarkEnd w:id="816"/>
    </w:p>
    <w:p w14:paraId="0931997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E660B9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D938D4" w14:textId="77777777" w:rsidR="002F484D" w:rsidRPr="00FC08AF" w:rsidRDefault="002F484D" w:rsidP="00B93C96">
            <w:pPr>
              <w:rPr>
                <w:rFonts w:ascii="Arial" w:hAnsi="Arial" w:cs="Arial"/>
                <w:noProof/>
                <w:sz w:val="18"/>
                <w:szCs w:val="18"/>
              </w:rPr>
            </w:pPr>
            <w:r w:rsidRPr="00FC08AF">
              <w:rPr>
                <w:noProof/>
              </w:rPr>
              <w:t>&lt;x&gt;/OffNetwork</w:t>
            </w:r>
          </w:p>
        </w:tc>
      </w:tr>
      <w:tr w:rsidR="002F484D" w:rsidRPr="00FC08AF" w14:paraId="305760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D83D6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8A19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CCDE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4679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7070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35D5C9" w14:textId="77777777" w:rsidR="002F484D" w:rsidRPr="00FC08AF" w:rsidRDefault="002F484D" w:rsidP="00B93C96">
            <w:pPr>
              <w:jc w:val="center"/>
              <w:rPr>
                <w:rFonts w:ascii="Arial" w:hAnsi="Arial" w:cs="Arial"/>
                <w:b/>
                <w:noProof/>
                <w:sz w:val="18"/>
                <w:szCs w:val="18"/>
              </w:rPr>
            </w:pPr>
          </w:p>
        </w:tc>
      </w:tr>
      <w:tr w:rsidR="002F484D" w:rsidRPr="00FC08AF" w14:paraId="5A1333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03DC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E9E7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0E96F"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80A6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3414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7ADA3D" w14:textId="77777777" w:rsidR="002F484D" w:rsidRPr="00FC08AF" w:rsidRDefault="002F484D" w:rsidP="00B93C96">
            <w:pPr>
              <w:jc w:val="center"/>
              <w:rPr>
                <w:b/>
                <w:noProof/>
              </w:rPr>
            </w:pPr>
          </w:p>
        </w:tc>
      </w:tr>
      <w:tr w:rsidR="002F484D" w:rsidRPr="00FC08AF" w14:paraId="410FE52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AC5B9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42ADBC"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19D6090B" w14:textId="77777777" w:rsidR="00DD6D72" w:rsidRPr="00FC08AF" w:rsidRDefault="00DD6D72" w:rsidP="00DD6D72">
      <w:pPr>
        <w:rPr>
          <w:noProof/>
          <w:lang w:eastAsia="ko-KR"/>
        </w:rPr>
      </w:pPr>
      <w:bookmarkStart w:id="817" w:name="_Toc4578409"/>
      <w:bookmarkStart w:id="818" w:name="_Toc27728097"/>
    </w:p>
    <w:p w14:paraId="4325AD9C" w14:textId="77777777" w:rsidR="002F484D" w:rsidRPr="00FC08AF" w:rsidRDefault="002F484D" w:rsidP="002F484D">
      <w:pPr>
        <w:pStyle w:val="Heading3"/>
        <w:rPr>
          <w:noProof/>
          <w:lang w:eastAsia="ko-KR"/>
        </w:rPr>
      </w:pPr>
      <w:bookmarkStart w:id="819" w:name="_Toc176353418"/>
      <w:r w:rsidRPr="00FC08AF">
        <w:rPr>
          <w:noProof/>
        </w:rPr>
        <w:t>6.2.2</w:t>
      </w:r>
      <w:r w:rsidRPr="00FC08AF">
        <w:rPr>
          <w:noProof/>
          <w:lang w:eastAsia="ko-KR"/>
        </w:rPr>
        <w:t>5</w:t>
      </w:r>
      <w:r w:rsidRPr="00FC08AF">
        <w:rPr>
          <w:noProof/>
        </w:rPr>
        <w:tab/>
        <w:t>/</w:t>
      </w:r>
      <w:r w:rsidRPr="00FC08AF">
        <w:rPr>
          <w:i/>
          <w:iCs/>
          <w:noProof/>
        </w:rPr>
        <w:t>&lt;x&gt;</w:t>
      </w:r>
      <w:r w:rsidRPr="00FC08AF">
        <w:rPr>
          <w:noProof/>
        </w:rPr>
        <w:t>/&lt;x&gt;/OffNetwork/MCPTTGroupParameter</w:t>
      </w:r>
      <w:bookmarkEnd w:id="817"/>
      <w:bookmarkEnd w:id="818"/>
      <w:bookmarkEnd w:id="819"/>
    </w:p>
    <w:p w14:paraId="1781FF8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25</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DAA24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33DCCA" w14:textId="77777777" w:rsidR="002F484D" w:rsidRPr="00FC08AF" w:rsidRDefault="002F484D" w:rsidP="00B93C96">
            <w:pPr>
              <w:rPr>
                <w:rFonts w:ascii="Arial" w:hAnsi="Arial" w:cs="Arial"/>
                <w:noProof/>
                <w:sz w:val="18"/>
                <w:szCs w:val="18"/>
              </w:rPr>
            </w:pPr>
            <w:r w:rsidRPr="00FC08AF">
              <w:rPr>
                <w:noProof/>
              </w:rPr>
              <w:t>&lt;x&gt;/OffNetwork/MCPTTGroupParameter</w:t>
            </w:r>
          </w:p>
        </w:tc>
      </w:tr>
      <w:tr w:rsidR="002F484D" w:rsidRPr="00FC08AF" w14:paraId="606A23F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574F2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11F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E24E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011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5D89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442F9" w14:textId="77777777" w:rsidR="002F484D" w:rsidRPr="00FC08AF" w:rsidRDefault="002F484D" w:rsidP="00B93C96">
            <w:pPr>
              <w:jc w:val="center"/>
              <w:rPr>
                <w:rFonts w:ascii="Arial" w:hAnsi="Arial" w:cs="Arial"/>
                <w:b/>
                <w:noProof/>
                <w:sz w:val="18"/>
                <w:szCs w:val="18"/>
              </w:rPr>
            </w:pPr>
          </w:p>
        </w:tc>
      </w:tr>
      <w:tr w:rsidR="002F484D" w:rsidRPr="00FC08AF" w14:paraId="2999E7F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3C9C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180F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104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2745"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653B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D7530C" w14:textId="77777777" w:rsidR="002F484D" w:rsidRPr="00FC08AF" w:rsidRDefault="002F484D" w:rsidP="00B93C96">
            <w:pPr>
              <w:jc w:val="center"/>
              <w:rPr>
                <w:b/>
                <w:noProof/>
              </w:rPr>
            </w:pPr>
          </w:p>
        </w:tc>
      </w:tr>
      <w:tr w:rsidR="002F484D" w:rsidRPr="00FC08AF" w14:paraId="6CF2ED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64210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3FBE2"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group parameters.</w:t>
            </w:r>
          </w:p>
        </w:tc>
      </w:tr>
    </w:tbl>
    <w:p w14:paraId="3EA0B124" w14:textId="77777777" w:rsidR="00DD6D72" w:rsidRPr="00FC08AF" w:rsidRDefault="00DD6D72" w:rsidP="00DD6D72">
      <w:pPr>
        <w:rPr>
          <w:noProof/>
          <w:lang w:eastAsia="ko-KR"/>
        </w:rPr>
      </w:pPr>
      <w:bookmarkStart w:id="820" w:name="_Toc4578410"/>
      <w:bookmarkStart w:id="821" w:name="_Toc27728098"/>
    </w:p>
    <w:p w14:paraId="35B88EC4" w14:textId="77777777" w:rsidR="002F484D" w:rsidRPr="00FC08AF" w:rsidRDefault="002F484D" w:rsidP="002F484D">
      <w:pPr>
        <w:pStyle w:val="Heading3"/>
        <w:rPr>
          <w:noProof/>
          <w:lang w:eastAsia="ko-KR"/>
        </w:rPr>
      </w:pPr>
      <w:bookmarkStart w:id="822" w:name="_Toc176353419"/>
      <w:r w:rsidRPr="00FC08AF">
        <w:rPr>
          <w:noProof/>
        </w:rPr>
        <w:lastRenderedPageBreak/>
        <w:t>6.2.2</w:t>
      </w:r>
      <w:r w:rsidRPr="00FC08AF">
        <w:rPr>
          <w:noProof/>
          <w:lang w:eastAsia="ko-KR"/>
        </w:rPr>
        <w:t>6</w:t>
      </w:r>
      <w:r w:rsidRPr="00FC08AF">
        <w:rPr>
          <w:noProof/>
        </w:rPr>
        <w:tab/>
        <w:t>/</w:t>
      </w:r>
      <w:r w:rsidRPr="00FC08AF">
        <w:rPr>
          <w:i/>
          <w:iCs/>
          <w:noProof/>
        </w:rPr>
        <w:t>&lt;x&gt;</w:t>
      </w:r>
      <w:r w:rsidRPr="00FC08AF">
        <w:rPr>
          <w:noProof/>
        </w:rPr>
        <w:t>/&lt;x&gt;/OffNetwork/MCPTTGroupParameter/&lt;x&gt;</w:t>
      </w:r>
      <w:bookmarkEnd w:id="820"/>
      <w:bookmarkEnd w:id="821"/>
      <w:bookmarkEnd w:id="822"/>
    </w:p>
    <w:p w14:paraId="0449C32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41C76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F9F3C" w14:textId="77777777" w:rsidR="002F484D" w:rsidRPr="00FC08AF" w:rsidRDefault="002F484D" w:rsidP="00B93C96">
            <w:pPr>
              <w:rPr>
                <w:rFonts w:ascii="Arial" w:hAnsi="Arial" w:cs="Arial"/>
                <w:noProof/>
                <w:sz w:val="18"/>
                <w:szCs w:val="18"/>
              </w:rPr>
            </w:pPr>
            <w:r w:rsidRPr="00FC08AF">
              <w:rPr>
                <w:noProof/>
              </w:rPr>
              <w:t>&lt;x&gt;/OffNetwork/MCPTTGroupParameter/&lt;x&gt;</w:t>
            </w:r>
          </w:p>
        </w:tc>
      </w:tr>
      <w:tr w:rsidR="002F484D" w:rsidRPr="00FC08AF" w14:paraId="744ED5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0A0E9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E000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3281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4D7C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278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478891" w14:textId="77777777" w:rsidR="002F484D" w:rsidRPr="00FC08AF" w:rsidRDefault="002F484D" w:rsidP="00B93C96">
            <w:pPr>
              <w:jc w:val="center"/>
              <w:rPr>
                <w:rFonts w:ascii="Arial" w:hAnsi="Arial" w:cs="Arial"/>
                <w:b/>
                <w:noProof/>
                <w:sz w:val="18"/>
                <w:szCs w:val="18"/>
              </w:rPr>
            </w:pPr>
          </w:p>
        </w:tc>
      </w:tr>
      <w:tr w:rsidR="002F484D" w:rsidRPr="00FC08AF" w14:paraId="19B79C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5AC94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7EFC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65000"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7FE5E"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64B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8537BA" w14:textId="77777777" w:rsidR="002F484D" w:rsidRPr="00FC08AF" w:rsidRDefault="002F484D" w:rsidP="00B93C96">
            <w:pPr>
              <w:jc w:val="center"/>
              <w:rPr>
                <w:b/>
                <w:noProof/>
              </w:rPr>
            </w:pPr>
          </w:p>
        </w:tc>
      </w:tr>
      <w:tr w:rsidR="002F484D" w:rsidRPr="00FC08AF" w14:paraId="5790389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F63B5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4EF16B"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one or more group parameters.</w:t>
            </w:r>
          </w:p>
        </w:tc>
      </w:tr>
    </w:tbl>
    <w:p w14:paraId="52D6C9F9" w14:textId="77777777" w:rsidR="00DD6D72" w:rsidRPr="00FC08AF" w:rsidRDefault="00DD6D72" w:rsidP="00DD6D72">
      <w:pPr>
        <w:rPr>
          <w:noProof/>
          <w:lang w:eastAsia="ko-KR"/>
        </w:rPr>
      </w:pPr>
      <w:bookmarkStart w:id="823" w:name="_Toc4578411"/>
      <w:bookmarkStart w:id="824" w:name="_Toc27728099"/>
    </w:p>
    <w:p w14:paraId="150F313F" w14:textId="77777777" w:rsidR="00006916" w:rsidRPr="00FC08AF" w:rsidRDefault="00006916" w:rsidP="00006916">
      <w:pPr>
        <w:pStyle w:val="Heading3"/>
        <w:rPr>
          <w:noProof/>
          <w:lang w:eastAsia="ko-KR"/>
        </w:rPr>
      </w:pPr>
      <w:bookmarkStart w:id="825" w:name="_Toc176353420"/>
      <w:r w:rsidRPr="00FC08AF">
        <w:rPr>
          <w:noProof/>
        </w:rPr>
        <w:t>6.2.2</w:t>
      </w:r>
      <w:r w:rsidRPr="00FC08AF">
        <w:rPr>
          <w:noProof/>
          <w:lang w:eastAsia="ko-KR"/>
        </w:rPr>
        <w:t>7</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lang w:eastAsia="ko-KR"/>
        </w:rPr>
        <w:t>ProSe</w:t>
      </w:r>
      <w:r w:rsidRPr="00FC08AF">
        <w:rPr>
          <w:noProof/>
        </w:rPr>
        <w:t>Layer2GroupID</w:t>
      </w:r>
      <w:bookmarkEnd w:id="823"/>
      <w:bookmarkEnd w:id="824"/>
      <w:bookmarkEnd w:id="825"/>
    </w:p>
    <w:p w14:paraId="02E104EC"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r w:rsidRPr="00FC08AF">
        <w:rPr>
          <w:noProof/>
          <w:lang w:eastAsia="ko-KR"/>
        </w:rPr>
        <w:t>ProSe</w:t>
      </w:r>
      <w:r w:rsidRPr="00FC08AF">
        <w:rPr>
          <w:noProof/>
        </w:rPr>
        <w:t>Layer2GroupID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FC08AF" w14:paraId="7DD0AD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868CB5" w14:textId="77777777" w:rsidR="00006916" w:rsidRPr="00FC08AF" w:rsidRDefault="00006916" w:rsidP="00CF1FEB">
            <w:pPr>
              <w:rPr>
                <w:rFonts w:ascii="Arial" w:hAnsi="Arial" w:cs="Arial"/>
                <w:noProof/>
                <w:sz w:val="18"/>
                <w:szCs w:val="18"/>
              </w:rPr>
            </w:pPr>
            <w:r w:rsidRPr="00FC08AF">
              <w:rPr>
                <w:noProof/>
              </w:rPr>
              <w:t>&lt;x&gt;/OffNetwork/MCPTTGroupParameter/&lt;x&gt;/</w:t>
            </w:r>
            <w:r w:rsidRPr="00FC08AF">
              <w:rPr>
                <w:noProof/>
                <w:lang w:eastAsia="ko-KR"/>
              </w:rPr>
              <w:t>ProSe</w:t>
            </w:r>
            <w:r w:rsidRPr="00FC08AF">
              <w:rPr>
                <w:noProof/>
              </w:rPr>
              <w:t>Layer2GroupID</w:t>
            </w:r>
          </w:p>
        </w:tc>
      </w:tr>
      <w:tr w:rsidR="00006916" w:rsidRPr="00FC08AF" w14:paraId="5642B87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977657"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3D23A"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E71D" w14:textId="77777777" w:rsidR="00006916" w:rsidRPr="00FC08AF" w:rsidRDefault="00006916"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340E4"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4053" w14:textId="77777777" w:rsidR="00006916" w:rsidRPr="00FC08AF" w:rsidRDefault="00006916"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96D4B" w14:textId="77777777" w:rsidR="00006916" w:rsidRPr="00FC08AF" w:rsidRDefault="00006916" w:rsidP="00CF1FEB">
            <w:pPr>
              <w:jc w:val="center"/>
              <w:rPr>
                <w:rFonts w:ascii="Arial" w:hAnsi="Arial" w:cs="Arial"/>
                <w:b/>
                <w:noProof/>
                <w:sz w:val="18"/>
                <w:szCs w:val="18"/>
              </w:rPr>
            </w:pPr>
          </w:p>
        </w:tc>
      </w:tr>
      <w:tr w:rsidR="00006916" w:rsidRPr="00FC08AF" w14:paraId="699B109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BFF2E"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95FE6" w14:textId="77777777" w:rsidR="00006916" w:rsidRPr="00FC08AF" w:rsidRDefault="00006916"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0F2BE" w14:textId="77777777" w:rsidR="00006916" w:rsidRPr="00FC08AF" w:rsidRDefault="00006916"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D23FC"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A66E5" w14:textId="77777777" w:rsidR="00006916" w:rsidRPr="00FC08AF" w:rsidRDefault="00006916"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EA2BB2" w14:textId="77777777" w:rsidR="00006916" w:rsidRPr="00FC08AF" w:rsidRDefault="00006916" w:rsidP="00CF1FEB">
            <w:pPr>
              <w:jc w:val="center"/>
              <w:rPr>
                <w:b/>
                <w:noProof/>
              </w:rPr>
            </w:pPr>
          </w:p>
        </w:tc>
      </w:tr>
      <w:tr w:rsidR="00006916" w:rsidRPr="00FC08AF" w14:paraId="78A956B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D89B9D" w14:textId="77777777" w:rsidR="00006916" w:rsidRPr="00FC08AF"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D6D4AB" w14:textId="77777777" w:rsidR="00006916" w:rsidRPr="00FC08AF" w:rsidRDefault="00006916" w:rsidP="00CF1FEB">
            <w:pPr>
              <w:rPr>
                <w:noProof/>
                <w:lang w:eastAsia="ko-KR"/>
              </w:rPr>
            </w:pPr>
            <w:r w:rsidRPr="00FC08AF">
              <w:rPr>
                <w:noProof/>
              </w:rPr>
              <w:t xml:space="preserve">This leaf node indicates </w:t>
            </w:r>
            <w:r w:rsidRPr="00FC08AF">
              <w:rPr>
                <w:noProof/>
                <w:lang w:eastAsia="ko-KR"/>
              </w:rPr>
              <w:t xml:space="preserve">the </w:t>
            </w:r>
            <w:r w:rsidRPr="00FC08AF">
              <w:rPr>
                <w:rFonts w:eastAsia="SimSun"/>
                <w:noProof/>
                <w:lang w:eastAsia="zh-CN"/>
              </w:rPr>
              <w:t>Prose layer-2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136FDBCF" w14:textId="77777777" w:rsidR="00DD6D72" w:rsidRPr="00FC08AF" w:rsidRDefault="00DD6D72" w:rsidP="00DD6D72">
      <w:pPr>
        <w:rPr>
          <w:noProof/>
          <w:lang w:eastAsia="ko-KR"/>
        </w:rPr>
      </w:pPr>
    </w:p>
    <w:p w14:paraId="45505277"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57876E6" w14:textId="77777777" w:rsidR="00006916" w:rsidRPr="00FC08AF" w:rsidRDefault="00006916" w:rsidP="00006916">
      <w:pPr>
        <w:pStyle w:val="Heading3"/>
        <w:rPr>
          <w:noProof/>
          <w:lang w:eastAsia="ko-KR"/>
        </w:rPr>
      </w:pPr>
      <w:bookmarkStart w:id="826" w:name="_Toc4578412"/>
      <w:bookmarkStart w:id="827" w:name="_Toc27728100"/>
      <w:bookmarkStart w:id="828" w:name="_Toc176353421"/>
      <w:r w:rsidRPr="00FC08AF">
        <w:rPr>
          <w:noProof/>
        </w:rPr>
        <w:t>6.2.2</w:t>
      </w:r>
      <w:r w:rsidRPr="00FC08AF">
        <w:rPr>
          <w:noProof/>
          <w:lang w:eastAsia="ko-KR"/>
        </w:rPr>
        <w:t>8</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rPr>
        <w:t>IPMulticastAddress</w:t>
      </w:r>
      <w:bookmarkEnd w:id="826"/>
      <w:bookmarkEnd w:id="827"/>
      <w:bookmarkEnd w:id="828"/>
    </w:p>
    <w:p w14:paraId="69761CF6"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/OffNetwork/MCPTTGroupParameter/&lt;x&gt;/IPMulticastAddress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FC08AF" w14:paraId="424E9312"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341E72D" w14:textId="77777777" w:rsidR="00006916" w:rsidRPr="00FC08AF" w:rsidRDefault="00006916" w:rsidP="00CF1FEB">
            <w:pPr>
              <w:rPr>
                <w:rFonts w:ascii="Arial" w:hAnsi="Arial" w:cs="Arial"/>
                <w:noProof/>
                <w:sz w:val="18"/>
                <w:szCs w:val="18"/>
              </w:rPr>
            </w:pPr>
            <w:r w:rsidRPr="00FC08AF">
              <w:rPr>
                <w:noProof/>
              </w:rPr>
              <w:t>&lt;x&gt;/OffNetwork/MCPTTGroupParameter/&lt;x&gt;/IPMulticastAddress</w:t>
            </w:r>
          </w:p>
        </w:tc>
      </w:tr>
      <w:tr w:rsidR="00006916" w:rsidRPr="00FC08AF" w14:paraId="77AB7CB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6CFEC4"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68E40"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C206B" w14:textId="77777777" w:rsidR="00006916" w:rsidRPr="00FC08AF" w:rsidRDefault="00006916"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46364"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C7DA" w14:textId="77777777" w:rsidR="00006916" w:rsidRPr="00FC08AF" w:rsidRDefault="00006916"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E0BC7A" w14:textId="77777777" w:rsidR="00006916" w:rsidRPr="00FC08AF" w:rsidRDefault="00006916" w:rsidP="00CF1FEB">
            <w:pPr>
              <w:jc w:val="center"/>
              <w:rPr>
                <w:rFonts w:ascii="Arial" w:hAnsi="Arial" w:cs="Arial"/>
                <w:b/>
                <w:noProof/>
                <w:sz w:val="18"/>
                <w:szCs w:val="18"/>
              </w:rPr>
            </w:pPr>
          </w:p>
        </w:tc>
      </w:tr>
      <w:tr w:rsidR="00006916" w:rsidRPr="00FC08AF" w14:paraId="5CE0ABA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DB938E"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86ECC" w14:textId="77777777" w:rsidR="00006916" w:rsidRPr="00FC08AF" w:rsidRDefault="00006916"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F7B80" w14:textId="77777777" w:rsidR="00006916" w:rsidRPr="00FC08AF" w:rsidRDefault="00006916"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1ACD9"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0E862" w14:textId="77777777" w:rsidR="00006916" w:rsidRPr="00FC08AF" w:rsidRDefault="00006916"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1FD2A4" w14:textId="77777777" w:rsidR="00006916" w:rsidRPr="00FC08AF" w:rsidRDefault="00006916" w:rsidP="00CF1FEB">
            <w:pPr>
              <w:jc w:val="center"/>
              <w:rPr>
                <w:b/>
                <w:noProof/>
              </w:rPr>
            </w:pPr>
          </w:p>
        </w:tc>
      </w:tr>
      <w:tr w:rsidR="00006916" w:rsidRPr="00FC08AF" w14:paraId="614038D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2609D9" w14:textId="77777777" w:rsidR="00006916" w:rsidRPr="00FC08AF"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549E0C" w14:textId="77777777" w:rsidR="00006916" w:rsidRPr="00FC08AF" w:rsidRDefault="00006916" w:rsidP="00CF1FEB">
            <w:pPr>
              <w:rPr>
                <w:noProof/>
                <w:lang w:eastAsia="ko-KR"/>
              </w:rPr>
            </w:pPr>
            <w:r w:rsidRPr="00FC08AF">
              <w:rPr>
                <w:noProof/>
              </w:rPr>
              <w:t>This leaf node indicates</w:t>
            </w:r>
            <w:r w:rsidRPr="00FC08AF">
              <w:rPr>
                <w:noProof/>
                <w:lang w:eastAsia="ko-KR"/>
              </w:rPr>
              <w:t xml:space="preserve"> the </w:t>
            </w:r>
            <w:r w:rsidRPr="00FC08AF">
              <w:rPr>
                <w:noProof/>
              </w:rPr>
              <w:t>ProSe group IP multicast address</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7D20531" w14:textId="77777777" w:rsidR="00DD6D72" w:rsidRPr="00FC08AF" w:rsidRDefault="00DD6D72" w:rsidP="00DD6D72">
      <w:pPr>
        <w:rPr>
          <w:noProof/>
          <w:lang w:eastAsia="ko-KR"/>
        </w:rPr>
      </w:pPr>
    </w:p>
    <w:p w14:paraId="4F1E2E9F" w14:textId="77777777" w:rsidR="00006916" w:rsidRPr="00FC08AF" w:rsidRDefault="00006916" w:rsidP="00006916">
      <w:pPr>
        <w:rPr>
          <w:noProof/>
          <w:lang w:eastAsia="ko-KR"/>
        </w:rPr>
      </w:pPr>
      <w:r w:rsidRPr="00FC08AF">
        <w:rPr>
          <w:noProof/>
        </w:rPr>
        <w:t xml:space="preserve">The </w:t>
      </w:r>
      <w:r w:rsidRPr="00FC08AF">
        <w:rPr>
          <w:noProof/>
          <w:lang w:eastAsia="ko-KR"/>
        </w:rPr>
        <w:t>value is an IPv4 address or an IPv6 address.</w:t>
      </w:r>
    </w:p>
    <w:p w14:paraId="53EF737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42E4134" w14:textId="77777777" w:rsidR="00006916" w:rsidRPr="00FC08AF" w:rsidRDefault="00006916" w:rsidP="00006916">
      <w:pPr>
        <w:pStyle w:val="Heading3"/>
        <w:rPr>
          <w:noProof/>
          <w:lang w:eastAsia="ko-KR"/>
        </w:rPr>
      </w:pPr>
      <w:bookmarkStart w:id="829" w:name="_Toc4578413"/>
      <w:bookmarkStart w:id="830" w:name="_Toc27728101"/>
      <w:bookmarkStart w:id="831" w:name="_Toc176353422"/>
      <w:r w:rsidRPr="00FC08AF">
        <w:rPr>
          <w:noProof/>
        </w:rPr>
        <w:t>6.2.</w:t>
      </w:r>
      <w:r w:rsidRPr="00FC08AF">
        <w:rPr>
          <w:noProof/>
          <w:lang w:eastAsia="ko-KR"/>
        </w:rPr>
        <w:t>29</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rPr>
        <w:t>RelayServiceCode</w:t>
      </w:r>
      <w:bookmarkEnd w:id="829"/>
      <w:bookmarkEnd w:id="830"/>
      <w:bookmarkEnd w:id="831"/>
    </w:p>
    <w:p w14:paraId="1D88239C"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FC08AF" w14:paraId="2549EFA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CAE899" w14:textId="77777777" w:rsidR="00006916" w:rsidRPr="00FC08AF" w:rsidRDefault="00006916" w:rsidP="00CF1FEB">
            <w:pPr>
              <w:rPr>
                <w:rFonts w:ascii="Arial" w:hAnsi="Arial" w:cs="Arial"/>
                <w:noProof/>
                <w:sz w:val="18"/>
                <w:szCs w:val="18"/>
              </w:rPr>
            </w:pPr>
            <w:r w:rsidRPr="00FC08AF">
              <w:rPr>
                <w:noProof/>
              </w:rPr>
              <w:t>&lt;x&gt;/OffNetwork/MCPTTGroupParameter/&lt;x&gt;/RelayServiceCode</w:t>
            </w:r>
          </w:p>
        </w:tc>
      </w:tr>
      <w:tr w:rsidR="00006916" w:rsidRPr="00FC08AF" w14:paraId="73CF5DD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7BAABE"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0308"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B12BD" w14:textId="77777777" w:rsidR="00006916" w:rsidRPr="00FC08AF" w:rsidRDefault="00006916"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AA56B"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8BBA8" w14:textId="77777777" w:rsidR="00006916" w:rsidRPr="00FC08AF" w:rsidRDefault="00006916"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54084E" w14:textId="77777777" w:rsidR="00006916" w:rsidRPr="00FC08AF" w:rsidRDefault="00006916" w:rsidP="00CF1FEB">
            <w:pPr>
              <w:jc w:val="center"/>
              <w:rPr>
                <w:rFonts w:ascii="Arial" w:hAnsi="Arial" w:cs="Arial"/>
                <w:b/>
                <w:noProof/>
                <w:sz w:val="18"/>
                <w:szCs w:val="18"/>
              </w:rPr>
            </w:pPr>
          </w:p>
        </w:tc>
      </w:tr>
      <w:tr w:rsidR="00006916" w:rsidRPr="00FC08AF" w14:paraId="031F7A3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0FD10"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952E9" w14:textId="77777777" w:rsidR="00006916" w:rsidRPr="00FC08AF" w:rsidRDefault="00006916"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9779" w14:textId="77777777" w:rsidR="00006916" w:rsidRPr="00FC08AF" w:rsidRDefault="00006916"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5ED34"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99B1D" w14:textId="77777777" w:rsidR="00006916" w:rsidRPr="00FC08AF" w:rsidRDefault="00006916"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4307C5A" w14:textId="77777777" w:rsidR="00006916" w:rsidRPr="00FC08AF" w:rsidRDefault="00006916" w:rsidP="00CF1FEB">
            <w:pPr>
              <w:jc w:val="center"/>
              <w:rPr>
                <w:b/>
                <w:noProof/>
              </w:rPr>
            </w:pPr>
          </w:p>
        </w:tc>
      </w:tr>
      <w:tr w:rsidR="00006916" w:rsidRPr="00FC08AF" w14:paraId="0E29B1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04AA6" w14:textId="77777777" w:rsidR="00006916" w:rsidRPr="00FC08AF"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CA4C3" w14:textId="77777777" w:rsidR="00006916" w:rsidRPr="00FC08AF" w:rsidRDefault="00006916" w:rsidP="00CF1FEB">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08180A5" w14:textId="77777777" w:rsidR="00DD6D72" w:rsidRPr="00FC08AF" w:rsidRDefault="00DD6D72" w:rsidP="00DD6D72">
      <w:pPr>
        <w:rPr>
          <w:noProof/>
          <w:lang w:eastAsia="ko-KR"/>
        </w:rPr>
      </w:pPr>
    </w:p>
    <w:p w14:paraId="3331341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01A799BE" w14:textId="77777777" w:rsidR="002F484D" w:rsidRPr="00FC08AF" w:rsidRDefault="002F484D" w:rsidP="002F484D">
      <w:pPr>
        <w:pStyle w:val="Heading3"/>
        <w:rPr>
          <w:noProof/>
          <w:lang w:eastAsia="ko-KR"/>
        </w:rPr>
      </w:pPr>
      <w:bookmarkStart w:id="832" w:name="_Toc4578414"/>
      <w:bookmarkStart w:id="833" w:name="_Toc27728102"/>
      <w:bookmarkStart w:id="834" w:name="_Toc176353423"/>
      <w:r w:rsidRPr="00FC08AF">
        <w:rPr>
          <w:noProof/>
        </w:rPr>
        <w:lastRenderedPageBreak/>
        <w:t>6.2.3</w:t>
      </w:r>
      <w:r w:rsidRPr="00FC08AF">
        <w:rPr>
          <w:noProof/>
          <w:lang w:eastAsia="ko-KR"/>
        </w:rPr>
        <w:t>0</w:t>
      </w:r>
      <w:r w:rsidRPr="00FC08AF">
        <w:rPr>
          <w:noProof/>
        </w:rPr>
        <w:tab/>
        <w:t>/</w:t>
      </w:r>
      <w:r w:rsidRPr="00FC08AF">
        <w:rPr>
          <w:i/>
          <w:iCs/>
          <w:noProof/>
        </w:rPr>
        <w:t>&lt;x&gt;</w:t>
      </w:r>
      <w:r w:rsidRPr="00FC08AF">
        <w:rPr>
          <w:noProof/>
        </w:rPr>
        <w:t>/&lt;x&gt;/OffNetwork/MCPTTGroupParameter/&lt;x&gt;/</w:t>
      </w:r>
      <w:r w:rsidRPr="00FC08AF">
        <w:rPr>
          <w:noProof/>
          <w:lang w:eastAsia="ko-KR"/>
        </w:rPr>
        <w:t>IPVersions</w:t>
      </w:r>
      <w:bookmarkEnd w:id="832"/>
      <w:bookmarkEnd w:id="833"/>
      <w:bookmarkEnd w:id="834"/>
    </w:p>
    <w:p w14:paraId="15C1C386"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r w:rsidRPr="00FC08AF">
        <w:rPr>
          <w:noProof/>
          <w:lang w:eastAsia="ko-KR"/>
        </w:rPr>
        <w:t>IPVersions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6BE30E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576B9AE" w14:textId="77777777" w:rsidR="002F484D" w:rsidRPr="00FC08AF" w:rsidRDefault="002F484D" w:rsidP="00B93C96">
            <w:pPr>
              <w:rPr>
                <w:rFonts w:ascii="Arial" w:hAnsi="Arial" w:cs="Arial"/>
                <w:noProof/>
                <w:sz w:val="18"/>
                <w:szCs w:val="18"/>
                <w:lang w:eastAsia="ko-KR"/>
              </w:rPr>
            </w:pPr>
            <w:r w:rsidRPr="00FC08AF">
              <w:rPr>
                <w:noProof/>
              </w:rPr>
              <w:t>&lt;x&gt;/OffNetwork/MCPTTGroupParameter/&lt;x&gt;/</w:t>
            </w:r>
            <w:r w:rsidRPr="00FC08AF">
              <w:rPr>
                <w:noProof/>
                <w:lang w:eastAsia="ko-KR"/>
              </w:rPr>
              <w:t>IPVersions</w:t>
            </w:r>
          </w:p>
        </w:tc>
      </w:tr>
      <w:tr w:rsidR="002F484D" w:rsidRPr="00FC08AF" w14:paraId="09A261B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67B4A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B8D9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3C8F9"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1E09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286BA"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8C78768" w14:textId="77777777" w:rsidR="002F484D" w:rsidRPr="00FC08AF" w:rsidRDefault="002F484D" w:rsidP="00B93C96">
            <w:pPr>
              <w:jc w:val="center"/>
              <w:rPr>
                <w:rFonts w:ascii="Arial" w:hAnsi="Arial" w:cs="Arial"/>
                <w:b/>
                <w:noProof/>
                <w:sz w:val="18"/>
                <w:szCs w:val="18"/>
              </w:rPr>
            </w:pPr>
          </w:p>
        </w:tc>
      </w:tr>
      <w:tr w:rsidR="002F484D" w:rsidRPr="00FC08AF" w14:paraId="36470B0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8CA25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DE30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D563"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1500"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77943"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03FE7E" w14:textId="77777777" w:rsidR="002F484D" w:rsidRPr="00FC08AF" w:rsidRDefault="002F484D" w:rsidP="00B93C96">
            <w:pPr>
              <w:jc w:val="center"/>
              <w:rPr>
                <w:b/>
                <w:noProof/>
              </w:rPr>
            </w:pPr>
          </w:p>
        </w:tc>
      </w:tr>
      <w:tr w:rsidR="002F484D" w:rsidRPr="00FC08AF" w14:paraId="2EC9653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7FE569"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0D85D" w14:textId="77777777" w:rsidR="002F484D" w:rsidRPr="00FC08AF" w:rsidRDefault="002F484D" w:rsidP="006507BF">
            <w:pPr>
              <w:rPr>
                <w:noProof/>
                <w:lang w:eastAsia="ko-KR"/>
              </w:rPr>
            </w:pPr>
            <w:r w:rsidRPr="00FC08AF">
              <w:rPr>
                <w:noProof/>
              </w:rPr>
              <w:t>This leaf node indicates</w:t>
            </w:r>
            <w:r w:rsidRPr="00FC08AF">
              <w:rPr>
                <w:noProof/>
                <w:lang w:eastAsia="ko-KR"/>
              </w:rPr>
              <w:t xml:space="preserve"> </w:t>
            </w:r>
            <w:r w:rsidRPr="00FC08AF">
              <w:rPr>
                <w:noProof/>
              </w:rPr>
              <w:t>whether IPv4 or IPv6</w:t>
            </w:r>
            <w:r w:rsidRPr="00FC08AF">
              <w:rPr>
                <w:noProof/>
                <w:lang w:eastAsia="ko-KR"/>
              </w:rPr>
              <w:t xml:space="preserve"> is used</w:t>
            </w:r>
            <w:r w:rsidRPr="00FC08AF">
              <w:rPr>
                <w:noProof/>
              </w:rPr>
              <w:t xml:space="preserve"> for the MC</w:t>
            </w:r>
            <w:r w:rsidR="006507BF" w:rsidRPr="00FC08AF">
              <w:rPr>
                <w:noProof/>
              </w:rPr>
              <w:t>S</w:t>
            </w:r>
            <w:r w:rsidRPr="00FC08AF">
              <w:rPr>
                <w:noProof/>
              </w:rPr>
              <w:t xml:space="preserve"> group</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F3CCB83" w14:textId="77777777" w:rsidR="00DD6D72" w:rsidRPr="00FC08AF" w:rsidRDefault="00DD6D72" w:rsidP="00DD6D72">
      <w:pPr>
        <w:rPr>
          <w:noProof/>
          <w:lang w:eastAsia="ko-KR"/>
        </w:rPr>
      </w:pPr>
    </w:p>
    <w:p w14:paraId="5A586D4E"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w:t>
      </w:r>
      <w:r w:rsidRPr="00FC08AF">
        <w:rPr>
          <w:noProof/>
        </w:rPr>
        <w:t>"</w:t>
      </w:r>
      <w:r w:rsidRPr="00FC08AF">
        <w:rPr>
          <w:noProof/>
          <w:lang w:eastAsia="ko-KR"/>
        </w:rPr>
        <w:t>IPv4</w:t>
      </w:r>
      <w:r w:rsidRPr="00FC08AF">
        <w:rPr>
          <w:noProof/>
        </w:rPr>
        <w:t>"</w:t>
      </w:r>
      <w:r w:rsidRPr="00FC08AF">
        <w:rPr>
          <w:noProof/>
          <w:lang w:eastAsia="ko-KR"/>
        </w:rPr>
        <w:t xml:space="preserve"> or </w:t>
      </w:r>
      <w:r w:rsidRPr="00FC08AF">
        <w:rPr>
          <w:noProof/>
        </w:rPr>
        <w:t>"</w:t>
      </w:r>
      <w:r w:rsidRPr="00FC08AF">
        <w:rPr>
          <w:noProof/>
          <w:lang w:eastAsia="ko-KR"/>
        </w:rPr>
        <w:t>IPv6</w:t>
      </w:r>
      <w:r w:rsidRPr="00FC08AF">
        <w:rPr>
          <w:noProof/>
        </w:rPr>
        <w:t>"</w:t>
      </w:r>
      <w:r w:rsidRPr="00FC08AF">
        <w:rPr>
          <w:noProof/>
          <w:lang w:eastAsia="ko-KR"/>
        </w:rPr>
        <w:t>.</w:t>
      </w:r>
    </w:p>
    <w:p w14:paraId="0D6627F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3183EBF" w14:textId="77777777" w:rsidR="002F484D" w:rsidRPr="00FC08AF" w:rsidRDefault="002F484D" w:rsidP="002F484D">
      <w:pPr>
        <w:pStyle w:val="Heading3"/>
        <w:rPr>
          <w:noProof/>
          <w:lang w:eastAsia="ko-KR"/>
        </w:rPr>
      </w:pPr>
      <w:bookmarkStart w:id="835" w:name="_Toc4578415"/>
      <w:bookmarkStart w:id="836" w:name="_Toc27728103"/>
      <w:bookmarkStart w:id="837" w:name="_Toc176353424"/>
      <w:r w:rsidRPr="00FC08AF">
        <w:rPr>
          <w:noProof/>
        </w:rPr>
        <w:t>6.2.</w:t>
      </w:r>
      <w:r w:rsidRPr="00FC08AF">
        <w:rPr>
          <w:noProof/>
          <w:lang w:eastAsia="ko-KR"/>
        </w:rPr>
        <w:t>31</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/EmergencyCallCancel</w:t>
      </w:r>
      <w:bookmarkEnd w:id="835"/>
      <w:bookmarkEnd w:id="836"/>
      <w:bookmarkEnd w:id="837"/>
    </w:p>
    <w:p w14:paraId="742BDD35"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533F90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22075"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OffNetwork</w:t>
            </w:r>
            <w:r w:rsidRPr="00FC08AF">
              <w:rPr>
                <w:noProof/>
              </w:rPr>
              <w:t>/EmergencyCallCancel</w:t>
            </w:r>
          </w:p>
        </w:tc>
      </w:tr>
      <w:tr w:rsidR="002F484D" w:rsidRPr="00FC08AF" w14:paraId="3C55C42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E64BA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2118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72E2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34EC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2581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79AFB0" w14:textId="77777777" w:rsidR="002F484D" w:rsidRPr="00FC08AF" w:rsidRDefault="002F484D" w:rsidP="00B93C96">
            <w:pPr>
              <w:jc w:val="center"/>
              <w:rPr>
                <w:rFonts w:ascii="Arial" w:hAnsi="Arial" w:cs="Arial"/>
                <w:b/>
                <w:noProof/>
                <w:sz w:val="18"/>
                <w:szCs w:val="18"/>
              </w:rPr>
            </w:pPr>
          </w:p>
        </w:tc>
      </w:tr>
      <w:tr w:rsidR="002F484D" w:rsidRPr="00FC08AF" w14:paraId="51A0B4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532ED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8AEB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2AC2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3CEB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9EF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665EA" w14:textId="77777777" w:rsidR="002F484D" w:rsidRPr="00FC08AF" w:rsidRDefault="002F484D" w:rsidP="00B93C96">
            <w:pPr>
              <w:jc w:val="center"/>
              <w:rPr>
                <w:b/>
                <w:noProof/>
              </w:rPr>
            </w:pPr>
          </w:p>
        </w:tc>
      </w:tr>
      <w:tr w:rsidR="002F484D" w:rsidRPr="00FC08AF" w14:paraId="3D2B3C0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41FAA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3952D4" w14:textId="77777777" w:rsidR="002F484D" w:rsidRPr="00FC08AF" w:rsidRDefault="002F484D" w:rsidP="006507BF">
            <w:pPr>
              <w:rPr>
                <w:noProof/>
                <w:lang w:eastAsia="ko-KR"/>
              </w:rPr>
            </w:pPr>
            <w:r w:rsidRPr="00FC08AF">
              <w:rPr>
                <w:noProof/>
              </w:rPr>
              <w:t xml:space="preserve">This leaf node indicates </w:t>
            </w:r>
            <w:r w:rsidRPr="00FC08AF">
              <w:rPr>
                <w:noProof/>
                <w:lang w:eastAsia="ko-KR"/>
              </w:rPr>
              <w:t>the t</w:t>
            </w:r>
            <w:r w:rsidRPr="00FC08AF">
              <w:rPr>
                <w:noProof/>
              </w:rPr>
              <w:t>imeout value for the cancellation of an in progress emergency group call</w:t>
            </w:r>
            <w:r w:rsidR="006507BF" w:rsidRPr="00FC08AF">
              <w:rPr>
                <w:noProof/>
              </w:rPr>
              <w:t xml:space="preserve"> for MCPTT</w:t>
            </w:r>
            <w:r w:rsidRPr="00FC08AF">
              <w:rPr>
                <w:noProof/>
                <w:lang w:eastAsia="ko-KR"/>
              </w:rPr>
              <w:t>.</w:t>
            </w:r>
          </w:p>
        </w:tc>
      </w:tr>
    </w:tbl>
    <w:p w14:paraId="3EAB7891" w14:textId="77777777" w:rsidR="00DD6D72" w:rsidRPr="00FC08AF" w:rsidRDefault="00DD6D72" w:rsidP="00DD6D72">
      <w:pPr>
        <w:rPr>
          <w:noProof/>
          <w:lang w:eastAsia="ko-KR"/>
        </w:rPr>
      </w:pPr>
    </w:p>
    <w:p w14:paraId="533D353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6E2F069F" w14:textId="77777777" w:rsidR="002F484D" w:rsidRPr="00FC08AF" w:rsidRDefault="002F484D" w:rsidP="002F484D">
      <w:pPr>
        <w:rPr>
          <w:noProof/>
          <w:lang w:eastAsia="ko-KR"/>
        </w:rPr>
      </w:pPr>
      <w:r w:rsidRPr="00FC08AF">
        <w:rPr>
          <w:noProof/>
        </w:rPr>
        <w:t xml:space="preserve">The </w:t>
      </w:r>
      <w:r w:rsidRPr="00FC08AF">
        <w:rPr>
          <w:noProof/>
          <w:lang w:eastAsia="ko-KR"/>
        </w:rPr>
        <w:t>EmergencyCallCancel time</w:t>
      </w:r>
      <w:r w:rsidRPr="00FC08AF">
        <w:rPr>
          <w:noProof/>
        </w:rPr>
        <w:t xml:space="preserve"> is in seconds</w:t>
      </w:r>
      <w:r w:rsidRPr="00FC08AF">
        <w:rPr>
          <w:noProof/>
          <w:lang w:eastAsia="ko-KR"/>
        </w:rPr>
        <w:t>.</w:t>
      </w:r>
    </w:p>
    <w:p w14:paraId="1D1DEFD5"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208691C7" w14:textId="77777777" w:rsidR="002F484D" w:rsidRPr="00FC08AF" w:rsidRDefault="002F484D" w:rsidP="002F484D">
      <w:pPr>
        <w:pStyle w:val="Heading3"/>
        <w:rPr>
          <w:noProof/>
          <w:lang w:eastAsia="ko-KR"/>
        </w:rPr>
      </w:pPr>
      <w:bookmarkStart w:id="838" w:name="_Toc4578416"/>
      <w:bookmarkStart w:id="839" w:name="_Toc27728104"/>
      <w:bookmarkStart w:id="840" w:name="_Toc176353425"/>
      <w:r w:rsidRPr="00FC08AF">
        <w:rPr>
          <w:noProof/>
        </w:rPr>
        <w:t>6.2.</w:t>
      </w:r>
      <w:r w:rsidRPr="00FC08AF">
        <w:rPr>
          <w:noProof/>
          <w:lang w:eastAsia="ko-KR"/>
        </w:rPr>
        <w:t>32</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/ImminentPerilCallCancel</w:t>
      </w:r>
      <w:bookmarkEnd w:id="838"/>
      <w:bookmarkEnd w:id="839"/>
      <w:bookmarkEnd w:id="840"/>
    </w:p>
    <w:p w14:paraId="65933923"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A3F034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03D63F"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OffNetwork</w:t>
            </w:r>
            <w:r w:rsidRPr="00FC08AF">
              <w:rPr>
                <w:noProof/>
              </w:rPr>
              <w:t>/ImminentPerilCallCancel</w:t>
            </w:r>
          </w:p>
        </w:tc>
      </w:tr>
      <w:tr w:rsidR="002F484D" w:rsidRPr="00FC08AF" w14:paraId="3454FB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CC2A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586E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4D86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FDA9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28D0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C93723" w14:textId="77777777" w:rsidR="002F484D" w:rsidRPr="00FC08AF" w:rsidRDefault="002F484D" w:rsidP="00B93C96">
            <w:pPr>
              <w:jc w:val="center"/>
              <w:rPr>
                <w:rFonts w:ascii="Arial" w:hAnsi="Arial" w:cs="Arial"/>
                <w:b/>
                <w:noProof/>
                <w:sz w:val="18"/>
                <w:szCs w:val="18"/>
              </w:rPr>
            </w:pPr>
          </w:p>
        </w:tc>
      </w:tr>
      <w:tr w:rsidR="002F484D" w:rsidRPr="00FC08AF" w14:paraId="596328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8AA2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4B8C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20BA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6D413"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2A9D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8AFEF0" w14:textId="77777777" w:rsidR="002F484D" w:rsidRPr="00FC08AF" w:rsidRDefault="002F484D" w:rsidP="00B93C96">
            <w:pPr>
              <w:jc w:val="center"/>
              <w:rPr>
                <w:b/>
                <w:noProof/>
              </w:rPr>
            </w:pPr>
          </w:p>
        </w:tc>
      </w:tr>
      <w:tr w:rsidR="002F484D" w:rsidRPr="00FC08AF" w14:paraId="2373D4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23660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0ECA4E"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t</w:t>
            </w:r>
            <w:r w:rsidRPr="00FC08AF">
              <w:rPr>
                <w:noProof/>
              </w:rPr>
              <w:t xml:space="preserve">imeout value for the cancellation of an in progress </w:t>
            </w:r>
            <w:r w:rsidRPr="00FC08AF">
              <w:rPr>
                <w:noProof/>
                <w:lang w:eastAsia="ko-KR"/>
              </w:rPr>
              <w:t xml:space="preserve">MCPTT </w:t>
            </w:r>
            <w:r w:rsidRPr="00FC08AF">
              <w:rPr>
                <w:noProof/>
              </w:rPr>
              <w:t>imminent</w:t>
            </w:r>
            <w:r w:rsidRPr="00FC08AF">
              <w:rPr>
                <w:noProof/>
                <w:lang w:eastAsia="ko-KR"/>
              </w:rPr>
              <w:t xml:space="preserve"> </w:t>
            </w:r>
            <w:r w:rsidRPr="00FC08AF">
              <w:rPr>
                <w:noProof/>
              </w:rPr>
              <w:t>peril group call</w:t>
            </w:r>
            <w:r w:rsidRPr="00FC08AF">
              <w:rPr>
                <w:noProof/>
                <w:lang w:eastAsia="ko-KR"/>
              </w:rPr>
              <w:t>.</w:t>
            </w:r>
          </w:p>
        </w:tc>
      </w:tr>
    </w:tbl>
    <w:p w14:paraId="2D9AB5AA" w14:textId="77777777" w:rsidR="00C377AA" w:rsidRPr="00FC08AF" w:rsidRDefault="00C377AA" w:rsidP="00C377AA">
      <w:pPr>
        <w:rPr>
          <w:noProof/>
          <w:lang w:eastAsia="ko-KR"/>
        </w:rPr>
      </w:pPr>
    </w:p>
    <w:p w14:paraId="2338046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70E1F30" w14:textId="77777777" w:rsidR="002F484D" w:rsidRPr="00FC08AF" w:rsidRDefault="002F484D" w:rsidP="002F484D">
      <w:pPr>
        <w:rPr>
          <w:noProof/>
          <w:lang w:eastAsia="ko-KR"/>
        </w:rPr>
      </w:pPr>
      <w:r w:rsidRPr="00FC08AF">
        <w:rPr>
          <w:noProof/>
        </w:rPr>
        <w:t xml:space="preserve">The </w:t>
      </w:r>
      <w:r w:rsidRPr="00FC08AF">
        <w:rPr>
          <w:noProof/>
          <w:lang w:eastAsia="ko-KR"/>
        </w:rPr>
        <w:t>ImminentPerilCallCancel</w:t>
      </w:r>
      <w:r w:rsidRPr="00FC08AF">
        <w:rPr>
          <w:noProof/>
        </w:rPr>
        <w:t xml:space="preserve"> time is in seconds</w:t>
      </w:r>
      <w:r w:rsidRPr="00FC08AF">
        <w:rPr>
          <w:noProof/>
          <w:lang w:eastAsia="ko-KR"/>
        </w:rPr>
        <w:t>.</w:t>
      </w:r>
    </w:p>
    <w:p w14:paraId="33CF559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34147ECB" w14:textId="77777777" w:rsidR="002F484D" w:rsidRPr="00FC08AF" w:rsidRDefault="002F484D" w:rsidP="002F484D">
      <w:pPr>
        <w:pStyle w:val="Heading3"/>
        <w:rPr>
          <w:noProof/>
          <w:lang w:eastAsia="ko-KR"/>
        </w:rPr>
      </w:pPr>
      <w:bookmarkStart w:id="841" w:name="_Toc4578417"/>
      <w:bookmarkStart w:id="842" w:name="_Toc27728105"/>
      <w:bookmarkStart w:id="843" w:name="_Toc176353426"/>
      <w:r w:rsidRPr="00FC08AF">
        <w:rPr>
          <w:noProof/>
        </w:rPr>
        <w:t>6.2.3</w:t>
      </w:r>
      <w:r w:rsidRPr="00FC08AF">
        <w:rPr>
          <w:noProof/>
          <w:lang w:eastAsia="ko-KR"/>
        </w:rPr>
        <w:t>3</w:t>
      </w:r>
      <w:r w:rsidRPr="00FC08AF">
        <w:rPr>
          <w:noProof/>
        </w:rPr>
        <w:tab/>
        <w:t>/</w:t>
      </w:r>
      <w:r w:rsidRPr="00FC08AF">
        <w:rPr>
          <w:i/>
          <w:iCs/>
          <w:noProof/>
        </w:rPr>
        <w:t>&lt;x&gt;</w:t>
      </w:r>
      <w:r w:rsidRPr="00FC08AF">
        <w:rPr>
          <w:noProof/>
        </w:rPr>
        <w:t>/&lt;x&gt;/OffNetwork/HangTime</w:t>
      </w:r>
      <w:bookmarkEnd w:id="841"/>
      <w:bookmarkEnd w:id="842"/>
      <w:bookmarkEnd w:id="843"/>
    </w:p>
    <w:p w14:paraId="1150F6E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30439D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A1CEEDB" w14:textId="77777777" w:rsidR="002F484D" w:rsidRPr="00FC08AF" w:rsidRDefault="002F484D" w:rsidP="00B93C96">
            <w:pPr>
              <w:rPr>
                <w:rFonts w:ascii="Arial" w:hAnsi="Arial" w:cs="Arial"/>
                <w:noProof/>
                <w:sz w:val="18"/>
                <w:szCs w:val="18"/>
              </w:rPr>
            </w:pPr>
            <w:r w:rsidRPr="00FC08AF">
              <w:rPr>
                <w:noProof/>
              </w:rPr>
              <w:t>&lt;x&gt;/OffNetwork/HangTime</w:t>
            </w:r>
          </w:p>
        </w:tc>
      </w:tr>
      <w:tr w:rsidR="002F484D" w:rsidRPr="00FC08AF" w14:paraId="2E8B99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2B2D9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FEC5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9B4B2"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5DF4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2FBEF"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0C7DD90" w14:textId="77777777" w:rsidR="002F484D" w:rsidRPr="00FC08AF" w:rsidRDefault="002F484D" w:rsidP="00B93C96">
            <w:pPr>
              <w:jc w:val="center"/>
              <w:rPr>
                <w:rFonts w:ascii="Arial" w:hAnsi="Arial" w:cs="Arial"/>
                <w:b/>
                <w:noProof/>
                <w:sz w:val="18"/>
                <w:szCs w:val="18"/>
              </w:rPr>
            </w:pPr>
          </w:p>
        </w:tc>
      </w:tr>
      <w:tr w:rsidR="002F484D" w:rsidRPr="00FC08AF" w14:paraId="605AC5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9477A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F967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C27AD"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E686"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A71E1"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AF9E5B" w14:textId="77777777" w:rsidR="002F484D" w:rsidRPr="00FC08AF" w:rsidRDefault="002F484D" w:rsidP="00B93C96">
            <w:pPr>
              <w:jc w:val="center"/>
              <w:rPr>
                <w:b/>
                <w:noProof/>
              </w:rPr>
            </w:pPr>
          </w:p>
        </w:tc>
      </w:tr>
      <w:tr w:rsidR="002F484D" w:rsidRPr="00FC08AF" w14:paraId="051FCB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641568"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9603E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g</w:t>
            </w:r>
            <w:r w:rsidRPr="00FC08AF">
              <w:rPr>
                <w:rFonts w:cs="Arial"/>
                <w:noProof/>
                <w:szCs w:val="18"/>
              </w:rPr>
              <w:t>roup call hang timer</w:t>
            </w:r>
            <w:r w:rsidRPr="00FC08AF">
              <w:rPr>
                <w:noProof/>
                <w:lang w:eastAsia="ko-KR"/>
              </w:rPr>
              <w:t>.</w:t>
            </w:r>
          </w:p>
        </w:tc>
      </w:tr>
    </w:tbl>
    <w:p w14:paraId="2FCBAB4D" w14:textId="77777777" w:rsidR="00C377AA" w:rsidRPr="00FC08AF" w:rsidRDefault="00C377AA" w:rsidP="00C377AA">
      <w:pPr>
        <w:rPr>
          <w:noProof/>
          <w:lang w:eastAsia="ko-KR"/>
        </w:rPr>
      </w:pPr>
    </w:p>
    <w:p w14:paraId="3377843D"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0B18D4C8"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HangTime </w:t>
      </w:r>
      <w:r w:rsidRPr="00FC08AF">
        <w:rPr>
          <w:noProof/>
        </w:rPr>
        <w:t>is in seconds</w:t>
      </w:r>
      <w:r w:rsidRPr="00FC08AF">
        <w:rPr>
          <w:noProof/>
          <w:lang w:eastAsia="ko-KR"/>
        </w:rPr>
        <w:t>.</w:t>
      </w:r>
    </w:p>
    <w:p w14:paraId="52A7AE1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05CF3D85" w14:textId="77777777" w:rsidR="002F484D" w:rsidRPr="00FC08AF" w:rsidRDefault="002F484D" w:rsidP="002F484D">
      <w:pPr>
        <w:pStyle w:val="Heading3"/>
        <w:rPr>
          <w:noProof/>
          <w:lang w:eastAsia="ko-KR"/>
        </w:rPr>
      </w:pPr>
      <w:bookmarkStart w:id="844" w:name="_Toc4578418"/>
      <w:bookmarkStart w:id="845" w:name="_Toc27728106"/>
      <w:bookmarkStart w:id="846" w:name="_Toc176353427"/>
      <w:r w:rsidRPr="00FC08AF">
        <w:rPr>
          <w:noProof/>
        </w:rPr>
        <w:t>6.2.3</w:t>
      </w:r>
      <w:r w:rsidRPr="00FC08AF">
        <w:rPr>
          <w:noProof/>
          <w:lang w:eastAsia="ko-KR"/>
        </w:rPr>
        <w:t>4</w:t>
      </w:r>
      <w:r w:rsidRPr="00FC08AF">
        <w:rPr>
          <w:noProof/>
        </w:rPr>
        <w:tab/>
        <w:t>/</w:t>
      </w:r>
      <w:r w:rsidRPr="00FC08AF">
        <w:rPr>
          <w:i/>
          <w:iCs/>
          <w:noProof/>
        </w:rPr>
        <w:t>&lt;x&gt;</w:t>
      </w:r>
      <w:r w:rsidRPr="00FC08AF">
        <w:rPr>
          <w:noProof/>
        </w:rPr>
        <w:t>/&lt;x&gt;/OffNetwork/MaxDuration</w:t>
      </w:r>
      <w:bookmarkEnd w:id="844"/>
      <w:bookmarkEnd w:id="845"/>
      <w:bookmarkEnd w:id="846"/>
    </w:p>
    <w:p w14:paraId="7A77C685"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562119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007C6CA" w14:textId="77777777" w:rsidR="002F484D" w:rsidRPr="00FC08AF" w:rsidRDefault="002F484D" w:rsidP="00B93C96">
            <w:pPr>
              <w:rPr>
                <w:rFonts w:ascii="Arial" w:hAnsi="Arial" w:cs="Arial"/>
                <w:noProof/>
                <w:sz w:val="18"/>
                <w:szCs w:val="18"/>
              </w:rPr>
            </w:pPr>
            <w:r w:rsidRPr="00FC08AF">
              <w:rPr>
                <w:noProof/>
              </w:rPr>
              <w:t>&lt;x&gt;/OffNetwork/MaxDuration</w:t>
            </w:r>
          </w:p>
        </w:tc>
      </w:tr>
      <w:tr w:rsidR="002F484D" w:rsidRPr="00FC08AF" w14:paraId="5A63718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48CDE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F014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13178"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3D4A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1376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780BA5" w14:textId="77777777" w:rsidR="002F484D" w:rsidRPr="00FC08AF" w:rsidRDefault="002F484D" w:rsidP="00B93C96">
            <w:pPr>
              <w:jc w:val="center"/>
              <w:rPr>
                <w:rFonts w:ascii="Arial" w:hAnsi="Arial" w:cs="Arial"/>
                <w:b/>
                <w:noProof/>
                <w:sz w:val="18"/>
                <w:szCs w:val="18"/>
              </w:rPr>
            </w:pPr>
          </w:p>
        </w:tc>
      </w:tr>
      <w:tr w:rsidR="002F484D" w:rsidRPr="00FC08AF" w14:paraId="3B3CC5B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68DC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8CC7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83F7B"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81424"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9ADB4"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B9995A" w14:textId="77777777" w:rsidR="002F484D" w:rsidRPr="00FC08AF" w:rsidRDefault="002F484D" w:rsidP="00B93C96">
            <w:pPr>
              <w:jc w:val="center"/>
              <w:rPr>
                <w:b/>
                <w:noProof/>
              </w:rPr>
            </w:pPr>
          </w:p>
        </w:tc>
      </w:tr>
      <w:tr w:rsidR="002F484D" w:rsidRPr="00FC08AF" w14:paraId="22C1A6E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7919C1"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DDBDA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rFonts w:cs="Arial"/>
                <w:noProof/>
                <w:szCs w:val="18"/>
              </w:rPr>
              <w:t>ax duration of group calls</w:t>
            </w:r>
            <w:r w:rsidRPr="00FC08AF">
              <w:rPr>
                <w:noProof/>
                <w:lang w:eastAsia="ko-KR"/>
              </w:rPr>
              <w:t>.</w:t>
            </w:r>
          </w:p>
        </w:tc>
      </w:tr>
    </w:tbl>
    <w:p w14:paraId="7A2BDF33" w14:textId="77777777" w:rsidR="00C377AA" w:rsidRPr="00FC08AF" w:rsidRDefault="00C377AA" w:rsidP="00C377AA">
      <w:pPr>
        <w:rPr>
          <w:noProof/>
          <w:lang w:eastAsia="ko-KR"/>
        </w:rPr>
      </w:pPr>
    </w:p>
    <w:p w14:paraId="001EA317"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2634AB3"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MaxDuration time </w:t>
      </w:r>
      <w:r w:rsidRPr="00FC08AF">
        <w:rPr>
          <w:noProof/>
        </w:rPr>
        <w:t>is in seconds</w:t>
      </w:r>
      <w:r w:rsidRPr="00FC08AF">
        <w:rPr>
          <w:noProof/>
          <w:lang w:eastAsia="ko-KR"/>
        </w:rPr>
        <w:t>.</w:t>
      </w:r>
    </w:p>
    <w:p w14:paraId="2635885A"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EBCA5F5" w14:textId="77777777" w:rsidR="002C04BB" w:rsidRPr="00FC08AF" w:rsidRDefault="002C04BB" w:rsidP="002C04BB">
      <w:pPr>
        <w:pStyle w:val="Heading3"/>
        <w:rPr>
          <w:noProof/>
          <w:lang w:eastAsia="ko-KR"/>
        </w:rPr>
      </w:pPr>
      <w:bookmarkStart w:id="847" w:name="_Toc4578419"/>
      <w:bookmarkStart w:id="848" w:name="_Toc27728107"/>
      <w:bookmarkStart w:id="849" w:name="_Toc176353428"/>
      <w:r w:rsidRPr="00FC08AF">
        <w:rPr>
          <w:noProof/>
        </w:rPr>
        <w:t>6.2.34A</w:t>
      </w:r>
      <w:r w:rsidRPr="00FC08AF">
        <w:rPr>
          <w:noProof/>
        </w:rPr>
        <w:tab/>
        <w:t>/</w:t>
      </w:r>
      <w:r w:rsidRPr="00FC08AF">
        <w:rPr>
          <w:i/>
          <w:iCs/>
          <w:noProof/>
        </w:rPr>
        <w:t>&lt;x&gt;</w:t>
      </w:r>
      <w:r w:rsidRPr="00FC08AF">
        <w:rPr>
          <w:noProof/>
        </w:rPr>
        <w:t>/&lt;x&gt;/OffNetwork/QueueUsage</w:t>
      </w:r>
      <w:bookmarkEnd w:id="847"/>
      <w:bookmarkEnd w:id="848"/>
      <w:bookmarkEnd w:id="849"/>
    </w:p>
    <w:p w14:paraId="563789DC" w14:textId="77777777" w:rsidR="002C04BB" w:rsidRPr="00FC08AF" w:rsidRDefault="002C04BB" w:rsidP="002C04BB">
      <w:pPr>
        <w:pStyle w:val="TH"/>
        <w:rPr>
          <w:noProof/>
          <w:lang w:eastAsia="ko-KR"/>
        </w:rPr>
      </w:pPr>
      <w:r w:rsidRPr="00FC08AF">
        <w:rPr>
          <w:noProof/>
        </w:rPr>
        <w:t>Table 6.2.34A.1: /&lt;x&gt;/&lt;x&gt;/OffNetwork/QueueUsage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C04BB" w:rsidRPr="00FC08AF" w14:paraId="31E1F983" w14:textId="77777777" w:rsidTr="00921322">
        <w:trPr>
          <w:cantSplit/>
          <w:trHeight w:val="320"/>
        </w:trPr>
        <w:tc>
          <w:tcPr>
            <w:tcW w:w="9855" w:type="dxa"/>
            <w:gridSpan w:val="6"/>
            <w:tcBorders>
              <w:top w:val="single" w:sz="4" w:space="0" w:color="FFFFFF"/>
              <w:left w:val="single" w:sz="4" w:space="0" w:color="FFFFFF"/>
              <w:bottom w:val="single" w:sz="4" w:space="0" w:color="FFFFFF"/>
              <w:right w:val="single" w:sz="4" w:space="0" w:color="FFFFFF"/>
            </w:tcBorders>
            <w:hideMark/>
          </w:tcPr>
          <w:p w14:paraId="2BB09F74" w14:textId="77777777" w:rsidR="002C04BB" w:rsidRPr="00FC08AF" w:rsidRDefault="002C04BB" w:rsidP="00921322">
            <w:pPr>
              <w:rPr>
                <w:rFonts w:ascii="Arial" w:hAnsi="Arial" w:cs="Arial"/>
                <w:noProof/>
                <w:sz w:val="18"/>
                <w:szCs w:val="18"/>
              </w:rPr>
            </w:pPr>
            <w:r w:rsidRPr="00FC08AF">
              <w:rPr>
                <w:noProof/>
              </w:rPr>
              <w:t>&lt;x&gt;/OffNetwork/QueueUsage</w:t>
            </w:r>
          </w:p>
        </w:tc>
      </w:tr>
      <w:tr w:rsidR="002C04BB" w:rsidRPr="00FC08AF" w14:paraId="78313D9B"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tcPr>
          <w:p w14:paraId="452DDE4C" w14:textId="77777777" w:rsidR="002C04BB" w:rsidRPr="00FC08AF"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0BB5DCEF" w14:textId="77777777" w:rsidR="002C04BB" w:rsidRPr="00FC08AF" w:rsidRDefault="002C04BB"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5AE96FB3" w14:textId="77777777" w:rsidR="002C04BB" w:rsidRPr="00FC08AF" w:rsidRDefault="002C04BB"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486F0CAE" w14:textId="77777777" w:rsidR="002C04BB" w:rsidRPr="00FC08AF" w:rsidRDefault="002C04BB"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67464334" w14:textId="77777777" w:rsidR="002C04BB" w:rsidRPr="00FC08AF" w:rsidRDefault="002C04BB"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tcPr>
          <w:p w14:paraId="0D8D137C" w14:textId="77777777" w:rsidR="002C04BB" w:rsidRPr="00FC08AF" w:rsidRDefault="002C04BB" w:rsidP="00921322">
            <w:pPr>
              <w:jc w:val="center"/>
              <w:rPr>
                <w:rFonts w:ascii="Arial" w:hAnsi="Arial" w:cs="Arial"/>
                <w:b/>
                <w:noProof/>
                <w:sz w:val="18"/>
                <w:szCs w:val="18"/>
              </w:rPr>
            </w:pPr>
          </w:p>
        </w:tc>
      </w:tr>
      <w:tr w:rsidR="002C04BB" w:rsidRPr="00FC08AF" w14:paraId="3B395AA5"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tcPr>
          <w:p w14:paraId="1415610B" w14:textId="77777777" w:rsidR="002C04BB" w:rsidRPr="00FC08AF"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13388EAF" w14:textId="77777777" w:rsidR="002C04BB" w:rsidRPr="00FC08AF" w:rsidRDefault="002C04BB"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7BC67F13" w14:textId="77777777" w:rsidR="002C04BB" w:rsidRPr="00FC08AF" w:rsidRDefault="002C04BB"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09060241" w14:textId="77777777" w:rsidR="002C04BB" w:rsidRPr="00FC08AF" w:rsidRDefault="002C04BB" w:rsidP="00921322">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46911EF3" w14:textId="77777777" w:rsidR="002C04BB" w:rsidRPr="00FC08AF" w:rsidRDefault="002C04BB"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tcPr>
          <w:p w14:paraId="485D37FA" w14:textId="77777777" w:rsidR="002C04BB" w:rsidRPr="00FC08AF" w:rsidRDefault="002C04BB" w:rsidP="00921322">
            <w:pPr>
              <w:jc w:val="center"/>
              <w:rPr>
                <w:b/>
                <w:noProof/>
              </w:rPr>
            </w:pPr>
          </w:p>
        </w:tc>
      </w:tr>
      <w:tr w:rsidR="002C04BB" w:rsidRPr="00FC08AF" w14:paraId="1D516675"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tcPr>
          <w:p w14:paraId="22574A34" w14:textId="77777777" w:rsidR="002C04BB" w:rsidRPr="00FC08AF" w:rsidRDefault="002C04BB"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vAlign w:val="center"/>
            <w:hideMark/>
          </w:tcPr>
          <w:p w14:paraId="09C673B4" w14:textId="77777777" w:rsidR="002C04BB" w:rsidRPr="00FC08AF" w:rsidRDefault="002C04BB" w:rsidP="00921322">
            <w:pPr>
              <w:rPr>
                <w:noProof/>
                <w:lang w:eastAsia="ko-KR"/>
              </w:rPr>
            </w:pPr>
            <w:r w:rsidRPr="00FC08AF">
              <w:rPr>
                <w:noProof/>
              </w:rPr>
              <w:t xml:space="preserve">This leaf node indicates </w:t>
            </w:r>
            <w:r w:rsidRPr="00FC08AF">
              <w:rPr>
                <w:noProof/>
                <w:lang w:eastAsia="ko-KR"/>
              </w:rPr>
              <w:t>if queuing is enabled or not.</w:t>
            </w:r>
          </w:p>
        </w:tc>
      </w:tr>
    </w:tbl>
    <w:p w14:paraId="56D45478" w14:textId="77777777" w:rsidR="00C377AA" w:rsidRPr="00FC08AF" w:rsidRDefault="00C377AA" w:rsidP="00C377AA">
      <w:pPr>
        <w:rPr>
          <w:noProof/>
          <w:lang w:eastAsia="ko-KR"/>
        </w:rPr>
      </w:pPr>
    </w:p>
    <w:p w14:paraId="2AB961C0" w14:textId="77777777" w:rsidR="002C04BB" w:rsidRPr="00FC08AF" w:rsidRDefault="002C04BB" w:rsidP="002C04BB">
      <w:pPr>
        <w:rPr>
          <w:noProof/>
          <w:lang w:eastAsia="ko-KR"/>
        </w:rPr>
      </w:pPr>
      <w:r w:rsidRPr="00FC08AF">
        <w:rPr>
          <w:noProof/>
        </w:rPr>
        <w:t xml:space="preserve">When set to "true" queueing floor requests is </w:t>
      </w:r>
      <w:r w:rsidR="0098622C" w:rsidRPr="00FC08AF">
        <w:rPr>
          <w:noProof/>
        </w:rPr>
        <w:t xml:space="preserve">enabled </w:t>
      </w:r>
      <w:r w:rsidRPr="00FC08AF">
        <w:rPr>
          <w:noProof/>
        </w:rPr>
        <w:t>on the group</w:t>
      </w:r>
      <w:r w:rsidRPr="00FC08AF">
        <w:rPr>
          <w:noProof/>
          <w:lang w:eastAsia="ko-KR"/>
        </w:rPr>
        <w:t>.</w:t>
      </w:r>
    </w:p>
    <w:p w14:paraId="24E7DAA5" w14:textId="77777777" w:rsidR="002C04BB" w:rsidRPr="00FC08AF" w:rsidRDefault="002C04BB" w:rsidP="002C04BB">
      <w:pPr>
        <w:rPr>
          <w:noProof/>
          <w:lang w:eastAsia="ko-KR"/>
        </w:rPr>
      </w:pPr>
      <w:r w:rsidRPr="00FC08AF">
        <w:rPr>
          <w:noProof/>
        </w:rPr>
        <w:t>When set to "</w:t>
      </w:r>
      <w:r w:rsidRPr="00FC08AF">
        <w:rPr>
          <w:noProof/>
          <w:lang w:eastAsia="ko-KR"/>
        </w:rPr>
        <w:t>false</w:t>
      </w:r>
      <w:r w:rsidRPr="00FC08AF">
        <w:rPr>
          <w:noProof/>
        </w:rPr>
        <w:t xml:space="preserve">" queueing floor requests is not </w:t>
      </w:r>
      <w:r w:rsidR="0098622C" w:rsidRPr="00FC08AF">
        <w:rPr>
          <w:noProof/>
        </w:rPr>
        <w:t xml:space="preserve">enabled </w:t>
      </w:r>
      <w:r w:rsidRPr="00FC08AF">
        <w:rPr>
          <w:noProof/>
        </w:rPr>
        <w:t>on the group</w:t>
      </w:r>
      <w:r w:rsidRPr="00FC08AF">
        <w:rPr>
          <w:noProof/>
          <w:lang w:eastAsia="ko-KR"/>
        </w:rPr>
        <w:t>.</w:t>
      </w:r>
    </w:p>
    <w:p w14:paraId="6DBBA1E3" w14:textId="77777777" w:rsidR="002C04BB" w:rsidRPr="00FC08AF" w:rsidRDefault="002C04BB" w:rsidP="002C04BB">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23E7946"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1BF5D5A" w14:textId="77777777" w:rsidR="002F484D" w:rsidRPr="00FC08AF" w:rsidRDefault="002F484D" w:rsidP="002F484D">
      <w:pPr>
        <w:pStyle w:val="Heading3"/>
        <w:rPr>
          <w:noProof/>
          <w:lang w:eastAsia="ko-KR"/>
        </w:rPr>
      </w:pPr>
      <w:bookmarkStart w:id="850" w:name="_Toc4578420"/>
      <w:bookmarkStart w:id="851" w:name="_Toc27728108"/>
      <w:bookmarkStart w:id="852" w:name="_Toc176353429"/>
      <w:r w:rsidRPr="00FC08AF">
        <w:rPr>
          <w:noProof/>
          <w:lang w:eastAsia="ko-KR"/>
        </w:rPr>
        <w:t>6</w:t>
      </w:r>
      <w:r w:rsidRPr="00FC08AF">
        <w:rPr>
          <w:noProof/>
        </w:rPr>
        <w:t>.2.</w:t>
      </w:r>
      <w:r w:rsidRPr="00FC08AF">
        <w:rPr>
          <w:noProof/>
          <w:lang w:eastAsia="ko-KR"/>
        </w:rPr>
        <w:t>35</w:t>
      </w:r>
      <w:r w:rsidRPr="00FC08AF">
        <w:rPr>
          <w:noProof/>
        </w:rPr>
        <w:tab/>
        <w:t>/</w:t>
      </w:r>
      <w:r w:rsidRPr="00FC08AF">
        <w:rPr>
          <w:i/>
          <w:iCs/>
          <w:noProof/>
        </w:rPr>
        <w:t>&lt;x&gt;</w:t>
      </w:r>
      <w:r w:rsidRPr="00FC08AF">
        <w:rPr>
          <w:noProof/>
        </w:rPr>
        <w:t>/&lt;x&gt;/OffNetwork/</w:t>
      </w:r>
      <w:r w:rsidRPr="00FC08AF">
        <w:rPr>
          <w:noProof/>
          <w:lang w:eastAsia="ko-KR"/>
        </w:rPr>
        <w:t>DefaultPPPP</w:t>
      </w:r>
      <w:bookmarkEnd w:id="850"/>
      <w:bookmarkEnd w:id="851"/>
      <w:bookmarkEnd w:id="852"/>
    </w:p>
    <w:p w14:paraId="656D2740"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35</w:t>
      </w:r>
      <w:r w:rsidRPr="00FC08AF">
        <w:rPr>
          <w:noProof/>
        </w:rPr>
        <w:t>.1: /</w:t>
      </w:r>
      <w:r w:rsidRPr="00FC08AF">
        <w:rPr>
          <w:i/>
          <w:iCs/>
          <w:noProof/>
        </w:rPr>
        <w:t>&lt;x&gt;</w:t>
      </w:r>
      <w:r w:rsidRPr="00FC08AF">
        <w:rPr>
          <w:noProof/>
        </w:rPr>
        <w:t>/&lt;x&gt;/OffNetwork/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560F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87AF1F" w14:textId="77777777" w:rsidR="002F484D" w:rsidRPr="00FC08AF" w:rsidRDefault="002F484D" w:rsidP="00B93C96">
            <w:pPr>
              <w:rPr>
                <w:rFonts w:ascii="Arial" w:hAnsi="Arial" w:cs="Arial"/>
                <w:noProof/>
                <w:sz w:val="18"/>
                <w:szCs w:val="18"/>
              </w:rPr>
            </w:pPr>
            <w:r w:rsidRPr="00FC08AF">
              <w:rPr>
                <w:noProof/>
              </w:rPr>
              <w:t>&lt;x&gt;/OffNetwork/</w:t>
            </w:r>
            <w:r w:rsidRPr="00FC08AF">
              <w:rPr>
                <w:noProof/>
                <w:lang w:eastAsia="ko-KR"/>
              </w:rPr>
              <w:t>DefaultPPPP</w:t>
            </w:r>
          </w:p>
        </w:tc>
      </w:tr>
      <w:tr w:rsidR="002F484D" w:rsidRPr="00FC08AF" w14:paraId="6F3257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1262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1D38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DAE3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0BC8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D9DB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48A6C3" w14:textId="77777777" w:rsidR="002F484D" w:rsidRPr="00FC08AF" w:rsidRDefault="002F484D" w:rsidP="00B93C96">
            <w:pPr>
              <w:jc w:val="center"/>
              <w:rPr>
                <w:rFonts w:ascii="Arial" w:hAnsi="Arial" w:cs="Arial"/>
                <w:b/>
                <w:noProof/>
                <w:sz w:val="18"/>
                <w:szCs w:val="18"/>
              </w:rPr>
            </w:pPr>
          </w:p>
        </w:tc>
      </w:tr>
      <w:tr w:rsidR="002F484D" w:rsidRPr="00FC08AF" w14:paraId="7B103C6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5514A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74D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CD65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77B9B"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DC56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1A9699" w14:textId="77777777" w:rsidR="002F484D" w:rsidRPr="00FC08AF" w:rsidRDefault="002F484D" w:rsidP="00B93C96">
            <w:pPr>
              <w:jc w:val="center"/>
              <w:rPr>
                <w:b/>
                <w:noProof/>
              </w:rPr>
            </w:pPr>
          </w:p>
        </w:tc>
      </w:tr>
      <w:tr w:rsidR="002F484D" w:rsidRPr="00FC08AF" w14:paraId="2FFF1E1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EB216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6E27F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69334F5F" w14:textId="77777777" w:rsidR="00C377AA" w:rsidRPr="00FC08AF" w:rsidRDefault="00C377AA" w:rsidP="00C377AA">
      <w:pPr>
        <w:rPr>
          <w:noProof/>
          <w:lang w:eastAsia="ko-KR"/>
        </w:rPr>
      </w:pPr>
      <w:bookmarkStart w:id="853" w:name="_Toc4578421"/>
      <w:bookmarkStart w:id="854" w:name="_Toc27728109"/>
    </w:p>
    <w:p w14:paraId="7078CD9E" w14:textId="77777777" w:rsidR="00006916" w:rsidRPr="00FC08AF" w:rsidRDefault="00006916" w:rsidP="00006916">
      <w:pPr>
        <w:pStyle w:val="Heading3"/>
        <w:rPr>
          <w:noProof/>
          <w:lang w:eastAsia="ko-KR"/>
        </w:rPr>
      </w:pPr>
      <w:bookmarkStart w:id="855" w:name="_Toc176353430"/>
      <w:r w:rsidRPr="00FC08AF">
        <w:rPr>
          <w:noProof/>
          <w:lang w:eastAsia="ko-KR"/>
        </w:rPr>
        <w:lastRenderedPageBreak/>
        <w:t>6</w:t>
      </w:r>
      <w:r w:rsidRPr="00FC08AF">
        <w:rPr>
          <w:noProof/>
        </w:rPr>
        <w:t>.2.</w:t>
      </w:r>
      <w:r w:rsidRPr="00FC08AF">
        <w:rPr>
          <w:noProof/>
          <w:lang w:eastAsia="ko-KR"/>
        </w:rPr>
        <w:t>36</w:t>
      </w:r>
      <w:r w:rsidRPr="00FC08AF">
        <w:rPr>
          <w:noProof/>
        </w:rPr>
        <w:tab/>
        <w:t>/</w:t>
      </w:r>
      <w:r w:rsidRPr="00FC08AF">
        <w:rPr>
          <w:i/>
          <w:iCs/>
          <w:noProof/>
        </w:rPr>
        <w:t>&lt;x&gt;</w:t>
      </w:r>
      <w:r w:rsidRPr="00FC08AF">
        <w:rPr>
          <w:noProof/>
        </w:rPr>
        <w:t>/&lt;x&gt;/OffNetwork/</w:t>
      </w:r>
      <w:r w:rsidRPr="00FC08AF">
        <w:rPr>
          <w:noProof/>
          <w:lang w:eastAsia="ko-KR"/>
        </w:rPr>
        <w:t>DefaultPPPP/MCPTTGroupCallSignalling</w:t>
      </w:r>
      <w:bookmarkEnd w:id="853"/>
      <w:bookmarkEnd w:id="854"/>
      <w:bookmarkEnd w:id="855"/>
    </w:p>
    <w:p w14:paraId="65752BFE"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36</w:t>
      </w:r>
      <w:r w:rsidRPr="00FC08AF">
        <w:rPr>
          <w:noProof/>
        </w:rPr>
        <w:t>.1: /</w:t>
      </w:r>
      <w:r w:rsidRPr="00FC08AF">
        <w:rPr>
          <w:i/>
          <w:iCs/>
          <w:noProof/>
        </w:rPr>
        <w:t>&lt;x&gt;</w:t>
      </w:r>
      <w:r w:rsidRPr="00FC08AF">
        <w:rPr>
          <w:noProof/>
        </w:rPr>
        <w:t>/&lt;x&gt;/OffNetwork/</w:t>
      </w:r>
      <w:r w:rsidRPr="00FC08AF">
        <w:rPr>
          <w:noProof/>
          <w:lang w:eastAsia="ko-KR"/>
        </w:rPr>
        <w:t>DefaultPPPP/MCPTTGroupCallSignalling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FC08AF" w14:paraId="4F0635C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25AA61" w14:textId="77777777" w:rsidR="00006916" w:rsidRPr="00FC08AF" w:rsidRDefault="00006916" w:rsidP="00CF1FEB">
            <w:pPr>
              <w:rPr>
                <w:rFonts w:ascii="Arial" w:hAnsi="Arial" w:cs="Arial"/>
                <w:noProof/>
                <w:sz w:val="18"/>
                <w:szCs w:val="18"/>
              </w:rPr>
            </w:pPr>
            <w:r w:rsidRPr="00FC08AF">
              <w:rPr>
                <w:noProof/>
              </w:rPr>
              <w:t>&lt;x&gt;/OffNetwork/</w:t>
            </w:r>
            <w:r w:rsidRPr="00FC08AF">
              <w:rPr>
                <w:noProof/>
                <w:lang w:eastAsia="ko-KR"/>
              </w:rPr>
              <w:t>DefaultPPPP/MCPTTGroupCallSignalling</w:t>
            </w:r>
          </w:p>
        </w:tc>
      </w:tr>
      <w:tr w:rsidR="00006916" w:rsidRPr="00FC08AF" w14:paraId="5B8CE5C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4A4519"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9AB33"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97236" w14:textId="77777777" w:rsidR="00006916" w:rsidRPr="00FC08AF" w:rsidRDefault="00006916"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F3B4F"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40A8" w14:textId="77777777" w:rsidR="00006916" w:rsidRPr="00FC08AF" w:rsidRDefault="00006916"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0449B8" w14:textId="77777777" w:rsidR="00006916" w:rsidRPr="00FC08AF" w:rsidRDefault="00006916" w:rsidP="00CF1FEB">
            <w:pPr>
              <w:jc w:val="center"/>
              <w:rPr>
                <w:rFonts w:ascii="Arial" w:hAnsi="Arial" w:cs="Arial"/>
                <w:b/>
                <w:noProof/>
                <w:sz w:val="18"/>
                <w:szCs w:val="18"/>
              </w:rPr>
            </w:pPr>
          </w:p>
        </w:tc>
      </w:tr>
      <w:tr w:rsidR="00006916" w:rsidRPr="00FC08AF" w14:paraId="1ADB7AD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78CCF"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1BDAA" w14:textId="77777777" w:rsidR="00006916" w:rsidRPr="00FC08AF" w:rsidRDefault="00006916"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5DBC8" w14:textId="77777777" w:rsidR="00006916" w:rsidRPr="00FC08AF" w:rsidRDefault="00006916"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D43E5" w14:textId="77777777" w:rsidR="00006916" w:rsidRPr="00FC08AF" w:rsidRDefault="00006916"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2A9E4" w14:textId="77777777" w:rsidR="00006916" w:rsidRPr="00FC08AF" w:rsidRDefault="00006916"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FC79DA" w14:textId="77777777" w:rsidR="00006916" w:rsidRPr="00FC08AF" w:rsidRDefault="00006916" w:rsidP="00CF1FEB">
            <w:pPr>
              <w:jc w:val="center"/>
              <w:rPr>
                <w:b/>
                <w:noProof/>
              </w:rPr>
            </w:pPr>
          </w:p>
        </w:tc>
      </w:tr>
      <w:tr w:rsidR="00006916" w:rsidRPr="00FC08AF" w14:paraId="7980180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051B84" w14:textId="77777777" w:rsidR="00006916" w:rsidRPr="00FC08AF"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FD8FBC" w14:textId="77777777" w:rsidR="00006916" w:rsidRPr="00FC08AF" w:rsidRDefault="00006916" w:rsidP="006507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signalling</w:t>
            </w:r>
            <w:r w:rsidR="006507BF" w:rsidRPr="00FC08AF">
              <w:rPr>
                <w:rFonts w:eastAsia="SimSun"/>
                <w:noProof/>
                <w:lang w:eastAsia="zh-CN"/>
              </w:rPr>
              <w:t xml:space="preserve"> for MCPTT</w:t>
            </w:r>
            <w:r w:rsidRPr="00FC08AF">
              <w:rPr>
                <w:noProof/>
                <w:lang w:eastAsia="ko-KR"/>
              </w:rPr>
              <w:t>.</w:t>
            </w:r>
          </w:p>
        </w:tc>
      </w:tr>
    </w:tbl>
    <w:p w14:paraId="4225D02E" w14:textId="77777777" w:rsidR="00C377AA" w:rsidRPr="00FC08AF" w:rsidRDefault="00C377AA" w:rsidP="00C377AA">
      <w:pPr>
        <w:rPr>
          <w:noProof/>
          <w:lang w:eastAsia="ko-KR"/>
        </w:rPr>
      </w:pPr>
    </w:p>
    <w:p w14:paraId="3FB04B41" w14:textId="77777777" w:rsidR="00006916" w:rsidRPr="00FC08AF" w:rsidRDefault="00006916" w:rsidP="00006916">
      <w:pPr>
        <w:pStyle w:val="B1"/>
        <w:rPr>
          <w:noProof/>
        </w:rPr>
      </w:pPr>
      <w:r w:rsidRPr="00FC08AF">
        <w:rPr>
          <w:noProof/>
        </w:rPr>
        <w:t>-</w:t>
      </w:r>
      <w:r w:rsidRPr="00FC08AF">
        <w:rPr>
          <w:noProof/>
        </w:rPr>
        <w:tab/>
        <w:t xml:space="preserve">Values: </w:t>
      </w:r>
      <w:r w:rsidRPr="00FC08AF">
        <w:rPr>
          <w:noProof/>
          <w:lang w:eastAsia="ko-KR"/>
        </w:rPr>
        <w:t>1-8</w:t>
      </w:r>
    </w:p>
    <w:p w14:paraId="6943CE95" w14:textId="77777777" w:rsidR="00006916" w:rsidRPr="00FC08AF" w:rsidRDefault="00006916" w:rsidP="00006916">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69591F6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B16236F" w14:textId="77777777" w:rsidR="000F3EB9" w:rsidRPr="00FC08AF" w:rsidRDefault="000F3EB9" w:rsidP="000F3EB9">
      <w:pPr>
        <w:pStyle w:val="Heading3"/>
        <w:rPr>
          <w:noProof/>
          <w:lang w:eastAsia="ko-KR"/>
        </w:rPr>
      </w:pPr>
      <w:bookmarkStart w:id="856" w:name="_Toc4578422"/>
      <w:bookmarkStart w:id="857" w:name="_Toc27728110"/>
      <w:bookmarkStart w:id="858" w:name="_Toc176353431"/>
      <w:r w:rsidRPr="00FC08AF">
        <w:rPr>
          <w:noProof/>
          <w:lang w:eastAsia="ko-KR"/>
        </w:rPr>
        <w:t>6</w:t>
      </w:r>
      <w:r w:rsidRPr="00FC08AF">
        <w:rPr>
          <w:noProof/>
        </w:rPr>
        <w:t>.2.</w:t>
      </w:r>
      <w:r w:rsidRPr="00FC08AF">
        <w:rPr>
          <w:noProof/>
          <w:lang w:eastAsia="ko-KR"/>
        </w:rPr>
        <w:t>37</w:t>
      </w:r>
      <w:r w:rsidRPr="00FC08AF">
        <w:rPr>
          <w:noProof/>
        </w:rPr>
        <w:tab/>
        <w:t>/</w:t>
      </w:r>
      <w:r w:rsidRPr="00FC08AF">
        <w:rPr>
          <w:i/>
          <w:iCs/>
          <w:noProof/>
        </w:rPr>
        <w:t>&lt;x&gt;</w:t>
      </w:r>
      <w:r w:rsidRPr="00FC08AF">
        <w:rPr>
          <w:noProof/>
        </w:rPr>
        <w:t>/&lt;x&gt;/OffNetwork/</w:t>
      </w:r>
      <w:r w:rsidRPr="00FC08AF">
        <w:rPr>
          <w:noProof/>
          <w:lang w:eastAsia="ko-KR"/>
        </w:rPr>
        <w:t>DefaultPPPP/MCPTTGroupCallMedia</w:t>
      </w:r>
      <w:bookmarkEnd w:id="856"/>
      <w:bookmarkEnd w:id="857"/>
      <w:bookmarkEnd w:id="858"/>
    </w:p>
    <w:p w14:paraId="3B5A2693" w14:textId="77777777" w:rsidR="000F3EB9" w:rsidRPr="00FC08AF" w:rsidRDefault="000F3EB9" w:rsidP="000F3EB9">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37</w:t>
      </w:r>
      <w:r w:rsidRPr="00FC08AF">
        <w:rPr>
          <w:noProof/>
        </w:rPr>
        <w:t>.1: /</w:t>
      </w:r>
      <w:r w:rsidRPr="00FC08AF">
        <w:rPr>
          <w:i/>
          <w:iCs/>
          <w:noProof/>
        </w:rPr>
        <w:t>&lt;x&gt;</w:t>
      </w:r>
      <w:r w:rsidRPr="00FC08AF">
        <w:rPr>
          <w:noProof/>
        </w:rPr>
        <w:t>/&lt;x&gt;/OffNetwork/</w:t>
      </w:r>
      <w:r w:rsidRPr="00FC08AF">
        <w:rPr>
          <w:noProof/>
          <w:lang w:eastAsia="ko-KR"/>
        </w:rPr>
        <w:t>DefaultPPPP/MCPTTGroupCallMedia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FC08AF" w14:paraId="278D3D3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86B9A9" w14:textId="77777777" w:rsidR="000F3EB9" w:rsidRPr="00FC08AF" w:rsidRDefault="000F3EB9" w:rsidP="00CF1FEB">
            <w:pPr>
              <w:rPr>
                <w:rFonts w:ascii="Arial" w:hAnsi="Arial" w:cs="Arial"/>
                <w:noProof/>
                <w:sz w:val="18"/>
                <w:szCs w:val="18"/>
              </w:rPr>
            </w:pPr>
            <w:r w:rsidRPr="00FC08AF">
              <w:rPr>
                <w:noProof/>
              </w:rPr>
              <w:t>&lt;x&gt;/OffNetwork/</w:t>
            </w:r>
            <w:r w:rsidRPr="00FC08AF">
              <w:rPr>
                <w:noProof/>
                <w:lang w:eastAsia="ko-KR"/>
              </w:rPr>
              <w:t>DefaultPPPP/MCPTTGroupCallMedia</w:t>
            </w:r>
          </w:p>
        </w:tc>
      </w:tr>
      <w:tr w:rsidR="000F3EB9" w:rsidRPr="00FC08AF" w14:paraId="13CDA1C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72695A" w14:textId="77777777" w:rsidR="000F3EB9" w:rsidRPr="00FC08AF"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0A3FE" w14:textId="77777777" w:rsidR="000F3EB9" w:rsidRPr="00FC08AF" w:rsidRDefault="000F3EB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042AD" w14:textId="77777777" w:rsidR="000F3EB9" w:rsidRPr="00FC08AF" w:rsidRDefault="000F3EB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AED59" w14:textId="77777777" w:rsidR="000F3EB9" w:rsidRPr="00FC08AF" w:rsidRDefault="000F3EB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0249C" w14:textId="77777777" w:rsidR="000F3EB9" w:rsidRPr="00FC08AF" w:rsidRDefault="000F3EB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292DC5" w14:textId="77777777" w:rsidR="000F3EB9" w:rsidRPr="00FC08AF" w:rsidRDefault="000F3EB9" w:rsidP="00CF1FEB">
            <w:pPr>
              <w:jc w:val="center"/>
              <w:rPr>
                <w:rFonts w:ascii="Arial" w:hAnsi="Arial" w:cs="Arial"/>
                <w:b/>
                <w:noProof/>
                <w:sz w:val="18"/>
                <w:szCs w:val="18"/>
              </w:rPr>
            </w:pPr>
          </w:p>
        </w:tc>
      </w:tr>
      <w:tr w:rsidR="000F3EB9" w:rsidRPr="00FC08AF" w14:paraId="3380D10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42682" w14:textId="77777777" w:rsidR="000F3EB9" w:rsidRPr="00FC08AF"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6338D" w14:textId="77777777" w:rsidR="000F3EB9" w:rsidRPr="00FC08AF" w:rsidRDefault="000F3EB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47865" w14:textId="77777777" w:rsidR="000F3EB9" w:rsidRPr="00FC08AF" w:rsidRDefault="000F3EB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BA22B" w14:textId="77777777" w:rsidR="000F3EB9" w:rsidRPr="00FC08AF" w:rsidRDefault="000F3EB9" w:rsidP="00CF1FEB">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91F9E" w14:textId="77777777" w:rsidR="000F3EB9" w:rsidRPr="00FC08AF" w:rsidRDefault="000F3EB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4EBBA1" w14:textId="77777777" w:rsidR="000F3EB9" w:rsidRPr="00FC08AF" w:rsidRDefault="000F3EB9" w:rsidP="00CF1FEB">
            <w:pPr>
              <w:jc w:val="center"/>
              <w:rPr>
                <w:b/>
                <w:noProof/>
              </w:rPr>
            </w:pPr>
          </w:p>
        </w:tc>
      </w:tr>
      <w:tr w:rsidR="000F3EB9" w:rsidRPr="00FC08AF" w14:paraId="21A1E89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E0B716" w14:textId="77777777" w:rsidR="000F3EB9" w:rsidRPr="00FC08AF"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DCBF41" w14:textId="77777777" w:rsidR="000F3EB9" w:rsidRPr="00FC08AF" w:rsidRDefault="000F3EB9" w:rsidP="006507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w:t>
            </w:r>
            <w:r w:rsidR="006507BF" w:rsidRPr="00FC08AF">
              <w:rPr>
                <w:noProof/>
                <w:lang w:eastAsia="ko-KR"/>
              </w:rPr>
              <w:t xml:space="preserve"> for MCPTT</w:t>
            </w:r>
            <w:r w:rsidRPr="00FC08AF">
              <w:rPr>
                <w:noProof/>
                <w:lang w:eastAsia="ko-KR"/>
              </w:rPr>
              <w:t>.</w:t>
            </w:r>
          </w:p>
        </w:tc>
      </w:tr>
    </w:tbl>
    <w:p w14:paraId="5B65E497" w14:textId="77777777" w:rsidR="00C377AA" w:rsidRPr="00FC08AF" w:rsidRDefault="00C377AA" w:rsidP="00C377AA">
      <w:pPr>
        <w:rPr>
          <w:noProof/>
          <w:lang w:eastAsia="ko-KR"/>
        </w:rPr>
      </w:pPr>
    </w:p>
    <w:p w14:paraId="6EFF63F9" w14:textId="77777777" w:rsidR="000F3EB9" w:rsidRPr="00FC08AF" w:rsidRDefault="000F3EB9" w:rsidP="000F3EB9">
      <w:pPr>
        <w:pStyle w:val="B1"/>
        <w:rPr>
          <w:noProof/>
        </w:rPr>
      </w:pPr>
      <w:r w:rsidRPr="00FC08AF">
        <w:rPr>
          <w:noProof/>
        </w:rPr>
        <w:t>-</w:t>
      </w:r>
      <w:r w:rsidRPr="00FC08AF">
        <w:rPr>
          <w:noProof/>
        </w:rPr>
        <w:tab/>
        <w:t xml:space="preserve">Values: </w:t>
      </w:r>
      <w:r w:rsidRPr="00FC08AF">
        <w:rPr>
          <w:noProof/>
          <w:lang w:eastAsia="ko-KR"/>
        </w:rPr>
        <w:t>1-8</w:t>
      </w:r>
    </w:p>
    <w:p w14:paraId="56AB2F9B" w14:textId="77777777" w:rsidR="000F3EB9" w:rsidRPr="00FC08AF" w:rsidRDefault="000F3EB9" w:rsidP="000F3EB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004E39B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54098E67" w14:textId="77777777" w:rsidR="000F3EB9" w:rsidRPr="00FC08AF" w:rsidRDefault="000F3EB9" w:rsidP="000F3EB9">
      <w:pPr>
        <w:pStyle w:val="Heading3"/>
        <w:rPr>
          <w:noProof/>
          <w:lang w:eastAsia="ko-KR"/>
        </w:rPr>
      </w:pPr>
      <w:bookmarkStart w:id="859" w:name="_Toc4578423"/>
      <w:bookmarkStart w:id="860" w:name="_Toc27728111"/>
      <w:bookmarkStart w:id="861" w:name="_Toc176353432"/>
      <w:r w:rsidRPr="00FC08AF">
        <w:rPr>
          <w:noProof/>
          <w:lang w:eastAsia="ko-KR"/>
        </w:rPr>
        <w:t>6</w:t>
      </w:r>
      <w:r w:rsidRPr="00FC08AF">
        <w:rPr>
          <w:noProof/>
        </w:rPr>
        <w:t>.2.</w:t>
      </w:r>
      <w:r w:rsidRPr="00FC08AF">
        <w:rPr>
          <w:noProof/>
          <w:lang w:eastAsia="ko-KR"/>
        </w:rPr>
        <w:t>38</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bookmarkEnd w:id="859"/>
      <w:bookmarkEnd w:id="860"/>
      <w:bookmarkEnd w:id="861"/>
    </w:p>
    <w:p w14:paraId="0DA8EC99" w14:textId="77777777" w:rsidR="000F3EB9" w:rsidRPr="00FC08AF" w:rsidRDefault="000F3EB9" w:rsidP="000F3EB9">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38</w:t>
      </w:r>
      <w:r w:rsidRPr="00FC08AF">
        <w:rPr>
          <w:noProof/>
        </w:rPr>
        <w:t>.1: /</w:t>
      </w:r>
      <w:r w:rsidRPr="00FC08AF">
        <w:rPr>
          <w:i/>
          <w:iCs/>
          <w:noProof/>
        </w:rPr>
        <w:t>&lt;x&gt;</w:t>
      </w: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FC08AF" w14:paraId="479B19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897004" w14:textId="77777777" w:rsidR="000F3EB9" w:rsidRPr="00FC08AF" w:rsidRDefault="000F3EB9" w:rsidP="00CF1FEB">
            <w:pPr>
              <w:rPr>
                <w:rFonts w:ascii="Arial" w:hAnsi="Arial" w:cs="Arial"/>
                <w:noProof/>
                <w:sz w:val="18"/>
                <w:szCs w:val="18"/>
              </w:rPr>
            </w:pP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c>
      </w:tr>
      <w:tr w:rsidR="000F3EB9" w:rsidRPr="00FC08AF" w14:paraId="0DF90DB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2A56FE" w14:textId="77777777" w:rsidR="000F3EB9" w:rsidRPr="00FC08AF"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80832" w14:textId="77777777" w:rsidR="000F3EB9" w:rsidRPr="00FC08AF" w:rsidRDefault="000F3EB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F294C" w14:textId="77777777" w:rsidR="000F3EB9" w:rsidRPr="00FC08AF" w:rsidRDefault="000F3EB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03F39" w14:textId="77777777" w:rsidR="000F3EB9" w:rsidRPr="00FC08AF" w:rsidRDefault="000F3EB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635CA" w14:textId="77777777" w:rsidR="000F3EB9" w:rsidRPr="00FC08AF" w:rsidRDefault="000F3EB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EA562E" w14:textId="77777777" w:rsidR="000F3EB9" w:rsidRPr="00FC08AF" w:rsidRDefault="000F3EB9" w:rsidP="00CF1FEB">
            <w:pPr>
              <w:jc w:val="center"/>
              <w:rPr>
                <w:rFonts w:ascii="Arial" w:hAnsi="Arial" w:cs="Arial"/>
                <w:b/>
                <w:noProof/>
                <w:sz w:val="18"/>
                <w:szCs w:val="18"/>
              </w:rPr>
            </w:pPr>
          </w:p>
        </w:tc>
      </w:tr>
      <w:tr w:rsidR="000F3EB9" w:rsidRPr="00FC08AF" w14:paraId="591E679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8FC148" w14:textId="77777777" w:rsidR="000F3EB9" w:rsidRPr="00FC08AF"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A98A" w14:textId="77777777" w:rsidR="000F3EB9" w:rsidRPr="00FC08AF" w:rsidRDefault="000F3EB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310C9" w14:textId="77777777" w:rsidR="000F3EB9" w:rsidRPr="00FC08AF" w:rsidRDefault="000F3EB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7E063" w14:textId="77777777" w:rsidR="000F3EB9" w:rsidRPr="00FC08AF" w:rsidRDefault="000F3EB9"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808FC" w14:textId="77777777" w:rsidR="000F3EB9" w:rsidRPr="00FC08AF" w:rsidRDefault="000F3EB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6D8F46" w14:textId="77777777" w:rsidR="000F3EB9" w:rsidRPr="00FC08AF" w:rsidRDefault="000F3EB9" w:rsidP="00CF1FEB">
            <w:pPr>
              <w:jc w:val="center"/>
              <w:rPr>
                <w:b/>
                <w:noProof/>
              </w:rPr>
            </w:pPr>
          </w:p>
        </w:tc>
      </w:tr>
      <w:tr w:rsidR="000F3EB9" w:rsidRPr="00FC08AF" w14:paraId="16C4EA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77F851" w14:textId="77777777" w:rsidR="000F3EB9" w:rsidRPr="00FC08AF"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7E490A" w14:textId="77777777" w:rsidR="000F3EB9" w:rsidRPr="00FC08AF" w:rsidRDefault="000F3EB9" w:rsidP="00CF1FEB">
            <w:pPr>
              <w:rPr>
                <w:noProof/>
                <w:lang w:eastAsia="ko-KR"/>
              </w:rPr>
            </w:pPr>
            <w:r w:rsidRPr="00FC08AF">
              <w:rPr>
                <w:noProof/>
                <w:lang w:eastAsia="ko-KR"/>
              </w:rPr>
              <w:t>T</w:t>
            </w:r>
            <w:r w:rsidRPr="00FC08AF">
              <w:rPr>
                <w:noProof/>
              </w:rPr>
              <w:t xml:space="preserve">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emerency group</w:t>
            </w:r>
            <w:r w:rsidRPr="00FC08AF">
              <w:rPr>
                <w:rFonts w:eastAsia="SimSun"/>
                <w:noProof/>
                <w:lang w:eastAsia="zh-CN"/>
              </w:rPr>
              <w:t xml:space="preserve"> call </w:t>
            </w:r>
            <w:r w:rsidRPr="00FC08AF">
              <w:rPr>
                <w:noProof/>
                <w:lang w:eastAsia="ko-KR"/>
              </w:rPr>
              <w:t>signalling.</w:t>
            </w:r>
          </w:p>
        </w:tc>
      </w:tr>
    </w:tbl>
    <w:p w14:paraId="1B580575" w14:textId="77777777" w:rsidR="00C377AA" w:rsidRPr="00FC08AF" w:rsidRDefault="00C377AA" w:rsidP="00C377AA">
      <w:pPr>
        <w:rPr>
          <w:noProof/>
          <w:lang w:eastAsia="ko-KR"/>
        </w:rPr>
      </w:pPr>
    </w:p>
    <w:p w14:paraId="1AD615D3" w14:textId="77777777" w:rsidR="000F3EB9" w:rsidRPr="00FC08AF" w:rsidRDefault="000F3EB9" w:rsidP="000F3EB9">
      <w:pPr>
        <w:pStyle w:val="B1"/>
        <w:rPr>
          <w:noProof/>
        </w:rPr>
      </w:pPr>
      <w:r w:rsidRPr="00FC08AF">
        <w:rPr>
          <w:noProof/>
        </w:rPr>
        <w:t>-</w:t>
      </w:r>
      <w:r w:rsidRPr="00FC08AF">
        <w:rPr>
          <w:noProof/>
        </w:rPr>
        <w:tab/>
        <w:t xml:space="preserve">Values: </w:t>
      </w:r>
      <w:r w:rsidRPr="00FC08AF">
        <w:rPr>
          <w:noProof/>
          <w:lang w:eastAsia="ko-KR"/>
        </w:rPr>
        <w:t>1-8</w:t>
      </w:r>
    </w:p>
    <w:p w14:paraId="220FFB99" w14:textId="77777777" w:rsidR="000F3EB9" w:rsidRPr="00FC08AF" w:rsidRDefault="000F3EB9" w:rsidP="000F3EB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5A33DC0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28D8C6F" w14:textId="77777777" w:rsidR="006D1D78" w:rsidRPr="00FC08AF" w:rsidRDefault="006D1D78" w:rsidP="006D1D78">
      <w:pPr>
        <w:pStyle w:val="Heading3"/>
        <w:rPr>
          <w:noProof/>
          <w:lang w:eastAsia="ko-KR"/>
        </w:rPr>
      </w:pPr>
      <w:bookmarkStart w:id="862" w:name="_Toc4578424"/>
      <w:bookmarkStart w:id="863" w:name="_Toc27728112"/>
      <w:bookmarkStart w:id="864" w:name="_Toc176353433"/>
      <w:r w:rsidRPr="00FC08AF">
        <w:rPr>
          <w:noProof/>
          <w:lang w:eastAsia="ko-KR"/>
        </w:rPr>
        <w:lastRenderedPageBreak/>
        <w:t>6</w:t>
      </w:r>
      <w:r w:rsidRPr="00FC08AF">
        <w:rPr>
          <w:noProof/>
        </w:rPr>
        <w:t>.2.</w:t>
      </w:r>
      <w:r w:rsidRPr="00FC08AF">
        <w:rPr>
          <w:noProof/>
          <w:lang w:eastAsia="ko-KR"/>
        </w:rPr>
        <w:t>39</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GroupCallMedia</w:t>
      </w:r>
      <w:bookmarkEnd w:id="862"/>
      <w:bookmarkEnd w:id="863"/>
      <w:bookmarkEnd w:id="864"/>
    </w:p>
    <w:p w14:paraId="5B512A28"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39</w:t>
      </w:r>
      <w:r w:rsidRPr="00FC08AF">
        <w:rPr>
          <w:noProof/>
        </w:rPr>
        <w:t>.1: /</w:t>
      </w:r>
      <w:r w:rsidRPr="00FC08AF">
        <w:rPr>
          <w:i/>
          <w:iCs/>
          <w:noProof/>
        </w:rPr>
        <w:t>&lt;x&gt;</w:t>
      </w: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33DCEF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CB2456"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GroupCallMedia</w:t>
            </w:r>
          </w:p>
        </w:tc>
      </w:tr>
      <w:tr w:rsidR="006D1D78" w:rsidRPr="00FC08AF" w14:paraId="5350E5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3A67EC"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1A26D"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0F356"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3E583"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8A011"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17EF9" w14:textId="77777777" w:rsidR="006D1D78" w:rsidRPr="00FC08AF" w:rsidRDefault="006D1D78" w:rsidP="00CF1FEB">
            <w:pPr>
              <w:jc w:val="center"/>
              <w:rPr>
                <w:rFonts w:ascii="Arial" w:hAnsi="Arial" w:cs="Arial"/>
                <w:b/>
                <w:noProof/>
                <w:sz w:val="18"/>
                <w:szCs w:val="18"/>
              </w:rPr>
            </w:pPr>
          </w:p>
        </w:tc>
      </w:tr>
      <w:tr w:rsidR="006D1D78" w:rsidRPr="00FC08AF" w14:paraId="534DC60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8D84A"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E869E"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F3F47"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B6594"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4B00F"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D332B9" w14:textId="77777777" w:rsidR="006D1D78" w:rsidRPr="00FC08AF" w:rsidRDefault="006D1D78" w:rsidP="00CF1FEB">
            <w:pPr>
              <w:jc w:val="center"/>
              <w:rPr>
                <w:b/>
                <w:noProof/>
              </w:rPr>
            </w:pPr>
          </w:p>
        </w:tc>
      </w:tr>
      <w:tr w:rsidR="006D1D78" w:rsidRPr="00FC08AF" w14:paraId="1F0CE5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B33783"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657A2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emerency group</w:t>
            </w:r>
            <w:r w:rsidRPr="00FC08AF">
              <w:rPr>
                <w:rFonts w:eastAsia="SimSun"/>
                <w:noProof/>
                <w:lang w:eastAsia="zh-CN"/>
              </w:rPr>
              <w:t xml:space="preserve"> call </w:t>
            </w:r>
            <w:r w:rsidRPr="00FC08AF">
              <w:rPr>
                <w:noProof/>
                <w:lang w:eastAsia="ko-KR"/>
              </w:rPr>
              <w:t>media.</w:t>
            </w:r>
          </w:p>
        </w:tc>
      </w:tr>
    </w:tbl>
    <w:p w14:paraId="4CC06DC6" w14:textId="77777777" w:rsidR="00C377AA" w:rsidRPr="00FC08AF" w:rsidRDefault="00C377AA" w:rsidP="00C377AA">
      <w:pPr>
        <w:rPr>
          <w:noProof/>
          <w:lang w:eastAsia="ko-KR"/>
        </w:rPr>
      </w:pPr>
    </w:p>
    <w:p w14:paraId="0D4025E4"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70FA50F3"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E00722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022880B7" w14:textId="77777777" w:rsidR="006D1D78" w:rsidRPr="00FC08AF" w:rsidRDefault="006D1D78" w:rsidP="006D1D78">
      <w:pPr>
        <w:pStyle w:val="Heading3"/>
        <w:rPr>
          <w:noProof/>
          <w:lang w:eastAsia="ko-KR"/>
        </w:rPr>
      </w:pPr>
      <w:bookmarkStart w:id="865" w:name="_Toc4578425"/>
      <w:bookmarkStart w:id="866" w:name="_Toc27728113"/>
      <w:bookmarkStart w:id="867" w:name="_Toc176353434"/>
      <w:r w:rsidRPr="00FC08AF">
        <w:rPr>
          <w:noProof/>
          <w:lang w:eastAsia="ko-KR"/>
        </w:rPr>
        <w:t>6</w:t>
      </w:r>
      <w:r w:rsidRPr="00FC08AF">
        <w:rPr>
          <w:noProof/>
        </w:rPr>
        <w:t>.2.</w:t>
      </w:r>
      <w:r w:rsidRPr="00FC08AF">
        <w:rPr>
          <w:noProof/>
          <w:lang w:eastAsia="ko-KR"/>
        </w:rPr>
        <w:t>40</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MCPTTImminentPerilGroupCallS</w:t>
      </w:r>
      <w:r w:rsidRPr="00FC08AF">
        <w:rPr>
          <w:rFonts w:eastAsia="SimSun"/>
          <w:noProof/>
          <w:lang w:eastAsia="zh-CN"/>
        </w:rPr>
        <w:t>ignalling</w:t>
      </w:r>
      <w:bookmarkEnd w:id="865"/>
      <w:bookmarkEnd w:id="866"/>
      <w:bookmarkEnd w:id="867"/>
    </w:p>
    <w:p w14:paraId="66DE9C95"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40</w:t>
      </w:r>
      <w:r w:rsidRPr="00FC08AF">
        <w:rPr>
          <w:noProof/>
        </w:rPr>
        <w:t>.1: /</w:t>
      </w:r>
      <w:r w:rsidRPr="00FC08AF">
        <w:rPr>
          <w:i/>
          <w:iCs/>
          <w:noProof/>
        </w:rPr>
        <w:t>&lt;x&gt;</w:t>
      </w:r>
      <w:r w:rsidRPr="00FC08AF">
        <w:rPr>
          <w:noProof/>
        </w:rPr>
        <w:t>/&lt;x&gt;/OffNetwork/</w:t>
      </w:r>
      <w:r w:rsidRPr="00FC08AF">
        <w:rPr>
          <w:noProof/>
          <w:lang w:eastAsia="ko-KR"/>
        </w:rPr>
        <w:t>DefaultPPPP/MCPTTImminentPerilGroupCallS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5227F2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29F180"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DefaultPPPP/MCPTTImminentPerilGroupCallS</w:t>
            </w:r>
            <w:r w:rsidRPr="00FC08AF">
              <w:rPr>
                <w:rFonts w:eastAsia="SimSun"/>
                <w:noProof/>
                <w:lang w:eastAsia="zh-CN"/>
              </w:rPr>
              <w:t>ignalling</w:t>
            </w:r>
          </w:p>
        </w:tc>
      </w:tr>
      <w:tr w:rsidR="006D1D78" w:rsidRPr="00FC08AF" w14:paraId="323C55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752290"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B998C"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6248"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D3681"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0BE3D"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BF2007" w14:textId="77777777" w:rsidR="006D1D78" w:rsidRPr="00FC08AF" w:rsidRDefault="006D1D78" w:rsidP="00CF1FEB">
            <w:pPr>
              <w:jc w:val="center"/>
              <w:rPr>
                <w:rFonts w:ascii="Arial" w:hAnsi="Arial" w:cs="Arial"/>
                <w:b/>
                <w:noProof/>
                <w:sz w:val="18"/>
                <w:szCs w:val="18"/>
              </w:rPr>
            </w:pPr>
          </w:p>
        </w:tc>
      </w:tr>
      <w:tr w:rsidR="006D1D78" w:rsidRPr="00FC08AF" w14:paraId="7F90510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63FB"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57B6E"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36B5"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6817"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05E2"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048C8A" w14:textId="77777777" w:rsidR="006D1D78" w:rsidRPr="00FC08AF" w:rsidRDefault="006D1D78" w:rsidP="00CF1FEB">
            <w:pPr>
              <w:jc w:val="center"/>
              <w:rPr>
                <w:b/>
                <w:noProof/>
              </w:rPr>
            </w:pPr>
          </w:p>
        </w:tc>
      </w:tr>
      <w:tr w:rsidR="006D1D78" w:rsidRPr="00FC08AF" w14:paraId="71EC540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80D9D9"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323A1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imminent peril group</w:t>
            </w:r>
            <w:r w:rsidRPr="00FC08AF">
              <w:rPr>
                <w:rFonts w:eastAsia="SimSun"/>
                <w:noProof/>
                <w:lang w:eastAsia="zh-CN"/>
              </w:rPr>
              <w:t xml:space="preserve"> call </w:t>
            </w:r>
            <w:r w:rsidRPr="00FC08AF">
              <w:rPr>
                <w:noProof/>
                <w:lang w:eastAsia="ko-KR"/>
              </w:rPr>
              <w:t>signalling.</w:t>
            </w:r>
          </w:p>
        </w:tc>
      </w:tr>
    </w:tbl>
    <w:p w14:paraId="1260AD85" w14:textId="77777777" w:rsidR="00C377AA" w:rsidRPr="00FC08AF" w:rsidRDefault="00C377AA" w:rsidP="00C377AA">
      <w:pPr>
        <w:rPr>
          <w:noProof/>
          <w:lang w:eastAsia="ko-KR"/>
        </w:rPr>
      </w:pPr>
    </w:p>
    <w:p w14:paraId="21ED8F79"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31A5EBBA"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550FF15"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F56B187" w14:textId="77777777" w:rsidR="006D1D78" w:rsidRPr="00FC08AF" w:rsidRDefault="006D1D78" w:rsidP="006D1D78">
      <w:pPr>
        <w:pStyle w:val="Heading3"/>
        <w:rPr>
          <w:noProof/>
          <w:lang w:eastAsia="ko-KR"/>
        </w:rPr>
      </w:pPr>
      <w:bookmarkStart w:id="868" w:name="_Toc4578426"/>
      <w:bookmarkStart w:id="869" w:name="_Toc27728114"/>
      <w:bookmarkStart w:id="870" w:name="_Toc176353435"/>
      <w:r w:rsidRPr="00FC08AF">
        <w:rPr>
          <w:noProof/>
          <w:lang w:eastAsia="ko-KR"/>
        </w:rPr>
        <w:t>6</w:t>
      </w:r>
      <w:r w:rsidRPr="00FC08AF">
        <w:rPr>
          <w:noProof/>
        </w:rPr>
        <w:t>.2.</w:t>
      </w:r>
      <w:r w:rsidRPr="00FC08AF">
        <w:rPr>
          <w:noProof/>
          <w:lang w:eastAsia="ko-KR"/>
        </w:rPr>
        <w:t>41</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MCPTTImminentPerilGroupCallMedia</w:t>
      </w:r>
      <w:bookmarkEnd w:id="868"/>
      <w:bookmarkEnd w:id="869"/>
      <w:bookmarkEnd w:id="870"/>
    </w:p>
    <w:p w14:paraId="4BE56D45"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41</w:t>
      </w:r>
      <w:r w:rsidRPr="00FC08AF">
        <w:rPr>
          <w:noProof/>
        </w:rPr>
        <w:t>.1: /</w:t>
      </w:r>
      <w:r w:rsidRPr="00FC08AF">
        <w:rPr>
          <w:i/>
          <w:iCs/>
          <w:noProof/>
        </w:rPr>
        <w:t>&lt;x&gt;</w:t>
      </w:r>
      <w:r w:rsidRPr="00FC08AF">
        <w:rPr>
          <w:noProof/>
        </w:rPr>
        <w:t>/&lt;x&gt;/OffNetwork/</w:t>
      </w:r>
      <w:r w:rsidRPr="00FC08AF">
        <w:rPr>
          <w:noProof/>
          <w:lang w:eastAsia="ko-KR"/>
        </w:rPr>
        <w:t>DefaultPPPP/MCPTTImminentPerilGroupCallMedia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19F20B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9DD91E"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DefaultPPPP/MCPTTImminentPerilGroupCallMedia</w:t>
            </w:r>
          </w:p>
        </w:tc>
      </w:tr>
      <w:tr w:rsidR="006D1D78" w:rsidRPr="00FC08AF" w14:paraId="183E020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B653D6"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B064B"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D4502"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D4ECA"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9F56"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154C7" w14:textId="77777777" w:rsidR="006D1D78" w:rsidRPr="00FC08AF" w:rsidRDefault="006D1D78" w:rsidP="00CF1FEB">
            <w:pPr>
              <w:jc w:val="center"/>
              <w:rPr>
                <w:rFonts w:ascii="Arial" w:hAnsi="Arial" w:cs="Arial"/>
                <w:b/>
                <w:noProof/>
                <w:sz w:val="18"/>
                <w:szCs w:val="18"/>
              </w:rPr>
            </w:pPr>
          </w:p>
        </w:tc>
      </w:tr>
      <w:tr w:rsidR="006D1D78" w:rsidRPr="00FC08AF" w14:paraId="3B8882B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18990"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70ECF"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0F90"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1E499"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BA0E4"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182677" w14:textId="77777777" w:rsidR="006D1D78" w:rsidRPr="00FC08AF" w:rsidRDefault="006D1D78" w:rsidP="00CF1FEB">
            <w:pPr>
              <w:jc w:val="center"/>
              <w:rPr>
                <w:b/>
                <w:noProof/>
              </w:rPr>
            </w:pPr>
          </w:p>
        </w:tc>
      </w:tr>
      <w:tr w:rsidR="006D1D78" w:rsidRPr="00FC08AF" w14:paraId="06BF3C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0A8382"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640FC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imminent peril group</w:t>
            </w:r>
            <w:r w:rsidRPr="00FC08AF">
              <w:rPr>
                <w:rFonts w:eastAsia="SimSun"/>
                <w:noProof/>
                <w:lang w:eastAsia="zh-CN"/>
              </w:rPr>
              <w:t xml:space="preserve"> call </w:t>
            </w:r>
            <w:r w:rsidRPr="00FC08AF">
              <w:rPr>
                <w:noProof/>
                <w:lang w:eastAsia="ko-KR"/>
              </w:rPr>
              <w:t>media.</w:t>
            </w:r>
          </w:p>
        </w:tc>
      </w:tr>
    </w:tbl>
    <w:p w14:paraId="7173C111" w14:textId="77777777" w:rsidR="00C377AA" w:rsidRPr="00FC08AF" w:rsidRDefault="00C377AA" w:rsidP="00C377AA">
      <w:pPr>
        <w:rPr>
          <w:noProof/>
          <w:lang w:eastAsia="ko-KR"/>
        </w:rPr>
      </w:pPr>
    </w:p>
    <w:p w14:paraId="00C290A8"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43342AAA"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35586FD"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32864F0" w14:textId="77777777" w:rsidR="006507BF" w:rsidRPr="00FC08AF" w:rsidRDefault="006507BF" w:rsidP="006507BF">
      <w:pPr>
        <w:pStyle w:val="Heading3"/>
        <w:rPr>
          <w:noProof/>
          <w:lang w:eastAsia="ko-KR"/>
        </w:rPr>
      </w:pPr>
      <w:bookmarkStart w:id="871" w:name="_Toc4578427"/>
      <w:bookmarkStart w:id="872" w:name="_Toc27728115"/>
      <w:bookmarkStart w:id="873" w:name="_Toc176353436"/>
      <w:r w:rsidRPr="00FC08AF">
        <w:rPr>
          <w:noProof/>
        </w:rPr>
        <w:lastRenderedPageBreak/>
        <w:t>6.2.42</w:t>
      </w:r>
      <w:r w:rsidRPr="00FC08AF">
        <w:rPr>
          <w:noProof/>
        </w:rPr>
        <w:tab/>
        <w:t>/</w:t>
      </w:r>
      <w:r w:rsidRPr="00FC08AF">
        <w:rPr>
          <w:i/>
          <w:iCs/>
          <w:noProof/>
        </w:rPr>
        <w:t>&lt;x&gt;</w:t>
      </w:r>
      <w:r w:rsidRPr="00FC08AF">
        <w:rPr>
          <w:noProof/>
        </w:rPr>
        <w:t>/&lt;x&gt;/OffNetwork/MCData</w:t>
      </w:r>
      <w:bookmarkEnd w:id="871"/>
      <w:bookmarkEnd w:id="872"/>
      <w:bookmarkEnd w:id="873"/>
    </w:p>
    <w:p w14:paraId="7FB51A8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C1BE1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C7E152" w14:textId="77777777" w:rsidR="006507BF" w:rsidRPr="00FC08AF" w:rsidRDefault="006507BF" w:rsidP="003A70BF">
            <w:pPr>
              <w:rPr>
                <w:rFonts w:ascii="Arial" w:hAnsi="Arial" w:cs="Arial"/>
                <w:noProof/>
                <w:sz w:val="18"/>
                <w:szCs w:val="18"/>
              </w:rPr>
            </w:pPr>
            <w:r w:rsidRPr="00FC08AF">
              <w:rPr>
                <w:noProof/>
              </w:rPr>
              <w:t>&lt;x&gt;/OffNetwork/MCData</w:t>
            </w:r>
          </w:p>
        </w:tc>
      </w:tr>
      <w:tr w:rsidR="006507BF" w:rsidRPr="00FC08AF" w14:paraId="6B4C824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B3501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4668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E69FC"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4EF0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354A2"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02AA4F" w14:textId="77777777" w:rsidR="006507BF" w:rsidRPr="00FC08AF" w:rsidRDefault="006507BF" w:rsidP="003A70BF">
            <w:pPr>
              <w:jc w:val="center"/>
              <w:rPr>
                <w:rFonts w:ascii="Arial" w:hAnsi="Arial" w:cs="Arial"/>
                <w:b/>
                <w:noProof/>
                <w:sz w:val="18"/>
                <w:szCs w:val="18"/>
              </w:rPr>
            </w:pPr>
          </w:p>
        </w:tc>
      </w:tr>
      <w:tr w:rsidR="006507BF" w:rsidRPr="00FC08AF" w14:paraId="7A85DD0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2E8EB8"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61A3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85CB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99CD0"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1CA9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6562A4" w14:textId="77777777" w:rsidR="006507BF" w:rsidRPr="00FC08AF" w:rsidRDefault="006507BF" w:rsidP="003A70BF">
            <w:pPr>
              <w:jc w:val="center"/>
              <w:rPr>
                <w:b/>
                <w:noProof/>
              </w:rPr>
            </w:pPr>
          </w:p>
        </w:tc>
      </w:tr>
      <w:tr w:rsidR="006507BF" w:rsidRPr="00FC08AF" w14:paraId="470EA6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7C6EB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B140C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off-network MCData configuration.</w:t>
            </w:r>
          </w:p>
        </w:tc>
      </w:tr>
    </w:tbl>
    <w:p w14:paraId="18031F13" w14:textId="77777777" w:rsidR="00C377AA" w:rsidRPr="00FC08AF" w:rsidRDefault="00C377AA" w:rsidP="00C377AA">
      <w:pPr>
        <w:rPr>
          <w:noProof/>
          <w:lang w:eastAsia="ko-KR"/>
        </w:rPr>
      </w:pPr>
      <w:bookmarkStart w:id="874" w:name="_Toc4578428"/>
      <w:bookmarkStart w:id="875" w:name="_Toc27728116"/>
    </w:p>
    <w:p w14:paraId="4ACBE3E8" w14:textId="77777777" w:rsidR="006507BF" w:rsidRPr="00FC08AF" w:rsidRDefault="006507BF" w:rsidP="006507BF">
      <w:pPr>
        <w:pStyle w:val="Heading3"/>
        <w:rPr>
          <w:noProof/>
          <w:lang w:eastAsia="ko-KR"/>
        </w:rPr>
      </w:pPr>
      <w:bookmarkStart w:id="876" w:name="_Toc176353437"/>
      <w:r w:rsidRPr="00FC08AF">
        <w:rPr>
          <w:noProof/>
          <w:lang w:eastAsia="ko-KR"/>
        </w:rPr>
        <w:t>6</w:t>
      </w:r>
      <w:r w:rsidRPr="00FC08AF">
        <w:rPr>
          <w:noProof/>
        </w:rPr>
        <w:t>.2.</w:t>
      </w:r>
      <w:r w:rsidRPr="00FC08AF">
        <w:rPr>
          <w:noProof/>
          <w:lang w:eastAsia="ko-KR"/>
        </w:rPr>
        <w:t>43</w:t>
      </w:r>
      <w:r w:rsidRPr="00FC08AF">
        <w:rPr>
          <w:noProof/>
        </w:rPr>
        <w:tab/>
        <w:t>/</w:t>
      </w:r>
      <w:r w:rsidRPr="00FC08AF">
        <w:rPr>
          <w:i/>
          <w:iCs/>
          <w:noProof/>
        </w:rPr>
        <w:t>&lt;x&gt;</w:t>
      </w:r>
      <w:r w:rsidRPr="00FC08AF">
        <w:rPr>
          <w:noProof/>
        </w:rPr>
        <w:t>/&lt;x&gt;/OffNetwork/MCData/</w:t>
      </w:r>
      <w:r w:rsidRPr="00FC08AF">
        <w:rPr>
          <w:noProof/>
          <w:lang w:eastAsia="ko-KR"/>
        </w:rPr>
        <w:t>DefaultPPPP</w:t>
      </w:r>
      <w:bookmarkEnd w:id="874"/>
      <w:bookmarkEnd w:id="875"/>
      <w:bookmarkEnd w:id="876"/>
    </w:p>
    <w:p w14:paraId="0AF32A7A"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43</w:t>
      </w:r>
      <w:r w:rsidRPr="00FC08AF">
        <w:rPr>
          <w:noProof/>
        </w:rPr>
        <w:t>.1: /</w:t>
      </w:r>
      <w:r w:rsidRPr="00FC08AF">
        <w:rPr>
          <w:i/>
          <w:iCs/>
          <w:noProof/>
        </w:rPr>
        <w:t>&lt;x&gt;</w:t>
      </w:r>
      <w:r w:rsidRPr="00FC08AF">
        <w:rPr>
          <w:noProof/>
        </w:rPr>
        <w:t>/&lt;x&gt;/OffNetwork/MCData/</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CCE8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B15314"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w:t>
            </w:r>
          </w:p>
        </w:tc>
      </w:tr>
      <w:tr w:rsidR="006507BF" w:rsidRPr="00FC08AF" w14:paraId="6DA4902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EF26FE"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7CA2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3C30A"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344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8FD0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00961" w14:textId="77777777" w:rsidR="006507BF" w:rsidRPr="00FC08AF" w:rsidRDefault="006507BF" w:rsidP="003A70BF">
            <w:pPr>
              <w:jc w:val="center"/>
              <w:rPr>
                <w:rFonts w:ascii="Arial" w:hAnsi="Arial" w:cs="Arial"/>
                <w:b/>
                <w:noProof/>
                <w:sz w:val="18"/>
                <w:szCs w:val="18"/>
              </w:rPr>
            </w:pPr>
          </w:p>
        </w:tc>
      </w:tr>
      <w:tr w:rsidR="006507BF" w:rsidRPr="00FC08AF" w14:paraId="147735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BE23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15587"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B132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B9E34" w14:textId="77777777" w:rsidR="006507BF" w:rsidRPr="00FC08AF" w:rsidRDefault="006507B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130A4"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A3F83F" w14:textId="77777777" w:rsidR="006507BF" w:rsidRPr="00FC08AF" w:rsidRDefault="006507BF" w:rsidP="003A70BF">
            <w:pPr>
              <w:jc w:val="center"/>
              <w:rPr>
                <w:b/>
                <w:noProof/>
              </w:rPr>
            </w:pPr>
          </w:p>
        </w:tc>
      </w:tr>
      <w:tr w:rsidR="006507BF" w:rsidRPr="00FC08AF" w14:paraId="46FF4E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4279B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54F47"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4B661592" w14:textId="77777777" w:rsidR="00C377AA" w:rsidRPr="00FC08AF" w:rsidRDefault="00C377AA" w:rsidP="00C377AA">
      <w:pPr>
        <w:rPr>
          <w:noProof/>
          <w:lang w:eastAsia="ko-KR"/>
        </w:rPr>
      </w:pPr>
      <w:bookmarkStart w:id="877" w:name="_Toc4578429"/>
      <w:bookmarkStart w:id="878" w:name="_Toc27728117"/>
    </w:p>
    <w:p w14:paraId="26564EFE" w14:textId="77777777" w:rsidR="006507BF" w:rsidRPr="00FC08AF" w:rsidRDefault="006507BF" w:rsidP="006507BF">
      <w:pPr>
        <w:pStyle w:val="Heading3"/>
        <w:rPr>
          <w:noProof/>
          <w:lang w:eastAsia="ko-KR"/>
        </w:rPr>
      </w:pPr>
      <w:bookmarkStart w:id="879" w:name="_Toc176353438"/>
      <w:r w:rsidRPr="00FC08AF">
        <w:rPr>
          <w:noProof/>
          <w:lang w:eastAsia="ko-KR"/>
        </w:rPr>
        <w:t>6</w:t>
      </w:r>
      <w:r w:rsidRPr="00FC08AF">
        <w:rPr>
          <w:noProof/>
        </w:rPr>
        <w:t>.2.</w:t>
      </w:r>
      <w:r w:rsidRPr="00FC08AF">
        <w:rPr>
          <w:noProof/>
          <w:lang w:eastAsia="ko-KR"/>
        </w:rPr>
        <w:t>44</w:t>
      </w:r>
      <w:r w:rsidRPr="00FC08AF">
        <w:rPr>
          <w:noProof/>
        </w:rPr>
        <w:tab/>
        <w:t>/</w:t>
      </w:r>
      <w:r w:rsidRPr="00FC08AF">
        <w:rPr>
          <w:i/>
          <w:iCs/>
          <w:noProof/>
        </w:rPr>
        <w:t>&lt;x&gt;</w:t>
      </w:r>
      <w:r w:rsidRPr="00FC08AF">
        <w:rPr>
          <w:noProof/>
        </w:rPr>
        <w:t>/&lt;x&gt;/OffNetwork/MCData/</w:t>
      </w:r>
      <w:r w:rsidRPr="00FC08AF">
        <w:rPr>
          <w:noProof/>
          <w:lang w:eastAsia="ko-KR"/>
        </w:rPr>
        <w:t>DefaultPPPP/</w:t>
      </w:r>
      <w:r w:rsidR="005C1D76" w:rsidRPr="00FC08AF">
        <w:rPr>
          <w:noProof/>
          <w:lang w:eastAsia="ko-KR"/>
        </w:rPr>
        <w:br/>
      </w:r>
      <w:r w:rsidRPr="00FC08AF">
        <w:rPr>
          <w:noProof/>
          <w:lang w:eastAsia="ko-KR"/>
        </w:rPr>
        <w:t>MCDataGroupCallSignalling</w:t>
      </w:r>
      <w:bookmarkEnd w:id="877"/>
      <w:bookmarkEnd w:id="878"/>
      <w:bookmarkEnd w:id="879"/>
    </w:p>
    <w:p w14:paraId="58212EA7"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44</w:t>
      </w:r>
      <w:r w:rsidRPr="00FC08AF">
        <w:rPr>
          <w:noProof/>
        </w:rPr>
        <w:t>.1: /</w:t>
      </w:r>
      <w:r w:rsidRPr="00FC08AF">
        <w:rPr>
          <w:i/>
          <w:iCs/>
          <w:noProof/>
        </w:rPr>
        <w:t>&lt;x&gt;</w:t>
      </w:r>
      <w:r w:rsidRPr="00FC08AF">
        <w:rPr>
          <w:noProof/>
        </w:rPr>
        <w:t>/&lt;x&gt;/OffNetwork/MCData/</w:t>
      </w:r>
      <w:r w:rsidRPr="00FC08AF">
        <w:rPr>
          <w:noProof/>
          <w:lang w:eastAsia="ko-KR"/>
        </w:rPr>
        <w:t>DefaultPPPP/MCDataGroupCallSignalling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1CD1EC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07A858"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DefaultPPPP/MCDataGroupCallSignalling</w:t>
            </w:r>
          </w:p>
        </w:tc>
      </w:tr>
      <w:tr w:rsidR="006507BF" w:rsidRPr="00FC08AF" w14:paraId="1D5DC01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5C24E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14C6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CB6A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7F717"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EFFB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467C6" w14:textId="77777777" w:rsidR="006507BF" w:rsidRPr="00FC08AF" w:rsidRDefault="006507BF" w:rsidP="003A70BF">
            <w:pPr>
              <w:jc w:val="center"/>
              <w:rPr>
                <w:rFonts w:ascii="Arial" w:hAnsi="Arial" w:cs="Arial"/>
                <w:b/>
                <w:noProof/>
                <w:sz w:val="18"/>
                <w:szCs w:val="18"/>
              </w:rPr>
            </w:pPr>
          </w:p>
        </w:tc>
      </w:tr>
      <w:tr w:rsidR="006507BF" w:rsidRPr="00FC08AF" w14:paraId="19A4A88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E1B4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A2B9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833A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24CB0"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4A63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48B716" w14:textId="77777777" w:rsidR="006507BF" w:rsidRPr="00FC08AF" w:rsidRDefault="006507BF" w:rsidP="003A70BF">
            <w:pPr>
              <w:jc w:val="center"/>
              <w:rPr>
                <w:b/>
                <w:noProof/>
              </w:rPr>
            </w:pPr>
          </w:p>
        </w:tc>
      </w:tr>
      <w:tr w:rsidR="006507BF" w:rsidRPr="00FC08AF" w14:paraId="2FDAE06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2EFE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196F98"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w:t>
            </w:r>
            <w:r w:rsidRPr="00FC08AF">
              <w:rPr>
                <w:rFonts w:eastAsia="SimSun"/>
                <w:noProof/>
                <w:lang w:eastAsia="zh-CN"/>
              </w:rPr>
              <w:t xml:space="preserve"> </w:t>
            </w:r>
            <w:r w:rsidRPr="00FC08AF">
              <w:rPr>
                <w:noProof/>
                <w:lang w:eastAsia="ko-KR"/>
              </w:rPr>
              <w:t>group</w:t>
            </w:r>
            <w:r w:rsidRPr="00FC08AF">
              <w:rPr>
                <w:rFonts w:eastAsia="SimSun"/>
                <w:noProof/>
                <w:lang w:eastAsia="zh-CN"/>
              </w:rPr>
              <w:t xml:space="preserve"> call signalling for MCData.</w:t>
            </w:r>
          </w:p>
        </w:tc>
      </w:tr>
    </w:tbl>
    <w:p w14:paraId="7AE09700" w14:textId="77777777" w:rsidR="00C377AA" w:rsidRPr="00FC08AF" w:rsidRDefault="00C377AA" w:rsidP="00C377AA">
      <w:pPr>
        <w:rPr>
          <w:noProof/>
          <w:lang w:eastAsia="ko-KR"/>
        </w:rPr>
      </w:pPr>
    </w:p>
    <w:p w14:paraId="150DE04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062A2D8" w14:textId="77777777" w:rsidR="006507BF" w:rsidRPr="00FC08AF" w:rsidRDefault="006507BF" w:rsidP="006507BF">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730E0D23" w14:textId="77777777" w:rsidR="006507BF" w:rsidRPr="00FC08AF" w:rsidRDefault="006507BF" w:rsidP="006507BF">
      <w:pPr>
        <w:pStyle w:val="Heading3"/>
        <w:rPr>
          <w:noProof/>
          <w:lang w:eastAsia="ko-KR"/>
        </w:rPr>
      </w:pPr>
      <w:bookmarkStart w:id="880" w:name="_Toc4578430"/>
      <w:bookmarkStart w:id="881" w:name="_Toc27728118"/>
      <w:bookmarkStart w:id="882" w:name="_Toc176353439"/>
      <w:r w:rsidRPr="00FC08AF">
        <w:rPr>
          <w:noProof/>
          <w:lang w:eastAsia="ko-KR"/>
        </w:rPr>
        <w:t>6</w:t>
      </w:r>
      <w:r w:rsidRPr="00FC08AF">
        <w:rPr>
          <w:noProof/>
        </w:rPr>
        <w:t>.2.</w:t>
      </w:r>
      <w:r w:rsidRPr="00FC08AF">
        <w:rPr>
          <w:noProof/>
          <w:lang w:eastAsia="ko-KR"/>
        </w:rPr>
        <w:t>45</w:t>
      </w:r>
      <w:r w:rsidRPr="00FC08AF">
        <w:rPr>
          <w:noProof/>
        </w:rPr>
        <w:tab/>
        <w:t>/</w:t>
      </w:r>
      <w:r w:rsidRPr="00FC08AF">
        <w:rPr>
          <w:i/>
          <w:iCs/>
          <w:noProof/>
        </w:rPr>
        <w:t>&lt;x&gt;</w:t>
      </w:r>
      <w:r w:rsidRPr="00FC08AF">
        <w:rPr>
          <w:noProof/>
        </w:rPr>
        <w:t>/&lt;x&gt;/OffNetwork/MCData/</w:t>
      </w:r>
      <w:r w:rsidRPr="00FC08AF">
        <w:rPr>
          <w:noProof/>
          <w:lang w:eastAsia="ko-KR"/>
        </w:rPr>
        <w:t>DefaultPPPP/</w:t>
      </w:r>
      <w:r w:rsidR="005C1D76" w:rsidRPr="00FC08AF">
        <w:rPr>
          <w:noProof/>
          <w:lang w:eastAsia="ko-KR"/>
        </w:rPr>
        <w:br/>
      </w:r>
      <w:r w:rsidRPr="00FC08AF">
        <w:rPr>
          <w:noProof/>
          <w:lang w:eastAsia="ko-KR"/>
        </w:rPr>
        <w:t>MCDataGroupCallMedia</w:t>
      </w:r>
      <w:bookmarkEnd w:id="880"/>
      <w:bookmarkEnd w:id="881"/>
      <w:bookmarkEnd w:id="882"/>
    </w:p>
    <w:p w14:paraId="7D1ADB4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45</w:t>
      </w:r>
      <w:r w:rsidRPr="00FC08AF">
        <w:rPr>
          <w:noProof/>
        </w:rPr>
        <w:t>.1: /</w:t>
      </w:r>
      <w:r w:rsidRPr="00FC08AF">
        <w:rPr>
          <w:i/>
          <w:iCs/>
          <w:noProof/>
        </w:rPr>
        <w:t>&lt;x&gt;</w:t>
      </w:r>
      <w:r w:rsidRPr="00FC08AF">
        <w:rPr>
          <w:noProof/>
        </w:rPr>
        <w:t>/&lt;x&gt;/OffNetwork/MCData/</w:t>
      </w:r>
      <w:r w:rsidRPr="00FC08AF">
        <w:rPr>
          <w:noProof/>
          <w:lang w:eastAsia="ko-KR"/>
        </w:rPr>
        <w:t>DefaultPPPP/MCDataGroupCallMedia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B4F91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5BB586"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DefaultPPPP/MCDataGroupCallMedia</w:t>
            </w:r>
          </w:p>
        </w:tc>
      </w:tr>
      <w:tr w:rsidR="006507BF" w:rsidRPr="00FC08AF" w14:paraId="13475F8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E477F"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99DB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35EE0"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B8D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F031E"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677D86" w14:textId="77777777" w:rsidR="006507BF" w:rsidRPr="00FC08AF" w:rsidRDefault="006507BF" w:rsidP="003A70BF">
            <w:pPr>
              <w:jc w:val="center"/>
              <w:rPr>
                <w:rFonts w:ascii="Arial" w:hAnsi="Arial" w:cs="Arial"/>
                <w:b/>
                <w:noProof/>
                <w:sz w:val="18"/>
                <w:szCs w:val="18"/>
              </w:rPr>
            </w:pPr>
          </w:p>
        </w:tc>
      </w:tr>
      <w:tr w:rsidR="006507BF" w:rsidRPr="00FC08AF" w14:paraId="58032D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8ED4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4775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332A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EA2C" w14:textId="77777777" w:rsidR="006507BF" w:rsidRPr="00FC08AF" w:rsidRDefault="006507B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34CD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787A92" w14:textId="77777777" w:rsidR="006507BF" w:rsidRPr="00FC08AF" w:rsidRDefault="006507BF" w:rsidP="003A70BF">
            <w:pPr>
              <w:jc w:val="center"/>
              <w:rPr>
                <w:b/>
                <w:noProof/>
              </w:rPr>
            </w:pPr>
          </w:p>
        </w:tc>
      </w:tr>
      <w:tr w:rsidR="006507BF" w:rsidRPr="00FC08AF" w14:paraId="1F65A5E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F16D5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FD2AF4"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 for MCData.</w:t>
            </w:r>
          </w:p>
        </w:tc>
      </w:tr>
    </w:tbl>
    <w:p w14:paraId="1999C7BD" w14:textId="77777777" w:rsidR="00C377AA" w:rsidRPr="00FC08AF" w:rsidRDefault="00C377AA" w:rsidP="00C377AA">
      <w:pPr>
        <w:rPr>
          <w:noProof/>
          <w:lang w:eastAsia="ko-KR"/>
        </w:rPr>
      </w:pPr>
    </w:p>
    <w:p w14:paraId="3B906212"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2D0F2029" w14:textId="77777777" w:rsidR="006507BF" w:rsidRPr="00FC08AF" w:rsidRDefault="006507BF" w:rsidP="006507BF">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385193A5" w14:textId="77777777" w:rsidR="006507BF" w:rsidRPr="00FC08AF" w:rsidRDefault="006507BF" w:rsidP="006507BF">
      <w:pPr>
        <w:pStyle w:val="Heading3"/>
        <w:rPr>
          <w:noProof/>
          <w:lang w:eastAsia="ko-KR"/>
        </w:rPr>
      </w:pPr>
      <w:bookmarkStart w:id="883" w:name="_Toc4578431"/>
      <w:bookmarkStart w:id="884" w:name="_Toc27728119"/>
      <w:bookmarkStart w:id="885" w:name="_Toc176353440"/>
      <w:r w:rsidRPr="00FC08AF">
        <w:rPr>
          <w:noProof/>
        </w:rPr>
        <w:lastRenderedPageBreak/>
        <w:t>6.2.46</w:t>
      </w:r>
      <w:r w:rsidRPr="00FC08AF">
        <w:rPr>
          <w:noProof/>
        </w:rPr>
        <w:tab/>
        <w:t>/</w:t>
      </w:r>
      <w:r w:rsidRPr="00FC08AF">
        <w:rPr>
          <w:i/>
          <w:iCs/>
          <w:noProof/>
        </w:rPr>
        <w:t>&lt;x&gt;</w:t>
      </w:r>
      <w:r w:rsidRPr="00FC08AF">
        <w:rPr>
          <w:noProof/>
        </w:rPr>
        <w:t>/&lt;x&gt;/OffNetwork/MCVideo</w:t>
      </w:r>
      <w:bookmarkEnd w:id="883"/>
      <w:bookmarkEnd w:id="884"/>
      <w:bookmarkEnd w:id="885"/>
    </w:p>
    <w:p w14:paraId="2C99F71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09DD7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A9C2AB" w14:textId="77777777" w:rsidR="006507BF" w:rsidRPr="00FC08AF" w:rsidRDefault="006507BF" w:rsidP="003A70BF">
            <w:pPr>
              <w:rPr>
                <w:rFonts w:ascii="Arial" w:hAnsi="Arial" w:cs="Arial"/>
                <w:noProof/>
                <w:sz w:val="18"/>
                <w:szCs w:val="18"/>
              </w:rPr>
            </w:pPr>
            <w:r w:rsidRPr="00FC08AF">
              <w:rPr>
                <w:noProof/>
              </w:rPr>
              <w:t>&lt;x&gt;/OffNetwork/MCVideo</w:t>
            </w:r>
          </w:p>
        </w:tc>
      </w:tr>
      <w:tr w:rsidR="006507BF" w:rsidRPr="00FC08AF" w14:paraId="38C17F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580791"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74AF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11B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787F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18A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767AF" w14:textId="77777777" w:rsidR="006507BF" w:rsidRPr="00FC08AF" w:rsidRDefault="006507BF" w:rsidP="003A70BF">
            <w:pPr>
              <w:jc w:val="center"/>
              <w:rPr>
                <w:rFonts w:ascii="Arial" w:hAnsi="Arial" w:cs="Arial"/>
                <w:b/>
                <w:noProof/>
                <w:sz w:val="18"/>
                <w:szCs w:val="18"/>
              </w:rPr>
            </w:pPr>
          </w:p>
        </w:tc>
      </w:tr>
      <w:tr w:rsidR="006507BF" w:rsidRPr="00FC08AF" w14:paraId="722F348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3DF8A0"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806C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9462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6218A"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61E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5D2A7" w14:textId="77777777" w:rsidR="006507BF" w:rsidRPr="00FC08AF" w:rsidRDefault="006507BF" w:rsidP="003A70BF">
            <w:pPr>
              <w:jc w:val="center"/>
              <w:rPr>
                <w:b/>
                <w:noProof/>
              </w:rPr>
            </w:pPr>
          </w:p>
        </w:tc>
      </w:tr>
      <w:tr w:rsidR="006507BF" w:rsidRPr="00FC08AF" w14:paraId="45669B4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FFBD9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18544B"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off-network MCVideo group configuration.</w:t>
            </w:r>
          </w:p>
        </w:tc>
      </w:tr>
    </w:tbl>
    <w:p w14:paraId="0C610C48" w14:textId="77777777" w:rsidR="00C377AA" w:rsidRPr="00FC08AF" w:rsidRDefault="00C377AA" w:rsidP="00C377AA">
      <w:pPr>
        <w:rPr>
          <w:noProof/>
          <w:lang w:eastAsia="ko-KR"/>
        </w:rPr>
      </w:pPr>
      <w:bookmarkStart w:id="886" w:name="_Toc4578432"/>
      <w:bookmarkStart w:id="887" w:name="_Toc27728120"/>
    </w:p>
    <w:p w14:paraId="0220CCD3" w14:textId="77777777" w:rsidR="006507BF" w:rsidRPr="00FC08AF" w:rsidRDefault="006507BF" w:rsidP="006507BF">
      <w:pPr>
        <w:pStyle w:val="Heading3"/>
        <w:rPr>
          <w:noProof/>
          <w:lang w:eastAsia="ko-KR"/>
        </w:rPr>
      </w:pPr>
      <w:bookmarkStart w:id="888" w:name="_Toc176353441"/>
      <w:r w:rsidRPr="00FC08AF">
        <w:rPr>
          <w:noProof/>
        </w:rPr>
        <w:t>6.2.47</w:t>
      </w:r>
      <w:r w:rsidRPr="00FC08AF">
        <w:rPr>
          <w:noProof/>
        </w:rPr>
        <w:tab/>
        <w:t>/</w:t>
      </w:r>
      <w:r w:rsidRPr="00FC08AF">
        <w:rPr>
          <w:i/>
          <w:iCs/>
          <w:noProof/>
        </w:rPr>
        <w:t>&lt;x&gt;</w:t>
      </w:r>
      <w:r w:rsidRPr="00FC08AF">
        <w:rPr>
          <w:noProof/>
        </w:rPr>
        <w:t>/&lt;x&gt;/OffNetwork/MCVideo/</w:t>
      </w:r>
      <w:r w:rsidRPr="00FC08AF">
        <w:rPr>
          <w:noProof/>
          <w:lang w:eastAsia="ko-KR"/>
        </w:rPr>
        <w:t>ArbitrationApproach</w:t>
      </w:r>
      <w:bookmarkEnd w:id="886"/>
      <w:bookmarkEnd w:id="887"/>
      <w:bookmarkEnd w:id="888"/>
    </w:p>
    <w:p w14:paraId="3F5E63A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47.1</w:t>
      </w:r>
      <w:r w:rsidRPr="00FC08AF">
        <w:rPr>
          <w:noProof/>
        </w:rPr>
        <w:t>: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w:t>
      </w:r>
      <w:r w:rsidRPr="00FC08AF">
        <w:rPr>
          <w:noProof/>
          <w:lang w:eastAsia="ko-KR"/>
        </w:rPr>
        <w:t>ArbitrationApproach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F6490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214BC5" w14:textId="77777777" w:rsidR="006507BF" w:rsidRPr="00FC08AF" w:rsidRDefault="006507BF" w:rsidP="003A70BF">
            <w:pPr>
              <w:rPr>
                <w:rFonts w:ascii="Arial" w:hAnsi="Arial" w:cs="Arial"/>
                <w:noProof/>
                <w:sz w:val="18"/>
                <w:szCs w:val="18"/>
              </w:rPr>
            </w:pPr>
            <w:r w:rsidRPr="00FC08AF">
              <w:rPr>
                <w:noProof/>
              </w:rPr>
              <w:t>&lt;x&gt;/OffNetwork/MCVideo/ArbitrationApproach</w:t>
            </w:r>
          </w:p>
        </w:tc>
      </w:tr>
      <w:tr w:rsidR="006507BF" w:rsidRPr="00FC08AF" w14:paraId="45613FA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8C62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6B36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DBCE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4CA2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B102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E7A2E8" w14:textId="77777777" w:rsidR="006507BF" w:rsidRPr="00FC08AF" w:rsidRDefault="006507BF" w:rsidP="003A70BF">
            <w:pPr>
              <w:jc w:val="center"/>
              <w:rPr>
                <w:rFonts w:ascii="Arial" w:hAnsi="Arial" w:cs="Arial"/>
                <w:b/>
                <w:noProof/>
                <w:sz w:val="18"/>
                <w:szCs w:val="18"/>
              </w:rPr>
            </w:pPr>
          </w:p>
        </w:tc>
      </w:tr>
      <w:tr w:rsidR="006507BF" w:rsidRPr="00FC08AF" w14:paraId="1155490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D2B07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7DEA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5935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184C8"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DE3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EDFED0" w14:textId="77777777" w:rsidR="006507BF" w:rsidRPr="00FC08AF" w:rsidRDefault="006507BF" w:rsidP="003A70BF">
            <w:pPr>
              <w:jc w:val="center"/>
              <w:rPr>
                <w:b/>
                <w:noProof/>
              </w:rPr>
            </w:pPr>
          </w:p>
        </w:tc>
      </w:tr>
      <w:tr w:rsidR="006507BF" w:rsidRPr="00FC08AF" w14:paraId="601B261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DE843B"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38F3E"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the arbitration approach used for off-network video tranmissions on the group</w:t>
            </w:r>
          </w:p>
        </w:tc>
      </w:tr>
    </w:tbl>
    <w:p w14:paraId="0C9262FC" w14:textId="77777777" w:rsidR="00C377AA" w:rsidRPr="00FC08AF" w:rsidRDefault="00C377AA" w:rsidP="00C377AA">
      <w:pPr>
        <w:rPr>
          <w:noProof/>
          <w:lang w:eastAsia="ko-KR"/>
        </w:rPr>
      </w:pPr>
    </w:p>
    <w:p w14:paraId="66EC0A5A" w14:textId="77777777" w:rsidR="006507BF" w:rsidRPr="00FC08AF" w:rsidRDefault="006507BF" w:rsidP="006507BF">
      <w:pPr>
        <w:rPr>
          <w:noProof/>
        </w:rPr>
      </w:pPr>
      <w:r w:rsidRPr="00FC08AF">
        <w:rPr>
          <w:noProof/>
        </w:rPr>
        <w:t>The valid values are:</w:t>
      </w:r>
    </w:p>
    <w:p w14:paraId="0856105E" w14:textId="77777777" w:rsidR="006507BF" w:rsidRPr="00FC08AF" w:rsidRDefault="006507BF" w:rsidP="006507BF">
      <w:pPr>
        <w:pStyle w:val="B1"/>
        <w:rPr>
          <w:rFonts w:eastAsia="SimSun"/>
          <w:noProof/>
        </w:rPr>
      </w:pPr>
      <w:r w:rsidRPr="00FC08AF">
        <w:rPr>
          <w:noProof/>
        </w:rPr>
        <w:t>a)</w:t>
      </w:r>
      <w:r w:rsidRPr="00FC08AF">
        <w:rPr>
          <w:noProof/>
        </w:rPr>
        <w:tab/>
        <w:t>"single" which indicates transmission participants rely on a single participant designated as transmission arbitrator for the arbitration of transmission requests; and</w:t>
      </w:r>
    </w:p>
    <w:p w14:paraId="68BE8850" w14:textId="77777777" w:rsidR="006507BF" w:rsidRPr="00FC08AF" w:rsidRDefault="006507BF" w:rsidP="006507BF">
      <w:pPr>
        <w:pStyle w:val="B1"/>
        <w:rPr>
          <w:noProof/>
        </w:rPr>
      </w:pPr>
      <w:r w:rsidRPr="00FC08AF">
        <w:rPr>
          <w:noProof/>
        </w:rPr>
        <w:t>b)</w:t>
      </w:r>
      <w:r w:rsidRPr="00FC08AF">
        <w:rPr>
          <w:noProof/>
        </w:rPr>
        <w:tab/>
        <w:t>"self" which indicates each transmission participant arbitrates its own transmission based on its view of the topology</w:t>
      </w:r>
      <w:r w:rsidR="00657D01" w:rsidRPr="00FC08AF">
        <w:rPr>
          <w:noProof/>
        </w:rPr>
        <w:t>.</w:t>
      </w:r>
    </w:p>
    <w:p w14:paraId="70805EAB" w14:textId="77777777" w:rsidR="006507BF" w:rsidRPr="00FC08AF" w:rsidRDefault="006507BF" w:rsidP="006507BF">
      <w:pPr>
        <w:pStyle w:val="Heading3"/>
        <w:rPr>
          <w:noProof/>
          <w:lang w:eastAsia="ko-KR"/>
        </w:rPr>
      </w:pPr>
      <w:bookmarkStart w:id="889" w:name="_Toc4578433"/>
      <w:bookmarkStart w:id="890" w:name="_Toc27728121"/>
      <w:bookmarkStart w:id="891" w:name="_Toc176353442"/>
      <w:r w:rsidRPr="00FC08AF">
        <w:rPr>
          <w:noProof/>
        </w:rPr>
        <w:t>6.2.</w:t>
      </w:r>
      <w:r w:rsidRPr="00FC08AF">
        <w:rPr>
          <w:noProof/>
          <w:lang w:eastAsia="ko-KR"/>
        </w:rPr>
        <w:t>48</w:t>
      </w:r>
      <w:r w:rsidRPr="00FC08AF">
        <w:rPr>
          <w:noProof/>
        </w:rPr>
        <w:tab/>
        <w:t>/&lt;x&gt;/&lt;x&gt;/OffNetwork/MCVideo/MaxTransmissions</w:t>
      </w:r>
      <w:bookmarkEnd w:id="889"/>
      <w:bookmarkEnd w:id="890"/>
      <w:bookmarkEnd w:id="891"/>
    </w:p>
    <w:p w14:paraId="07BCBEC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48</w:t>
      </w:r>
      <w:r w:rsidRPr="00FC08AF">
        <w:rPr>
          <w:noProof/>
        </w:rPr>
        <w:t>.1: /&lt;x&gt;/&lt;x&gt;/OffNetwork/MCVideo/MaxTransmissions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CA283D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EEDD09" w14:textId="77777777" w:rsidR="006507BF" w:rsidRPr="00FC08AF" w:rsidRDefault="006507BF" w:rsidP="003A70BF">
            <w:pPr>
              <w:rPr>
                <w:rFonts w:ascii="Arial" w:hAnsi="Arial" w:cs="Arial"/>
                <w:noProof/>
                <w:sz w:val="18"/>
                <w:szCs w:val="18"/>
              </w:rPr>
            </w:pPr>
            <w:r w:rsidRPr="00FC08AF">
              <w:rPr>
                <w:noProof/>
              </w:rPr>
              <w:t>&lt;x&gt;/OffNetwork/MCVideo/MaxTransmissions</w:t>
            </w:r>
          </w:p>
        </w:tc>
      </w:tr>
      <w:tr w:rsidR="006507BF" w:rsidRPr="00FC08AF" w14:paraId="4B09131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A822A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7055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4A0D0"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2CF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C050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39BCB4" w14:textId="77777777" w:rsidR="006507BF" w:rsidRPr="00FC08AF" w:rsidRDefault="006507BF" w:rsidP="003A70BF">
            <w:pPr>
              <w:jc w:val="center"/>
              <w:rPr>
                <w:rFonts w:ascii="Arial" w:hAnsi="Arial" w:cs="Arial"/>
                <w:b/>
                <w:noProof/>
                <w:sz w:val="18"/>
                <w:szCs w:val="18"/>
              </w:rPr>
            </w:pPr>
          </w:p>
        </w:tc>
      </w:tr>
      <w:tr w:rsidR="006507BF" w:rsidRPr="00FC08AF" w14:paraId="62E784C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2E410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29EE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2EE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F4116"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0DBC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9C6BFC" w14:textId="77777777" w:rsidR="006507BF" w:rsidRPr="00FC08AF" w:rsidRDefault="006507BF" w:rsidP="003A70BF">
            <w:pPr>
              <w:jc w:val="center"/>
              <w:rPr>
                <w:b/>
                <w:noProof/>
              </w:rPr>
            </w:pPr>
          </w:p>
        </w:tc>
      </w:tr>
      <w:tr w:rsidR="006507BF" w:rsidRPr="00FC08AF" w14:paraId="38DC18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DDA52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15A15B" w14:textId="77777777" w:rsidR="006507BF" w:rsidRPr="00FC08AF" w:rsidRDefault="006507BF" w:rsidP="003A70BF">
            <w:pPr>
              <w:rPr>
                <w:noProof/>
              </w:rPr>
            </w:pPr>
            <w:r w:rsidRPr="00FC08AF">
              <w:rPr>
                <w:noProof/>
              </w:rPr>
              <w:t xml:space="preserve">This leaf node </w:t>
            </w:r>
            <w:r w:rsidRPr="00FC08AF">
              <w:rPr>
                <w:noProof/>
                <w:lang w:eastAsia="ko-KR"/>
              </w:rPr>
              <w:t xml:space="preserve">indicates </w:t>
            </w:r>
            <w:r w:rsidRPr="00FC08AF">
              <w:rPr>
                <w:noProof/>
                <w:lang w:eastAsia="zh-CN"/>
              </w:rPr>
              <w:t xml:space="preserve">maximum number of simultaneous transmissions for off-network </w:t>
            </w:r>
            <w:r w:rsidRPr="00FC08AF">
              <w:rPr>
                <w:noProof/>
              </w:rPr>
              <w:t>MCVideo procedures.</w:t>
            </w:r>
          </w:p>
        </w:tc>
      </w:tr>
    </w:tbl>
    <w:p w14:paraId="6E9AE9D9" w14:textId="77777777" w:rsidR="00C377AA" w:rsidRPr="00FC08AF" w:rsidRDefault="00C377AA" w:rsidP="00C377AA">
      <w:pPr>
        <w:rPr>
          <w:noProof/>
          <w:lang w:eastAsia="ko-KR"/>
        </w:rPr>
      </w:pPr>
    </w:p>
    <w:p w14:paraId="480A162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4601AF5D" w14:textId="77777777" w:rsidR="006507BF" w:rsidRPr="00FC08AF" w:rsidRDefault="006507BF" w:rsidP="006507BF">
      <w:pPr>
        <w:pStyle w:val="Heading3"/>
        <w:rPr>
          <w:noProof/>
          <w:lang w:eastAsia="ko-KR"/>
        </w:rPr>
      </w:pPr>
      <w:bookmarkStart w:id="892" w:name="_Toc4578434"/>
      <w:bookmarkStart w:id="893" w:name="_Toc27728122"/>
      <w:bookmarkStart w:id="894" w:name="_Toc176353443"/>
      <w:r w:rsidRPr="00FC08AF">
        <w:rPr>
          <w:noProof/>
          <w:lang w:eastAsia="ko-KR"/>
        </w:rPr>
        <w:t>6</w:t>
      </w:r>
      <w:r w:rsidRPr="00FC08AF">
        <w:rPr>
          <w:noProof/>
        </w:rPr>
        <w:t>.2.</w:t>
      </w:r>
      <w:r w:rsidRPr="00FC08AF">
        <w:rPr>
          <w:noProof/>
          <w:lang w:eastAsia="ko-KR"/>
        </w:rPr>
        <w:t>49</w:t>
      </w:r>
      <w:r w:rsidRPr="00FC08AF">
        <w:rPr>
          <w:noProof/>
        </w:rPr>
        <w:tab/>
        <w:t>/</w:t>
      </w:r>
      <w:r w:rsidRPr="00FC08AF">
        <w:rPr>
          <w:i/>
          <w:iCs/>
          <w:noProof/>
        </w:rPr>
        <w:t>&lt;x&gt;</w:t>
      </w:r>
      <w:r w:rsidRPr="00FC08AF">
        <w:rPr>
          <w:noProof/>
        </w:rPr>
        <w:t>/&lt;x&gt;/OffNetwork/MCVideo/</w:t>
      </w:r>
      <w:r w:rsidRPr="00FC08AF">
        <w:rPr>
          <w:noProof/>
          <w:lang w:eastAsia="ko-KR"/>
        </w:rPr>
        <w:t>DefaultPPPP</w:t>
      </w:r>
      <w:bookmarkEnd w:id="892"/>
      <w:bookmarkEnd w:id="893"/>
      <w:bookmarkEnd w:id="894"/>
    </w:p>
    <w:p w14:paraId="49B155A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49</w:t>
      </w:r>
      <w:r w:rsidRPr="00FC08AF">
        <w:rPr>
          <w:noProof/>
        </w:rPr>
        <w:t>.1: /</w:t>
      </w:r>
      <w:r w:rsidRPr="00FC08AF">
        <w:rPr>
          <w:i/>
          <w:iCs/>
          <w:noProof/>
        </w:rPr>
        <w:t>&lt;x&gt;</w:t>
      </w:r>
      <w:r w:rsidRPr="00FC08AF">
        <w:rPr>
          <w:noProof/>
        </w:rPr>
        <w:t>/&lt;x&gt;/OffNetwork/MCVideo/</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F43EEA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2FE3D3"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w:t>
            </w:r>
          </w:p>
        </w:tc>
      </w:tr>
      <w:tr w:rsidR="006507BF" w:rsidRPr="00FC08AF" w14:paraId="11FFF55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7E7DD"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7100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DE6FC"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3053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287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362A42" w14:textId="77777777" w:rsidR="006507BF" w:rsidRPr="00FC08AF" w:rsidRDefault="006507BF" w:rsidP="003A70BF">
            <w:pPr>
              <w:jc w:val="center"/>
              <w:rPr>
                <w:rFonts w:ascii="Arial" w:hAnsi="Arial" w:cs="Arial"/>
                <w:b/>
                <w:noProof/>
                <w:sz w:val="18"/>
                <w:szCs w:val="18"/>
              </w:rPr>
            </w:pPr>
          </w:p>
        </w:tc>
      </w:tr>
      <w:tr w:rsidR="006507BF" w:rsidRPr="00FC08AF" w14:paraId="28CF17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7358B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CC4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FA64C"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B77AB" w14:textId="77777777" w:rsidR="006507BF" w:rsidRPr="00FC08AF" w:rsidRDefault="006507B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AAE9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E8BE09" w14:textId="77777777" w:rsidR="006507BF" w:rsidRPr="00FC08AF" w:rsidRDefault="006507BF" w:rsidP="003A70BF">
            <w:pPr>
              <w:jc w:val="center"/>
              <w:rPr>
                <w:b/>
                <w:noProof/>
              </w:rPr>
            </w:pPr>
          </w:p>
        </w:tc>
      </w:tr>
      <w:tr w:rsidR="006507BF" w:rsidRPr="00FC08AF" w14:paraId="1979EDB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E532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89832B"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75A0C723" w14:textId="77777777" w:rsidR="00C377AA" w:rsidRPr="00FC08AF" w:rsidRDefault="00C377AA" w:rsidP="00C377AA">
      <w:pPr>
        <w:rPr>
          <w:noProof/>
          <w:lang w:eastAsia="ko-KR"/>
        </w:rPr>
      </w:pPr>
      <w:bookmarkStart w:id="895" w:name="_Toc4578435"/>
      <w:bookmarkStart w:id="896" w:name="_Toc27728123"/>
    </w:p>
    <w:p w14:paraId="3404851F" w14:textId="77777777" w:rsidR="006507BF" w:rsidRPr="00FC08AF" w:rsidRDefault="006507BF" w:rsidP="006507BF">
      <w:pPr>
        <w:pStyle w:val="Heading3"/>
        <w:rPr>
          <w:noProof/>
          <w:lang w:eastAsia="ko-KR"/>
        </w:rPr>
      </w:pPr>
      <w:bookmarkStart w:id="897" w:name="_Toc176353444"/>
      <w:r w:rsidRPr="00FC08AF">
        <w:rPr>
          <w:noProof/>
          <w:lang w:eastAsia="ko-KR"/>
        </w:rPr>
        <w:lastRenderedPageBreak/>
        <w:t>6</w:t>
      </w:r>
      <w:r w:rsidRPr="00FC08AF">
        <w:rPr>
          <w:noProof/>
        </w:rPr>
        <w:t>.2.</w:t>
      </w:r>
      <w:r w:rsidRPr="00FC08AF">
        <w:rPr>
          <w:noProof/>
          <w:lang w:eastAsia="ko-KR"/>
        </w:rPr>
        <w:t>50</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MCVideoGroupCallSignalling</w:t>
      </w:r>
      <w:bookmarkEnd w:id="895"/>
      <w:bookmarkEnd w:id="896"/>
      <w:bookmarkEnd w:id="897"/>
    </w:p>
    <w:p w14:paraId="2C73D66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50</w:t>
      </w:r>
      <w:r w:rsidRPr="00FC08AF">
        <w:rPr>
          <w:noProof/>
        </w:rPr>
        <w:t>.1: /</w:t>
      </w:r>
      <w:r w:rsidRPr="00FC08AF">
        <w:rPr>
          <w:i/>
          <w:iCs/>
          <w:noProof/>
        </w:rPr>
        <w:t>&lt;x&gt;</w:t>
      </w:r>
      <w:r w:rsidRPr="00FC08AF">
        <w:rPr>
          <w:noProof/>
        </w:rPr>
        <w:t>/&lt;x&gt;/OffNetwork/MCVideo/</w:t>
      </w:r>
      <w:r w:rsidRPr="00FC08AF">
        <w:rPr>
          <w:noProof/>
          <w:lang w:eastAsia="ko-KR"/>
        </w:rPr>
        <w:t>DefaultPPPP/MCVideoGroupCallSignalling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1E6E21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F4BC40"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DefaultPPPP/MCVideoGroupCallSignalling</w:t>
            </w:r>
          </w:p>
        </w:tc>
      </w:tr>
      <w:tr w:rsidR="006507BF" w:rsidRPr="00FC08AF" w14:paraId="372B1BA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7CED3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534C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7131B"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4E37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7169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994CFA" w14:textId="77777777" w:rsidR="006507BF" w:rsidRPr="00FC08AF" w:rsidRDefault="006507BF" w:rsidP="003A70BF">
            <w:pPr>
              <w:jc w:val="center"/>
              <w:rPr>
                <w:rFonts w:ascii="Arial" w:hAnsi="Arial" w:cs="Arial"/>
                <w:b/>
                <w:noProof/>
                <w:sz w:val="18"/>
                <w:szCs w:val="18"/>
              </w:rPr>
            </w:pPr>
          </w:p>
        </w:tc>
      </w:tr>
      <w:tr w:rsidR="006507BF" w:rsidRPr="00FC08AF" w14:paraId="528EA5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D0302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33BC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825D1"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A06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AB68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99B7C" w14:textId="77777777" w:rsidR="006507BF" w:rsidRPr="00FC08AF" w:rsidRDefault="006507BF" w:rsidP="003A70BF">
            <w:pPr>
              <w:jc w:val="center"/>
              <w:rPr>
                <w:b/>
                <w:noProof/>
              </w:rPr>
            </w:pPr>
          </w:p>
        </w:tc>
      </w:tr>
      <w:tr w:rsidR="006507BF" w:rsidRPr="00FC08AF" w14:paraId="6056365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5C9A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F72513"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w:t>
            </w:r>
            <w:r w:rsidRPr="00FC08AF">
              <w:rPr>
                <w:rFonts w:eastAsia="SimSun"/>
                <w:noProof/>
                <w:lang w:eastAsia="zh-CN"/>
              </w:rPr>
              <w:t xml:space="preserve"> </w:t>
            </w:r>
            <w:r w:rsidRPr="00FC08AF">
              <w:rPr>
                <w:noProof/>
                <w:lang w:eastAsia="ko-KR"/>
              </w:rPr>
              <w:t>group</w:t>
            </w:r>
            <w:r w:rsidRPr="00FC08AF">
              <w:rPr>
                <w:rFonts w:eastAsia="SimSun"/>
                <w:noProof/>
                <w:lang w:eastAsia="zh-CN"/>
              </w:rPr>
              <w:t xml:space="preserve"> call signalling for MCVideo.</w:t>
            </w:r>
          </w:p>
        </w:tc>
      </w:tr>
    </w:tbl>
    <w:p w14:paraId="666EE1B2" w14:textId="77777777" w:rsidR="00C377AA" w:rsidRPr="00FC08AF" w:rsidRDefault="00C377AA" w:rsidP="00C377AA">
      <w:pPr>
        <w:rPr>
          <w:noProof/>
          <w:lang w:eastAsia="ko-KR"/>
        </w:rPr>
      </w:pPr>
    </w:p>
    <w:p w14:paraId="46D557CF"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01967A7E"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4E5E288" w14:textId="77777777" w:rsidR="006507BF" w:rsidRPr="00FC08AF" w:rsidRDefault="006507BF" w:rsidP="006507BF">
      <w:pPr>
        <w:pStyle w:val="Heading3"/>
        <w:rPr>
          <w:noProof/>
          <w:lang w:eastAsia="ko-KR"/>
        </w:rPr>
      </w:pPr>
      <w:bookmarkStart w:id="898" w:name="_Toc4578436"/>
      <w:bookmarkStart w:id="899" w:name="_Toc27728124"/>
      <w:bookmarkStart w:id="900" w:name="_Toc176353445"/>
      <w:r w:rsidRPr="00FC08AF">
        <w:rPr>
          <w:noProof/>
          <w:lang w:eastAsia="ko-KR"/>
        </w:rPr>
        <w:t>6</w:t>
      </w:r>
      <w:r w:rsidRPr="00FC08AF">
        <w:rPr>
          <w:noProof/>
        </w:rPr>
        <w:t>.2.</w:t>
      </w:r>
      <w:r w:rsidRPr="00FC08AF">
        <w:rPr>
          <w:noProof/>
          <w:lang w:eastAsia="ko-KR"/>
        </w:rPr>
        <w:t>51</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MCVideoGroupCallMedia</w:t>
      </w:r>
      <w:bookmarkEnd w:id="898"/>
      <w:bookmarkEnd w:id="899"/>
      <w:bookmarkEnd w:id="900"/>
    </w:p>
    <w:p w14:paraId="02303C1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51</w:t>
      </w:r>
      <w:r w:rsidRPr="00FC08AF">
        <w:rPr>
          <w:noProof/>
        </w:rPr>
        <w:t>.1: /</w:t>
      </w:r>
      <w:r w:rsidRPr="00FC08AF">
        <w:rPr>
          <w:i/>
          <w:iCs/>
          <w:noProof/>
        </w:rPr>
        <w:t>&lt;x&gt;</w:t>
      </w:r>
      <w:r w:rsidRPr="00FC08AF">
        <w:rPr>
          <w:noProof/>
        </w:rPr>
        <w:t>/&lt;x&gt;/OffNetwork/MCVideo/</w:t>
      </w:r>
      <w:r w:rsidRPr="00FC08AF">
        <w:rPr>
          <w:noProof/>
          <w:lang w:eastAsia="ko-KR"/>
        </w:rPr>
        <w:t>DefaultPPPP/MCVideoGroupCallMedia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706113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7D5A83"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DefaultPPPP/MCVideoGroupCallMedia</w:t>
            </w:r>
          </w:p>
        </w:tc>
      </w:tr>
      <w:tr w:rsidR="006507BF" w:rsidRPr="00FC08AF" w14:paraId="40E414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D0084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AD49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E9F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8B2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9C41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43676F" w14:textId="77777777" w:rsidR="006507BF" w:rsidRPr="00FC08AF" w:rsidRDefault="006507BF" w:rsidP="003A70BF">
            <w:pPr>
              <w:jc w:val="center"/>
              <w:rPr>
                <w:rFonts w:ascii="Arial" w:hAnsi="Arial" w:cs="Arial"/>
                <w:b/>
                <w:noProof/>
                <w:sz w:val="18"/>
                <w:szCs w:val="18"/>
              </w:rPr>
            </w:pPr>
          </w:p>
        </w:tc>
      </w:tr>
      <w:tr w:rsidR="006507BF" w:rsidRPr="00FC08AF" w14:paraId="2279D4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F039E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C4B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B33C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E6110" w14:textId="77777777" w:rsidR="006507BF" w:rsidRPr="00FC08AF" w:rsidRDefault="006507B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E98B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86D3D7" w14:textId="77777777" w:rsidR="006507BF" w:rsidRPr="00FC08AF" w:rsidRDefault="006507BF" w:rsidP="003A70BF">
            <w:pPr>
              <w:jc w:val="center"/>
              <w:rPr>
                <w:b/>
                <w:noProof/>
              </w:rPr>
            </w:pPr>
          </w:p>
        </w:tc>
      </w:tr>
      <w:tr w:rsidR="006507BF" w:rsidRPr="00FC08AF" w14:paraId="7AB0BB9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C97ED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4092C"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 for MCVideo.</w:t>
            </w:r>
          </w:p>
        </w:tc>
      </w:tr>
    </w:tbl>
    <w:p w14:paraId="691A861F" w14:textId="77777777" w:rsidR="00C377AA" w:rsidRPr="00FC08AF" w:rsidRDefault="00C377AA" w:rsidP="00C377AA">
      <w:pPr>
        <w:rPr>
          <w:noProof/>
          <w:lang w:eastAsia="ko-KR"/>
        </w:rPr>
      </w:pPr>
    </w:p>
    <w:p w14:paraId="3998387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1FBBFC76"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9D107AC" w14:textId="77777777" w:rsidR="006507BF" w:rsidRPr="00FC08AF" w:rsidRDefault="006507BF" w:rsidP="006507BF">
      <w:pPr>
        <w:pStyle w:val="Heading3"/>
        <w:rPr>
          <w:noProof/>
          <w:lang w:eastAsia="ko-KR"/>
        </w:rPr>
      </w:pPr>
      <w:bookmarkStart w:id="901" w:name="_Toc4578437"/>
      <w:bookmarkStart w:id="902" w:name="_Toc27728125"/>
      <w:bookmarkStart w:id="903" w:name="_Toc176353446"/>
      <w:r w:rsidRPr="00FC08AF">
        <w:rPr>
          <w:noProof/>
          <w:lang w:eastAsia="ko-KR"/>
        </w:rPr>
        <w:t>6</w:t>
      </w:r>
      <w:r w:rsidRPr="00FC08AF">
        <w:rPr>
          <w:noProof/>
        </w:rPr>
        <w:t>.2.</w:t>
      </w:r>
      <w:r w:rsidRPr="00FC08AF">
        <w:rPr>
          <w:noProof/>
          <w:lang w:eastAsia="ko-KR"/>
        </w:rPr>
        <w:t>52</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bookmarkEnd w:id="901"/>
      <w:bookmarkEnd w:id="902"/>
      <w:bookmarkEnd w:id="903"/>
    </w:p>
    <w:p w14:paraId="33200BEE"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52</w:t>
      </w:r>
      <w:r w:rsidRPr="00FC08AF">
        <w:rPr>
          <w:noProof/>
        </w:rPr>
        <w:t>.1: /</w:t>
      </w:r>
      <w:r w:rsidRPr="00FC08AF">
        <w:rPr>
          <w:i/>
          <w:iCs/>
          <w:noProof/>
        </w:rPr>
        <w:t>&lt;x&gt;</w:t>
      </w: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EC087D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767702"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c>
      </w:tr>
      <w:tr w:rsidR="006507BF" w:rsidRPr="00FC08AF" w14:paraId="59C799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28A7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B529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C56D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D30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C002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6F7426" w14:textId="77777777" w:rsidR="006507BF" w:rsidRPr="00FC08AF" w:rsidRDefault="006507BF" w:rsidP="003A70BF">
            <w:pPr>
              <w:jc w:val="center"/>
              <w:rPr>
                <w:rFonts w:ascii="Arial" w:hAnsi="Arial" w:cs="Arial"/>
                <w:b/>
                <w:noProof/>
                <w:sz w:val="18"/>
                <w:szCs w:val="18"/>
              </w:rPr>
            </w:pPr>
          </w:p>
        </w:tc>
      </w:tr>
      <w:tr w:rsidR="006507BF" w:rsidRPr="00FC08AF" w14:paraId="35C635D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18527"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E0302"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6356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B6372"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2DAA4"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9A9155" w14:textId="77777777" w:rsidR="006507BF" w:rsidRPr="00FC08AF" w:rsidRDefault="006507BF" w:rsidP="003A70BF">
            <w:pPr>
              <w:jc w:val="center"/>
              <w:rPr>
                <w:b/>
                <w:noProof/>
              </w:rPr>
            </w:pPr>
          </w:p>
        </w:tc>
      </w:tr>
      <w:tr w:rsidR="006507BF" w:rsidRPr="00FC08AF" w14:paraId="567658A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0CF37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E40A92" w14:textId="77777777" w:rsidR="006507BF" w:rsidRPr="00FC08AF" w:rsidRDefault="006507BF" w:rsidP="003A70BF">
            <w:pPr>
              <w:rPr>
                <w:noProof/>
                <w:lang w:eastAsia="ko-KR"/>
              </w:rPr>
            </w:pPr>
            <w:r w:rsidRPr="00FC08AF">
              <w:rPr>
                <w:noProof/>
                <w:lang w:eastAsia="ko-KR"/>
              </w:rPr>
              <w:t>T</w:t>
            </w:r>
            <w:r w:rsidRPr="00FC08AF">
              <w:rPr>
                <w:noProof/>
              </w:rPr>
              <w:t xml:space="preserve">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emerency group</w:t>
            </w:r>
            <w:r w:rsidRPr="00FC08AF">
              <w:rPr>
                <w:rFonts w:eastAsia="SimSun"/>
                <w:noProof/>
                <w:lang w:eastAsia="zh-CN"/>
              </w:rPr>
              <w:t xml:space="preserve"> call </w:t>
            </w:r>
            <w:r w:rsidRPr="00FC08AF">
              <w:rPr>
                <w:noProof/>
                <w:lang w:eastAsia="ko-KR"/>
              </w:rPr>
              <w:t>signalling.</w:t>
            </w:r>
          </w:p>
        </w:tc>
      </w:tr>
    </w:tbl>
    <w:p w14:paraId="1534FCA8" w14:textId="77777777" w:rsidR="00C377AA" w:rsidRPr="00FC08AF" w:rsidRDefault="00C377AA" w:rsidP="00C377AA">
      <w:pPr>
        <w:rPr>
          <w:noProof/>
          <w:lang w:eastAsia="ko-KR"/>
        </w:rPr>
      </w:pPr>
    </w:p>
    <w:p w14:paraId="2CCD6CA9"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FCE48A3"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7C58CBB" w14:textId="77777777" w:rsidR="006507BF" w:rsidRPr="00FC08AF" w:rsidRDefault="006507BF" w:rsidP="006507BF">
      <w:pPr>
        <w:pStyle w:val="Heading3"/>
        <w:rPr>
          <w:noProof/>
          <w:lang w:eastAsia="ko-KR"/>
        </w:rPr>
      </w:pPr>
      <w:bookmarkStart w:id="904" w:name="_Toc4578438"/>
      <w:bookmarkStart w:id="905" w:name="_Toc27728126"/>
      <w:bookmarkStart w:id="906" w:name="_Toc176353447"/>
      <w:r w:rsidRPr="00FC08AF">
        <w:rPr>
          <w:noProof/>
          <w:lang w:eastAsia="ko-KR"/>
        </w:rPr>
        <w:lastRenderedPageBreak/>
        <w:t>6</w:t>
      </w:r>
      <w:r w:rsidRPr="00FC08AF">
        <w:rPr>
          <w:noProof/>
        </w:rPr>
        <w:t>.2.</w:t>
      </w:r>
      <w:r w:rsidRPr="00FC08AF">
        <w:rPr>
          <w:noProof/>
          <w:lang w:eastAsia="ko-KR"/>
        </w:rPr>
        <w:t>53</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GroupCallMedia</w:t>
      </w:r>
      <w:bookmarkEnd w:id="904"/>
      <w:bookmarkEnd w:id="905"/>
      <w:bookmarkEnd w:id="906"/>
    </w:p>
    <w:p w14:paraId="40B48A8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53</w:t>
      </w:r>
      <w:r w:rsidRPr="00FC08AF">
        <w:rPr>
          <w:noProof/>
        </w:rPr>
        <w:t>.1: /</w:t>
      </w:r>
      <w:r w:rsidRPr="00FC08AF">
        <w:rPr>
          <w:i/>
          <w:iCs/>
          <w:noProof/>
        </w:rPr>
        <w:t>&lt;x&gt;</w:t>
      </w: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6167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33E191"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GroupCallMedia</w:t>
            </w:r>
          </w:p>
        </w:tc>
      </w:tr>
      <w:tr w:rsidR="006507BF" w:rsidRPr="00FC08AF" w14:paraId="0AC5D0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FC140"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8BE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7DC8"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7191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AE42B"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902AC6" w14:textId="77777777" w:rsidR="006507BF" w:rsidRPr="00FC08AF" w:rsidRDefault="006507BF" w:rsidP="003A70BF">
            <w:pPr>
              <w:jc w:val="center"/>
              <w:rPr>
                <w:rFonts w:ascii="Arial" w:hAnsi="Arial" w:cs="Arial"/>
                <w:b/>
                <w:noProof/>
                <w:sz w:val="18"/>
                <w:szCs w:val="18"/>
              </w:rPr>
            </w:pPr>
          </w:p>
        </w:tc>
      </w:tr>
      <w:tr w:rsidR="006507BF" w:rsidRPr="00FC08AF" w14:paraId="750BA9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9D40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5787"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580C0"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9341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1521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72B7A" w14:textId="77777777" w:rsidR="006507BF" w:rsidRPr="00FC08AF" w:rsidRDefault="006507BF" w:rsidP="003A70BF">
            <w:pPr>
              <w:jc w:val="center"/>
              <w:rPr>
                <w:b/>
                <w:noProof/>
              </w:rPr>
            </w:pPr>
          </w:p>
        </w:tc>
      </w:tr>
      <w:tr w:rsidR="006507BF" w:rsidRPr="00FC08AF" w14:paraId="4FBC884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63CF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D1E33"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emerency group</w:t>
            </w:r>
            <w:r w:rsidRPr="00FC08AF">
              <w:rPr>
                <w:rFonts w:eastAsia="SimSun"/>
                <w:noProof/>
                <w:lang w:eastAsia="zh-CN"/>
              </w:rPr>
              <w:t xml:space="preserve"> call </w:t>
            </w:r>
            <w:r w:rsidRPr="00FC08AF">
              <w:rPr>
                <w:noProof/>
                <w:lang w:eastAsia="ko-KR"/>
              </w:rPr>
              <w:t>media.</w:t>
            </w:r>
          </w:p>
        </w:tc>
      </w:tr>
    </w:tbl>
    <w:p w14:paraId="0EC41E07" w14:textId="77777777" w:rsidR="00C377AA" w:rsidRPr="00FC08AF" w:rsidRDefault="00C377AA" w:rsidP="00C377AA">
      <w:pPr>
        <w:rPr>
          <w:noProof/>
          <w:lang w:eastAsia="ko-KR"/>
        </w:rPr>
      </w:pPr>
    </w:p>
    <w:p w14:paraId="14C0A20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3D158658"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7DCFAB97" w14:textId="77777777" w:rsidR="006507BF" w:rsidRPr="00FC08AF" w:rsidRDefault="006507BF" w:rsidP="006507BF">
      <w:pPr>
        <w:pStyle w:val="Heading3"/>
        <w:rPr>
          <w:noProof/>
          <w:lang w:eastAsia="ko-KR"/>
        </w:rPr>
      </w:pPr>
      <w:bookmarkStart w:id="907" w:name="_Toc4578439"/>
      <w:bookmarkStart w:id="908" w:name="_Toc27728127"/>
      <w:bookmarkStart w:id="909" w:name="_Toc176353448"/>
      <w:r w:rsidRPr="00FC08AF">
        <w:rPr>
          <w:noProof/>
          <w:lang w:eastAsia="ko-KR"/>
        </w:rPr>
        <w:t>6</w:t>
      </w:r>
      <w:r w:rsidRPr="00FC08AF">
        <w:rPr>
          <w:noProof/>
        </w:rPr>
        <w:t>.2.</w:t>
      </w:r>
      <w:r w:rsidRPr="00FC08AF">
        <w:rPr>
          <w:noProof/>
          <w:lang w:eastAsia="ko-KR"/>
        </w:rPr>
        <w:t>54</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MCVideoImminentPerilGroupCallS</w:t>
      </w:r>
      <w:r w:rsidRPr="00FC08AF">
        <w:rPr>
          <w:rFonts w:eastAsia="SimSun"/>
          <w:noProof/>
          <w:lang w:eastAsia="zh-CN"/>
        </w:rPr>
        <w:t>ignalling</w:t>
      </w:r>
      <w:bookmarkEnd w:id="907"/>
      <w:bookmarkEnd w:id="908"/>
      <w:bookmarkEnd w:id="909"/>
    </w:p>
    <w:p w14:paraId="22F6C6F4"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54</w:t>
      </w:r>
      <w:r w:rsidRPr="00FC08AF">
        <w:rPr>
          <w:noProof/>
        </w:rPr>
        <w:t>.1: /</w:t>
      </w:r>
      <w:r w:rsidRPr="00FC08AF">
        <w:rPr>
          <w:i/>
          <w:iCs/>
          <w:noProof/>
        </w:rPr>
        <w:t>&lt;x&gt;</w:t>
      </w:r>
      <w:r w:rsidRPr="00FC08AF">
        <w:rPr>
          <w:noProof/>
        </w:rPr>
        <w:t>/&lt;x&gt;/OffNetwork/MCVideo/</w:t>
      </w:r>
      <w:r w:rsidRPr="00FC08AF">
        <w:rPr>
          <w:noProof/>
          <w:lang w:eastAsia="ko-KR"/>
        </w:rPr>
        <w:t>DefaultPPPP/MCVideoImminentPerilGroupCallS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CDE597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3B454C"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DefaultPPPP/MCVideoImminentPerilGroupCallS</w:t>
            </w:r>
            <w:r w:rsidRPr="00FC08AF">
              <w:rPr>
                <w:rFonts w:eastAsia="SimSun"/>
                <w:noProof/>
                <w:lang w:eastAsia="zh-CN"/>
              </w:rPr>
              <w:t>ignalling</w:t>
            </w:r>
          </w:p>
        </w:tc>
      </w:tr>
      <w:tr w:rsidR="006507BF" w:rsidRPr="00FC08AF" w14:paraId="570BE5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AF09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C99D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7D6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6EB3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B237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BBFDFE" w14:textId="77777777" w:rsidR="006507BF" w:rsidRPr="00FC08AF" w:rsidRDefault="006507BF" w:rsidP="003A70BF">
            <w:pPr>
              <w:jc w:val="center"/>
              <w:rPr>
                <w:rFonts w:ascii="Arial" w:hAnsi="Arial" w:cs="Arial"/>
                <w:b/>
                <w:noProof/>
                <w:sz w:val="18"/>
                <w:szCs w:val="18"/>
              </w:rPr>
            </w:pPr>
          </w:p>
        </w:tc>
      </w:tr>
      <w:tr w:rsidR="006507BF" w:rsidRPr="00FC08AF" w14:paraId="2B7E27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D70D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0205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455E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1867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1735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232CE5" w14:textId="77777777" w:rsidR="006507BF" w:rsidRPr="00FC08AF" w:rsidRDefault="006507BF" w:rsidP="003A70BF">
            <w:pPr>
              <w:jc w:val="center"/>
              <w:rPr>
                <w:b/>
                <w:noProof/>
              </w:rPr>
            </w:pPr>
          </w:p>
        </w:tc>
      </w:tr>
      <w:tr w:rsidR="006507BF" w:rsidRPr="00FC08AF" w14:paraId="714E013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CEAE07"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F710D9"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imminent peril group</w:t>
            </w:r>
            <w:r w:rsidRPr="00FC08AF">
              <w:rPr>
                <w:rFonts w:eastAsia="SimSun"/>
                <w:noProof/>
                <w:lang w:eastAsia="zh-CN"/>
              </w:rPr>
              <w:t xml:space="preserve"> call </w:t>
            </w:r>
            <w:r w:rsidRPr="00FC08AF">
              <w:rPr>
                <w:noProof/>
                <w:lang w:eastAsia="ko-KR"/>
              </w:rPr>
              <w:t>signalling.</w:t>
            </w:r>
          </w:p>
        </w:tc>
      </w:tr>
    </w:tbl>
    <w:p w14:paraId="58907CA8" w14:textId="77777777" w:rsidR="00C377AA" w:rsidRPr="00FC08AF" w:rsidRDefault="00C377AA" w:rsidP="00C377AA">
      <w:pPr>
        <w:rPr>
          <w:noProof/>
          <w:lang w:eastAsia="ko-KR"/>
        </w:rPr>
      </w:pPr>
    </w:p>
    <w:p w14:paraId="3A0B1A5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6FF39C0"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18575E08" w14:textId="77777777" w:rsidR="006507BF" w:rsidRPr="00FC08AF" w:rsidRDefault="006507BF" w:rsidP="006507BF">
      <w:pPr>
        <w:pStyle w:val="Heading3"/>
        <w:rPr>
          <w:noProof/>
          <w:lang w:eastAsia="ko-KR"/>
        </w:rPr>
      </w:pPr>
      <w:bookmarkStart w:id="910" w:name="_Toc4578440"/>
      <w:bookmarkStart w:id="911" w:name="_Toc27728128"/>
      <w:bookmarkStart w:id="912" w:name="_Toc176353449"/>
      <w:r w:rsidRPr="00FC08AF">
        <w:rPr>
          <w:noProof/>
          <w:lang w:eastAsia="ko-KR"/>
        </w:rPr>
        <w:t>6</w:t>
      </w:r>
      <w:r w:rsidRPr="00FC08AF">
        <w:rPr>
          <w:noProof/>
        </w:rPr>
        <w:t>.2.</w:t>
      </w:r>
      <w:r w:rsidRPr="00FC08AF">
        <w:rPr>
          <w:noProof/>
          <w:lang w:eastAsia="ko-KR"/>
        </w:rPr>
        <w:t>55</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MCVideoImminentPerilGroupCallMedia</w:t>
      </w:r>
      <w:bookmarkEnd w:id="910"/>
      <w:bookmarkEnd w:id="911"/>
      <w:bookmarkEnd w:id="912"/>
    </w:p>
    <w:p w14:paraId="6ABF263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55</w:t>
      </w:r>
      <w:r w:rsidRPr="00FC08AF">
        <w:rPr>
          <w:noProof/>
        </w:rPr>
        <w:t>.1: /</w:t>
      </w:r>
      <w:r w:rsidRPr="00FC08AF">
        <w:rPr>
          <w:i/>
          <w:iCs/>
          <w:noProof/>
        </w:rPr>
        <w:t>&lt;x&gt;</w:t>
      </w:r>
      <w:r w:rsidRPr="00FC08AF">
        <w:rPr>
          <w:noProof/>
        </w:rPr>
        <w:t>/&lt;x&gt;/OffNetwork/MCVideo/</w:t>
      </w:r>
      <w:r w:rsidRPr="00FC08AF">
        <w:rPr>
          <w:noProof/>
          <w:lang w:eastAsia="ko-KR"/>
        </w:rPr>
        <w:t>DefaultPPPP/MCVideoImminentPerilGroupCallMedia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5FC54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2A90A8"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DefaultPPPP/MCVideoImminentPerilGroupCallMedia</w:t>
            </w:r>
          </w:p>
        </w:tc>
      </w:tr>
      <w:tr w:rsidR="006507BF" w:rsidRPr="00FC08AF" w14:paraId="3784A5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331F7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B171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16E6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51CD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14266"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CFD0C" w14:textId="77777777" w:rsidR="006507BF" w:rsidRPr="00FC08AF" w:rsidRDefault="006507BF" w:rsidP="003A70BF">
            <w:pPr>
              <w:jc w:val="center"/>
              <w:rPr>
                <w:rFonts w:ascii="Arial" w:hAnsi="Arial" w:cs="Arial"/>
                <w:b/>
                <w:noProof/>
                <w:sz w:val="18"/>
                <w:szCs w:val="18"/>
              </w:rPr>
            </w:pPr>
          </w:p>
        </w:tc>
      </w:tr>
      <w:tr w:rsidR="006507BF" w:rsidRPr="00FC08AF" w14:paraId="279F7F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DA822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F8DE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37CE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ADA4"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152D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647314" w14:textId="77777777" w:rsidR="006507BF" w:rsidRPr="00FC08AF" w:rsidRDefault="006507BF" w:rsidP="003A70BF">
            <w:pPr>
              <w:jc w:val="center"/>
              <w:rPr>
                <w:b/>
                <w:noProof/>
              </w:rPr>
            </w:pPr>
          </w:p>
        </w:tc>
      </w:tr>
      <w:tr w:rsidR="006507BF" w:rsidRPr="00FC08AF" w14:paraId="7ADA1C8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F4355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AF804F"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imminent peril group</w:t>
            </w:r>
            <w:r w:rsidRPr="00FC08AF">
              <w:rPr>
                <w:rFonts w:eastAsia="SimSun"/>
                <w:noProof/>
                <w:lang w:eastAsia="zh-CN"/>
              </w:rPr>
              <w:t xml:space="preserve"> call </w:t>
            </w:r>
            <w:r w:rsidRPr="00FC08AF">
              <w:rPr>
                <w:noProof/>
                <w:lang w:eastAsia="ko-KR"/>
              </w:rPr>
              <w:t>media.</w:t>
            </w:r>
          </w:p>
        </w:tc>
      </w:tr>
    </w:tbl>
    <w:p w14:paraId="1C857256" w14:textId="77777777" w:rsidR="00C377AA" w:rsidRPr="00FC08AF" w:rsidRDefault="00C377AA" w:rsidP="00C377AA">
      <w:pPr>
        <w:rPr>
          <w:noProof/>
          <w:lang w:eastAsia="ko-KR"/>
        </w:rPr>
      </w:pPr>
    </w:p>
    <w:p w14:paraId="46801A7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3B853807"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0C33FBC" w14:textId="77777777" w:rsidR="00872A5E" w:rsidRPr="00FC08AF" w:rsidRDefault="00872A5E" w:rsidP="00872A5E">
      <w:pPr>
        <w:pStyle w:val="Heading3"/>
        <w:rPr>
          <w:noProof/>
          <w:lang w:eastAsia="ko-KR"/>
        </w:rPr>
      </w:pPr>
      <w:bookmarkStart w:id="913" w:name="_Toc4578441"/>
      <w:bookmarkStart w:id="914" w:name="_Toc27728129"/>
      <w:bookmarkStart w:id="915" w:name="_Toc176353450"/>
      <w:r w:rsidRPr="00FC08AF">
        <w:rPr>
          <w:noProof/>
        </w:rPr>
        <w:lastRenderedPageBreak/>
        <w:t>6.2.56</w:t>
      </w:r>
      <w:r w:rsidRPr="00FC08AF">
        <w:rPr>
          <w:noProof/>
        </w:rPr>
        <w:tab/>
        <w:t>/</w:t>
      </w:r>
      <w:r w:rsidRPr="00FC08AF">
        <w:rPr>
          <w:i/>
          <w:iCs/>
          <w:noProof/>
        </w:rPr>
        <w:t>&lt;x&gt;</w:t>
      </w:r>
      <w:r w:rsidRPr="00FC08AF">
        <w:rPr>
          <w:noProof/>
        </w:rPr>
        <w:t>/&lt;x&gt;/OffNetwork/MCVideo/MaxDuration</w:t>
      </w:r>
      <w:bookmarkEnd w:id="913"/>
      <w:bookmarkEnd w:id="914"/>
      <w:bookmarkEnd w:id="915"/>
    </w:p>
    <w:p w14:paraId="5D70C4F2"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.2.56.1: /</w:t>
      </w:r>
      <w:r w:rsidRPr="00FC08AF">
        <w:rPr>
          <w:i/>
          <w:iCs/>
          <w:noProof/>
        </w:rPr>
        <w:t>&lt;x&gt;</w:t>
      </w:r>
      <w:r w:rsidRPr="00FC08AF">
        <w:rPr>
          <w:noProof/>
        </w:rPr>
        <w:t>/</w:t>
      </w:r>
      <w:r w:rsidRPr="00FC08AF">
        <w:rPr>
          <w:noProof/>
          <w:lang w:eastAsia="ko-KR"/>
        </w:rPr>
        <w:t>&lt;x&gt;</w:t>
      </w:r>
      <w:r w:rsidRPr="00FC08AF">
        <w:rPr>
          <w:noProof/>
        </w:rPr>
        <w:t>/OffNetwork/MCVideo/MaxDuration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20DDB2A1"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4053DA" w14:textId="77777777" w:rsidR="00872A5E" w:rsidRPr="00FC08AF" w:rsidRDefault="00872A5E" w:rsidP="003D5736">
            <w:pPr>
              <w:rPr>
                <w:rFonts w:ascii="Arial" w:hAnsi="Arial" w:cs="Arial"/>
                <w:noProof/>
                <w:sz w:val="18"/>
                <w:szCs w:val="18"/>
              </w:rPr>
            </w:pPr>
            <w:r w:rsidRPr="00FC08AF">
              <w:rPr>
                <w:noProof/>
              </w:rPr>
              <w:t>&lt;x&gt;/OffNetwork/MCVideo/MaxDuration</w:t>
            </w:r>
          </w:p>
        </w:tc>
      </w:tr>
      <w:tr w:rsidR="00872A5E" w:rsidRPr="00FC08AF" w14:paraId="412CD20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1A9B8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EAB5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F31B3"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24963"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63F00"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5B99EC" w14:textId="77777777" w:rsidR="00872A5E" w:rsidRPr="00FC08AF" w:rsidRDefault="00872A5E" w:rsidP="003D5736">
            <w:pPr>
              <w:jc w:val="center"/>
              <w:rPr>
                <w:rFonts w:ascii="Arial" w:hAnsi="Arial" w:cs="Arial"/>
                <w:b/>
                <w:noProof/>
                <w:sz w:val="18"/>
                <w:szCs w:val="18"/>
              </w:rPr>
            </w:pPr>
          </w:p>
        </w:tc>
      </w:tr>
      <w:tr w:rsidR="00872A5E" w:rsidRPr="00FC08AF" w14:paraId="4EF8509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82CBA1"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AE550"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BF16D"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9A163"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1350B"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4CDE47" w14:textId="77777777" w:rsidR="00872A5E" w:rsidRPr="00FC08AF" w:rsidRDefault="00872A5E" w:rsidP="003D5736">
            <w:pPr>
              <w:jc w:val="center"/>
              <w:rPr>
                <w:b/>
                <w:noProof/>
              </w:rPr>
            </w:pPr>
          </w:p>
        </w:tc>
      </w:tr>
      <w:tr w:rsidR="00872A5E" w:rsidRPr="00FC08AF" w14:paraId="5C84E15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388201"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E02F57"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m</w:t>
            </w:r>
            <w:r w:rsidRPr="00FC08AF">
              <w:rPr>
                <w:rFonts w:cs="Arial"/>
                <w:noProof/>
                <w:szCs w:val="18"/>
              </w:rPr>
              <w:t>ax duration of MCVideo group calls</w:t>
            </w:r>
            <w:r w:rsidRPr="00FC08AF">
              <w:rPr>
                <w:noProof/>
                <w:lang w:eastAsia="ko-KR"/>
              </w:rPr>
              <w:t>.</w:t>
            </w:r>
          </w:p>
        </w:tc>
      </w:tr>
    </w:tbl>
    <w:p w14:paraId="70C4A98E" w14:textId="77777777" w:rsidR="00C377AA" w:rsidRPr="00FC08AF" w:rsidRDefault="00C377AA" w:rsidP="00C377AA">
      <w:pPr>
        <w:rPr>
          <w:noProof/>
          <w:lang w:eastAsia="ko-KR"/>
        </w:rPr>
      </w:pPr>
    </w:p>
    <w:p w14:paraId="43A99137"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5B34C2B8" w14:textId="77777777" w:rsidR="00872A5E" w:rsidRPr="00FC08AF" w:rsidRDefault="00872A5E" w:rsidP="00872A5E">
      <w:pPr>
        <w:rPr>
          <w:noProof/>
          <w:lang w:eastAsia="ko-KR"/>
        </w:rPr>
      </w:pPr>
      <w:r w:rsidRPr="00FC08AF">
        <w:rPr>
          <w:noProof/>
        </w:rPr>
        <w:t xml:space="preserve">The </w:t>
      </w:r>
      <w:r w:rsidRPr="00FC08AF">
        <w:rPr>
          <w:noProof/>
          <w:lang w:eastAsia="ko-KR"/>
        </w:rPr>
        <w:t xml:space="preserve">MaxDuration time </w:t>
      </w:r>
      <w:r w:rsidRPr="00FC08AF">
        <w:rPr>
          <w:noProof/>
        </w:rPr>
        <w:t>is in seconds</w:t>
      </w:r>
      <w:r w:rsidRPr="00FC08AF">
        <w:rPr>
          <w:noProof/>
          <w:lang w:eastAsia="ko-KR"/>
        </w:rPr>
        <w:t>.</w:t>
      </w:r>
    </w:p>
    <w:p w14:paraId="121F0196" w14:textId="77777777" w:rsidR="00872A5E" w:rsidRPr="00FC08AF" w:rsidRDefault="00872A5E" w:rsidP="00872A5E">
      <w:pPr>
        <w:pStyle w:val="Heading3"/>
        <w:rPr>
          <w:noProof/>
          <w:lang w:eastAsia="ko-KR"/>
        </w:rPr>
      </w:pPr>
      <w:bookmarkStart w:id="916" w:name="_Toc4578442"/>
      <w:bookmarkStart w:id="917" w:name="_Toc27728130"/>
      <w:bookmarkStart w:id="918" w:name="_Toc176353451"/>
      <w:r w:rsidRPr="00FC08AF">
        <w:rPr>
          <w:noProof/>
        </w:rPr>
        <w:t>6.2.</w:t>
      </w:r>
      <w:r w:rsidRPr="00FC08AF">
        <w:rPr>
          <w:noProof/>
          <w:lang w:eastAsia="ko-KR"/>
        </w:rPr>
        <w:t>57</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/MCVideo/EmergencyCallCancel</w:t>
      </w:r>
      <w:bookmarkEnd w:id="916"/>
      <w:bookmarkEnd w:id="917"/>
      <w:bookmarkEnd w:id="918"/>
    </w:p>
    <w:p w14:paraId="4A8C8AD1"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4B41EDD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B65E07" w14:textId="77777777" w:rsidR="00872A5E" w:rsidRPr="00FC08AF" w:rsidRDefault="00872A5E" w:rsidP="003D5736">
            <w:pPr>
              <w:rPr>
                <w:rFonts w:ascii="Arial" w:hAnsi="Arial" w:cs="Arial"/>
                <w:noProof/>
                <w:sz w:val="18"/>
                <w:szCs w:val="18"/>
              </w:rPr>
            </w:pPr>
            <w:r w:rsidRPr="00FC08AF">
              <w:rPr>
                <w:noProof/>
              </w:rPr>
              <w:t>&lt;x&gt;/</w:t>
            </w:r>
            <w:r w:rsidRPr="00FC08AF">
              <w:rPr>
                <w:noProof/>
                <w:lang w:eastAsia="ko-KR"/>
              </w:rPr>
              <w:t>OffNetwork</w:t>
            </w:r>
            <w:r w:rsidRPr="00FC08AF">
              <w:rPr>
                <w:noProof/>
              </w:rPr>
              <w:t>/EmergencyCallCancel</w:t>
            </w:r>
          </w:p>
        </w:tc>
      </w:tr>
      <w:tr w:rsidR="00872A5E" w:rsidRPr="00FC08AF" w14:paraId="18784C4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4D120A"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9DC6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A36C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49A2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AC1FA"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307EAC" w14:textId="77777777" w:rsidR="00872A5E" w:rsidRPr="00FC08AF" w:rsidRDefault="00872A5E" w:rsidP="003D5736">
            <w:pPr>
              <w:jc w:val="center"/>
              <w:rPr>
                <w:rFonts w:ascii="Arial" w:hAnsi="Arial" w:cs="Arial"/>
                <w:b/>
                <w:noProof/>
                <w:sz w:val="18"/>
                <w:szCs w:val="18"/>
              </w:rPr>
            </w:pPr>
          </w:p>
        </w:tc>
      </w:tr>
      <w:tr w:rsidR="00872A5E" w:rsidRPr="00FC08AF" w14:paraId="6E951DF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1FCD4"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D3916"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40CA9"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6790D"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EB068"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A24099" w14:textId="77777777" w:rsidR="00872A5E" w:rsidRPr="00FC08AF" w:rsidRDefault="00872A5E" w:rsidP="003D5736">
            <w:pPr>
              <w:jc w:val="center"/>
              <w:rPr>
                <w:b/>
                <w:noProof/>
              </w:rPr>
            </w:pPr>
          </w:p>
        </w:tc>
      </w:tr>
      <w:tr w:rsidR="00872A5E" w:rsidRPr="00FC08AF" w14:paraId="7BA3ED9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BC4FA"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B09DD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t</w:t>
            </w:r>
            <w:r w:rsidRPr="00FC08AF">
              <w:rPr>
                <w:noProof/>
              </w:rPr>
              <w:t>imeout value for the cancellation of an in progress MCVideo emergency group call for MCVideo</w:t>
            </w:r>
            <w:r w:rsidRPr="00FC08AF">
              <w:rPr>
                <w:noProof/>
                <w:lang w:eastAsia="ko-KR"/>
              </w:rPr>
              <w:t>.</w:t>
            </w:r>
          </w:p>
        </w:tc>
      </w:tr>
    </w:tbl>
    <w:p w14:paraId="5ADF75FA" w14:textId="77777777" w:rsidR="00C377AA" w:rsidRPr="00FC08AF" w:rsidRDefault="00C377AA" w:rsidP="00C377AA">
      <w:pPr>
        <w:rPr>
          <w:noProof/>
          <w:lang w:eastAsia="ko-KR"/>
        </w:rPr>
      </w:pPr>
    </w:p>
    <w:p w14:paraId="49BDDED9"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141AFB4F" w14:textId="77777777" w:rsidR="00872A5E" w:rsidRPr="00FC08AF" w:rsidRDefault="00872A5E" w:rsidP="00872A5E">
      <w:pPr>
        <w:rPr>
          <w:noProof/>
          <w:lang w:eastAsia="ko-KR"/>
        </w:rPr>
      </w:pPr>
      <w:r w:rsidRPr="00FC08AF">
        <w:rPr>
          <w:noProof/>
        </w:rPr>
        <w:t xml:space="preserve">The </w:t>
      </w:r>
      <w:r w:rsidRPr="00FC08AF">
        <w:rPr>
          <w:noProof/>
          <w:lang w:eastAsia="ko-KR"/>
        </w:rPr>
        <w:t>EmergencyCallCancel time</w:t>
      </w:r>
      <w:r w:rsidRPr="00FC08AF">
        <w:rPr>
          <w:noProof/>
        </w:rPr>
        <w:t xml:space="preserve"> is in seconds</w:t>
      </w:r>
      <w:r w:rsidRPr="00FC08AF">
        <w:rPr>
          <w:noProof/>
          <w:lang w:eastAsia="ko-KR"/>
        </w:rPr>
        <w:t>.</w:t>
      </w:r>
    </w:p>
    <w:p w14:paraId="6A27BC52" w14:textId="77777777" w:rsidR="00872A5E" w:rsidRPr="00FC08AF" w:rsidRDefault="00872A5E" w:rsidP="00872A5E">
      <w:pPr>
        <w:pStyle w:val="Heading3"/>
        <w:rPr>
          <w:noProof/>
          <w:lang w:eastAsia="ko-KR"/>
        </w:rPr>
      </w:pPr>
      <w:bookmarkStart w:id="919" w:name="_Toc4578443"/>
      <w:bookmarkStart w:id="920" w:name="_Toc27728131"/>
      <w:bookmarkStart w:id="921" w:name="_Toc176353452"/>
      <w:r w:rsidRPr="00FC08AF">
        <w:rPr>
          <w:noProof/>
        </w:rPr>
        <w:t>6.2.</w:t>
      </w:r>
      <w:r w:rsidRPr="00FC08AF">
        <w:rPr>
          <w:noProof/>
          <w:lang w:eastAsia="ko-KR"/>
        </w:rPr>
        <w:t>58</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/MCVideo/ImminentPerilCallCancel</w:t>
      </w:r>
      <w:bookmarkEnd w:id="919"/>
      <w:bookmarkEnd w:id="920"/>
      <w:bookmarkEnd w:id="921"/>
    </w:p>
    <w:p w14:paraId="11707F97"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.2.58.1: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83B29F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DB899E" w14:textId="77777777" w:rsidR="00872A5E" w:rsidRPr="00FC08AF" w:rsidRDefault="00872A5E" w:rsidP="003D5736">
            <w:pPr>
              <w:rPr>
                <w:rFonts w:ascii="Arial" w:hAnsi="Arial" w:cs="Arial"/>
                <w:noProof/>
                <w:sz w:val="18"/>
                <w:szCs w:val="18"/>
              </w:rPr>
            </w:pPr>
            <w:r w:rsidRPr="00FC08AF">
              <w:rPr>
                <w:noProof/>
              </w:rPr>
              <w:t>&lt;x&gt;/</w:t>
            </w:r>
            <w:r w:rsidRPr="00FC08AF">
              <w:rPr>
                <w:noProof/>
                <w:lang w:eastAsia="ko-KR"/>
              </w:rPr>
              <w:t>OffNetwork</w:t>
            </w:r>
            <w:r w:rsidRPr="00FC08AF">
              <w:rPr>
                <w:noProof/>
              </w:rPr>
              <w:t>/ImminentPerilCallCancel</w:t>
            </w:r>
          </w:p>
        </w:tc>
      </w:tr>
      <w:tr w:rsidR="00872A5E" w:rsidRPr="00FC08AF" w14:paraId="2B2A9F7F"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C6ECE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C69BB"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13421"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99FF1"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9C51C"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7B6DA8" w14:textId="77777777" w:rsidR="00872A5E" w:rsidRPr="00FC08AF" w:rsidRDefault="00872A5E" w:rsidP="003D5736">
            <w:pPr>
              <w:jc w:val="center"/>
              <w:rPr>
                <w:rFonts w:ascii="Arial" w:hAnsi="Arial" w:cs="Arial"/>
                <w:b/>
                <w:noProof/>
                <w:sz w:val="18"/>
                <w:szCs w:val="18"/>
              </w:rPr>
            </w:pPr>
          </w:p>
        </w:tc>
      </w:tr>
      <w:tr w:rsidR="00872A5E" w:rsidRPr="00FC08AF" w14:paraId="3AF6BB15"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35A055"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A483"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801F2"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F57EA"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C6BEB"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551440" w14:textId="77777777" w:rsidR="00872A5E" w:rsidRPr="00FC08AF" w:rsidRDefault="00872A5E" w:rsidP="003D5736">
            <w:pPr>
              <w:jc w:val="center"/>
              <w:rPr>
                <w:b/>
                <w:noProof/>
              </w:rPr>
            </w:pPr>
          </w:p>
        </w:tc>
      </w:tr>
      <w:tr w:rsidR="00872A5E" w:rsidRPr="00FC08AF" w14:paraId="1846CD4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73FAA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64CE2F"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t</w:t>
            </w:r>
            <w:r w:rsidRPr="00FC08AF">
              <w:rPr>
                <w:noProof/>
              </w:rPr>
              <w:t xml:space="preserve">imeout value for the cancellation of an in progress </w:t>
            </w:r>
            <w:r w:rsidRPr="00FC08AF">
              <w:rPr>
                <w:noProof/>
                <w:lang w:eastAsia="ko-KR"/>
              </w:rPr>
              <w:t xml:space="preserve">MCVideo </w:t>
            </w:r>
            <w:r w:rsidRPr="00FC08AF">
              <w:rPr>
                <w:noProof/>
              </w:rPr>
              <w:t>imminent</w:t>
            </w:r>
            <w:r w:rsidRPr="00FC08AF">
              <w:rPr>
                <w:noProof/>
                <w:lang w:eastAsia="ko-KR"/>
              </w:rPr>
              <w:t xml:space="preserve"> </w:t>
            </w:r>
            <w:r w:rsidRPr="00FC08AF">
              <w:rPr>
                <w:noProof/>
              </w:rPr>
              <w:t>peril group call</w:t>
            </w:r>
            <w:r w:rsidRPr="00FC08AF">
              <w:rPr>
                <w:noProof/>
                <w:lang w:eastAsia="ko-KR"/>
              </w:rPr>
              <w:t>.</w:t>
            </w:r>
          </w:p>
        </w:tc>
      </w:tr>
    </w:tbl>
    <w:p w14:paraId="6F3DB4FE" w14:textId="77777777" w:rsidR="00C377AA" w:rsidRPr="00FC08AF" w:rsidRDefault="00C377AA" w:rsidP="00C377AA">
      <w:pPr>
        <w:rPr>
          <w:noProof/>
          <w:lang w:eastAsia="ko-KR"/>
        </w:rPr>
      </w:pPr>
    </w:p>
    <w:p w14:paraId="2D5567D0"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407C7400" w14:textId="77777777" w:rsidR="00872A5E" w:rsidRPr="00FC08AF" w:rsidRDefault="00872A5E" w:rsidP="00872A5E">
      <w:pPr>
        <w:rPr>
          <w:noProof/>
          <w:lang w:eastAsia="ko-KR"/>
        </w:rPr>
      </w:pPr>
      <w:r w:rsidRPr="00FC08AF">
        <w:rPr>
          <w:noProof/>
        </w:rPr>
        <w:t xml:space="preserve">The </w:t>
      </w:r>
      <w:r w:rsidRPr="00FC08AF">
        <w:rPr>
          <w:noProof/>
          <w:lang w:eastAsia="ko-KR"/>
        </w:rPr>
        <w:t>ImminentPerilCallCancel</w:t>
      </w:r>
      <w:r w:rsidRPr="00FC08AF">
        <w:rPr>
          <w:noProof/>
        </w:rPr>
        <w:t xml:space="preserve"> time is in seconds</w:t>
      </w:r>
      <w:r w:rsidRPr="00FC08AF">
        <w:rPr>
          <w:noProof/>
          <w:lang w:eastAsia="ko-KR"/>
        </w:rPr>
        <w:t>.</w:t>
      </w:r>
    </w:p>
    <w:p w14:paraId="017AEAE3" w14:textId="77777777" w:rsidR="002F484D" w:rsidRPr="00FC08AF" w:rsidRDefault="002F484D" w:rsidP="002F484D">
      <w:pPr>
        <w:pStyle w:val="Heading1"/>
        <w:tabs>
          <w:tab w:val="right" w:pos="9630"/>
        </w:tabs>
        <w:rPr>
          <w:noProof/>
          <w:lang w:eastAsia="ko-KR"/>
        </w:rPr>
      </w:pPr>
      <w:bookmarkStart w:id="922" w:name="_Toc4578444"/>
      <w:bookmarkStart w:id="923" w:name="_Toc27728132"/>
      <w:bookmarkStart w:id="924" w:name="_Toc176353453"/>
      <w:r w:rsidRPr="00FC08AF">
        <w:rPr>
          <w:noProof/>
          <w:lang w:eastAsia="ko-KR"/>
        </w:rPr>
        <w:t>7</w:t>
      </w:r>
      <w:r w:rsidRPr="00FC08AF">
        <w:rPr>
          <w:noProof/>
        </w:rPr>
        <w:tab/>
        <w:t xml:space="preserve">MCPTT </w:t>
      </w:r>
      <w:r w:rsidRPr="00FC08AF">
        <w:rPr>
          <w:noProof/>
          <w:lang w:eastAsia="ko-KR"/>
        </w:rPr>
        <w:t xml:space="preserve">service configuration </w:t>
      </w:r>
      <w:r w:rsidRPr="00FC08AF">
        <w:rPr>
          <w:noProof/>
        </w:rPr>
        <w:t>MO</w:t>
      </w:r>
      <w:bookmarkEnd w:id="922"/>
      <w:bookmarkEnd w:id="923"/>
      <w:bookmarkEnd w:id="924"/>
    </w:p>
    <w:p w14:paraId="6391B37F" w14:textId="77777777" w:rsidR="002F484D" w:rsidRPr="00FC08AF" w:rsidRDefault="002F484D" w:rsidP="002F484D">
      <w:pPr>
        <w:pStyle w:val="Heading2"/>
        <w:rPr>
          <w:noProof/>
        </w:rPr>
      </w:pPr>
      <w:bookmarkStart w:id="925" w:name="_Toc4578445"/>
      <w:bookmarkStart w:id="926" w:name="_Toc27728133"/>
      <w:bookmarkStart w:id="927" w:name="_Toc176353454"/>
      <w:r w:rsidRPr="00FC08AF">
        <w:rPr>
          <w:noProof/>
          <w:lang w:eastAsia="ko-KR"/>
        </w:rPr>
        <w:t>7</w:t>
      </w:r>
      <w:r w:rsidRPr="00FC08AF">
        <w:rPr>
          <w:noProof/>
        </w:rPr>
        <w:t>.1</w:t>
      </w:r>
      <w:r w:rsidRPr="00FC08AF">
        <w:rPr>
          <w:noProof/>
        </w:rPr>
        <w:tab/>
        <w:t>General</w:t>
      </w:r>
      <w:bookmarkEnd w:id="925"/>
      <w:bookmarkEnd w:id="926"/>
      <w:bookmarkEnd w:id="927"/>
    </w:p>
    <w:p w14:paraId="679FEF58"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service configuration </w:t>
      </w:r>
      <w:r w:rsidRPr="00FC08AF">
        <w:rPr>
          <w:noProof/>
        </w:rPr>
        <w:t xml:space="preserve">Management Object (MO) is used to configure 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7DADF0F6"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-service-configuration</w:t>
      </w:r>
      <w:r w:rsidRPr="00FC08AF">
        <w:rPr>
          <w:noProof/>
        </w:rPr>
        <w:t>:1.0.</w:t>
      </w:r>
    </w:p>
    <w:p w14:paraId="15020016" w14:textId="77777777" w:rsidR="002F484D" w:rsidRPr="00FC08AF" w:rsidRDefault="002F484D" w:rsidP="002F484D">
      <w:pPr>
        <w:rPr>
          <w:noProof/>
        </w:rPr>
      </w:pPr>
      <w:r w:rsidRPr="00FC08AF">
        <w:rPr>
          <w:noProof/>
        </w:rPr>
        <w:lastRenderedPageBreak/>
        <w:t>Protocol compatibility: This MO is compatible with OMA OMA DM 1.2 [</w:t>
      </w:r>
      <w:r w:rsidRPr="00FC08AF">
        <w:rPr>
          <w:noProof/>
          <w:lang w:eastAsia="ko-KR"/>
        </w:rPr>
        <w:t>3</w:t>
      </w:r>
      <w:r w:rsidRPr="00FC08AF">
        <w:rPr>
          <w:noProof/>
        </w:rPr>
        <w:t>].</w:t>
      </w:r>
    </w:p>
    <w:p w14:paraId="08CA0311"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service configuration </w:t>
      </w:r>
      <w:r w:rsidRPr="00FC08AF">
        <w:rPr>
          <w:noProof/>
        </w:rPr>
        <w:t>MO.</w:t>
      </w:r>
    </w:p>
    <w:p w14:paraId="48E46A0F" w14:textId="77777777" w:rsidR="002F484D" w:rsidRPr="00FC08AF" w:rsidRDefault="002F484D" w:rsidP="002F484D">
      <w:pPr>
        <w:rPr>
          <w:noProof/>
        </w:rPr>
      </w:pPr>
      <w:r w:rsidRPr="00FC08AF">
        <w:rPr>
          <w:noProof/>
        </w:rPr>
        <w:t xml:space="preserve">The following nodes and leaf objects are possible under the MCPTT </w:t>
      </w:r>
      <w:r w:rsidRPr="00FC08AF">
        <w:rPr>
          <w:noProof/>
          <w:lang w:eastAsia="ko-KR"/>
        </w:rPr>
        <w:t xml:space="preserve">service configuration </w:t>
      </w:r>
      <w:r w:rsidRPr="00FC08AF">
        <w:rPr>
          <w:noProof/>
        </w:rPr>
        <w:t>node as described in figure </w:t>
      </w:r>
      <w:r w:rsidRPr="00FC08AF">
        <w:rPr>
          <w:noProof/>
          <w:lang w:eastAsia="ko-KR"/>
        </w:rPr>
        <w:t>7.1.1</w:t>
      </w:r>
      <w:r w:rsidR="00E01589">
        <w:rPr>
          <w:noProof/>
        </w:rPr>
        <w:t>.</w:t>
      </w:r>
    </w:p>
    <w:p w14:paraId="7DC594D7" w14:textId="77777777" w:rsidR="002F484D" w:rsidRPr="00FC08AF" w:rsidRDefault="009E0DAD" w:rsidP="002F484D">
      <w:pPr>
        <w:pStyle w:val="TH"/>
        <w:rPr>
          <w:noProof/>
        </w:rPr>
      </w:pPr>
      <w:r w:rsidRPr="00FC08AF">
        <w:rPr>
          <w:noProof/>
        </w:rPr>
        <w:object w:dxaOrig="8344" w:dyaOrig="8282" w14:anchorId="583CD6F0">
          <v:shape id="_x0000_i1036" type="#_x0000_t75" style="width:416.95pt;height:413.85pt" o:ole="">
            <v:imagedata r:id="rId29" o:title=""/>
          </v:shape>
          <o:OLEObject Type="Embed" ProgID="Visio.Drawing.11" ShapeID="_x0000_i1036" DrawAspect="Content" ObjectID="_1786966723" r:id="rId30"/>
        </w:object>
      </w:r>
    </w:p>
    <w:p w14:paraId="1FEC02AE" w14:textId="77777777" w:rsidR="002F484D" w:rsidRPr="00FC08AF" w:rsidRDefault="002F484D" w:rsidP="002F484D">
      <w:pPr>
        <w:pStyle w:val="TF"/>
        <w:rPr>
          <w:noProof/>
        </w:rPr>
      </w:pPr>
      <w:r w:rsidRPr="00FC08AF">
        <w:rPr>
          <w:noProof/>
        </w:rPr>
        <w:t>Figure </w:t>
      </w:r>
      <w:r w:rsidRPr="00FC08AF">
        <w:rPr>
          <w:noProof/>
          <w:lang w:eastAsia="ko-KR"/>
        </w:rPr>
        <w:t>7.1.</w:t>
      </w:r>
      <w:r w:rsidRPr="00FC08AF">
        <w:rPr>
          <w:noProof/>
        </w:rPr>
        <w:t xml:space="preserve">1: The MCPTT </w:t>
      </w:r>
      <w:r w:rsidRPr="00FC08AF">
        <w:rPr>
          <w:noProof/>
          <w:lang w:eastAsia="ko-KR"/>
        </w:rPr>
        <w:t>service configuration MO</w:t>
      </w:r>
    </w:p>
    <w:p w14:paraId="3C2F8961" w14:textId="77777777" w:rsidR="002F484D" w:rsidRPr="00FC08AF" w:rsidRDefault="002F484D" w:rsidP="002F484D">
      <w:pPr>
        <w:pStyle w:val="Heading2"/>
        <w:rPr>
          <w:noProof/>
        </w:rPr>
      </w:pPr>
      <w:bookmarkStart w:id="928" w:name="_Toc4578446"/>
      <w:bookmarkStart w:id="929" w:name="_Toc27728134"/>
      <w:bookmarkStart w:id="930" w:name="_Toc176353455"/>
      <w:r w:rsidRPr="00FC08AF">
        <w:rPr>
          <w:noProof/>
          <w:lang w:eastAsia="ko-KR"/>
        </w:rPr>
        <w:t>7</w:t>
      </w:r>
      <w:r w:rsidRPr="00FC08AF">
        <w:rPr>
          <w:noProof/>
        </w:rPr>
        <w:t>.</w:t>
      </w:r>
      <w:r w:rsidRPr="00FC08AF">
        <w:rPr>
          <w:noProof/>
          <w:lang w:eastAsia="ko-KR"/>
        </w:rPr>
        <w:t>2</w:t>
      </w:r>
      <w:r w:rsidRPr="00FC08AF">
        <w:rPr>
          <w:noProof/>
        </w:rPr>
        <w:tab/>
      </w:r>
      <w:r w:rsidRPr="00FC08AF">
        <w:rPr>
          <w:noProof/>
          <w:lang w:eastAsia="ko-KR"/>
        </w:rPr>
        <w:t>MCPTT service configuration MO parameters</w:t>
      </w:r>
      <w:bookmarkEnd w:id="928"/>
      <w:bookmarkEnd w:id="929"/>
      <w:bookmarkEnd w:id="930"/>
    </w:p>
    <w:p w14:paraId="06B6229D" w14:textId="77777777" w:rsidR="002F484D" w:rsidRPr="00FC08AF" w:rsidRDefault="002F484D" w:rsidP="002F484D">
      <w:pPr>
        <w:pStyle w:val="Heading3"/>
        <w:rPr>
          <w:noProof/>
        </w:rPr>
      </w:pPr>
      <w:bookmarkStart w:id="931" w:name="_Toc4578447"/>
      <w:bookmarkStart w:id="932" w:name="_Toc27728135"/>
      <w:bookmarkStart w:id="933" w:name="_Toc176353456"/>
      <w:r w:rsidRPr="00FC08AF">
        <w:rPr>
          <w:noProof/>
          <w:lang w:eastAsia="ko-KR"/>
        </w:rPr>
        <w:t>7.2.</w:t>
      </w:r>
      <w:r w:rsidRPr="00FC08AF">
        <w:rPr>
          <w:noProof/>
        </w:rPr>
        <w:t>1</w:t>
      </w:r>
      <w:r w:rsidRPr="00FC08AF">
        <w:rPr>
          <w:noProof/>
        </w:rPr>
        <w:tab/>
        <w:t>General</w:t>
      </w:r>
      <w:bookmarkEnd w:id="931"/>
      <w:bookmarkEnd w:id="932"/>
      <w:bookmarkEnd w:id="933"/>
    </w:p>
    <w:p w14:paraId="145A8262" w14:textId="77777777" w:rsidR="002F484D" w:rsidRPr="00FC08AF" w:rsidRDefault="002F484D" w:rsidP="002F484D">
      <w:pPr>
        <w:rPr>
          <w:noProof/>
          <w:lang w:eastAsia="ko-KR"/>
        </w:rPr>
      </w:pPr>
      <w:r w:rsidRPr="00FC08AF">
        <w:rPr>
          <w:noProof/>
        </w:rPr>
        <w:t xml:space="preserve">This clause describes the parameters for the MCPTT </w:t>
      </w:r>
      <w:r w:rsidRPr="00FC08AF">
        <w:rPr>
          <w:noProof/>
          <w:lang w:eastAsia="ko-KR"/>
        </w:rPr>
        <w:t>service configuration</w:t>
      </w:r>
      <w:r w:rsidRPr="00FC08AF">
        <w:rPr>
          <w:noProof/>
        </w:rPr>
        <w:t xml:space="preserve"> Management Object (MO).</w:t>
      </w:r>
    </w:p>
    <w:p w14:paraId="6F48968E" w14:textId="77777777" w:rsidR="002F484D" w:rsidRPr="00FC08AF" w:rsidRDefault="002F484D" w:rsidP="002F484D">
      <w:pPr>
        <w:pStyle w:val="Heading3"/>
        <w:rPr>
          <w:i/>
          <w:iCs/>
          <w:noProof/>
          <w:lang w:eastAsia="ko-KR"/>
        </w:rPr>
      </w:pPr>
      <w:bookmarkStart w:id="934" w:name="_Toc4578448"/>
      <w:bookmarkStart w:id="935" w:name="_Toc27728136"/>
      <w:bookmarkStart w:id="936" w:name="_Toc176353457"/>
      <w:r w:rsidRPr="00FC08AF">
        <w:rPr>
          <w:noProof/>
          <w:lang w:eastAsia="ko-KR"/>
        </w:rPr>
        <w:t>7.2.2</w:t>
      </w:r>
      <w:r w:rsidRPr="00FC08AF">
        <w:rPr>
          <w:noProof/>
        </w:rPr>
        <w:tab/>
        <w:t xml:space="preserve">Node: </w:t>
      </w:r>
      <w:r w:rsidRPr="00FC08AF">
        <w:rPr>
          <w:i/>
          <w:iCs/>
          <w:noProof/>
        </w:rPr>
        <w:t>&lt;x&gt;</w:t>
      </w:r>
      <w:bookmarkEnd w:id="934"/>
      <w:bookmarkEnd w:id="935"/>
      <w:bookmarkEnd w:id="936"/>
    </w:p>
    <w:p w14:paraId="4EC4C530"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05DF8B3A"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DA929"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B0C994B"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BECD0F6"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9639A"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EFD10"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F1AD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67823"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5BBA743" w14:textId="77777777" w:rsidR="002F484D" w:rsidRPr="00FC08AF" w:rsidRDefault="002F484D" w:rsidP="00B93C96">
            <w:pPr>
              <w:jc w:val="center"/>
              <w:rPr>
                <w:rFonts w:ascii="Arial" w:hAnsi="Arial" w:cs="Arial"/>
                <w:b/>
                <w:noProof/>
                <w:sz w:val="18"/>
                <w:szCs w:val="18"/>
              </w:rPr>
            </w:pPr>
          </w:p>
        </w:tc>
      </w:tr>
      <w:tr w:rsidR="002F484D" w:rsidRPr="00FC08AF" w14:paraId="6C6B4ECC"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D61B7ED"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9C53A"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042E0"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24811"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392F6"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39B897" w14:textId="77777777" w:rsidR="002F484D" w:rsidRPr="00FC08AF" w:rsidRDefault="002F484D" w:rsidP="00B93C96">
            <w:pPr>
              <w:jc w:val="center"/>
              <w:rPr>
                <w:b/>
                <w:noProof/>
              </w:rPr>
            </w:pPr>
          </w:p>
        </w:tc>
      </w:tr>
      <w:tr w:rsidR="002F484D" w:rsidRPr="00FC08AF" w14:paraId="355C648F"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BBACF0F"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A66277" w14:textId="77777777" w:rsidR="002F484D" w:rsidRPr="00FC08AF" w:rsidRDefault="002F484D" w:rsidP="00B93C96">
            <w:pPr>
              <w:rPr>
                <w:noProof/>
              </w:rPr>
            </w:pPr>
            <w:r w:rsidRPr="00FC08AF">
              <w:rPr>
                <w:noProof/>
              </w:rPr>
              <w:t xml:space="preserve">This interior node acts as a placeholder for the MCPTT </w:t>
            </w:r>
            <w:r w:rsidRPr="00FC08AF">
              <w:rPr>
                <w:noProof/>
                <w:lang w:eastAsia="ko-KR"/>
              </w:rPr>
              <w:t xml:space="preserve">service configuration </w:t>
            </w:r>
            <w:r w:rsidRPr="00FC08AF">
              <w:rPr>
                <w:noProof/>
              </w:rPr>
              <w:t>Management Object (MO).</w:t>
            </w:r>
          </w:p>
          <w:p w14:paraId="221C5E5A" w14:textId="77777777" w:rsidR="002F484D" w:rsidRPr="00FC08AF" w:rsidRDefault="002F484D" w:rsidP="00B93C96">
            <w:pPr>
              <w:rPr>
                <w:noProof/>
              </w:rPr>
            </w:pPr>
            <w:r w:rsidRPr="00FC08AF">
              <w:rPr>
                <w:noProof/>
              </w:rPr>
              <w:t xml:space="preserve">For the MCPTT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-service configuration</w:t>
            </w:r>
            <w:r w:rsidRPr="00FC08AF">
              <w:rPr>
                <w:noProof/>
              </w:rPr>
              <w:t>:1.0"</w:t>
            </w:r>
          </w:p>
        </w:tc>
      </w:tr>
    </w:tbl>
    <w:p w14:paraId="348A8ED4" w14:textId="77777777" w:rsidR="00235098" w:rsidRPr="00FC08AF" w:rsidRDefault="00235098" w:rsidP="00235098">
      <w:pPr>
        <w:rPr>
          <w:noProof/>
          <w:lang w:eastAsia="ko-KR"/>
        </w:rPr>
      </w:pPr>
    </w:p>
    <w:p w14:paraId="42961C6E" w14:textId="77777777" w:rsidR="002F484D" w:rsidRPr="00FC08AF" w:rsidRDefault="002F484D" w:rsidP="002F484D">
      <w:pPr>
        <w:pStyle w:val="B1"/>
        <w:rPr>
          <w:noProof/>
        </w:rPr>
      </w:pPr>
      <w:r w:rsidRPr="00FC08AF">
        <w:rPr>
          <w:noProof/>
        </w:rPr>
        <w:t>-</w:t>
      </w:r>
      <w:r w:rsidRPr="00FC08AF">
        <w:rPr>
          <w:noProof/>
        </w:rPr>
        <w:tab/>
        <w:t>Values: N/A</w:t>
      </w:r>
    </w:p>
    <w:p w14:paraId="13CD7165" w14:textId="77777777" w:rsidR="002F484D" w:rsidRPr="00FC08AF" w:rsidRDefault="002F484D" w:rsidP="002F484D">
      <w:pPr>
        <w:pStyle w:val="Heading3"/>
        <w:rPr>
          <w:noProof/>
          <w:lang w:eastAsia="ko-KR"/>
        </w:rPr>
      </w:pPr>
      <w:bookmarkStart w:id="937" w:name="_Toc4578449"/>
      <w:bookmarkStart w:id="938" w:name="_Toc27728137"/>
      <w:bookmarkStart w:id="939" w:name="_Toc176353458"/>
      <w:r w:rsidRPr="00FC08AF">
        <w:rPr>
          <w:noProof/>
          <w:lang w:eastAsia="ko-KR"/>
        </w:rPr>
        <w:t>7</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937"/>
      <w:bookmarkEnd w:id="938"/>
      <w:bookmarkEnd w:id="939"/>
    </w:p>
    <w:p w14:paraId="4B83E37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0C47503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BA39C7"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28869A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C844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6F47"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E371"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2836"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0885D"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09C5571" w14:textId="77777777" w:rsidR="002F484D" w:rsidRPr="00FC08AF" w:rsidRDefault="002F484D" w:rsidP="00B93C96">
            <w:pPr>
              <w:jc w:val="center"/>
              <w:rPr>
                <w:rFonts w:ascii="Arial" w:hAnsi="Arial" w:cs="Arial"/>
                <w:b/>
                <w:noProof/>
                <w:sz w:val="18"/>
                <w:szCs w:val="18"/>
              </w:rPr>
            </w:pPr>
          </w:p>
        </w:tc>
      </w:tr>
      <w:tr w:rsidR="002F484D" w:rsidRPr="00FC08AF" w14:paraId="583A0D6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F45B3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CF4A7"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254B3"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85368"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4AAB3"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15580C6" w14:textId="77777777" w:rsidR="002F484D" w:rsidRPr="00FC08AF" w:rsidRDefault="002F484D" w:rsidP="00B93C96">
            <w:pPr>
              <w:jc w:val="center"/>
              <w:rPr>
                <w:b/>
                <w:noProof/>
              </w:rPr>
            </w:pPr>
          </w:p>
        </w:tc>
      </w:tr>
      <w:tr w:rsidR="002F484D" w:rsidRPr="00FC08AF" w14:paraId="3198352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215B0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AEB667" w14:textId="77777777" w:rsidR="002F484D" w:rsidRPr="00FC08AF" w:rsidRDefault="002F484D" w:rsidP="00B93C96">
            <w:pPr>
              <w:rPr>
                <w:noProof/>
              </w:rPr>
            </w:pPr>
            <w:r w:rsidRPr="00FC08AF">
              <w:rPr>
                <w:noProof/>
              </w:rPr>
              <w:t>The Name leaf is a name for the MCPTT service configuration settings.</w:t>
            </w:r>
          </w:p>
        </w:tc>
      </w:tr>
    </w:tbl>
    <w:p w14:paraId="373B172B" w14:textId="77777777" w:rsidR="00235098" w:rsidRPr="00FC08AF" w:rsidRDefault="00235098" w:rsidP="00235098">
      <w:pPr>
        <w:rPr>
          <w:noProof/>
          <w:lang w:eastAsia="ko-KR"/>
        </w:rPr>
      </w:pPr>
    </w:p>
    <w:p w14:paraId="70F4A0D6" w14:textId="77777777" w:rsidR="002F484D" w:rsidRPr="00FC08AF" w:rsidRDefault="002F484D" w:rsidP="002F484D">
      <w:pPr>
        <w:pStyle w:val="B1"/>
        <w:rPr>
          <w:noProof/>
        </w:rPr>
      </w:pPr>
      <w:r w:rsidRPr="00FC08AF">
        <w:rPr>
          <w:noProof/>
        </w:rPr>
        <w:t>-</w:t>
      </w:r>
      <w:r w:rsidRPr="00FC08AF">
        <w:rPr>
          <w:noProof/>
        </w:rPr>
        <w:tab/>
        <w:t>Values: &lt;User displayable name&gt;</w:t>
      </w:r>
    </w:p>
    <w:p w14:paraId="73CB383C" w14:textId="77777777" w:rsidR="002F484D" w:rsidRPr="00FC08AF" w:rsidRDefault="002F484D" w:rsidP="002F484D">
      <w:pPr>
        <w:pStyle w:val="Heading3"/>
        <w:rPr>
          <w:noProof/>
          <w:lang w:eastAsia="ko-KR"/>
        </w:rPr>
      </w:pPr>
      <w:bookmarkStart w:id="940" w:name="_Toc4578450"/>
      <w:bookmarkStart w:id="941" w:name="_Toc27728138"/>
      <w:bookmarkStart w:id="942" w:name="_Toc176353459"/>
      <w:r w:rsidRPr="00FC08AF">
        <w:rPr>
          <w:noProof/>
          <w:lang w:eastAsia="ko-KR"/>
        </w:rPr>
        <w:t>7.2</w:t>
      </w:r>
      <w:r w:rsidRPr="00FC08AF">
        <w:rPr>
          <w:noProof/>
        </w:rPr>
        <w:t>.4</w:t>
      </w:r>
      <w:r w:rsidRPr="00FC08AF">
        <w:rPr>
          <w:noProof/>
        </w:rPr>
        <w:tab/>
        <w:t>/</w:t>
      </w:r>
      <w:r w:rsidRPr="00FC08AF">
        <w:rPr>
          <w:i/>
          <w:iCs/>
          <w:noProof/>
        </w:rPr>
        <w:t>&lt;x&gt;</w:t>
      </w:r>
      <w:r w:rsidRPr="00FC08AF">
        <w:rPr>
          <w:noProof/>
        </w:rPr>
        <w:t>/Ext/</w:t>
      </w:r>
      <w:bookmarkEnd w:id="940"/>
      <w:bookmarkEnd w:id="941"/>
      <w:bookmarkEnd w:id="942"/>
    </w:p>
    <w:p w14:paraId="563957CC"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5DF3E01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EA0CA4"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6F234D05"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FE9D881"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C57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C840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31515"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C942F"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81D827B" w14:textId="77777777" w:rsidR="002F484D" w:rsidRPr="00FC08AF" w:rsidRDefault="002F484D" w:rsidP="00B93C96">
            <w:pPr>
              <w:jc w:val="center"/>
              <w:rPr>
                <w:rFonts w:ascii="Arial" w:hAnsi="Arial" w:cs="Arial"/>
                <w:b/>
                <w:noProof/>
                <w:sz w:val="18"/>
                <w:szCs w:val="18"/>
              </w:rPr>
            </w:pPr>
          </w:p>
        </w:tc>
      </w:tr>
      <w:tr w:rsidR="002F484D" w:rsidRPr="00FC08AF" w14:paraId="4C68F14D"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84EBCB1"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9A027"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1C771"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D1AA2"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397DD"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015B90D" w14:textId="77777777" w:rsidR="002F484D" w:rsidRPr="00FC08AF" w:rsidRDefault="002F484D" w:rsidP="00B93C96">
            <w:pPr>
              <w:jc w:val="center"/>
              <w:rPr>
                <w:b/>
                <w:noProof/>
              </w:rPr>
            </w:pPr>
          </w:p>
        </w:tc>
      </w:tr>
      <w:tr w:rsidR="002F484D" w:rsidRPr="00FC08AF" w14:paraId="1B72C76A"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0FDFF0C"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2E54A9" w14:textId="77777777" w:rsidR="002F484D" w:rsidRPr="00FC08AF" w:rsidRDefault="002F484D" w:rsidP="00B93C96">
            <w:pPr>
              <w:rPr>
                <w:noProof/>
              </w:rPr>
            </w:pPr>
            <w:r w:rsidRPr="00FC08AF">
              <w:rPr>
                <w:noProof/>
              </w:rPr>
              <w:t>The Ext is an interior node for where the vendor specific information about the MCPTT service configuration MO is being placed.</w:t>
            </w:r>
          </w:p>
        </w:tc>
      </w:tr>
    </w:tbl>
    <w:p w14:paraId="1D58F631" w14:textId="77777777" w:rsidR="00235098" w:rsidRPr="00FC08AF" w:rsidRDefault="00235098" w:rsidP="00235098">
      <w:pPr>
        <w:rPr>
          <w:noProof/>
          <w:lang w:eastAsia="ko-KR"/>
        </w:rPr>
      </w:pPr>
    </w:p>
    <w:p w14:paraId="78E9709E"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E924DCB" w14:textId="77777777" w:rsidR="002F484D" w:rsidRPr="00FC08AF" w:rsidRDefault="002F484D" w:rsidP="002F484D">
      <w:pPr>
        <w:pStyle w:val="B1"/>
        <w:rPr>
          <w:noProof/>
          <w:lang w:eastAsia="ko-KR"/>
        </w:rPr>
      </w:pPr>
      <w:r w:rsidRPr="00FC08AF">
        <w:rPr>
          <w:noProof/>
        </w:rPr>
        <w:t>-</w:t>
      </w:r>
      <w:r w:rsidRPr="00FC08AF">
        <w:rPr>
          <w:noProof/>
        </w:rPr>
        <w:tab/>
        <w:t>Values: N/A</w:t>
      </w:r>
    </w:p>
    <w:p w14:paraId="3DBF29E8" w14:textId="77777777" w:rsidR="002F484D" w:rsidRPr="00FC08AF" w:rsidRDefault="002F484D" w:rsidP="002F484D">
      <w:pPr>
        <w:pStyle w:val="Heading3"/>
        <w:rPr>
          <w:noProof/>
          <w:lang w:eastAsia="ko-KR"/>
        </w:rPr>
      </w:pPr>
      <w:bookmarkStart w:id="943" w:name="_Toc4578451"/>
      <w:bookmarkStart w:id="944" w:name="_Toc27728139"/>
      <w:bookmarkStart w:id="945" w:name="_Toc176353460"/>
      <w:r w:rsidRPr="00FC08AF">
        <w:rPr>
          <w:noProof/>
        </w:rPr>
        <w:t>7.2.5</w:t>
      </w:r>
      <w:r w:rsidRPr="00FC08AF">
        <w:rPr>
          <w:noProof/>
        </w:rPr>
        <w:tab/>
        <w:t>/</w:t>
      </w:r>
      <w:r w:rsidRPr="00FC08AF">
        <w:rPr>
          <w:i/>
          <w:iCs/>
          <w:noProof/>
        </w:rPr>
        <w:t>&lt;x&gt;</w:t>
      </w:r>
      <w:r w:rsidRPr="00FC08AF">
        <w:rPr>
          <w:noProof/>
        </w:rPr>
        <w:t>/Common</w:t>
      </w:r>
      <w:bookmarkEnd w:id="943"/>
      <w:bookmarkEnd w:id="944"/>
      <w:bookmarkEnd w:id="945"/>
    </w:p>
    <w:p w14:paraId="69B775D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32A2C9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3144D3" w14:textId="77777777" w:rsidR="002F484D" w:rsidRPr="00FC08AF" w:rsidRDefault="002F484D" w:rsidP="00B93C96">
            <w:pPr>
              <w:rPr>
                <w:rFonts w:ascii="Arial" w:hAnsi="Arial" w:cs="Arial"/>
                <w:noProof/>
                <w:sz w:val="18"/>
                <w:szCs w:val="18"/>
              </w:rPr>
            </w:pPr>
            <w:r w:rsidRPr="00FC08AF">
              <w:rPr>
                <w:noProof/>
              </w:rPr>
              <w:t>Common</w:t>
            </w:r>
          </w:p>
        </w:tc>
      </w:tr>
      <w:tr w:rsidR="002F484D" w:rsidRPr="00FC08AF" w14:paraId="78075B4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C8F5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2EBB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8F141"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C473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61FC3"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BD80E9" w14:textId="77777777" w:rsidR="002F484D" w:rsidRPr="00FC08AF" w:rsidRDefault="002F484D" w:rsidP="00B93C96">
            <w:pPr>
              <w:jc w:val="center"/>
              <w:rPr>
                <w:rFonts w:ascii="Arial" w:hAnsi="Arial" w:cs="Arial"/>
                <w:b/>
                <w:noProof/>
                <w:sz w:val="18"/>
                <w:szCs w:val="18"/>
              </w:rPr>
            </w:pPr>
          </w:p>
        </w:tc>
      </w:tr>
      <w:tr w:rsidR="002F484D" w:rsidRPr="00FC08AF" w14:paraId="3E14EE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44F3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A9D2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B6F68"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DAFE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17FC4"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7F560C" w14:textId="77777777" w:rsidR="002F484D" w:rsidRPr="00FC08AF" w:rsidRDefault="002F484D" w:rsidP="00B93C96">
            <w:pPr>
              <w:jc w:val="center"/>
              <w:rPr>
                <w:b/>
                <w:noProof/>
              </w:rPr>
            </w:pPr>
          </w:p>
        </w:tc>
      </w:tr>
      <w:tr w:rsidR="002F484D" w:rsidRPr="00FC08AF" w14:paraId="08F3932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FBD942"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CA8F98"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036156AD" w14:textId="77777777" w:rsidR="00235098" w:rsidRPr="00FC08AF" w:rsidRDefault="00235098" w:rsidP="00235098">
      <w:pPr>
        <w:rPr>
          <w:noProof/>
          <w:lang w:eastAsia="ko-KR"/>
        </w:rPr>
      </w:pPr>
      <w:bookmarkStart w:id="946" w:name="_Toc4578452"/>
      <w:bookmarkStart w:id="947" w:name="_Toc27728140"/>
    </w:p>
    <w:p w14:paraId="4846E8F7" w14:textId="77777777" w:rsidR="002F484D" w:rsidRPr="00FC08AF" w:rsidRDefault="002F484D" w:rsidP="002F484D">
      <w:pPr>
        <w:pStyle w:val="Heading3"/>
        <w:rPr>
          <w:noProof/>
          <w:lang w:eastAsia="ko-KR"/>
        </w:rPr>
      </w:pPr>
      <w:bookmarkStart w:id="948" w:name="_Toc176353461"/>
      <w:r w:rsidRPr="00FC08AF">
        <w:rPr>
          <w:noProof/>
        </w:rPr>
        <w:t>7.2.</w:t>
      </w:r>
      <w:r w:rsidRPr="00FC08AF">
        <w:rPr>
          <w:noProof/>
          <w:lang w:eastAsia="ko-KR"/>
        </w:rPr>
        <w:t>6</w:t>
      </w:r>
      <w:r w:rsidRPr="00FC08AF">
        <w:rPr>
          <w:noProof/>
        </w:rPr>
        <w:tab/>
        <w:t>/</w:t>
      </w:r>
      <w:r w:rsidRPr="00FC08AF">
        <w:rPr>
          <w:i/>
          <w:iCs/>
          <w:noProof/>
        </w:rPr>
        <w:t>&lt;x&gt;</w:t>
      </w:r>
      <w:r w:rsidRPr="00FC08AF">
        <w:rPr>
          <w:noProof/>
        </w:rPr>
        <w:t>/Common/BroadcastMCPTTGroupCall</w:t>
      </w:r>
      <w:bookmarkEnd w:id="946"/>
      <w:bookmarkEnd w:id="947"/>
      <w:bookmarkEnd w:id="948"/>
    </w:p>
    <w:p w14:paraId="63641575"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6</w:t>
      </w:r>
      <w:r w:rsidRPr="00FC08AF">
        <w:rPr>
          <w:noProof/>
        </w:rPr>
        <w:t>.1: /</w:t>
      </w:r>
      <w:r w:rsidRPr="00FC08AF">
        <w:rPr>
          <w:i/>
          <w:iCs/>
          <w:noProof/>
        </w:rPr>
        <w:t>&lt;x&gt;</w:t>
      </w:r>
      <w:r w:rsidRPr="00FC08AF">
        <w:rPr>
          <w:noProof/>
        </w:rPr>
        <w:t>/Common/BroadcastMCPTTGroupCall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3FDE8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981F85" w14:textId="77777777" w:rsidR="002F484D" w:rsidRPr="00FC08AF" w:rsidRDefault="002F484D" w:rsidP="00B93C96">
            <w:pPr>
              <w:rPr>
                <w:rFonts w:ascii="Arial" w:hAnsi="Arial" w:cs="Arial"/>
                <w:noProof/>
                <w:sz w:val="18"/>
                <w:szCs w:val="18"/>
              </w:rPr>
            </w:pPr>
            <w:r w:rsidRPr="00FC08AF">
              <w:rPr>
                <w:noProof/>
              </w:rPr>
              <w:t>Common/BroadcastMCPTTGroupCall</w:t>
            </w:r>
          </w:p>
        </w:tc>
      </w:tr>
      <w:tr w:rsidR="002F484D" w:rsidRPr="00FC08AF" w14:paraId="5B80A2C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AABD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D89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3C44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DF24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515E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7696B6" w14:textId="77777777" w:rsidR="002F484D" w:rsidRPr="00FC08AF" w:rsidRDefault="002F484D" w:rsidP="00B93C96">
            <w:pPr>
              <w:jc w:val="center"/>
              <w:rPr>
                <w:rFonts w:ascii="Arial" w:hAnsi="Arial" w:cs="Arial"/>
                <w:b/>
                <w:noProof/>
                <w:sz w:val="18"/>
                <w:szCs w:val="18"/>
              </w:rPr>
            </w:pPr>
          </w:p>
        </w:tc>
      </w:tr>
      <w:tr w:rsidR="002F484D" w:rsidRPr="00FC08AF" w14:paraId="0E4AAF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0896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3EC3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AC67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B8E3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40B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7EDF56" w14:textId="77777777" w:rsidR="002F484D" w:rsidRPr="00FC08AF" w:rsidRDefault="002F484D" w:rsidP="00B93C96">
            <w:pPr>
              <w:jc w:val="center"/>
              <w:rPr>
                <w:b/>
                <w:noProof/>
              </w:rPr>
            </w:pPr>
          </w:p>
        </w:tc>
      </w:tr>
      <w:tr w:rsidR="002F484D" w:rsidRPr="00FC08AF" w14:paraId="0552680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7F35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501C16"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Broadcast MCPTT Group</w:t>
            </w:r>
            <w:r w:rsidRPr="00FC08AF">
              <w:rPr>
                <w:noProof/>
              </w:rPr>
              <w:t xml:space="preserve"> Call configuration</w:t>
            </w:r>
            <w:r w:rsidRPr="00FC08AF">
              <w:rPr>
                <w:noProof/>
                <w:lang w:eastAsia="ko-KR"/>
              </w:rPr>
              <w:t>.</w:t>
            </w:r>
          </w:p>
        </w:tc>
      </w:tr>
    </w:tbl>
    <w:p w14:paraId="456D03D8" w14:textId="77777777" w:rsidR="00235098" w:rsidRPr="00FC08AF" w:rsidRDefault="00235098" w:rsidP="00235098">
      <w:pPr>
        <w:rPr>
          <w:noProof/>
          <w:lang w:eastAsia="ko-KR"/>
        </w:rPr>
      </w:pPr>
      <w:bookmarkStart w:id="949" w:name="_Toc4578453"/>
      <w:bookmarkStart w:id="950" w:name="_Toc27728141"/>
    </w:p>
    <w:p w14:paraId="02395DA0" w14:textId="77777777" w:rsidR="002F484D" w:rsidRPr="00FC08AF" w:rsidRDefault="002F484D" w:rsidP="002F484D">
      <w:pPr>
        <w:pStyle w:val="Heading3"/>
        <w:rPr>
          <w:noProof/>
          <w:lang w:eastAsia="ko-KR"/>
        </w:rPr>
      </w:pPr>
      <w:bookmarkStart w:id="951" w:name="_Toc176353462"/>
      <w:r w:rsidRPr="00FC08AF">
        <w:rPr>
          <w:noProof/>
        </w:rPr>
        <w:t>7.2.</w:t>
      </w:r>
      <w:r w:rsidRPr="00FC08AF">
        <w:rPr>
          <w:noProof/>
          <w:lang w:eastAsia="ko-KR"/>
        </w:rPr>
        <w:t>7</w:t>
      </w:r>
      <w:r w:rsidRPr="00FC08AF">
        <w:rPr>
          <w:noProof/>
        </w:rPr>
        <w:tab/>
        <w:t>/</w:t>
      </w:r>
      <w:r w:rsidRPr="00FC08AF">
        <w:rPr>
          <w:i/>
          <w:iCs/>
          <w:noProof/>
        </w:rPr>
        <w:t>&lt;x&gt;</w:t>
      </w:r>
      <w:r w:rsidRPr="00FC08AF">
        <w:rPr>
          <w:noProof/>
        </w:rPr>
        <w:t>/Common/BroadcastMCPTTGroupCall/</w:t>
      </w:r>
      <w:r w:rsidR="005C1D76" w:rsidRPr="00FC08AF">
        <w:rPr>
          <w:noProof/>
        </w:rPr>
        <w:br/>
      </w:r>
      <w:r w:rsidRPr="00FC08AF">
        <w:rPr>
          <w:noProof/>
          <w:lang w:eastAsia="ko-KR"/>
        </w:rPr>
        <w:t>NumLevel</w:t>
      </w:r>
      <w:r w:rsidRPr="00FC08AF">
        <w:rPr>
          <w:noProof/>
        </w:rPr>
        <w:t>Group</w:t>
      </w:r>
      <w:r w:rsidRPr="00FC08AF">
        <w:rPr>
          <w:noProof/>
          <w:lang w:eastAsia="ko-KR"/>
        </w:rPr>
        <w:t>Hierarchy</w:t>
      </w:r>
      <w:bookmarkEnd w:id="949"/>
      <w:bookmarkEnd w:id="950"/>
      <w:bookmarkEnd w:id="951"/>
    </w:p>
    <w:p w14:paraId="6DC962A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7</w:t>
      </w:r>
      <w:r w:rsidRPr="00FC08AF">
        <w:rPr>
          <w:noProof/>
        </w:rPr>
        <w:t>.1: /</w:t>
      </w:r>
      <w:r w:rsidRPr="00FC08AF">
        <w:rPr>
          <w:i/>
          <w:iCs/>
          <w:noProof/>
        </w:rPr>
        <w:t>&lt;x&gt;</w:t>
      </w:r>
      <w:r w:rsidRPr="00FC08AF">
        <w:rPr>
          <w:noProof/>
        </w:rPr>
        <w:t>/Common/BroadcastMCPTTGroupCall/</w:t>
      </w:r>
      <w:r w:rsidRPr="00FC08AF">
        <w:rPr>
          <w:noProof/>
          <w:lang w:eastAsia="ko-KR"/>
        </w:rPr>
        <w:t>NumLevel</w:t>
      </w:r>
      <w:r w:rsidRPr="00FC08AF">
        <w:rPr>
          <w:noProof/>
        </w:rPr>
        <w:t>Group</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F4E6DF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DB2605" w14:textId="77777777" w:rsidR="002F484D" w:rsidRPr="00FC08AF" w:rsidRDefault="002F484D" w:rsidP="00B93C96">
            <w:pPr>
              <w:rPr>
                <w:rFonts w:ascii="Arial" w:hAnsi="Arial" w:cs="Arial"/>
                <w:noProof/>
                <w:sz w:val="18"/>
                <w:szCs w:val="18"/>
              </w:rPr>
            </w:pPr>
            <w:r w:rsidRPr="00FC08AF">
              <w:rPr>
                <w:noProof/>
              </w:rPr>
              <w:t>Common/BroadcastMCPTTGroupCall/</w:t>
            </w:r>
            <w:r w:rsidRPr="00FC08AF">
              <w:rPr>
                <w:noProof/>
                <w:lang w:eastAsia="ko-KR"/>
              </w:rPr>
              <w:t>NumLevel</w:t>
            </w:r>
            <w:r w:rsidRPr="00FC08AF">
              <w:rPr>
                <w:noProof/>
              </w:rPr>
              <w:t>Group</w:t>
            </w:r>
            <w:r w:rsidRPr="00FC08AF">
              <w:rPr>
                <w:noProof/>
                <w:lang w:eastAsia="ko-KR"/>
              </w:rPr>
              <w:t>Hierarchy</w:t>
            </w:r>
          </w:p>
        </w:tc>
      </w:tr>
      <w:tr w:rsidR="002F484D" w:rsidRPr="00FC08AF" w14:paraId="5121269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CDED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DB69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2D2F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511B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5A99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1704D5" w14:textId="77777777" w:rsidR="002F484D" w:rsidRPr="00FC08AF" w:rsidRDefault="002F484D" w:rsidP="00B93C96">
            <w:pPr>
              <w:jc w:val="center"/>
              <w:rPr>
                <w:rFonts w:ascii="Arial" w:hAnsi="Arial" w:cs="Arial"/>
                <w:b/>
                <w:noProof/>
                <w:sz w:val="18"/>
                <w:szCs w:val="18"/>
              </w:rPr>
            </w:pPr>
          </w:p>
        </w:tc>
      </w:tr>
      <w:tr w:rsidR="002F484D" w:rsidRPr="00FC08AF" w14:paraId="1567AA2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D29B2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707F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9CF5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54947"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8F37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B22CA5" w14:textId="77777777" w:rsidR="002F484D" w:rsidRPr="00FC08AF" w:rsidRDefault="002F484D" w:rsidP="00B93C96">
            <w:pPr>
              <w:jc w:val="center"/>
              <w:rPr>
                <w:b/>
                <w:noProof/>
              </w:rPr>
            </w:pPr>
          </w:p>
        </w:tc>
      </w:tr>
      <w:tr w:rsidR="002F484D" w:rsidRPr="00FC08AF" w14:paraId="0293FB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F78FE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57924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number of l</w:t>
            </w:r>
            <w:r w:rsidRPr="00FC08AF">
              <w:rPr>
                <w:noProof/>
              </w:rPr>
              <w:t>evels of group hierarchy for group-broadcast groups</w:t>
            </w:r>
            <w:r w:rsidRPr="00FC08AF">
              <w:rPr>
                <w:noProof/>
                <w:lang w:eastAsia="ko-KR"/>
              </w:rPr>
              <w:t>.</w:t>
            </w:r>
          </w:p>
        </w:tc>
      </w:tr>
    </w:tbl>
    <w:p w14:paraId="022E9B13" w14:textId="77777777" w:rsidR="00235098" w:rsidRPr="00FC08AF" w:rsidRDefault="00235098" w:rsidP="00235098">
      <w:pPr>
        <w:rPr>
          <w:noProof/>
          <w:lang w:eastAsia="ko-KR"/>
        </w:rPr>
      </w:pPr>
    </w:p>
    <w:p w14:paraId="50FFC79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F99230C" w14:textId="77777777" w:rsidR="002F484D" w:rsidRPr="00FC08AF" w:rsidRDefault="002F484D" w:rsidP="002F484D">
      <w:pPr>
        <w:rPr>
          <w:noProof/>
          <w:lang w:eastAsia="ko-KR"/>
        </w:rPr>
      </w:pPr>
      <w:r w:rsidRPr="00FC08AF">
        <w:rPr>
          <w:noProof/>
          <w:lang w:eastAsia="ko-KR"/>
        </w:rPr>
        <w:t>The group-broadcast group with the lowest NumLevelGroupHierarchy value shall be considered as the group-broadcast group having the lowest level among the groups.</w:t>
      </w:r>
    </w:p>
    <w:p w14:paraId="30E28031" w14:textId="77777777" w:rsidR="002F484D" w:rsidRPr="00FC08AF" w:rsidRDefault="002F484D" w:rsidP="002F484D">
      <w:pPr>
        <w:pStyle w:val="Heading3"/>
        <w:rPr>
          <w:noProof/>
          <w:lang w:eastAsia="ko-KR"/>
        </w:rPr>
      </w:pPr>
      <w:bookmarkStart w:id="952" w:name="_Toc4578454"/>
      <w:bookmarkStart w:id="953" w:name="_Toc27728142"/>
      <w:bookmarkStart w:id="954" w:name="_Toc176353463"/>
      <w:r w:rsidRPr="00FC08AF">
        <w:rPr>
          <w:noProof/>
        </w:rPr>
        <w:t>7.2.</w:t>
      </w:r>
      <w:r w:rsidRPr="00FC08AF">
        <w:rPr>
          <w:noProof/>
          <w:lang w:eastAsia="ko-KR"/>
        </w:rPr>
        <w:t>8</w:t>
      </w:r>
      <w:r w:rsidRPr="00FC08AF">
        <w:rPr>
          <w:noProof/>
        </w:rPr>
        <w:tab/>
        <w:t>/</w:t>
      </w:r>
      <w:r w:rsidRPr="00FC08AF">
        <w:rPr>
          <w:i/>
          <w:iCs/>
          <w:noProof/>
        </w:rPr>
        <w:t>&lt;x&gt;</w:t>
      </w:r>
      <w:r w:rsidRPr="00FC08AF">
        <w:rPr>
          <w:noProof/>
        </w:rPr>
        <w:t>/Common/BroadcastMCPTTGroupCall/</w:t>
      </w:r>
      <w:r w:rsidR="005C1D76" w:rsidRPr="00FC08AF">
        <w:rPr>
          <w:noProof/>
        </w:rPr>
        <w:br/>
      </w:r>
      <w:r w:rsidRPr="00FC08AF">
        <w:rPr>
          <w:noProof/>
          <w:lang w:eastAsia="ko-KR"/>
        </w:rPr>
        <w:t>NumLevel</w:t>
      </w:r>
      <w:r w:rsidRPr="00FC08AF">
        <w:rPr>
          <w:noProof/>
        </w:rPr>
        <w:t>User</w:t>
      </w:r>
      <w:r w:rsidRPr="00FC08AF">
        <w:rPr>
          <w:noProof/>
          <w:lang w:eastAsia="ko-KR"/>
        </w:rPr>
        <w:t>Hierarchy</w:t>
      </w:r>
      <w:bookmarkEnd w:id="952"/>
      <w:bookmarkEnd w:id="953"/>
      <w:bookmarkEnd w:id="954"/>
    </w:p>
    <w:p w14:paraId="7C5CA2F3"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8</w:t>
      </w:r>
      <w:r w:rsidRPr="00FC08AF">
        <w:rPr>
          <w:noProof/>
        </w:rPr>
        <w:t>.1: /</w:t>
      </w:r>
      <w:r w:rsidRPr="00FC08AF">
        <w:rPr>
          <w:i/>
          <w:iCs/>
          <w:noProof/>
        </w:rPr>
        <w:t>&lt;x&gt;</w:t>
      </w:r>
      <w:r w:rsidRPr="00FC08AF">
        <w:rPr>
          <w:noProof/>
        </w:rPr>
        <w:t>/Common/BroadcastMCPTTGroupCall/</w:t>
      </w:r>
      <w:r w:rsidRPr="00FC08AF">
        <w:rPr>
          <w:noProof/>
          <w:lang w:eastAsia="ko-KR"/>
        </w:rPr>
        <w:t>NumLevel</w:t>
      </w:r>
      <w:r w:rsidRPr="00FC08AF">
        <w:rPr>
          <w:noProof/>
        </w:rPr>
        <w:t>User</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935083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E44B9A" w14:textId="77777777" w:rsidR="002F484D" w:rsidRPr="00FC08AF" w:rsidRDefault="002F484D" w:rsidP="00B93C96">
            <w:pPr>
              <w:rPr>
                <w:rFonts w:ascii="Arial" w:hAnsi="Arial" w:cs="Arial"/>
                <w:noProof/>
                <w:sz w:val="18"/>
                <w:szCs w:val="18"/>
              </w:rPr>
            </w:pPr>
            <w:r w:rsidRPr="00FC08AF">
              <w:rPr>
                <w:noProof/>
              </w:rPr>
              <w:t>Common/BroadcastMCPTTGroupCall/</w:t>
            </w:r>
            <w:r w:rsidRPr="00FC08AF">
              <w:rPr>
                <w:noProof/>
                <w:lang w:eastAsia="ko-KR"/>
              </w:rPr>
              <w:t>NumLevel</w:t>
            </w:r>
            <w:r w:rsidRPr="00FC08AF">
              <w:rPr>
                <w:noProof/>
              </w:rPr>
              <w:t>User</w:t>
            </w:r>
            <w:r w:rsidRPr="00FC08AF">
              <w:rPr>
                <w:noProof/>
                <w:lang w:eastAsia="ko-KR"/>
              </w:rPr>
              <w:t>Hierarchy</w:t>
            </w:r>
          </w:p>
        </w:tc>
      </w:tr>
      <w:tr w:rsidR="002F484D" w:rsidRPr="00FC08AF" w14:paraId="73C2FE2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92BC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2410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6409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831B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87CB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466CA6" w14:textId="77777777" w:rsidR="002F484D" w:rsidRPr="00FC08AF" w:rsidRDefault="002F484D" w:rsidP="00B93C96">
            <w:pPr>
              <w:jc w:val="center"/>
              <w:rPr>
                <w:rFonts w:ascii="Arial" w:hAnsi="Arial" w:cs="Arial"/>
                <w:b/>
                <w:noProof/>
                <w:sz w:val="18"/>
                <w:szCs w:val="18"/>
              </w:rPr>
            </w:pPr>
          </w:p>
        </w:tc>
      </w:tr>
      <w:tr w:rsidR="002F484D" w:rsidRPr="00FC08AF" w14:paraId="2A57531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9D4D4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A634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057E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8944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D487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6149C1" w14:textId="77777777" w:rsidR="002F484D" w:rsidRPr="00FC08AF" w:rsidRDefault="002F484D" w:rsidP="00B93C96">
            <w:pPr>
              <w:jc w:val="center"/>
              <w:rPr>
                <w:b/>
                <w:noProof/>
              </w:rPr>
            </w:pPr>
          </w:p>
        </w:tc>
      </w:tr>
      <w:tr w:rsidR="002F484D" w:rsidRPr="00FC08AF" w14:paraId="7B0A789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1C963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BBA08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number of l</w:t>
            </w:r>
            <w:r w:rsidRPr="00FC08AF">
              <w:rPr>
                <w:noProof/>
              </w:rPr>
              <w:t>evels of user hierarchy for user-broadcast groups</w:t>
            </w:r>
            <w:r w:rsidRPr="00FC08AF">
              <w:rPr>
                <w:noProof/>
                <w:lang w:eastAsia="ko-KR"/>
              </w:rPr>
              <w:t>.</w:t>
            </w:r>
          </w:p>
        </w:tc>
      </w:tr>
    </w:tbl>
    <w:p w14:paraId="5BC21EDD" w14:textId="77777777" w:rsidR="00235098" w:rsidRPr="00FC08AF" w:rsidRDefault="00235098" w:rsidP="00235098">
      <w:pPr>
        <w:rPr>
          <w:noProof/>
          <w:lang w:eastAsia="ko-KR"/>
        </w:rPr>
      </w:pPr>
    </w:p>
    <w:p w14:paraId="4126D9A1"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0A77CB0F" w14:textId="77777777" w:rsidR="002F484D" w:rsidRPr="00FC08AF" w:rsidRDefault="002F484D" w:rsidP="002F484D">
      <w:pPr>
        <w:rPr>
          <w:noProof/>
          <w:lang w:eastAsia="ko-KR"/>
        </w:rPr>
      </w:pPr>
      <w:r w:rsidRPr="00FC08AF">
        <w:rPr>
          <w:noProof/>
          <w:lang w:eastAsia="ko-KR"/>
        </w:rPr>
        <w:t>The user-broadcast group with the lowest NumLevelUserHierarchy value shall be considered as the user-broadcast group the lowest level among the groups.</w:t>
      </w:r>
    </w:p>
    <w:p w14:paraId="30B5C28F" w14:textId="77777777" w:rsidR="002F484D" w:rsidRPr="00FC08AF" w:rsidRDefault="002F484D" w:rsidP="002F484D">
      <w:pPr>
        <w:pStyle w:val="Heading3"/>
        <w:rPr>
          <w:noProof/>
          <w:lang w:eastAsia="ko-KR"/>
        </w:rPr>
      </w:pPr>
      <w:bookmarkStart w:id="955" w:name="_Toc4578455"/>
      <w:bookmarkStart w:id="956" w:name="_Toc27728143"/>
      <w:bookmarkStart w:id="957" w:name="_Toc176353464"/>
      <w:r w:rsidRPr="00FC08AF">
        <w:rPr>
          <w:noProof/>
        </w:rPr>
        <w:t>7.2.</w:t>
      </w:r>
      <w:r w:rsidRPr="00FC08AF">
        <w:rPr>
          <w:noProof/>
          <w:lang w:eastAsia="ko-KR"/>
        </w:rPr>
        <w:t>9</w:t>
      </w:r>
      <w:r w:rsidRPr="00FC08AF">
        <w:rPr>
          <w:noProof/>
        </w:rPr>
        <w:tab/>
        <w:t>/</w:t>
      </w:r>
      <w:r w:rsidRPr="00FC08AF">
        <w:rPr>
          <w:i/>
          <w:iCs/>
          <w:noProof/>
        </w:rPr>
        <w:t>&lt;x&gt;</w:t>
      </w:r>
      <w:r w:rsidRPr="00FC08AF">
        <w:rPr>
          <w:noProof/>
        </w:rPr>
        <w:t>/Common/MinLengthAliasID</w:t>
      </w:r>
      <w:bookmarkEnd w:id="955"/>
      <w:bookmarkEnd w:id="956"/>
      <w:bookmarkEnd w:id="957"/>
    </w:p>
    <w:p w14:paraId="47F5C60F"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9</w:t>
      </w:r>
      <w:r w:rsidRPr="00FC08AF">
        <w:rPr>
          <w:noProof/>
        </w:rPr>
        <w:t>.1: /</w:t>
      </w:r>
      <w:r w:rsidRPr="00FC08AF">
        <w:rPr>
          <w:i/>
          <w:iCs/>
          <w:noProof/>
        </w:rPr>
        <w:t>&lt;x&gt;</w:t>
      </w:r>
      <w:r w:rsidRPr="00FC08AF">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B3F6A3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BC0CAF" w14:textId="77777777" w:rsidR="002F484D" w:rsidRPr="00FC08AF" w:rsidRDefault="002F484D" w:rsidP="00B93C96">
            <w:pPr>
              <w:rPr>
                <w:rFonts w:ascii="Arial" w:hAnsi="Arial" w:cs="Arial"/>
                <w:noProof/>
                <w:sz w:val="18"/>
                <w:szCs w:val="18"/>
              </w:rPr>
            </w:pPr>
            <w:r w:rsidRPr="00FC08AF">
              <w:rPr>
                <w:noProof/>
              </w:rPr>
              <w:t>Common/MinLengthAliasID</w:t>
            </w:r>
          </w:p>
        </w:tc>
      </w:tr>
      <w:tr w:rsidR="002F484D" w:rsidRPr="00FC08AF" w14:paraId="5D4F4B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DBB01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BEA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19AA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7DDC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3E99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053F04" w14:textId="77777777" w:rsidR="002F484D" w:rsidRPr="00FC08AF" w:rsidRDefault="002F484D" w:rsidP="00B93C96">
            <w:pPr>
              <w:jc w:val="center"/>
              <w:rPr>
                <w:rFonts w:ascii="Arial" w:hAnsi="Arial" w:cs="Arial"/>
                <w:b/>
                <w:noProof/>
                <w:sz w:val="18"/>
                <w:szCs w:val="18"/>
              </w:rPr>
            </w:pPr>
          </w:p>
        </w:tc>
      </w:tr>
      <w:tr w:rsidR="002F484D" w:rsidRPr="00FC08AF" w14:paraId="0B931AD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7BFE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ADED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3754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643AF"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F813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BC0EDE" w14:textId="77777777" w:rsidR="002F484D" w:rsidRPr="00FC08AF" w:rsidRDefault="002F484D" w:rsidP="00B93C96">
            <w:pPr>
              <w:jc w:val="center"/>
              <w:rPr>
                <w:b/>
                <w:noProof/>
              </w:rPr>
            </w:pPr>
          </w:p>
        </w:tc>
      </w:tr>
      <w:tr w:rsidR="002F484D" w:rsidRPr="00FC08AF" w14:paraId="4822C4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7A5D5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5A956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m</w:t>
            </w:r>
            <w:r w:rsidRPr="00FC08AF">
              <w:rPr>
                <w:noProof/>
              </w:rPr>
              <w:t>inimum length of an alphanumeric identifier (i.e., alias) assigned by an MCPTT administrator</w:t>
            </w:r>
            <w:r w:rsidRPr="00FC08AF">
              <w:rPr>
                <w:noProof/>
                <w:lang w:eastAsia="ko-KR"/>
              </w:rPr>
              <w:t>.</w:t>
            </w:r>
          </w:p>
        </w:tc>
      </w:tr>
    </w:tbl>
    <w:p w14:paraId="78E0BB8D" w14:textId="77777777" w:rsidR="00235098" w:rsidRPr="00FC08AF" w:rsidRDefault="00235098" w:rsidP="00235098">
      <w:pPr>
        <w:rPr>
          <w:noProof/>
          <w:lang w:eastAsia="ko-KR"/>
        </w:rPr>
      </w:pPr>
    </w:p>
    <w:p w14:paraId="6087F6B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5B1103A0" w14:textId="77777777" w:rsidR="002F484D" w:rsidRPr="00FC08AF" w:rsidRDefault="002F484D" w:rsidP="002F484D">
      <w:pPr>
        <w:pStyle w:val="Heading3"/>
        <w:rPr>
          <w:noProof/>
          <w:lang w:eastAsia="ko-KR"/>
        </w:rPr>
      </w:pPr>
      <w:bookmarkStart w:id="958" w:name="_Toc4578456"/>
      <w:bookmarkStart w:id="959" w:name="_Toc27728144"/>
      <w:bookmarkStart w:id="960" w:name="_Toc176353465"/>
      <w:r w:rsidRPr="00FC08AF">
        <w:rPr>
          <w:noProof/>
        </w:rPr>
        <w:lastRenderedPageBreak/>
        <w:t>7.2.</w:t>
      </w:r>
      <w:r w:rsidRPr="00FC08AF">
        <w:rPr>
          <w:noProof/>
          <w:lang w:eastAsia="ko-KR"/>
        </w:rPr>
        <w:t>10</w:t>
      </w:r>
      <w:r w:rsidRPr="00FC08AF">
        <w:rPr>
          <w:noProof/>
        </w:rPr>
        <w:tab/>
        <w:t>/</w:t>
      </w:r>
      <w:r w:rsidRPr="00FC08AF">
        <w:rPr>
          <w:i/>
          <w:iCs/>
          <w:noProof/>
        </w:rPr>
        <w:t>&lt;x&gt;</w:t>
      </w:r>
      <w:r w:rsidRPr="00FC08AF">
        <w:rPr>
          <w:noProof/>
        </w:rPr>
        <w:t>/OffNetwork</w:t>
      </w:r>
      <w:bookmarkEnd w:id="958"/>
      <w:bookmarkEnd w:id="959"/>
      <w:bookmarkEnd w:id="960"/>
    </w:p>
    <w:p w14:paraId="36C50AF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8A5031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42402E" w14:textId="77777777" w:rsidR="002F484D" w:rsidRPr="00FC08AF" w:rsidRDefault="002F484D" w:rsidP="00B93C96">
            <w:pPr>
              <w:rPr>
                <w:rFonts w:ascii="Arial" w:hAnsi="Arial" w:cs="Arial"/>
                <w:noProof/>
                <w:sz w:val="18"/>
                <w:szCs w:val="18"/>
              </w:rPr>
            </w:pPr>
            <w:r w:rsidRPr="00FC08AF">
              <w:rPr>
                <w:noProof/>
              </w:rPr>
              <w:t>OffNetwork</w:t>
            </w:r>
          </w:p>
        </w:tc>
      </w:tr>
      <w:tr w:rsidR="002F484D" w:rsidRPr="00FC08AF" w14:paraId="058475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75910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8BDE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A78D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BEC1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BEE9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8DDDD8" w14:textId="77777777" w:rsidR="002F484D" w:rsidRPr="00FC08AF" w:rsidRDefault="002F484D" w:rsidP="00B93C96">
            <w:pPr>
              <w:jc w:val="center"/>
              <w:rPr>
                <w:rFonts w:ascii="Arial" w:hAnsi="Arial" w:cs="Arial"/>
                <w:b/>
                <w:noProof/>
                <w:sz w:val="18"/>
                <w:szCs w:val="18"/>
              </w:rPr>
            </w:pPr>
          </w:p>
        </w:tc>
      </w:tr>
      <w:tr w:rsidR="002F484D" w:rsidRPr="00FC08AF" w14:paraId="6A31223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8A1A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A90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318E4"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EB0A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CD27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3BFC8" w14:textId="77777777" w:rsidR="002F484D" w:rsidRPr="00FC08AF" w:rsidRDefault="002F484D" w:rsidP="00B93C96">
            <w:pPr>
              <w:jc w:val="center"/>
              <w:rPr>
                <w:b/>
                <w:noProof/>
              </w:rPr>
            </w:pPr>
          </w:p>
        </w:tc>
      </w:tr>
      <w:tr w:rsidR="002F484D" w:rsidRPr="00FC08AF" w14:paraId="16FEFAF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FB5C0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0702B0"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4EEEDE8D" w14:textId="77777777" w:rsidR="00235098" w:rsidRPr="00FC08AF" w:rsidRDefault="00235098" w:rsidP="00235098">
      <w:pPr>
        <w:rPr>
          <w:noProof/>
          <w:lang w:eastAsia="ko-KR"/>
        </w:rPr>
      </w:pPr>
      <w:bookmarkStart w:id="961" w:name="_Toc4578457"/>
      <w:bookmarkStart w:id="962" w:name="_Toc27728145"/>
    </w:p>
    <w:p w14:paraId="3CDC94A0" w14:textId="77777777" w:rsidR="002F484D" w:rsidRPr="00FC08AF" w:rsidRDefault="002F484D" w:rsidP="002F484D">
      <w:pPr>
        <w:pStyle w:val="Heading3"/>
        <w:rPr>
          <w:noProof/>
          <w:lang w:eastAsia="ko-KR"/>
        </w:rPr>
      </w:pPr>
      <w:bookmarkStart w:id="963" w:name="_Toc176353466"/>
      <w:r w:rsidRPr="00FC08AF">
        <w:rPr>
          <w:noProof/>
          <w:lang w:eastAsia="ko-KR"/>
        </w:rPr>
        <w:t>7.2</w:t>
      </w:r>
      <w:r w:rsidRPr="00FC08AF">
        <w:rPr>
          <w:noProof/>
        </w:rPr>
        <w:t>.</w:t>
      </w:r>
      <w:r w:rsidRPr="00FC08AF">
        <w:rPr>
          <w:noProof/>
          <w:lang w:eastAsia="ko-KR"/>
        </w:rPr>
        <w:t>11</w:t>
      </w:r>
      <w:r w:rsidRPr="00FC08AF">
        <w:rPr>
          <w:noProof/>
        </w:rPr>
        <w:tab/>
        <w:t>/</w:t>
      </w:r>
      <w:r w:rsidRPr="00FC08AF">
        <w:rPr>
          <w:i/>
          <w:iCs/>
          <w:noProof/>
        </w:rPr>
        <w:t>&lt;x&gt;</w:t>
      </w:r>
      <w:r w:rsidRPr="00FC08AF">
        <w:rPr>
          <w:noProof/>
        </w:rPr>
        <w:t>/</w:t>
      </w:r>
      <w:r w:rsidR="00200796" w:rsidRPr="00FC08AF">
        <w:rPr>
          <w:noProof/>
        </w:rPr>
        <w:t>OffNetwork</w:t>
      </w:r>
      <w:r w:rsidRPr="00FC08AF">
        <w:rPr>
          <w:noProof/>
          <w:lang w:eastAsia="ko-KR"/>
        </w:rPr>
        <w:t>/</w:t>
      </w:r>
      <w:r w:rsidRPr="00FC08AF">
        <w:rPr>
          <w:noProof/>
        </w:rPr>
        <w:t>PrivateCall</w:t>
      </w:r>
      <w:bookmarkEnd w:id="961"/>
      <w:bookmarkEnd w:id="962"/>
      <w:bookmarkEnd w:id="963"/>
    </w:p>
    <w:p w14:paraId="753E89F3"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0070459C" w:rsidRPr="00FC08AF">
        <w:rPr>
          <w:noProof/>
        </w:rPr>
        <w:t>OffNetwork</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4104DF5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3F2895"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/PrivateCall</w:t>
            </w:r>
          </w:p>
        </w:tc>
      </w:tr>
      <w:tr w:rsidR="002F484D" w:rsidRPr="00FC08AF" w14:paraId="162AC2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F8757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EB81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9E369"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619C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7B41"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BD45C7" w14:textId="77777777" w:rsidR="002F484D" w:rsidRPr="00FC08AF" w:rsidRDefault="002F484D" w:rsidP="00B93C96">
            <w:pPr>
              <w:jc w:val="center"/>
              <w:rPr>
                <w:rFonts w:ascii="Arial" w:hAnsi="Arial" w:cs="Arial"/>
                <w:b/>
                <w:noProof/>
                <w:sz w:val="18"/>
                <w:szCs w:val="18"/>
              </w:rPr>
            </w:pPr>
          </w:p>
        </w:tc>
      </w:tr>
      <w:tr w:rsidR="002F484D" w:rsidRPr="00FC08AF" w14:paraId="77D686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86C8F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76A0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BED15"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30FB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FA456"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E02ACC" w14:textId="77777777" w:rsidR="002F484D" w:rsidRPr="00FC08AF" w:rsidRDefault="002F484D" w:rsidP="00B93C96">
            <w:pPr>
              <w:jc w:val="center"/>
              <w:rPr>
                <w:b/>
                <w:noProof/>
              </w:rPr>
            </w:pPr>
          </w:p>
        </w:tc>
      </w:tr>
      <w:tr w:rsidR="002F484D" w:rsidRPr="00FC08AF" w14:paraId="5B2DCE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EE593B"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2218D"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074897EA" w14:textId="77777777" w:rsidR="00235098" w:rsidRPr="00FC08AF" w:rsidRDefault="00235098" w:rsidP="00235098">
      <w:pPr>
        <w:rPr>
          <w:noProof/>
          <w:lang w:eastAsia="ko-KR"/>
        </w:rPr>
      </w:pPr>
      <w:bookmarkStart w:id="964" w:name="_Toc4578458"/>
      <w:bookmarkStart w:id="965" w:name="_Toc27728146"/>
    </w:p>
    <w:p w14:paraId="06F895AC" w14:textId="77777777" w:rsidR="002F484D" w:rsidRPr="00FC08AF" w:rsidRDefault="002F484D" w:rsidP="002F484D">
      <w:pPr>
        <w:pStyle w:val="Heading3"/>
        <w:rPr>
          <w:noProof/>
          <w:lang w:eastAsia="ko-KR"/>
        </w:rPr>
      </w:pPr>
      <w:bookmarkStart w:id="966" w:name="_Toc176353467"/>
      <w:r w:rsidRPr="00FC08AF">
        <w:rPr>
          <w:noProof/>
        </w:rPr>
        <w:t>7.2.</w:t>
      </w:r>
      <w:r w:rsidRPr="00FC08AF">
        <w:rPr>
          <w:noProof/>
          <w:lang w:eastAsia="ko-KR"/>
        </w:rPr>
        <w:t>12</w:t>
      </w:r>
      <w:r w:rsidRPr="00FC08AF">
        <w:rPr>
          <w:noProof/>
        </w:rPr>
        <w:tab/>
        <w:t>/</w:t>
      </w:r>
      <w:r w:rsidRPr="00FC08AF">
        <w:rPr>
          <w:i/>
          <w:iCs/>
          <w:noProof/>
        </w:rPr>
        <w:t>&lt;x&gt;</w:t>
      </w:r>
      <w:r w:rsidRPr="00FC08AF">
        <w:rPr>
          <w:noProof/>
        </w:rPr>
        <w:t>/</w:t>
      </w:r>
      <w:r w:rsidR="00200796" w:rsidRPr="00FC08AF">
        <w:rPr>
          <w:noProof/>
        </w:rPr>
        <w:t>OffNetwork</w:t>
      </w:r>
      <w:r w:rsidRPr="00FC08AF">
        <w:rPr>
          <w:noProof/>
        </w:rPr>
        <w:t>/PrivateCall/MaxDuration</w:t>
      </w:r>
      <w:bookmarkEnd w:id="964"/>
      <w:bookmarkEnd w:id="965"/>
      <w:bookmarkEnd w:id="966"/>
    </w:p>
    <w:p w14:paraId="09929AAA"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0070459C" w:rsidRPr="00FC08AF">
        <w:rPr>
          <w:noProof/>
        </w:rPr>
        <w:t>OffNetwork</w:t>
      </w:r>
      <w:r w:rsidRPr="00FC08AF">
        <w:rPr>
          <w:noProof/>
          <w:lang w:eastAsia="ko-KR"/>
        </w:rPr>
        <w:t>/</w:t>
      </w:r>
      <w:r w:rsidRPr="00FC08AF">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8C82E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44218E"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/PrivateCall/MaxDuration</w:t>
            </w:r>
          </w:p>
        </w:tc>
      </w:tr>
      <w:tr w:rsidR="002F484D" w:rsidRPr="00FC08AF" w14:paraId="7E58DC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AB319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A6E0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D072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709A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A19E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1031F1" w14:textId="77777777" w:rsidR="002F484D" w:rsidRPr="00FC08AF" w:rsidRDefault="002F484D" w:rsidP="00B93C96">
            <w:pPr>
              <w:jc w:val="center"/>
              <w:rPr>
                <w:rFonts w:ascii="Arial" w:hAnsi="Arial" w:cs="Arial"/>
                <w:b/>
                <w:noProof/>
                <w:sz w:val="18"/>
                <w:szCs w:val="18"/>
              </w:rPr>
            </w:pPr>
          </w:p>
        </w:tc>
      </w:tr>
      <w:tr w:rsidR="002F484D" w:rsidRPr="00FC08AF" w14:paraId="7168CAC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1EF7D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7957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D578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3044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8AAE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F245B4" w14:textId="77777777" w:rsidR="002F484D" w:rsidRPr="00FC08AF" w:rsidRDefault="002F484D" w:rsidP="00B93C96">
            <w:pPr>
              <w:jc w:val="center"/>
              <w:rPr>
                <w:b/>
                <w:noProof/>
              </w:rPr>
            </w:pPr>
          </w:p>
        </w:tc>
      </w:tr>
      <w:tr w:rsidR="002F484D" w:rsidRPr="00FC08AF" w14:paraId="7ED4038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37291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2FAB8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m</w:t>
            </w:r>
            <w:r w:rsidRPr="00FC08AF">
              <w:rPr>
                <w:noProof/>
              </w:rPr>
              <w:t>ax private call (with floor control) duration</w:t>
            </w:r>
            <w:r w:rsidRPr="00FC08AF">
              <w:rPr>
                <w:noProof/>
                <w:lang w:eastAsia="ko-KR"/>
              </w:rPr>
              <w:t>.</w:t>
            </w:r>
          </w:p>
        </w:tc>
      </w:tr>
    </w:tbl>
    <w:p w14:paraId="26992A31" w14:textId="77777777" w:rsidR="00235098" w:rsidRPr="00FC08AF" w:rsidRDefault="00235098" w:rsidP="00235098">
      <w:pPr>
        <w:rPr>
          <w:noProof/>
          <w:lang w:eastAsia="ko-KR"/>
        </w:rPr>
      </w:pPr>
    </w:p>
    <w:p w14:paraId="5CF457E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24DD9C1A" w14:textId="77777777" w:rsidR="002F484D" w:rsidRPr="00FC08AF" w:rsidRDefault="002F484D" w:rsidP="002F484D">
      <w:pPr>
        <w:rPr>
          <w:noProof/>
          <w:lang w:eastAsia="ko-KR"/>
        </w:rPr>
      </w:pPr>
      <w:r w:rsidRPr="00FC08AF">
        <w:rPr>
          <w:noProof/>
        </w:rPr>
        <w:t>The MaxDuration time is in seconds</w:t>
      </w:r>
      <w:r w:rsidRPr="00FC08AF">
        <w:rPr>
          <w:noProof/>
          <w:lang w:eastAsia="ko-KR"/>
        </w:rPr>
        <w:t>.</w:t>
      </w:r>
    </w:p>
    <w:p w14:paraId="64BA6118" w14:textId="77777777" w:rsidR="002F484D" w:rsidRPr="00FC08AF" w:rsidRDefault="002F484D" w:rsidP="002F484D">
      <w:pPr>
        <w:pStyle w:val="Heading3"/>
        <w:rPr>
          <w:noProof/>
          <w:lang w:eastAsia="ko-KR"/>
        </w:rPr>
      </w:pPr>
      <w:bookmarkStart w:id="967" w:name="_Toc4578459"/>
      <w:bookmarkStart w:id="968" w:name="_Toc27728147"/>
      <w:bookmarkStart w:id="969" w:name="_Toc176353468"/>
      <w:r w:rsidRPr="00FC08AF">
        <w:rPr>
          <w:noProof/>
        </w:rPr>
        <w:t>7.2.1</w:t>
      </w:r>
      <w:r w:rsidRPr="00FC08AF">
        <w:rPr>
          <w:noProof/>
          <w:lang w:eastAsia="ko-KR"/>
        </w:rPr>
        <w:t>3</w:t>
      </w:r>
      <w:r w:rsidRPr="00FC08AF">
        <w:rPr>
          <w:noProof/>
        </w:rPr>
        <w:tab/>
        <w:t>/</w:t>
      </w:r>
      <w:r w:rsidRPr="00FC08AF">
        <w:rPr>
          <w:i/>
          <w:iCs/>
          <w:noProof/>
        </w:rPr>
        <w:t>&lt;x&gt;</w:t>
      </w:r>
      <w:r w:rsidRPr="00FC08AF">
        <w:rPr>
          <w:noProof/>
        </w:rPr>
        <w:t>/</w:t>
      </w:r>
      <w:r w:rsidR="00200796" w:rsidRPr="00FC08AF">
        <w:rPr>
          <w:noProof/>
        </w:rPr>
        <w:t>OffNetwork</w:t>
      </w:r>
      <w:r w:rsidRPr="00FC08AF">
        <w:rPr>
          <w:noProof/>
        </w:rPr>
        <w:t>/PrivateCall</w:t>
      </w:r>
      <w:r w:rsidRPr="00FC08AF">
        <w:rPr>
          <w:noProof/>
          <w:lang w:eastAsia="ko-KR"/>
        </w:rPr>
        <w:t>/</w:t>
      </w:r>
      <w:r w:rsidRPr="00FC08AF">
        <w:rPr>
          <w:noProof/>
        </w:rPr>
        <w:t>HangTime</w:t>
      </w:r>
      <w:bookmarkEnd w:id="967"/>
      <w:bookmarkEnd w:id="968"/>
      <w:bookmarkEnd w:id="969"/>
    </w:p>
    <w:p w14:paraId="5D2BB2C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0070459C" w:rsidRPr="00FC08AF">
        <w:rPr>
          <w:noProof/>
        </w:rPr>
        <w:t>OffNetwork</w:t>
      </w:r>
      <w:r w:rsidRPr="00FC08AF">
        <w:rPr>
          <w:noProof/>
        </w:rPr>
        <w:t>/</w:t>
      </w:r>
      <w:r w:rsidRPr="00FC08AF">
        <w:rPr>
          <w:noProof/>
          <w:lang w:eastAsia="ko-KR"/>
        </w:rPr>
        <w:t>PrivateCall/</w:t>
      </w:r>
      <w:r w:rsidRPr="00FC08AF">
        <w:rPr>
          <w:noProof/>
        </w:rPr>
        <w:t>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A42C07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766D0F"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w:t>
            </w:r>
            <w:r w:rsidR="002F484D" w:rsidRPr="00FC08AF">
              <w:rPr>
                <w:noProof/>
                <w:lang w:eastAsia="ko-KR"/>
              </w:rPr>
              <w:t>PrivateCall/</w:t>
            </w:r>
            <w:r w:rsidR="002F484D" w:rsidRPr="00FC08AF">
              <w:rPr>
                <w:noProof/>
              </w:rPr>
              <w:t>HangTime</w:t>
            </w:r>
          </w:p>
        </w:tc>
      </w:tr>
      <w:tr w:rsidR="002F484D" w:rsidRPr="00FC08AF" w14:paraId="5CB7B44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DDDA1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585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9BD5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2A3D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4D7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6BC6D5" w14:textId="77777777" w:rsidR="002F484D" w:rsidRPr="00FC08AF" w:rsidRDefault="002F484D" w:rsidP="00B93C96">
            <w:pPr>
              <w:jc w:val="center"/>
              <w:rPr>
                <w:rFonts w:ascii="Arial" w:hAnsi="Arial" w:cs="Arial"/>
                <w:b/>
                <w:noProof/>
                <w:sz w:val="18"/>
                <w:szCs w:val="18"/>
              </w:rPr>
            </w:pPr>
          </w:p>
        </w:tc>
      </w:tr>
      <w:tr w:rsidR="002F484D" w:rsidRPr="00FC08AF" w14:paraId="542B9D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8B7B3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665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BDE8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4EE9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1A88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9B8AE0" w14:textId="77777777" w:rsidR="002F484D" w:rsidRPr="00FC08AF" w:rsidRDefault="002F484D" w:rsidP="00B93C96">
            <w:pPr>
              <w:jc w:val="center"/>
              <w:rPr>
                <w:b/>
                <w:noProof/>
              </w:rPr>
            </w:pPr>
          </w:p>
        </w:tc>
      </w:tr>
      <w:tr w:rsidR="002F484D" w:rsidRPr="00FC08AF" w14:paraId="35B5A6A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564BF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AD056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h</w:t>
            </w:r>
            <w:r w:rsidRPr="00FC08AF">
              <w:rPr>
                <w:noProof/>
              </w:rPr>
              <w:t>ang timer for private calls</w:t>
            </w:r>
            <w:r w:rsidR="00C84173" w:rsidRPr="00FC08AF">
              <w:rPr>
                <w:noProof/>
                <w:lang w:eastAsia="ko-KR"/>
              </w:rPr>
              <w:t xml:space="preserve"> (with floor control)</w:t>
            </w:r>
            <w:r w:rsidRPr="00FC08AF">
              <w:rPr>
                <w:noProof/>
                <w:lang w:eastAsia="ko-KR"/>
              </w:rPr>
              <w:t>.</w:t>
            </w:r>
          </w:p>
        </w:tc>
      </w:tr>
    </w:tbl>
    <w:p w14:paraId="14C7F54B" w14:textId="77777777" w:rsidR="00235098" w:rsidRPr="00FC08AF" w:rsidRDefault="00235098" w:rsidP="00235098">
      <w:pPr>
        <w:rPr>
          <w:noProof/>
          <w:lang w:eastAsia="ko-KR"/>
        </w:rPr>
      </w:pPr>
    </w:p>
    <w:p w14:paraId="561A0BCC"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40436AE0" w14:textId="77777777" w:rsidR="002F484D" w:rsidRPr="00FC08AF" w:rsidRDefault="002F484D" w:rsidP="002F484D">
      <w:pPr>
        <w:rPr>
          <w:noProof/>
          <w:lang w:eastAsia="ko-KR"/>
        </w:rPr>
      </w:pPr>
      <w:r w:rsidRPr="00FC08AF">
        <w:rPr>
          <w:noProof/>
        </w:rPr>
        <w:t>The HangTime is in seconds</w:t>
      </w:r>
      <w:r w:rsidRPr="00FC08AF">
        <w:rPr>
          <w:noProof/>
          <w:lang w:eastAsia="ko-KR"/>
        </w:rPr>
        <w:t>.</w:t>
      </w:r>
    </w:p>
    <w:p w14:paraId="7567DE13" w14:textId="77777777" w:rsidR="009E0DAD" w:rsidRPr="00FC08AF" w:rsidRDefault="009E0DAD" w:rsidP="009E0DAD">
      <w:pPr>
        <w:pStyle w:val="Heading3"/>
        <w:rPr>
          <w:noProof/>
          <w:lang w:eastAsia="ko-KR"/>
        </w:rPr>
      </w:pPr>
      <w:bookmarkStart w:id="970" w:name="_Toc4578460"/>
      <w:bookmarkStart w:id="971" w:name="_Toc27728148"/>
      <w:bookmarkStart w:id="972" w:name="_Toc176353469"/>
      <w:r w:rsidRPr="00FC08AF">
        <w:rPr>
          <w:noProof/>
        </w:rPr>
        <w:t>7.2.1</w:t>
      </w:r>
      <w:r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PrivateCall</w:t>
      </w:r>
      <w:r w:rsidRPr="00FC08AF">
        <w:rPr>
          <w:noProof/>
        </w:rPr>
        <w:t>/CancelTimeout</w:t>
      </w:r>
      <w:bookmarkEnd w:id="970"/>
      <w:bookmarkEnd w:id="971"/>
      <w:bookmarkEnd w:id="972"/>
    </w:p>
    <w:p w14:paraId="2CBF82C7" w14:textId="77777777" w:rsidR="009E0DAD" w:rsidRPr="00FC08AF" w:rsidRDefault="009E0DAD" w:rsidP="009E0DA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14</w:t>
      </w:r>
      <w:r w:rsidRPr="00FC08AF">
        <w:rPr>
          <w:noProof/>
        </w:rPr>
        <w:t>.1: /</w:t>
      </w:r>
      <w:r w:rsidRPr="00FC08AF">
        <w:rPr>
          <w:i/>
          <w:iCs/>
          <w:noProof/>
        </w:rPr>
        <w:t>&lt;x&gt;</w:t>
      </w:r>
      <w:r w:rsidRPr="00FC08AF">
        <w:rPr>
          <w:noProof/>
        </w:rPr>
        <w:t>/OffNetwork/</w:t>
      </w:r>
      <w:r w:rsidRPr="00FC08AF">
        <w:rPr>
          <w:noProof/>
          <w:lang w:eastAsia="ko-KR"/>
        </w:rPr>
        <w:t>PrivateCall</w:t>
      </w:r>
      <w:r w:rsidRPr="00FC08AF">
        <w:rPr>
          <w:noProof/>
        </w:rPr>
        <w:t>/CancelTimeout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E0DAD" w:rsidRPr="00FC08AF" w14:paraId="50A58C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08DA25" w14:textId="77777777" w:rsidR="009E0DAD" w:rsidRPr="00FC08AF" w:rsidRDefault="009E0DAD" w:rsidP="00CF1FEB">
            <w:pPr>
              <w:rPr>
                <w:rFonts w:ascii="Arial" w:hAnsi="Arial" w:cs="Arial"/>
                <w:noProof/>
                <w:sz w:val="18"/>
                <w:szCs w:val="18"/>
              </w:rPr>
            </w:pPr>
            <w:r w:rsidRPr="00FC08AF">
              <w:rPr>
                <w:noProof/>
              </w:rPr>
              <w:t>OffNetwork/</w:t>
            </w:r>
            <w:r w:rsidRPr="00FC08AF">
              <w:rPr>
                <w:noProof/>
                <w:lang w:eastAsia="ko-KR"/>
              </w:rPr>
              <w:t>Private</w:t>
            </w:r>
            <w:r w:rsidRPr="00FC08AF">
              <w:rPr>
                <w:noProof/>
              </w:rPr>
              <w:t>Call/CancelTimeout</w:t>
            </w:r>
          </w:p>
        </w:tc>
      </w:tr>
      <w:tr w:rsidR="009E0DAD" w:rsidRPr="00FC08AF" w14:paraId="68DEE05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14290F" w14:textId="77777777" w:rsidR="009E0DAD" w:rsidRPr="00FC08AF" w:rsidRDefault="009E0DAD"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29D2" w14:textId="77777777" w:rsidR="009E0DAD" w:rsidRPr="00FC08AF" w:rsidRDefault="009E0DAD"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9436C" w14:textId="77777777" w:rsidR="009E0DAD" w:rsidRPr="00FC08AF" w:rsidRDefault="009E0DAD"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C2987" w14:textId="77777777" w:rsidR="009E0DAD" w:rsidRPr="00FC08AF" w:rsidRDefault="009E0DAD"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1E8B9" w14:textId="77777777" w:rsidR="009E0DAD" w:rsidRPr="00FC08AF" w:rsidRDefault="009E0DAD"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9E264" w14:textId="77777777" w:rsidR="009E0DAD" w:rsidRPr="00FC08AF" w:rsidRDefault="009E0DAD" w:rsidP="00CF1FEB">
            <w:pPr>
              <w:jc w:val="center"/>
              <w:rPr>
                <w:rFonts w:ascii="Arial" w:hAnsi="Arial" w:cs="Arial"/>
                <w:b/>
                <w:noProof/>
                <w:sz w:val="18"/>
                <w:szCs w:val="18"/>
              </w:rPr>
            </w:pPr>
          </w:p>
        </w:tc>
      </w:tr>
      <w:tr w:rsidR="009E0DAD" w:rsidRPr="00FC08AF" w14:paraId="5AEB9F2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51EE95" w14:textId="77777777" w:rsidR="009E0DAD" w:rsidRPr="00FC08AF" w:rsidRDefault="009E0DAD"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A96B4" w14:textId="77777777" w:rsidR="009E0DAD" w:rsidRPr="00FC08AF" w:rsidRDefault="009E0DAD"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469A8" w14:textId="77777777" w:rsidR="009E0DAD" w:rsidRPr="00FC08AF" w:rsidRDefault="009E0DAD"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62BF3" w14:textId="77777777" w:rsidR="009E0DAD" w:rsidRPr="00FC08AF" w:rsidRDefault="009E0DAD"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0BB8E" w14:textId="77777777" w:rsidR="009E0DAD" w:rsidRPr="00FC08AF" w:rsidRDefault="009E0DAD"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F80BDB" w14:textId="77777777" w:rsidR="009E0DAD" w:rsidRPr="00FC08AF" w:rsidRDefault="009E0DAD" w:rsidP="00CF1FEB">
            <w:pPr>
              <w:jc w:val="center"/>
              <w:rPr>
                <w:b/>
                <w:noProof/>
              </w:rPr>
            </w:pPr>
          </w:p>
        </w:tc>
      </w:tr>
      <w:tr w:rsidR="009E0DAD" w:rsidRPr="00FC08AF" w14:paraId="054241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45B021" w14:textId="77777777" w:rsidR="009E0DAD" w:rsidRPr="00FC08AF" w:rsidRDefault="009E0DAD"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82995C" w14:textId="77777777" w:rsidR="009E0DAD" w:rsidRPr="00FC08AF" w:rsidRDefault="009E0DAD" w:rsidP="00CF1FEB">
            <w:pPr>
              <w:rPr>
                <w:noProof/>
                <w:lang w:eastAsia="ko-KR"/>
              </w:rPr>
            </w:pPr>
            <w:r w:rsidRPr="00FC08AF">
              <w:rPr>
                <w:noProof/>
              </w:rPr>
              <w:t xml:space="preserve">This leaf node indicates </w:t>
            </w:r>
            <w:r w:rsidRPr="00FC08AF">
              <w:rPr>
                <w:noProof/>
                <w:lang w:eastAsia="ko-KR"/>
              </w:rPr>
              <w:t>t</w:t>
            </w:r>
            <w:r w:rsidRPr="00FC08AF">
              <w:rPr>
                <w:noProof/>
              </w:rPr>
              <w:t>imeout value for the cancellation of an in progress emergency for a</w:t>
            </w:r>
            <w:r w:rsidRPr="00FC08AF">
              <w:rPr>
                <w:noProof/>
                <w:lang w:eastAsia="ko-KR"/>
              </w:rPr>
              <w:t>n</w:t>
            </w:r>
            <w:r w:rsidRPr="00FC08AF">
              <w:rPr>
                <w:noProof/>
              </w:rPr>
              <w:t xml:space="preserve"> </w:t>
            </w:r>
            <w:r w:rsidRPr="00FC08AF">
              <w:rPr>
                <w:noProof/>
                <w:lang w:eastAsia="ko-KR"/>
              </w:rPr>
              <w:t>MCPTT</w:t>
            </w:r>
            <w:r w:rsidRPr="00FC08AF">
              <w:rPr>
                <w:noProof/>
              </w:rPr>
              <w:t xml:space="preserve"> private call</w:t>
            </w:r>
            <w:r w:rsidRPr="00FC08AF">
              <w:rPr>
                <w:noProof/>
                <w:lang w:eastAsia="ko-KR"/>
              </w:rPr>
              <w:t>.</w:t>
            </w:r>
          </w:p>
        </w:tc>
      </w:tr>
    </w:tbl>
    <w:p w14:paraId="59CB449F" w14:textId="77777777" w:rsidR="00235098" w:rsidRPr="00FC08AF" w:rsidRDefault="00235098" w:rsidP="00235098">
      <w:pPr>
        <w:rPr>
          <w:noProof/>
          <w:lang w:eastAsia="ko-KR"/>
        </w:rPr>
      </w:pPr>
    </w:p>
    <w:p w14:paraId="66146977" w14:textId="77777777" w:rsidR="009E0DAD" w:rsidRPr="00FC08AF" w:rsidRDefault="009E0DAD" w:rsidP="009E0DA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81EF50A" w14:textId="77777777" w:rsidR="009E0DAD" w:rsidRPr="00FC08AF" w:rsidRDefault="009E0DAD" w:rsidP="009E0DAD">
      <w:pPr>
        <w:rPr>
          <w:noProof/>
          <w:lang w:eastAsia="ko-KR"/>
        </w:rPr>
      </w:pPr>
      <w:r w:rsidRPr="00FC08AF">
        <w:rPr>
          <w:noProof/>
        </w:rPr>
        <w:t xml:space="preserve">The </w:t>
      </w:r>
      <w:r w:rsidRPr="00FC08AF">
        <w:rPr>
          <w:noProof/>
          <w:lang w:eastAsia="ko-KR"/>
        </w:rPr>
        <w:t>CancelTimeout</w:t>
      </w:r>
      <w:r w:rsidRPr="00FC08AF">
        <w:rPr>
          <w:noProof/>
        </w:rPr>
        <w:t xml:space="preserve"> is in seconds</w:t>
      </w:r>
      <w:r w:rsidRPr="00FC08AF">
        <w:rPr>
          <w:noProof/>
          <w:lang w:eastAsia="ko-KR"/>
        </w:rPr>
        <w:t>.</w:t>
      </w:r>
    </w:p>
    <w:p w14:paraId="16AB4F4F" w14:textId="77777777" w:rsidR="002F484D" w:rsidRPr="00FC08AF" w:rsidRDefault="002F484D" w:rsidP="002F484D">
      <w:pPr>
        <w:pStyle w:val="Heading3"/>
        <w:rPr>
          <w:noProof/>
          <w:lang w:eastAsia="ko-KR"/>
        </w:rPr>
      </w:pPr>
      <w:bookmarkStart w:id="973" w:name="_Toc4578461"/>
      <w:bookmarkStart w:id="974" w:name="_Toc27728149"/>
      <w:bookmarkStart w:id="975" w:name="_Toc176353470"/>
      <w:r w:rsidRPr="00FC08AF">
        <w:rPr>
          <w:noProof/>
        </w:rPr>
        <w:t>7.2.1</w:t>
      </w:r>
      <w:r w:rsidR="009E0DAD" w:rsidRPr="00FC08AF">
        <w:rPr>
          <w:noProof/>
          <w:lang w:eastAsia="ko-KR"/>
        </w:rPr>
        <w:t>5</w:t>
      </w:r>
      <w:r w:rsidRPr="00FC08AF">
        <w:rPr>
          <w:noProof/>
        </w:rPr>
        <w:tab/>
        <w:t>/</w:t>
      </w:r>
      <w:r w:rsidRPr="00FC08AF">
        <w:rPr>
          <w:i/>
          <w:iCs/>
          <w:noProof/>
        </w:rPr>
        <w:t>&lt;x&gt;</w:t>
      </w:r>
      <w:r w:rsidRPr="00FC08AF">
        <w:rPr>
          <w:noProof/>
        </w:rPr>
        <w:t>/</w:t>
      </w:r>
      <w:r w:rsidR="00200796" w:rsidRPr="00FC08AF">
        <w:rPr>
          <w:noProof/>
        </w:rPr>
        <w:t>OffNetwork</w:t>
      </w:r>
      <w:r w:rsidRPr="00FC08AF">
        <w:rPr>
          <w:noProof/>
        </w:rPr>
        <w:t>/EmergencyCall</w:t>
      </w:r>
      <w:bookmarkEnd w:id="973"/>
      <w:bookmarkEnd w:id="974"/>
      <w:bookmarkEnd w:id="975"/>
    </w:p>
    <w:p w14:paraId="450E58E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w:t>
      </w:r>
      <w:r w:rsidR="009E0DAD" w:rsidRPr="00FC08AF">
        <w:rPr>
          <w:noProof/>
          <w:lang w:eastAsia="ko-KR"/>
        </w:rPr>
        <w:t>5</w:t>
      </w:r>
      <w:r w:rsidRPr="00FC08AF">
        <w:rPr>
          <w:noProof/>
        </w:rPr>
        <w:t>.1: /</w:t>
      </w:r>
      <w:r w:rsidRPr="00FC08AF">
        <w:rPr>
          <w:i/>
          <w:iCs/>
          <w:noProof/>
        </w:rPr>
        <w:t>&lt;x&gt;</w:t>
      </w:r>
      <w:r w:rsidRPr="00FC08AF">
        <w:rPr>
          <w:noProof/>
        </w:rPr>
        <w:t>/</w:t>
      </w:r>
      <w:r w:rsidR="0070459C" w:rsidRPr="00FC08AF">
        <w:rPr>
          <w:noProof/>
        </w:rPr>
        <w:t>OffNetwork</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884D9C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75492B"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/EmergencyCall</w:t>
            </w:r>
          </w:p>
        </w:tc>
      </w:tr>
      <w:tr w:rsidR="002F484D" w:rsidRPr="00FC08AF" w14:paraId="468DF95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A2808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8A21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016C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71E9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CA30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805A9" w14:textId="77777777" w:rsidR="002F484D" w:rsidRPr="00FC08AF" w:rsidRDefault="002F484D" w:rsidP="00B93C96">
            <w:pPr>
              <w:jc w:val="center"/>
              <w:rPr>
                <w:rFonts w:ascii="Arial" w:hAnsi="Arial" w:cs="Arial"/>
                <w:b/>
                <w:noProof/>
                <w:sz w:val="18"/>
                <w:szCs w:val="18"/>
              </w:rPr>
            </w:pPr>
          </w:p>
        </w:tc>
      </w:tr>
      <w:tr w:rsidR="002F484D" w:rsidRPr="00FC08AF" w14:paraId="235BF48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43DE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931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5B598"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452C6"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8458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6F3BF6" w14:textId="77777777" w:rsidR="002F484D" w:rsidRPr="00FC08AF" w:rsidRDefault="002F484D" w:rsidP="00B93C96">
            <w:pPr>
              <w:jc w:val="center"/>
              <w:rPr>
                <w:b/>
                <w:noProof/>
              </w:rPr>
            </w:pPr>
          </w:p>
        </w:tc>
      </w:tr>
      <w:tr w:rsidR="002F484D" w:rsidRPr="00FC08AF" w14:paraId="7597E85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C0C6A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927B7B"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indicates a placeholder for the MCPTT emergency call policy.</w:t>
            </w:r>
          </w:p>
        </w:tc>
      </w:tr>
    </w:tbl>
    <w:p w14:paraId="5FB98B8A" w14:textId="77777777" w:rsidR="00235098" w:rsidRPr="00FC08AF" w:rsidRDefault="00235098" w:rsidP="00235098">
      <w:pPr>
        <w:rPr>
          <w:noProof/>
          <w:lang w:eastAsia="ko-KR"/>
        </w:rPr>
      </w:pPr>
      <w:bookmarkStart w:id="976" w:name="_Toc4578462"/>
      <w:bookmarkStart w:id="977" w:name="_Toc27728150"/>
    </w:p>
    <w:p w14:paraId="6C2B1043" w14:textId="77777777" w:rsidR="002F484D" w:rsidRPr="00FC08AF" w:rsidRDefault="002F484D" w:rsidP="002F484D">
      <w:pPr>
        <w:pStyle w:val="Heading3"/>
        <w:rPr>
          <w:noProof/>
          <w:lang w:eastAsia="ko-KR"/>
        </w:rPr>
      </w:pPr>
      <w:bookmarkStart w:id="978" w:name="_Toc176353471"/>
      <w:r w:rsidRPr="00FC08AF">
        <w:rPr>
          <w:noProof/>
        </w:rPr>
        <w:t>7.2.1</w:t>
      </w:r>
      <w:r w:rsidRPr="00FC08AF">
        <w:rPr>
          <w:noProof/>
          <w:lang w:eastAsia="ko-KR"/>
        </w:rPr>
        <w:t>6</w:t>
      </w:r>
      <w:r w:rsidRPr="00FC08AF">
        <w:rPr>
          <w:noProof/>
        </w:rPr>
        <w:tab/>
        <w:t>/</w:t>
      </w:r>
      <w:r w:rsidRPr="00FC08AF">
        <w:rPr>
          <w:i/>
          <w:iCs/>
          <w:noProof/>
        </w:rPr>
        <w:t>&lt;x&gt;</w:t>
      </w:r>
      <w:r w:rsidRPr="00FC08AF">
        <w:rPr>
          <w:noProof/>
        </w:rPr>
        <w:t>/</w:t>
      </w:r>
      <w:r w:rsidR="00200796" w:rsidRPr="00FC08AF">
        <w:rPr>
          <w:noProof/>
        </w:rPr>
        <w:t>OffNetwork</w:t>
      </w:r>
      <w:r w:rsidRPr="00FC08AF">
        <w:rPr>
          <w:noProof/>
        </w:rPr>
        <w:t>/EmergencyCall/MCPTTGroupTimeout</w:t>
      </w:r>
      <w:bookmarkEnd w:id="976"/>
      <w:bookmarkEnd w:id="977"/>
      <w:bookmarkEnd w:id="978"/>
    </w:p>
    <w:p w14:paraId="4B1BC018"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0070459C" w:rsidRPr="00FC08AF">
        <w:rPr>
          <w:noProof/>
        </w:rPr>
        <w:t>OffNetwork</w:t>
      </w:r>
      <w:r w:rsidRPr="00FC08AF">
        <w:rPr>
          <w:noProof/>
        </w:rPr>
        <w:t>/EmergencyCall/MCPTTGroupTimeout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4AE7F5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525F9"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/EmergencyCall/MCPTTGroupTimeout</w:t>
            </w:r>
          </w:p>
        </w:tc>
      </w:tr>
      <w:tr w:rsidR="002F484D" w:rsidRPr="00FC08AF" w14:paraId="2341107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8548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F655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F40B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DB8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3C9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331F34" w14:textId="77777777" w:rsidR="002F484D" w:rsidRPr="00FC08AF" w:rsidRDefault="002F484D" w:rsidP="00B93C96">
            <w:pPr>
              <w:jc w:val="center"/>
              <w:rPr>
                <w:rFonts w:ascii="Arial" w:hAnsi="Arial" w:cs="Arial"/>
                <w:b/>
                <w:noProof/>
                <w:sz w:val="18"/>
                <w:szCs w:val="18"/>
              </w:rPr>
            </w:pPr>
          </w:p>
        </w:tc>
      </w:tr>
      <w:tr w:rsidR="002F484D" w:rsidRPr="00FC08AF" w14:paraId="12ACFAF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227C5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8721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B27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3B44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8D59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173084" w14:textId="77777777" w:rsidR="002F484D" w:rsidRPr="00FC08AF" w:rsidRDefault="002F484D" w:rsidP="00B93C96">
            <w:pPr>
              <w:jc w:val="center"/>
              <w:rPr>
                <w:b/>
                <w:noProof/>
              </w:rPr>
            </w:pPr>
          </w:p>
        </w:tc>
      </w:tr>
      <w:tr w:rsidR="002F484D" w:rsidRPr="00FC08AF" w14:paraId="29DA9EB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23B1D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6B3B9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w:t>
            </w:r>
            <w:r w:rsidRPr="00FC08AF">
              <w:rPr>
                <w:noProof/>
              </w:rPr>
              <w:t xml:space="preserve">ime limit for an </w:t>
            </w:r>
            <w:r w:rsidRPr="00FC08AF">
              <w:rPr>
                <w:noProof/>
                <w:lang w:eastAsia="ko-KR"/>
              </w:rPr>
              <w:t>i</w:t>
            </w:r>
            <w:r w:rsidRPr="00FC08AF">
              <w:rPr>
                <w:noProof/>
              </w:rPr>
              <w:t>n</w:t>
            </w:r>
            <w:r w:rsidRPr="00FC08AF">
              <w:rPr>
                <w:noProof/>
                <w:lang w:eastAsia="ko-KR"/>
              </w:rPr>
              <w:t xml:space="preserve"> </w:t>
            </w:r>
            <w:r w:rsidRPr="00FC08AF">
              <w:rPr>
                <w:noProof/>
              </w:rPr>
              <w:t xml:space="preserve">progress </w:t>
            </w:r>
            <w:r w:rsidRPr="00FC08AF">
              <w:rPr>
                <w:noProof/>
                <w:lang w:eastAsia="ko-KR"/>
              </w:rPr>
              <w:t xml:space="preserve">MCPTT </w:t>
            </w:r>
            <w:r w:rsidRPr="00FC08AF">
              <w:rPr>
                <w:noProof/>
              </w:rPr>
              <w:t>emergency</w:t>
            </w:r>
            <w:r w:rsidRPr="00FC08AF">
              <w:rPr>
                <w:noProof/>
                <w:lang w:eastAsia="ko-KR"/>
              </w:rPr>
              <w:t xml:space="preserve"> call</w:t>
            </w:r>
            <w:r w:rsidRPr="00FC08AF">
              <w:rPr>
                <w:noProof/>
              </w:rPr>
              <w:t xml:space="preserve"> related to an MCPTT group</w:t>
            </w:r>
            <w:r w:rsidRPr="00FC08AF">
              <w:rPr>
                <w:noProof/>
                <w:lang w:eastAsia="ko-KR"/>
              </w:rPr>
              <w:t>.</w:t>
            </w:r>
          </w:p>
        </w:tc>
      </w:tr>
    </w:tbl>
    <w:p w14:paraId="4307EAE2" w14:textId="77777777" w:rsidR="00235098" w:rsidRPr="00FC08AF" w:rsidRDefault="00235098" w:rsidP="00235098">
      <w:pPr>
        <w:rPr>
          <w:noProof/>
          <w:lang w:eastAsia="ko-KR"/>
        </w:rPr>
      </w:pPr>
    </w:p>
    <w:p w14:paraId="21CACB7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7BECC5F5" w14:textId="77777777" w:rsidR="002F484D" w:rsidRPr="00FC08AF" w:rsidRDefault="002F484D" w:rsidP="002F484D">
      <w:pPr>
        <w:rPr>
          <w:noProof/>
          <w:lang w:eastAsia="ko-KR"/>
        </w:rPr>
      </w:pPr>
      <w:r w:rsidRPr="00FC08AF">
        <w:rPr>
          <w:noProof/>
        </w:rPr>
        <w:t xml:space="preserve">The </w:t>
      </w:r>
      <w:r w:rsidRPr="00FC08AF">
        <w:rPr>
          <w:noProof/>
          <w:lang w:eastAsia="ko-KR"/>
        </w:rPr>
        <w:t>GroupTimeout</w:t>
      </w:r>
      <w:r w:rsidRPr="00FC08AF">
        <w:rPr>
          <w:noProof/>
        </w:rPr>
        <w:t xml:space="preserve"> is in seconds.</w:t>
      </w:r>
    </w:p>
    <w:p w14:paraId="45734283" w14:textId="77777777" w:rsidR="002F484D" w:rsidRPr="00FC08AF" w:rsidRDefault="002F484D" w:rsidP="002F484D">
      <w:pPr>
        <w:pStyle w:val="Heading3"/>
        <w:rPr>
          <w:noProof/>
          <w:lang w:eastAsia="ko-KR"/>
        </w:rPr>
      </w:pPr>
      <w:bookmarkStart w:id="979" w:name="_Toc4578463"/>
      <w:bookmarkStart w:id="980" w:name="_Toc27728151"/>
      <w:bookmarkStart w:id="981" w:name="_Toc176353472"/>
      <w:r w:rsidRPr="00FC08AF">
        <w:rPr>
          <w:noProof/>
        </w:rPr>
        <w:t>7.2.17</w:t>
      </w:r>
      <w:r w:rsidRPr="00FC08AF">
        <w:rPr>
          <w:noProof/>
        </w:rPr>
        <w:tab/>
        <w:t>/</w:t>
      </w:r>
      <w:r w:rsidRPr="00FC08AF">
        <w:rPr>
          <w:i/>
          <w:iCs/>
          <w:noProof/>
        </w:rPr>
        <w:t>&lt;x&gt;</w:t>
      </w:r>
      <w:r w:rsidRPr="00FC08AF">
        <w:rPr>
          <w:noProof/>
        </w:rPr>
        <w:t>/OffNetwork/</w:t>
      </w:r>
      <w:r w:rsidR="002B55E0" w:rsidRPr="00FC08AF">
        <w:rPr>
          <w:noProof/>
          <w:lang w:eastAsia="ko-KR"/>
        </w:rPr>
        <w:t>NumLevelHierarchy</w:t>
      </w:r>
      <w:bookmarkEnd w:id="979"/>
      <w:bookmarkEnd w:id="980"/>
      <w:bookmarkEnd w:id="981"/>
    </w:p>
    <w:p w14:paraId="71CB74D4"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17</w:t>
      </w:r>
      <w:r w:rsidRPr="00FC08AF">
        <w:rPr>
          <w:noProof/>
        </w:rPr>
        <w:t>.1: /</w:t>
      </w:r>
      <w:r w:rsidRPr="00FC08AF">
        <w:rPr>
          <w:i/>
          <w:iCs/>
          <w:noProof/>
        </w:rPr>
        <w:t>&lt;x&gt;</w:t>
      </w:r>
      <w:r w:rsidRPr="00FC08AF">
        <w:rPr>
          <w:noProof/>
        </w:rPr>
        <w:t>/OffNetwork/</w:t>
      </w:r>
      <w:r w:rsidR="002B55E0" w:rsidRPr="00FC08AF">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524A74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4DCFAB" w14:textId="77777777" w:rsidR="002F484D" w:rsidRPr="00FC08AF" w:rsidRDefault="002F484D" w:rsidP="002B55E0">
            <w:pPr>
              <w:rPr>
                <w:rFonts w:ascii="Arial" w:hAnsi="Arial" w:cs="Arial"/>
                <w:noProof/>
                <w:sz w:val="18"/>
                <w:szCs w:val="18"/>
                <w:lang w:eastAsia="ko-KR"/>
              </w:rPr>
            </w:pPr>
            <w:r w:rsidRPr="00FC08AF">
              <w:rPr>
                <w:noProof/>
              </w:rPr>
              <w:t>OffNetwork/</w:t>
            </w:r>
            <w:r w:rsidR="002B55E0" w:rsidRPr="00FC08AF">
              <w:rPr>
                <w:noProof/>
                <w:lang w:eastAsia="ko-KR"/>
              </w:rPr>
              <w:t>NumLevelHierarchy</w:t>
            </w:r>
          </w:p>
        </w:tc>
      </w:tr>
      <w:tr w:rsidR="002F484D" w:rsidRPr="00FC08AF" w14:paraId="1FB0B12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1B4D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4885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EFCFF"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C8D7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CDFD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294C0AF" w14:textId="77777777" w:rsidR="002F484D" w:rsidRPr="00FC08AF" w:rsidRDefault="002F484D" w:rsidP="00B93C96">
            <w:pPr>
              <w:jc w:val="center"/>
              <w:rPr>
                <w:rFonts w:ascii="Arial" w:hAnsi="Arial" w:cs="Arial"/>
                <w:b/>
                <w:noProof/>
                <w:sz w:val="18"/>
                <w:szCs w:val="18"/>
              </w:rPr>
            </w:pPr>
          </w:p>
        </w:tc>
      </w:tr>
      <w:tr w:rsidR="002F484D" w:rsidRPr="00FC08AF" w14:paraId="759C2F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9B64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2DC1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1784D"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1130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4443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C9ED29" w14:textId="77777777" w:rsidR="002F484D" w:rsidRPr="00FC08AF" w:rsidRDefault="002F484D" w:rsidP="00B93C96">
            <w:pPr>
              <w:jc w:val="center"/>
              <w:rPr>
                <w:b/>
                <w:noProof/>
              </w:rPr>
            </w:pPr>
          </w:p>
        </w:tc>
      </w:tr>
      <w:tr w:rsidR="002F484D" w:rsidRPr="00FC08AF" w14:paraId="7534DC1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3B02E"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A90E0" w14:textId="77777777" w:rsidR="002F484D" w:rsidRPr="00FC08AF" w:rsidRDefault="002F484D" w:rsidP="002B55E0">
            <w:pPr>
              <w:rPr>
                <w:noProof/>
                <w:lang w:eastAsia="ko-KR"/>
              </w:rPr>
            </w:pPr>
            <w:r w:rsidRPr="00FC08AF">
              <w:rPr>
                <w:noProof/>
              </w:rPr>
              <w:t xml:space="preserve">This leaf node indicates </w:t>
            </w:r>
            <w:r w:rsidR="002B55E0" w:rsidRPr="00FC08AF">
              <w:rPr>
                <w:noProof/>
                <w:lang w:eastAsia="ko-KR"/>
              </w:rPr>
              <w:t>the number of l</w:t>
            </w:r>
            <w:r w:rsidR="002B55E0" w:rsidRPr="00FC08AF">
              <w:rPr>
                <w:noProof/>
              </w:rPr>
              <w:t xml:space="preserve">evels </w:t>
            </w:r>
            <w:r w:rsidR="002B55E0" w:rsidRPr="00FC08AF">
              <w:rPr>
                <w:noProof/>
                <w:lang w:eastAsia="ko-KR"/>
              </w:rPr>
              <w:t xml:space="preserve">of </w:t>
            </w:r>
            <w:r w:rsidRPr="00FC08AF">
              <w:rPr>
                <w:noProof/>
              </w:rPr>
              <w:t>hierarchy for floor control override in off-network</w:t>
            </w:r>
            <w:r w:rsidRPr="00FC08AF">
              <w:rPr>
                <w:noProof/>
                <w:lang w:eastAsia="ko-KR"/>
              </w:rPr>
              <w:t>.</w:t>
            </w:r>
          </w:p>
        </w:tc>
      </w:tr>
    </w:tbl>
    <w:p w14:paraId="07ECE608" w14:textId="77777777" w:rsidR="00235098" w:rsidRPr="00FC08AF" w:rsidRDefault="00235098" w:rsidP="00235098">
      <w:pPr>
        <w:rPr>
          <w:noProof/>
          <w:lang w:eastAsia="ko-KR"/>
        </w:rPr>
      </w:pPr>
    </w:p>
    <w:p w14:paraId="26417BE0" w14:textId="77777777" w:rsidR="002F484D" w:rsidRPr="00FC08AF" w:rsidRDefault="002F484D" w:rsidP="002F484D">
      <w:pPr>
        <w:pStyle w:val="B1"/>
        <w:rPr>
          <w:noProof/>
        </w:rPr>
      </w:pPr>
      <w:r w:rsidRPr="00FC08AF">
        <w:rPr>
          <w:noProof/>
        </w:rPr>
        <w:t>-</w:t>
      </w:r>
      <w:r w:rsidRPr="00FC08AF">
        <w:rPr>
          <w:noProof/>
        </w:rPr>
        <w:tab/>
        <w:t xml:space="preserve">Values: </w:t>
      </w:r>
      <w:r w:rsidR="00E11C2A" w:rsidRPr="00FC08AF">
        <w:rPr>
          <w:noProof/>
          <w:lang w:eastAsia="ko-KR"/>
        </w:rPr>
        <w:t>4</w:t>
      </w:r>
      <w:r w:rsidRPr="00FC08AF">
        <w:rPr>
          <w:noProof/>
          <w:lang w:eastAsia="ko-KR"/>
        </w:rPr>
        <w:t>-</w:t>
      </w:r>
      <w:r w:rsidR="00E11C2A" w:rsidRPr="00FC08AF">
        <w:rPr>
          <w:noProof/>
          <w:lang w:eastAsia="ko-KR"/>
        </w:rPr>
        <w:t>256</w:t>
      </w:r>
    </w:p>
    <w:p w14:paraId="393A1857" w14:textId="77777777" w:rsidR="002F484D" w:rsidRPr="00FC08AF" w:rsidRDefault="002F484D" w:rsidP="002F484D">
      <w:pPr>
        <w:rPr>
          <w:noProof/>
          <w:lang w:eastAsia="ko-KR"/>
        </w:rPr>
      </w:pPr>
      <w:r w:rsidRPr="00FC08AF">
        <w:rPr>
          <w:noProof/>
          <w:lang w:eastAsia="ko-KR"/>
        </w:rPr>
        <w:t xml:space="preserve">The request with the lowest </w:t>
      </w:r>
      <w:r w:rsidR="002B55E0" w:rsidRPr="00FC08AF">
        <w:rPr>
          <w:noProof/>
          <w:lang w:eastAsia="ko-KR"/>
        </w:rPr>
        <w:t>NumLevelHierarchy</w:t>
      </w:r>
      <w:r w:rsidRPr="00FC08AF">
        <w:rPr>
          <w:noProof/>
          <w:lang w:eastAsia="ko-KR"/>
        </w:rPr>
        <w:t xml:space="preserve"> value shall be considered as the request having the lowest priority level</w:t>
      </w:r>
      <w:r w:rsidR="002B55E0" w:rsidRPr="00FC08AF">
        <w:rPr>
          <w:noProof/>
          <w:lang w:eastAsia="ko-KR"/>
        </w:rPr>
        <w:t xml:space="preserve"> given to override an active transmission</w:t>
      </w:r>
      <w:r w:rsidRPr="00FC08AF">
        <w:rPr>
          <w:noProof/>
          <w:lang w:eastAsia="ko-KR"/>
        </w:rPr>
        <w:t xml:space="preserve"> among the requests.</w:t>
      </w:r>
    </w:p>
    <w:p w14:paraId="04C4A4E4" w14:textId="77777777" w:rsidR="002F484D" w:rsidRPr="00FC08AF" w:rsidRDefault="002F484D" w:rsidP="002F484D">
      <w:pPr>
        <w:pStyle w:val="Heading3"/>
        <w:rPr>
          <w:noProof/>
          <w:lang w:eastAsia="ko-KR"/>
        </w:rPr>
      </w:pPr>
      <w:bookmarkStart w:id="982" w:name="_Toc4578464"/>
      <w:bookmarkStart w:id="983" w:name="_Toc27728152"/>
      <w:bookmarkStart w:id="984" w:name="_Toc176353473"/>
      <w:r w:rsidRPr="00FC08AF">
        <w:rPr>
          <w:noProof/>
        </w:rPr>
        <w:t>7.2.18</w:t>
      </w:r>
      <w:r w:rsidRPr="00FC08AF">
        <w:rPr>
          <w:noProof/>
        </w:rPr>
        <w:tab/>
        <w:t>/</w:t>
      </w:r>
      <w:r w:rsidRPr="00FC08AF">
        <w:rPr>
          <w:i/>
          <w:iCs/>
          <w:noProof/>
        </w:rPr>
        <w:t>&lt;x&gt;</w:t>
      </w:r>
      <w:r w:rsidRPr="00FC08AF">
        <w:rPr>
          <w:noProof/>
        </w:rPr>
        <w:t>/OffNetwork/TransmitTimeout</w:t>
      </w:r>
      <w:bookmarkEnd w:id="982"/>
      <w:bookmarkEnd w:id="983"/>
      <w:bookmarkEnd w:id="984"/>
    </w:p>
    <w:p w14:paraId="06F665C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18</w:t>
      </w:r>
      <w:r w:rsidRPr="00FC08AF">
        <w:rPr>
          <w:noProof/>
        </w:rPr>
        <w:t>.1: /</w:t>
      </w:r>
      <w:r w:rsidRPr="00FC08AF">
        <w:rPr>
          <w:i/>
          <w:iCs/>
          <w:noProof/>
        </w:rPr>
        <w:t>&lt;x&gt;</w:t>
      </w:r>
      <w:r w:rsidRPr="00FC08AF">
        <w:rPr>
          <w:noProof/>
        </w:rPr>
        <w:t>/OffNetwork/TransmitTimeout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1DFACE61"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ABE19B" w14:textId="77777777" w:rsidR="002F484D" w:rsidRPr="00FC08AF" w:rsidRDefault="002F484D" w:rsidP="00B93C96">
            <w:pPr>
              <w:rPr>
                <w:rFonts w:ascii="Arial" w:hAnsi="Arial" w:cs="Arial"/>
                <w:noProof/>
                <w:sz w:val="18"/>
                <w:szCs w:val="18"/>
              </w:rPr>
            </w:pPr>
            <w:r w:rsidRPr="00FC08AF">
              <w:rPr>
                <w:noProof/>
              </w:rPr>
              <w:t>OffNetwork/TransmitTimeout</w:t>
            </w:r>
          </w:p>
        </w:tc>
      </w:tr>
      <w:tr w:rsidR="002F484D" w:rsidRPr="00FC08AF" w14:paraId="05CA11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CC154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883C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369D8"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0381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3D1A6"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FE8F3F" w14:textId="77777777" w:rsidR="002F484D" w:rsidRPr="00FC08AF" w:rsidRDefault="002F484D" w:rsidP="00B93C96">
            <w:pPr>
              <w:jc w:val="center"/>
              <w:rPr>
                <w:rFonts w:ascii="Arial" w:hAnsi="Arial" w:cs="Arial"/>
                <w:b/>
                <w:noProof/>
                <w:sz w:val="18"/>
                <w:szCs w:val="18"/>
              </w:rPr>
            </w:pPr>
          </w:p>
        </w:tc>
      </w:tr>
      <w:tr w:rsidR="002F484D" w:rsidRPr="00FC08AF" w14:paraId="3D9A2B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926C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76A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E4831"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47F1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CF9AB"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62B3D8" w14:textId="77777777" w:rsidR="002F484D" w:rsidRPr="00FC08AF" w:rsidRDefault="002F484D" w:rsidP="00B93C96">
            <w:pPr>
              <w:jc w:val="center"/>
              <w:rPr>
                <w:b/>
                <w:noProof/>
              </w:rPr>
            </w:pPr>
          </w:p>
        </w:tc>
      </w:tr>
      <w:tr w:rsidR="002F484D" w:rsidRPr="00FC08AF" w14:paraId="5B5BE2A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7379C0"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12B2A3"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w:t>
            </w:r>
            <w:r w:rsidRPr="00FC08AF">
              <w:rPr>
                <w:noProof/>
              </w:rPr>
              <w:t>ransmit time limit from a single request to transmit in a group or private call</w:t>
            </w:r>
            <w:r w:rsidRPr="00FC08AF">
              <w:rPr>
                <w:noProof/>
                <w:lang w:eastAsia="ko-KR"/>
              </w:rPr>
              <w:t>.</w:t>
            </w:r>
          </w:p>
        </w:tc>
      </w:tr>
    </w:tbl>
    <w:p w14:paraId="6F139096" w14:textId="77777777" w:rsidR="00235098" w:rsidRPr="00FC08AF" w:rsidRDefault="00235098" w:rsidP="00235098">
      <w:pPr>
        <w:rPr>
          <w:noProof/>
          <w:lang w:eastAsia="ko-KR"/>
        </w:rPr>
      </w:pPr>
    </w:p>
    <w:p w14:paraId="5C9EBBD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5099BA04"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TransmitTimeout </w:t>
      </w:r>
      <w:r w:rsidRPr="00FC08AF">
        <w:rPr>
          <w:noProof/>
        </w:rPr>
        <w:t>is in seconds</w:t>
      </w:r>
      <w:r w:rsidRPr="00FC08AF">
        <w:rPr>
          <w:noProof/>
          <w:lang w:eastAsia="ko-KR"/>
        </w:rPr>
        <w:t>.</w:t>
      </w:r>
    </w:p>
    <w:p w14:paraId="34821627" w14:textId="77777777" w:rsidR="002F484D" w:rsidRPr="00FC08AF" w:rsidRDefault="002F484D" w:rsidP="002F484D">
      <w:pPr>
        <w:pStyle w:val="Heading3"/>
        <w:rPr>
          <w:noProof/>
          <w:lang w:eastAsia="ko-KR"/>
        </w:rPr>
      </w:pPr>
      <w:bookmarkStart w:id="985" w:name="_Toc4578465"/>
      <w:bookmarkStart w:id="986" w:name="_Toc27728153"/>
      <w:bookmarkStart w:id="987" w:name="_Toc176353474"/>
      <w:r w:rsidRPr="00FC08AF">
        <w:rPr>
          <w:noProof/>
        </w:rPr>
        <w:t>7.2.19</w:t>
      </w:r>
      <w:r w:rsidRPr="00FC08AF">
        <w:rPr>
          <w:noProof/>
        </w:rPr>
        <w:tab/>
        <w:t>/</w:t>
      </w:r>
      <w:r w:rsidRPr="00FC08AF">
        <w:rPr>
          <w:i/>
          <w:iCs/>
          <w:noProof/>
        </w:rPr>
        <w:t>&lt;x&gt;</w:t>
      </w:r>
      <w:r w:rsidRPr="00FC08AF">
        <w:rPr>
          <w:noProof/>
        </w:rPr>
        <w:t>/OffNetwork/TransmissionWarning</w:t>
      </w:r>
      <w:bookmarkEnd w:id="985"/>
      <w:bookmarkEnd w:id="986"/>
      <w:bookmarkEnd w:id="987"/>
    </w:p>
    <w:p w14:paraId="7D98A2D1"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19</w:t>
      </w:r>
      <w:r w:rsidRPr="00FC08AF">
        <w:rPr>
          <w:noProof/>
        </w:rPr>
        <w:t>.1: /</w:t>
      </w:r>
      <w:r w:rsidRPr="00FC08AF">
        <w:rPr>
          <w:i/>
          <w:iCs/>
          <w:noProof/>
        </w:rPr>
        <w:t>&lt;x&gt;</w:t>
      </w:r>
      <w:r w:rsidRPr="00FC08AF">
        <w:rPr>
          <w:noProof/>
        </w:rPr>
        <w:t>/OffNetwork/TransmissionWarning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7BD6BD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3AB2528" w14:textId="77777777" w:rsidR="002F484D" w:rsidRPr="00FC08AF" w:rsidRDefault="002F484D" w:rsidP="00B93C96">
            <w:pPr>
              <w:rPr>
                <w:rFonts w:ascii="Arial" w:hAnsi="Arial" w:cs="Arial"/>
                <w:noProof/>
                <w:sz w:val="18"/>
                <w:szCs w:val="18"/>
              </w:rPr>
            </w:pPr>
            <w:r w:rsidRPr="00FC08AF">
              <w:rPr>
                <w:noProof/>
              </w:rPr>
              <w:t>OffNetwork/TransmissionWarning</w:t>
            </w:r>
          </w:p>
        </w:tc>
      </w:tr>
      <w:tr w:rsidR="002F484D" w:rsidRPr="00FC08AF" w14:paraId="2369F32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DED7B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5912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EFFCE"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84BD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48CE"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DCF9D9" w14:textId="77777777" w:rsidR="002F484D" w:rsidRPr="00FC08AF" w:rsidRDefault="002F484D" w:rsidP="00B93C96">
            <w:pPr>
              <w:jc w:val="center"/>
              <w:rPr>
                <w:rFonts w:ascii="Arial" w:hAnsi="Arial" w:cs="Arial"/>
                <w:b/>
                <w:noProof/>
                <w:sz w:val="18"/>
                <w:szCs w:val="18"/>
              </w:rPr>
            </w:pPr>
          </w:p>
        </w:tc>
      </w:tr>
      <w:tr w:rsidR="002F484D" w:rsidRPr="00FC08AF" w14:paraId="71A8523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A188D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74F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45320"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A91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4FFF2"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8BB4EB" w14:textId="77777777" w:rsidR="002F484D" w:rsidRPr="00FC08AF" w:rsidRDefault="002F484D" w:rsidP="00B93C96">
            <w:pPr>
              <w:jc w:val="center"/>
              <w:rPr>
                <w:b/>
                <w:noProof/>
              </w:rPr>
            </w:pPr>
          </w:p>
        </w:tc>
      </w:tr>
      <w:tr w:rsidR="002F484D" w:rsidRPr="00FC08AF" w14:paraId="495846D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6706AF"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78476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c</w:t>
            </w:r>
            <w:r w:rsidRPr="00FC08AF">
              <w:rPr>
                <w:noProof/>
              </w:rPr>
              <w:t>onfiguration of warning time before time limit of transmission is reached (off-network)</w:t>
            </w:r>
            <w:r w:rsidRPr="00FC08AF">
              <w:rPr>
                <w:noProof/>
                <w:lang w:eastAsia="ko-KR"/>
              </w:rPr>
              <w:t>.</w:t>
            </w:r>
          </w:p>
        </w:tc>
      </w:tr>
    </w:tbl>
    <w:p w14:paraId="5AA2425A" w14:textId="77777777" w:rsidR="00235098" w:rsidRPr="00FC08AF" w:rsidRDefault="00235098" w:rsidP="00235098">
      <w:pPr>
        <w:rPr>
          <w:noProof/>
          <w:lang w:eastAsia="ko-KR"/>
        </w:rPr>
      </w:pPr>
    </w:p>
    <w:p w14:paraId="1DD862E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1156A9C2"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TransmissionWarning time </w:t>
      </w:r>
      <w:r w:rsidRPr="00FC08AF">
        <w:rPr>
          <w:noProof/>
        </w:rPr>
        <w:t>is in seconds</w:t>
      </w:r>
      <w:r w:rsidRPr="00FC08AF">
        <w:rPr>
          <w:noProof/>
          <w:lang w:eastAsia="ko-KR"/>
        </w:rPr>
        <w:t>.</w:t>
      </w:r>
    </w:p>
    <w:p w14:paraId="44BB44A7" w14:textId="77777777" w:rsidR="002F484D" w:rsidRPr="00FC08AF" w:rsidRDefault="002F484D" w:rsidP="002F484D">
      <w:pPr>
        <w:pStyle w:val="Heading3"/>
        <w:rPr>
          <w:noProof/>
          <w:lang w:eastAsia="ko-KR"/>
        </w:rPr>
      </w:pPr>
      <w:bookmarkStart w:id="988" w:name="_Toc4578466"/>
      <w:bookmarkStart w:id="989" w:name="_Toc27728154"/>
      <w:bookmarkStart w:id="990" w:name="_Toc176353475"/>
      <w:r w:rsidRPr="00FC08AF">
        <w:rPr>
          <w:noProof/>
        </w:rPr>
        <w:t>7.2.20</w:t>
      </w:r>
      <w:r w:rsidRPr="00FC08AF">
        <w:rPr>
          <w:noProof/>
        </w:rPr>
        <w:tab/>
        <w:t>/</w:t>
      </w:r>
      <w:r w:rsidRPr="00FC08AF">
        <w:rPr>
          <w:i/>
          <w:iCs/>
          <w:noProof/>
        </w:rPr>
        <w:t>&lt;x&gt;</w:t>
      </w:r>
      <w:r w:rsidRPr="00FC08AF">
        <w:rPr>
          <w:noProof/>
        </w:rPr>
        <w:t>/OffNetwork/HangTimeWarning</w:t>
      </w:r>
      <w:bookmarkEnd w:id="988"/>
      <w:bookmarkEnd w:id="989"/>
      <w:bookmarkEnd w:id="990"/>
    </w:p>
    <w:p w14:paraId="5F4597F4"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20</w:t>
      </w:r>
      <w:r w:rsidRPr="00FC08AF">
        <w:rPr>
          <w:noProof/>
        </w:rPr>
        <w:t>.1: /</w:t>
      </w:r>
      <w:r w:rsidRPr="00FC08AF">
        <w:rPr>
          <w:i/>
          <w:iCs/>
          <w:noProof/>
        </w:rPr>
        <w:t>&lt;x&gt;</w:t>
      </w:r>
      <w:r w:rsidRPr="00FC08AF">
        <w:rPr>
          <w:noProof/>
        </w:rPr>
        <w:t>/OffNetwork/HangTimeWarning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9BF27E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E34AF4" w14:textId="77777777" w:rsidR="002F484D" w:rsidRPr="00FC08AF" w:rsidRDefault="002F484D" w:rsidP="00B93C96">
            <w:pPr>
              <w:rPr>
                <w:rFonts w:ascii="Arial" w:hAnsi="Arial" w:cs="Arial"/>
                <w:noProof/>
                <w:sz w:val="18"/>
                <w:szCs w:val="18"/>
              </w:rPr>
            </w:pPr>
            <w:r w:rsidRPr="00FC08AF">
              <w:rPr>
                <w:noProof/>
              </w:rPr>
              <w:t>OffNetwork/HangTimeWarning</w:t>
            </w:r>
          </w:p>
        </w:tc>
      </w:tr>
      <w:tr w:rsidR="002F484D" w:rsidRPr="00FC08AF" w14:paraId="29D9C6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6B1B7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98DC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1EF0E"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CB00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A8C89"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DFE24E2" w14:textId="77777777" w:rsidR="002F484D" w:rsidRPr="00FC08AF" w:rsidRDefault="002F484D" w:rsidP="00B93C96">
            <w:pPr>
              <w:jc w:val="center"/>
              <w:rPr>
                <w:rFonts w:ascii="Arial" w:hAnsi="Arial" w:cs="Arial"/>
                <w:b/>
                <w:noProof/>
                <w:sz w:val="18"/>
                <w:szCs w:val="18"/>
              </w:rPr>
            </w:pPr>
          </w:p>
        </w:tc>
      </w:tr>
      <w:tr w:rsidR="002F484D" w:rsidRPr="00FC08AF" w14:paraId="6669CA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8E987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ECB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8BF4A"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F4F4C"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21983"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9976A7" w14:textId="77777777" w:rsidR="002F484D" w:rsidRPr="00FC08AF" w:rsidRDefault="002F484D" w:rsidP="00B93C96">
            <w:pPr>
              <w:jc w:val="center"/>
              <w:rPr>
                <w:b/>
                <w:noProof/>
              </w:rPr>
            </w:pPr>
          </w:p>
        </w:tc>
      </w:tr>
      <w:tr w:rsidR="002F484D" w:rsidRPr="00FC08AF" w14:paraId="0F6E139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7BDEDB"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2137FF"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c</w:t>
            </w:r>
            <w:r w:rsidRPr="00FC08AF">
              <w:rPr>
                <w:noProof/>
              </w:rPr>
              <w:t>onfiguration of warning time before hang time is reached (off-network)</w:t>
            </w:r>
            <w:r w:rsidRPr="00FC08AF">
              <w:rPr>
                <w:noProof/>
                <w:lang w:eastAsia="ko-KR"/>
              </w:rPr>
              <w:t>.</w:t>
            </w:r>
          </w:p>
        </w:tc>
      </w:tr>
    </w:tbl>
    <w:p w14:paraId="0CF18B07" w14:textId="77777777" w:rsidR="00235098" w:rsidRPr="00FC08AF" w:rsidRDefault="00235098" w:rsidP="00235098">
      <w:pPr>
        <w:rPr>
          <w:noProof/>
          <w:lang w:eastAsia="ko-KR"/>
        </w:rPr>
      </w:pPr>
    </w:p>
    <w:p w14:paraId="296F4DD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2E0A9AE2"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HangTimeWarning time </w:t>
      </w:r>
      <w:r w:rsidRPr="00FC08AF">
        <w:rPr>
          <w:noProof/>
        </w:rPr>
        <w:t>is in seconds</w:t>
      </w:r>
      <w:r w:rsidRPr="00FC08AF">
        <w:rPr>
          <w:noProof/>
          <w:lang w:eastAsia="ko-KR"/>
        </w:rPr>
        <w:t>.</w:t>
      </w:r>
    </w:p>
    <w:p w14:paraId="67E49F26" w14:textId="77777777" w:rsidR="002F484D" w:rsidRPr="00FC08AF" w:rsidRDefault="002F484D" w:rsidP="002F484D">
      <w:pPr>
        <w:pStyle w:val="Heading3"/>
        <w:rPr>
          <w:noProof/>
          <w:lang w:eastAsia="ko-KR"/>
        </w:rPr>
      </w:pPr>
      <w:bookmarkStart w:id="991" w:name="_Toc4578467"/>
      <w:bookmarkStart w:id="992" w:name="_Toc27728155"/>
      <w:bookmarkStart w:id="993" w:name="_Toc176353476"/>
      <w:r w:rsidRPr="00FC08AF">
        <w:rPr>
          <w:noProof/>
        </w:rPr>
        <w:t>7.2.2</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w:t>
      </w:r>
      <w:bookmarkEnd w:id="991"/>
      <w:bookmarkEnd w:id="992"/>
      <w:bookmarkEnd w:id="993"/>
    </w:p>
    <w:p w14:paraId="48BA66D8"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21</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51EB81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0857D8"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w:t>
            </w:r>
          </w:p>
        </w:tc>
      </w:tr>
      <w:tr w:rsidR="002F484D" w:rsidRPr="00FC08AF" w14:paraId="2B3F010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9DE5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2A29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45A8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2385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799F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6ACCC8" w14:textId="77777777" w:rsidR="002F484D" w:rsidRPr="00FC08AF" w:rsidRDefault="002F484D" w:rsidP="00B93C96">
            <w:pPr>
              <w:jc w:val="center"/>
              <w:rPr>
                <w:rFonts w:ascii="Arial" w:hAnsi="Arial" w:cs="Arial"/>
                <w:b/>
                <w:noProof/>
                <w:sz w:val="18"/>
                <w:szCs w:val="18"/>
              </w:rPr>
            </w:pPr>
          </w:p>
        </w:tc>
      </w:tr>
      <w:tr w:rsidR="002F484D" w:rsidRPr="00FC08AF" w14:paraId="5452C6D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164F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2BC9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97E2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E987"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092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FE8CC" w14:textId="77777777" w:rsidR="002F484D" w:rsidRPr="00FC08AF" w:rsidRDefault="002F484D" w:rsidP="00B93C96">
            <w:pPr>
              <w:jc w:val="center"/>
              <w:rPr>
                <w:b/>
                <w:noProof/>
              </w:rPr>
            </w:pPr>
          </w:p>
        </w:tc>
      </w:tr>
      <w:tr w:rsidR="002F484D" w:rsidRPr="00FC08AF" w14:paraId="0CC88A7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A2A25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3B7A1E"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0473FE13" w14:textId="77777777" w:rsidR="00235098" w:rsidRPr="00FC08AF" w:rsidRDefault="00235098" w:rsidP="00235098">
      <w:pPr>
        <w:rPr>
          <w:noProof/>
          <w:lang w:eastAsia="ko-KR"/>
        </w:rPr>
      </w:pPr>
      <w:bookmarkStart w:id="994" w:name="_Toc4578468"/>
      <w:bookmarkStart w:id="995" w:name="_Toc27728156"/>
    </w:p>
    <w:p w14:paraId="70E6DD64" w14:textId="77777777" w:rsidR="002F484D" w:rsidRPr="00FC08AF" w:rsidRDefault="002F484D" w:rsidP="002F484D">
      <w:pPr>
        <w:pStyle w:val="Heading3"/>
        <w:rPr>
          <w:noProof/>
          <w:lang w:eastAsia="ko-KR"/>
        </w:rPr>
      </w:pPr>
      <w:bookmarkStart w:id="996" w:name="_Toc176353477"/>
      <w:r w:rsidRPr="00FC08AF">
        <w:rPr>
          <w:noProof/>
        </w:rPr>
        <w:t>7.2.2</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DefaultPPPP/MCPTTPrivateCallSignalling</w:t>
      </w:r>
      <w:bookmarkEnd w:id="994"/>
      <w:bookmarkEnd w:id="995"/>
      <w:bookmarkEnd w:id="996"/>
    </w:p>
    <w:p w14:paraId="63C831E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22</w:t>
      </w:r>
      <w:r w:rsidRPr="00FC08AF">
        <w:rPr>
          <w:noProof/>
        </w:rPr>
        <w:t>.1: /</w:t>
      </w:r>
      <w:r w:rsidRPr="00FC08AF">
        <w:rPr>
          <w:i/>
          <w:iCs/>
          <w:noProof/>
        </w:rPr>
        <w:t>&lt;x&gt;</w:t>
      </w:r>
      <w:r w:rsidRPr="00FC08AF">
        <w:rPr>
          <w:noProof/>
        </w:rPr>
        <w:t>/OffNetwork/</w:t>
      </w:r>
      <w:r w:rsidRPr="00FC08AF">
        <w:rPr>
          <w:noProof/>
          <w:lang w:eastAsia="ko-KR"/>
        </w:rPr>
        <w:t>DefaultPPPP/MCPTTPrivateCallSignalling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5D30D2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2F260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DefaultPPPP/MCPTTPrivateCallSignalling</w:t>
            </w:r>
          </w:p>
        </w:tc>
      </w:tr>
      <w:tr w:rsidR="002F484D" w:rsidRPr="00FC08AF" w14:paraId="2DB737E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AD2C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EB04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C91F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7ACB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973A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865D54" w14:textId="77777777" w:rsidR="002F484D" w:rsidRPr="00FC08AF" w:rsidRDefault="002F484D" w:rsidP="00B93C96">
            <w:pPr>
              <w:jc w:val="center"/>
              <w:rPr>
                <w:rFonts w:ascii="Arial" w:hAnsi="Arial" w:cs="Arial"/>
                <w:b/>
                <w:noProof/>
                <w:sz w:val="18"/>
                <w:szCs w:val="18"/>
              </w:rPr>
            </w:pPr>
          </w:p>
        </w:tc>
      </w:tr>
      <w:tr w:rsidR="002F484D" w:rsidRPr="00FC08AF" w14:paraId="5301217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98C2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3E86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77E8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C2FC" w14:textId="77777777" w:rsidR="002F484D" w:rsidRPr="00FC08AF" w:rsidRDefault="004932D3" w:rsidP="004932D3">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DEB0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0E4F33" w14:textId="77777777" w:rsidR="002F484D" w:rsidRPr="00FC08AF" w:rsidRDefault="002F484D" w:rsidP="00B93C96">
            <w:pPr>
              <w:jc w:val="center"/>
              <w:rPr>
                <w:b/>
                <w:noProof/>
              </w:rPr>
            </w:pPr>
          </w:p>
        </w:tc>
      </w:tr>
      <w:tr w:rsidR="002F484D" w:rsidRPr="00FC08AF" w14:paraId="410C378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E503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0904DC" w14:textId="77777777" w:rsidR="0049502F" w:rsidRPr="00FC08AF" w:rsidRDefault="0049502F"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MCPTT private call signalling</w:t>
            </w:r>
            <w:r w:rsidR="002F484D" w:rsidRPr="00FC08AF">
              <w:rPr>
                <w:noProof/>
                <w:lang w:eastAsia="ko-KR"/>
              </w:rPr>
              <w:t>.</w:t>
            </w:r>
          </w:p>
        </w:tc>
      </w:tr>
    </w:tbl>
    <w:p w14:paraId="0CBAF416" w14:textId="77777777" w:rsidR="00235098" w:rsidRPr="00FC08AF" w:rsidRDefault="00235098" w:rsidP="00235098">
      <w:pPr>
        <w:rPr>
          <w:noProof/>
          <w:lang w:eastAsia="ko-KR"/>
        </w:rPr>
      </w:pPr>
    </w:p>
    <w:p w14:paraId="7B32B2C0" w14:textId="77777777" w:rsidR="0049502F" w:rsidRPr="00FC08AF" w:rsidRDefault="0049502F" w:rsidP="0049502F">
      <w:pPr>
        <w:pStyle w:val="B1"/>
        <w:rPr>
          <w:noProof/>
        </w:rPr>
      </w:pPr>
      <w:r w:rsidRPr="00FC08AF">
        <w:rPr>
          <w:noProof/>
        </w:rPr>
        <w:t>-</w:t>
      </w:r>
      <w:r w:rsidRPr="00FC08AF">
        <w:rPr>
          <w:noProof/>
        </w:rPr>
        <w:tab/>
        <w:t xml:space="preserve">Values: </w:t>
      </w:r>
      <w:r w:rsidRPr="00FC08AF">
        <w:rPr>
          <w:noProof/>
          <w:lang w:eastAsia="ko-KR"/>
        </w:rPr>
        <w:t>1-8</w:t>
      </w:r>
    </w:p>
    <w:p w14:paraId="630069E2" w14:textId="77777777" w:rsidR="0049502F" w:rsidRPr="00FC08AF" w:rsidRDefault="0049502F" w:rsidP="0049502F">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21EADFF1" w14:textId="77777777" w:rsidR="002F484D" w:rsidRPr="00FC08AF" w:rsidRDefault="002F484D" w:rsidP="002F484D">
      <w:pPr>
        <w:pStyle w:val="Heading3"/>
        <w:rPr>
          <w:noProof/>
          <w:lang w:eastAsia="ko-KR"/>
        </w:rPr>
      </w:pPr>
      <w:bookmarkStart w:id="997" w:name="_Toc4578469"/>
      <w:bookmarkStart w:id="998" w:name="_Toc27728157"/>
      <w:bookmarkStart w:id="999" w:name="_Toc176353478"/>
      <w:r w:rsidRPr="00FC08AF">
        <w:rPr>
          <w:noProof/>
        </w:rPr>
        <w:t>7.2.2</w:t>
      </w:r>
      <w:r w:rsidR="0049502F" w:rsidRPr="00FC08AF">
        <w:rPr>
          <w:noProof/>
          <w:lang w:eastAsia="ko-KR"/>
        </w:rPr>
        <w:t>3</w:t>
      </w:r>
      <w:r w:rsidRPr="00FC08AF">
        <w:rPr>
          <w:noProof/>
        </w:rPr>
        <w:tab/>
        <w:t>/</w:t>
      </w:r>
      <w:r w:rsidRPr="00FC08AF">
        <w:rPr>
          <w:i/>
          <w:iCs/>
          <w:noProof/>
        </w:rPr>
        <w:t>&lt;x&gt;</w:t>
      </w:r>
      <w:r w:rsidRPr="00FC08AF">
        <w:rPr>
          <w:noProof/>
        </w:rPr>
        <w:t>/OffNetwork/</w:t>
      </w:r>
      <w:r w:rsidRPr="00FC08AF">
        <w:rPr>
          <w:noProof/>
          <w:lang w:eastAsia="ko-KR"/>
        </w:rPr>
        <w:t>DefaultPPPP/MCPTTPrivateCallMedia</w:t>
      </w:r>
      <w:bookmarkEnd w:id="997"/>
      <w:bookmarkEnd w:id="998"/>
      <w:bookmarkEnd w:id="999"/>
    </w:p>
    <w:p w14:paraId="4A9DD60D"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49502F" w:rsidRPr="00FC08AF">
        <w:rPr>
          <w:noProof/>
          <w:lang w:eastAsia="ko-KR"/>
        </w:rPr>
        <w:t>3</w:t>
      </w:r>
      <w:r w:rsidRPr="00FC08AF">
        <w:rPr>
          <w:noProof/>
        </w:rPr>
        <w:t>.1: /</w:t>
      </w:r>
      <w:r w:rsidRPr="00FC08AF">
        <w:rPr>
          <w:i/>
          <w:iCs/>
          <w:noProof/>
        </w:rPr>
        <w:t>&lt;x&gt;</w:t>
      </w:r>
      <w:r w:rsidRPr="00FC08AF">
        <w:rPr>
          <w:noProof/>
        </w:rPr>
        <w:t>/OffNetwork/</w:t>
      </w:r>
      <w:r w:rsidRPr="00FC08AF">
        <w:rPr>
          <w:noProof/>
          <w:lang w:eastAsia="ko-KR"/>
        </w:rPr>
        <w:t>DefaultPPPP/MCPTTPrivateCallMedia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6EF5C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297EB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DefaultPPPP/MCPTTPrivateCallMedia</w:t>
            </w:r>
          </w:p>
        </w:tc>
      </w:tr>
      <w:tr w:rsidR="002F484D" w:rsidRPr="00FC08AF" w14:paraId="4F1AE5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B94D3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3F06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971F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B12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AD7C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B4AB43" w14:textId="77777777" w:rsidR="002F484D" w:rsidRPr="00FC08AF" w:rsidRDefault="002F484D" w:rsidP="00B93C96">
            <w:pPr>
              <w:jc w:val="center"/>
              <w:rPr>
                <w:rFonts w:ascii="Arial" w:hAnsi="Arial" w:cs="Arial"/>
                <w:b/>
                <w:noProof/>
                <w:sz w:val="18"/>
                <w:szCs w:val="18"/>
              </w:rPr>
            </w:pPr>
          </w:p>
        </w:tc>
      </w:tr>
      <w:tr w:rsidR="002F484D" w:rsidRPr="00FC08AF" w14:paraId="11E6D3F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D5213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923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09A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0E5B" w14:textId="77777777" w:rsidR="002F484D" w:rsidRPr="00FC08AF" w:rsidRDefault="005B768A" w:rsidP="005B768A">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BC0F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723D7" w14:textId="77777777" w:rsidR="002F484D" w:rsidRPr="00FC08AF" w:rsidRDefault="002F484D" w:rsidP="00B93C96">
            <w:pPr>
              <w:jc w:val="center"/>
              <w:rPr>
                <w:b/>
                <w:noProof/>
              </w:rPr>
            </w:pPr>
          </w:p>
        </w:tc>
      </w:tr>
      <w:tr w:rsidR="002F484D" w:rsidRPr="00FC08AF" w14:paraId="58F4462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5E4A9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5FCACF" w14:textId="77777777" w:rsidR="002F484D" w:rsidRPr="00FC08AF" w:rsidRDefault="005B768A"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private call </w:t>
            </w:r>
            <w:r w:rsidRPr="00FC08AF">
              <w:rPr>
                <w:noProof/>
                <w:lang w:eastAsia="ko-KR"/>
              </w:rPr>
              <w:t>media</w:t>
            </w:r>
            <w:r w:rsidR="002F484D" w:rsidRPr="00FC08AF">
              <w:rPr>
                <w:noProof/>
                <w:lang w:eastAsia="ko-KR"/>
              </w:rPr>
              <w:t>.</w:t>
            </w:r>
          </w:p>
        </w:tc>
      </w:tr>
    </w:tbl>
    <w:p w14:paraId="2E336583" w14:textId="77777777" w:rsidR="00235098" w:rsidRPr="00FC08AF" w:rsidRDefault="00235098" w:rsidP="00235098">
      <w:pPr>
        <w:rPr>
          <w:noProof/>
          <w:lang w:eastAsia="ko-KR"/>
        </w:rPr>
      </w:pPr>
    </w:p>
    <w:p w14:paraId="04CA204B" w14:textId="77777777" w:rsidR="005B768A" w:rsidRPr="00FC08AF" w:rsidRDefault="005B768A" w:rsidP="005B768A">
      <w:pPr>
        <w:pStyle w:val="B1"/>
        <w:rPr>
          <w:noProof/>
        </w:rPr>
      </w:pPr>
      <w:r w:rsidRPr="00FC08AF">
        <w:rPr>
          <w:noProof/>
        </w:rPr>
        <w:t>-</w:t>
      </w:r>
      <w:r w:rsidRPr="00FC08AF">
        <w:rPr>
          <w:noProof/>
        </w:rPr>
        <w:tab/>
        <w:t xml:space="preserve">Values: </w:t>
      </w:r>
      <w:r w:rsidRPr="00FC08AF">
        <w:rPr>
          <w:noProof/>
          <w:lang w:eastAsia="ko-KR"/>
        </w:rPr>
        <w:t>1-8</w:t>
      </w:r>
    </w:p>
    <w:p w14:paraId="59459E95" w14:textId="77777777" w:rsidR="005B768A" w:rsidRPr="00FC08AF" w:rsidRDefault="005B768A" w:rsidP="005B768A">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5EE1A2F4" w14:textId="77777777" w:rsidR="002F484D" w:rsidRPr="00FC08AF" w:rsidRDefault="002F484D" w:rsidP="002F484D">
      <w:pPr>
        <w:pStyle w:val="Heading3"/>
        <w:rPr>
          <w:noProof/>
          <w:lang w:eastAsia="ko-KR"/>
        </w:rPr>
      </w:pPr>
      <w:bookmarkStart w:id="1000" w:name="_Toc4578470"/>
      <w:bookmarkStart w:id="1001" w:name="_Toc27728158"/>
      <w:bookmarkStart w:id="1002" w:name="_Toc176353479"/>
      <w:r w:rsidRPr="00FC08AF">
        <w:rPr>
          <w:noProof/>
        </w:rPr>
        <w:t>7.2.2</w:t>
      </w:r>
      <w:r w:rsidR="005B768A"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bookmarkEnd w:id="1000"/>
      <w:bookmarkEnd w:id="1001"/>
      <w:bookmarkEnd w:id="1002"/>
    </w:p>
    <w:p w14:paraId="113548E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5B768A" w:rsidRPr="00FC08AF">
        <w:rPr>
          <w:noProof/>
          <w:lang w:eastAsia="ko-KR"/>
        </w:rPr>
        <w:t>4</w:t>
      </w:r>
      <w:r w:rsidRPr="00FC08AF">
        <w:rPr>
          <w:noProof/>
        </w:rPr>
        <w:t>.1: /</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535880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3A8CB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c>
      </w:tr>
      <w:tr w:rsidR="002F484D" w:rsidRPr="00FC08AF" w14:paraId="2D473D1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AF25F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056E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21A5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9F17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07A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C4FDBD" w14:textId="77777777" w:rsidR="002F484D" w:rsidRPr="00FC08AF" w:rsidRDefault="002F484D" w:rsidP="00B93C96">
            <w:pPr>
              <w:jc w:val="center"/>
              <w:rPr>
                <w:rFonts w:ascii="Arial" w:hAnsi="Arial" w:cs="Arial"/>
                <w:b/>
                <w:noProof/>
                <w:sz w:val="18"/>
                <w:szCs w:val="18"/>
              </w:rPr>
            </w:pPr>
          </w:p>
        </w:tc>
      </w:tr>
      <w:tr w:rsidR="002F484D" w:rsidRPr="00FC08AF" w14:paraId="0BD0D89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E5CF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1348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7C0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BDF3B" w14:textId="77777777" w:rsidR="002F484D" w:rsidRPr="00FC08AF" w:rsidRDefault="00811B29" w:rsidP="00811B29">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FB27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EB635" w14:textId="77777777" w:rsidR="002F484D" w:rsidRPr="00FC08AF" w:rsidRDefault="002F484D" w:rsidP="00B93C96">
            <w:pPr>
              <w:jc w:val="center"/>
              <w:rPr>
                <w:b/>
                <w:noProof/>
              </w:rPr>
            </w:pPr>
          </w:p>
        </w:tc>
      </w:tr>
      <w:tr w:rsidR="002F484D" w:rsidRPr="00FC08AF" w14:paraId="308F9C7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12ABD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5748C5" w14:textId="77777777" w:rsidR="002F484D" w:rsidRPr="00FC08AF" w:rsidRDefault="00811B29"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signalling</w:t>
            </w:r>
            <w:r w:rsidR="002F484D" w:rsidRPr="00FC08AF">
              <w:rPr>
                <w:noProof/>
                <w:lang w:eastAsia="ko-KR"/>
              </w:rPr>
              <w:t>.</w:t>
            </w:r>
          </w:p>
        </w:tc>
      </w:tr>
    </w:tbl>
    <w:p w14:paraId="10722E1E" w14:textId="77777777" w:rsidR="00235098" w:rsidRPr="00FC08AF" w:rsidRDefault="00235098" w:rsidP="00235098">
      <w:pPr>
        <w:rPr>
          <w:noProof/>
          <w:lang w:eastAsia="ko-KR"/>
        </w:rPr>
      </w:pPr>
    </w:p>
    <w:p w14:paraId="075FE0CF" w14:textId="77777777" w:rsidR="00811B29" w:rsidRPr="00FC08AF" w:rsidRDefault="00811B29" w:rsidP="00811B29">
      <w:pPr>
        <w:pStyle w:val="B1"/>
        <w:rPr>
          <w:noProof/>
        </w:rPr>
      </w:pPr>
      <w:r w:rsidRPr="00FC08AF">
        <w:rPr>
          <w:noProof/>
        </w:rPr>
        <w:t>-</w:t>
      </w:r>
      <w:r w:rsidRPr="00FC08AF">
        <w:rPr>
          <w:noProof/>
        </w:rPr>
        <w:tab/>
        <w:t xml:space="preserve">Values: </w:t>
      </w:r>
      <w:r w:rsidRPr="00FC08AF">
        <w:rPr>
          <w:noProof/>
          <w:lang w:eastAsia="ko-KR"/>
        </w:rPr>
        <w:t>1-8</w:t>
      </w:r>
    </w:p>
    <w:p w14:paraId="0440299D" w14:textId="77777777" w:rsidR="00811B29" w:rsidRPr="00FC08AF" w:rsidRDefault="00811B29" w:rsidP="00811B2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2C89194B" w14:textId="77777777" w:rsidR="002F484D" w:rsidRPr="00FC08AF" w:rsidRDefault="002F484D" w:rsidP="002F484D">
      <w:pPr>
        <w:pStyle w:val="Heading3"/>
        <w:rPr>
          <w:noProof/>
          <w:lang w:eastAsia="ko-KR"/>
        </w:rPr>
      </w:pPr>
      <w:bookmarkStart w:id="1003" w:name="_Toc4578471"/>
      <w:bookmarkStart w:id="1004" w:name="_Toc27728159"/>
      <w:bookmarkStart w:id="1005" w:name="_Toc176353480"/>
      <w:r w:rsidRPr="00FC08AF">
        <w:rPr>
          <w:noProof/>
        </w:rPr>
        <w:t>7.2.2</w:t>
      </w:r>
      <w:r w:rsidR="00811B29" w:rsidRPr="00FC08AF">
        <w:rPr>
          <w:noProof/>
          <w:lang w:eastAsia="ko-KR"/>
        </w:rPr>
        <w:t>5</w:t>
      </w:r>
      <w:r w:rsidRPr="00FC08AF">
        <w:rPr>
          <w:noProof/>
        </w:rPr>
        <w:tab/>
        <w:t>/</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bookmarkEnd w:id="1003"/>
      <w:bookmarkEnd w:id="1004"/>
      <w:bookmarkEnd w:id="1005"/>
    </w:p>
    <w:p w14:paraId="229C20FF"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811B29" w:rsidRPr="00FC08AF">
        <w:rPr>
          <w:noProof/>
          <w:lang w:eastAsia="ko-KR"/>
        </w:rPr>
        <w:t>5</w:t>
      </w:r>
      <w:r w:rsidRPr="00FC08AF">
        <w:rPr>
          <w:noProof/>
        </w:rPr>
        <w:t>.1: /</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0B4305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AACCE"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p>
        </w:tc>
      </w:tr>
      <w:tr w:rsidR="002F484D" w:rsidRPr="00FC08AF" w14:paraId="2A5CF76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EEA0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4A40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63F4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6FF6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114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DA6B8D" w14:textId="77777777" w:rsidR="002F484D" w:rsidRPr="00FC08AF" w:rsidRDefault="002F484D" w:rsidP="00B93C96">
            <w:pPr>
              <w:jc w:val="center"/>
              <w:rPr>
                <w:rFonts w:ascii="Arial" w:hAnsi="Arial" w:cs="Arial"/>
                <w:b/>
                <w:noProof/>
                <w:sz w:val="18"/>
                <w:szCs w:val="18"/>
              </w:rPr>
            </w:pPr>
          </w:p>
        </w:tc>
      </w:tr>
      <w:tr w:rsidR="002F484D" w:rsidRPr="00FC08AF" w14:paraId="02D9E19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8D36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BB89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CD6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88E69" w14:textId="77777777" w:rsidR="002F484D" w:rsidRPr="00FC08AF" w:rsidRDefault="00811B29" w:rsidP="00811B29">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C092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27905C" w14:textId="77777777" w:rsidR="002F484D" w:rsidRPr="00FC08AF" w:rsidRDefault="002F484D" w:rsidP="00B93C96">
            <w:pPr>
              <w:jc w:val="center"/>
              <w:rPr>
                <w:b/>
                <w:noProof/>
              </w:rPr>
            </w:pPr>
          </w:p>
        </w:tc>
      </w:tr>
      <w:tr w:rsidR="002F484D" w:rsidRPr="00FC08AF" w14:paraId="445A7B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AFC18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0654A" w14:textId="77777777" w:rsidR="002F484D" w:rsidRPr="00FC08AF" w:rsidRDefault="00811B29"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media</w:t>
            </w:r>
            <w:r w:rsidR="002F484D" w:rsidRPr="00FC08AF">
              <w:rPr>
                <w:noProof/>
                <w:lang w:eastAsia="ko-KR"/>
              </w:rPr>
              <w:t>.</w:t>
            </w:r>
          </w:p>
        </w:tc>
      </w:tr>
    </w:tbl>
    <w:p w14:paraId="5E2FCA9C" w14:textId="77777777" w:rsidR="00235098" w:rsidRPr="00FC08AF" w:rsidRDefault="00235098" w:rsidP="00235098">
      <w:pPr>
        <w:rPr>
          <w:noProof/>
          <w:lang w:eastAsia="ko-KR"/>
        </w:rPr>
      </w:pPr>
    </w:p>
    <w:p w14:paraId="6A7CAC8B" w14:textId="77777777" w:rsidR="00811B29" w:rsidRPr="00FC08AF" w:rsidRDefault="00811B29" w:rsidP="00811B29">
      <w:pPr>
        <w:pStyle w:val="B1"/>
        <w:rPr>
          <w:noProof/>
        </w:rPr>
      </w:pPr>
      <w:r w:rsidRPr="00FC08AF">
        <w:rPr>
          <w:noProof/>
        </w:rPr>
        <w:t>-</w:t>
      </w:r>
      <w:r w:rsidRPr="00FC08AF">
        <w:rPr>
          <w:noProof/>
        </w:rPr>
        <w:tab/>
        <w:t xml:space="preserve">Values: </w:t>
      </w:r>
      <w:r w:rsidRPr="00FC08AF">
        <w:rPr>
          <w:noProof/>
          <w:lang w:eastAsia="ko-KR"/>
        </w:rPr>
        <w:t>1-8</w:t>
      </w:r>
    </w:p>
    <w:p w14:paraId="4BF44396" w14:textId="77777777" w:rsidR="00811B29" w:rsidRPr="00FC08AF" w:rsidRDefault="00811B29" w:rsidP="00811B29">
      <w:pPr>
        <w:rPr>
          <w:noProof/>
          <w:lang w:eastAsia="ko-KR"/>
        </w:rPr>
      </w:pPr>
      <w:r w:rsidRPr="00FC08AF">
        <w:rPr>
          <w:noProof/>
          <w:lang w:eastAsia="ko-KR"/>
        </w:rPr>
        <w:lastRenderedPageBreak/>
        <w:t>The MCPTT user data with the lowest ProSe Per-Packet Priority value shall be considered as the MCPTT user data having the highest priority among the MCPTT user data.</w:t>
      </w:r>
    </w:p>
    <w:p w14:paraId="74D1AB54" w14:textId="77777777" w:rsidR="00811B29" w:rsidRPr="00FC08AF" w:rsidRDefault="00811B29" w:rsidP="00811B29">
      <w:pPr>
        <w:pStyle w:val="Heading3"/>
        <w:rPr>
          <w:noProof/>
          <w:lang w:eastAsia="ko-KR"/>
        </w:rPr>
      </w:pPr>
      <w:bookmarkStart w:id="1006" w:name="_Toc4578472"/>
      <w:bookmarkStart w:id="1007" w:name="_Toc27728160"/>
      <w:bookmarkStart w:id="1008" w:name="_Toc176353481"/>
      <w:r w:rsidRPr="00FC08AF">
        <w:rPr>
          <w:noProof/>
        </w:rPr>
        <w:t>7.2.</w:t>
      </w:r>
      <w:r w:rsidRPr="00FC08AF">
        <w:rPr>
          <w:noProof/>
          <w:lang w:eastAsia="ko-KR"/>
        </w:rPr>
        <w:t>26</w:t>
      </w:r>
      <w:r w:rsidRPr="00FC08AF">
        <w:rPr>
          <w:noProof/>
        </w:rPr>
        <w:tab/>
        <w:t>/</w:t>
      </w:r>
      <w:r w:rsidRPr="00FC08AF">
        <w:rPr>
          <w:i/>
          <w:iCs/>
          <w:noProof/>
        </w:rPr>
        <w:t>&lt;x&gt;</w:t>
      </w:r>
      <w:r w:rsidRPr="00FC08AF">
        <w:rPr>
          <w:noProof/>
        </w:rPr>
        <w:t>/OffNetwork/</w:t>
      </w:r>
      <w:r w:rsidRPr="00FC08AF">
        <w:rPr>
          <w:noProof/>
          <w:lang w:eastAsia="ko-KR"/>
        </w:rPr>
        <w:t>LogMetadata</w:t>
      </w:r>
      <w:bookmarkEnd w:id="1006"/>
      <w:bookmarkEnd w:id="1007"/>
      <w:bookmarkEnd w:id="1008"/>
    </w:p>
    <w:p w14:paraId="2AA6AD8D" w14:textId="77777777" w:rsidR="00811B29" w:rsidRPr="00FC08AF" w:rsidRDefault="00811B29" w:rsidP="00811B29">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26</w:t>
      </w:r>
      <w:r w:rsidRPr="00FC08AF">
        <w:rPr>
          <w:noProof/>
        </w:rPr>
        <w:t>.1: /</w:t>
      </w:r>
      <w:r w:rsidRPr="00FC08AF">
        <w:rPr>
          <w:i/>
          <w:iCs/>
          <w:noProof/>
        </w:rPr>
        <w:t>&lt;x&gt;</w:t>
      </w:r>
      <w:r w:rsidRPr="00FC08AF">
        <w:rPr>
          <w:noProof/>
        </w:rPr>
        <w:t>/OffNetwork/</w:t>
      </w:r>
      <w:r w:rsidRPr="00FC08AF">
        <w:rPr>
          <w:noProof/>
          <w:lang w:eastAsia="ko-KR"/>
        </w:rPr>
        <w:t>LogMetadata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11B29" w:rsidRPr="00FC08AF" w14:paraId="1F34BC0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5CD3C3" w14:textId="77777777" w:rsidR="00811B29" w:rsidRPr="00FC08AF" w:rsidRDefault="00811B29" w:rsidP="00CF1FEB">
            <w:pPr>
              <w:rPr>
                <w:rFonts w:ascii="Arial" w:hAnsi="Arial" w:cs="Arial"/>
                <w:noProof/>
                <w:sz w:val="18"/>
                <w:szCs w:val="18"/>
              </w:rPr>
            </w:pPr>
            <w:r w:rsidRPr="00FC08AF">
              <w:rPr>
                <w:noProof/>
              </w:rPr>
              <w:t>OffNetwork/</w:t>
            </w:r>
            <w:r w:rsidRPr="00FC08AF">
              <w:rPr>
                <w:noProof/>
                <w:lang w:eastAsia="ko-KR"/>
              </w:rPr>
              <w:t>LogMetadata</w:t>
            </w:r>
          </w:p>
        </w:tc>
      </w:tr>
      <w:tr w:rsidR="00811B29" w:rsidRPr="00FC08AF" w14:paraId="7A78EB2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1D35E0" w14:textId="77777777" w:rsidR="00811B29" w:rsidRPr="00FC08AF" w:rsidRDefault="00811B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89F1B" w14:textId="77777777" w:rsidR="00811B29" w:rsidRPr="00FC08AF" w:rsidRDefault="00811B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C8249" w14:textId="77777777" w:rsidR="00811B29" w:rsidRPr="00FC08AF" w:rsidRDefault="00811B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FC30" w14:textId="77777777" w:rsidR="00811B29" w:rsidRPr="00FC08AF" w:rsidRDefault="00811B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DBD31" w14:textId="77777777" w:rsidR="00811B29" w:rsidRPr="00FC08AF" w:rsidRDefault="00811B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BFCF1B" w14:textId="77777777" w:rsidR="00811B29" w:rsidRPr="00FC08AF" w:rsidRDefault="00811B29" w:rsidP="00CF1FEB">
            <w:pPr>
              <w:jc w:val="center"/>
              <w:rPr>
                <w:rFonts w:ascii="Arial" w:hAnsi="Arial" w:cs="Arial"/>
                <w:b/>
                <w:noProof/>
                <w:sz w:val="18"/>
                <w:szCs w:val="18"/>
              </w:rPr>
            </w:pPr>
          </w:p>
        </w:tc>
      </w:tr>
      <w:tr w:rsidR="00811B29" w:rsidRPr="00FC08AF" w14:paraId="7BB5ABA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2987B" w14:textId="77777777" w:rsidR="00811B29" w:rsidRPr="00FC08AF" w:rsidRDefault="00811B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061A8" w14:textId="77777777" w:rsidR="00811B29" w:rsidRPr="00FC08AF" w:rsidRDefault="00811B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F1BA3" w14:textId="77777777" w:rsidR="00811B29" w:rsidRPr="00FC08AF" w:rsidRDefault="00811B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3F923" w14:textId="77777777" w:rsidR="00811B29" w:rsidRPr="00FC08AF" w:rsidRDefault="00811B29" w:rsidP="00CF1FEB">
            <w:pPr>
              <w:pStyle w:val="TAC"/>
              <w:rPr>
                <w:noProof/>
                <w:lang w:eastAsia="en-US"/>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5AAD" w14:textId="77777777" w:rsidR="00811B29" w:rsidRPr="00FC08AF" w:rsidRDefault="00811B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88A12" w14:textId="77777777" w:rsidR="00811B29" w:rsidRPr="00FC08AF" w:rsidRDefault="00811B29" w:rsidP="00CF1FEB">
            <w:pPr>
              <w:jc w:val="center"/>
              <w:rPr>
                <w:b/>
                <w:noProof/>
              </w:rPr>
            </w:pPr>
          </w:p>
        </w:tc>
      </w:tr>
      <w:tr w:rsidR="00811B29" w:rsidRPr="00FC08AF" w14:paraId="0032E3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881592" w14:textId="77777777" w:rsidR="00811B29" w:rsidRPr="00FC08AF" w:rsidRDefault="00811B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B0301F" w14:textId="77777777" w:rsidR="00811B29" w:rsidRPr="00FC08AF" w:rsidRDefault="00811B29" w:rsidP="00CF1FEB">
            <w:pPr>
              <w:rPr>
                <w:noProof/>
                <w:lang w:eastAsia="ko-KR"/>
              </w:rPr>
            </w:pPr>
            <w:r w:rsidRPr="00FC08AF">
              <w:rPr>
                <w:noProof/>
              </w:rPr>
              <w:t xml:space="preserve">This leaf node indicates </w:t>
            </w:r>
            <w:r w:rsidRPr="00FC08AF">
              <w:rPr>
                <w:rFonts w:eastAsia="SimSun"/>
                <w:noProof/>
                <w:lang w:eastAsia="zh-CN"/>
              </w:rPr>
              <w:t xml:space="preserve">whether </w:t>
            </w:r>
            <w:r w:rsidR="00C607FA" w:rsidRPr="00FC08AF">
              <w:rPr>
                <w:rFonts w:eastAsia="SimSun"/>
                <w:noProof/>
                <w:lang w:eastAsia="zh-CN"/>
              </w:rPr>
              <w:t>logging of metadata for MCPTT group calls, MCPTT private calls and non-call activities is permitted</w:t>
            </w:r>
            <w:r w:rsidRPr="00FC08AF">
              <w:rPr>
                <w:noProof/>
                <w:lang w:eastAsia="ko-KR"/>
              </w:rPr>
              <w:t>.</w:t>
            </w:r>
          </w:p>
        </w:tc>
      </w:tr>
    </w:tbl>
    <w:p w14:paraId="3B5F3D63" w14:textId="77777777" w:rsidR="00235098" w:rsidRPr="00FC08AF" w:rsidRDefault="00235098" w:rsidP="00235098">
      <w:pPr>
        <w:rPr>
          <w:noProof/>
          <w:lang w:eastAsia="ko-KR"/>
        </w:rPr>
      </w:pPr>
    </w:p>
    <w:p w14:paraId="4FC2D894" w14:textId="77777777" w:rsidR="00811B29" w:rsidRPr="00FC08AF" w:rsidRDefault="00811B29" w:rsidP="00811B29">
      <w:pPr>
        <w:rPr>
          <w:noProof/>
          <w:lang w:eastAsia="ko-KR"/>
        </w:rPr>
      </w:pPr>
      <w:r w:rsidRPr="00FC08AF">
        <w:rPr>
          <w:noProof/>
        </w:rPr>
        <w:t xml:space="preserve">When set to "true" </w:t>
      </w:r>
      <w:r w:rsidRPr="00FC08AF">
        <w:rPr>
          <w:noProof/>
          <w:lang w:eastAsia="ko-KR"/>
        </w:rPr>
        <w:t>logging of metadata for MCPTT group calls, MCPTT private calls and non-call activities, is enabled.</w:t>
      </w:r>
    </w:p>
    <w:p w14:paraId="00FB9749" w14:textId="77777777" w:rsidR="00811B29" w:rsidRPr="00FC08AF" w:rsidRDefault="00811B29" w:rsidP="002F484D">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logging of metadata for MCPTT group calls, MCPTT private calls and non-call activities, is not enabled.</w:t>
      </w:r>
    </w:p>
    <w:p w14:paraId="4EE7861D" w14:textId="77777777" w:rsidR="002F484D" w:rsidRPr="00FC08AF" w:rsidRDefault="002F484D" w:rsidP="002F484D">
      <w:pPr>
        <w:pStyle w:val="Heading1"/>
        <w:tabs>
          <w:tab w:val="right" w:pos="9630"/>
        </w:tabs>
        <w:rPr>
          <w:noProof/>
          <w:lang w:eastAsia="ko-KR"/>
        </w:rPr>
      </w:pPr>
      <w:bookmarkStart w:id="1009" w:name="_Toc4578473"/>
      <w:bookmarkStart w:id="1010" w:name="_Toc27728161"/>
      <w:bookmarkStart w:id="1011" w:name="_Toc176353482"/>
      <w:r w:rsidRPr="00FC08AF">
        <w:rPr>
          <w:noProof/>
          <w:lang w:eastAsia="ko-KR"/>
        </w:rPr>
        <w:t>8</w:t>
      </w:r>
      <w:r w:rsidRPr="00FC08AF">
        <w:rPr>
          <w:noProof/>
        </w:rPr>
        <w:tab/>
      </w:r>
      <w:r w:rsidR="00032F2B" w:rsidRPr="00FC08AF">
        <w:rPr>
          <w:noProof/>
        </w:rPr>
        <w:t xml:space="preserve">MCS </w:t>
      </w:r>
      <w:r w:rsidRPr="00FC08AF">
        <w:rPr>
          <w:noProof/>
          <w:lang w:eastAsia="ko-KR"/>
        </w:rPr>
        <w:t xml:space="preserve">UE initial configuration </w:t>
      </w:r>
      <w:r w:rsidRPr="00FC08AF">
        <w:rPr>
          <w:noProof/>
        </w:rPr>
        <w:t>MO</w:t>
      </w:r>
      <w:bookmarkEnd w:id="1009"/>
      <w:bookmarkEnd w:id="1010"/>
      <w:bookmarkEnd w:id="1011"/>
    </w:p>
    <w:p w14:paraId="2310E207" w14:textId="77777777" w:rsidR="002F484D" w:rsidRPr="00FC08AF" w:rsidRDefault="002F484D" w:rsidP="002F484D">
      <w:pPr>
        <w:pStyle w:val="Heading2"/>
        <w:rPr>
          <w:noProof/>
        </w:rPr>
      </w:pPr>
      <w:bookmarkStart w:id="1012" w:name="_Toc4578474"/>
      <w:bookmarkStart w:id="1013" w:name="_Toc27728162"/>
      <w:bookmarkStart w:id="1014" w:name="_Toc176353483"/>
      <w:r w:rsidRPr="00FC08AF">
        <w:rPr>
          <w:noProof/>
          <w:lang w:eastAsia="ko-KR"/>
        </w:rPr>
        <w:t>8</w:t>
      </w:r>
      <w:r w:rsidRPr="00FC08AF">
        <w:rPr>
          <w:noProof/>
        </w:rPr>
        <w:t>.1</w:t>
      </w:r>
      <w:r w:rsidRPr="00FC08AF">
        <w:rPr>
          <w:noProof/>
        </w:rPr>
        <w:tab/>
        <w:t>General</w:t>
      </w:r>
      <w:bookmarkEnd w:id="1012"/>
      <w:bookmarkEnd w:id="1013"/>
      <w:bookmarkEnd w:id="1014"/>
    </w:p>
    <w:p w14:paraId="59BBDD2A" w14:textId="77777777" w:rsidR="002F484D" w:rsidRPr="00FC08AF" w:rsidRDefault="002F484D" w:rsidP="002F484D">
      <w:pPr>
        <w:rPr>
          <w:noProof/>
          <w:lang w:eastAsia="ko-KR"/>
        </w:rPr>
      </w:pPr>
      <w:r w:rsidRPr="00FC08AF">
        <w:rPr>
          <w:noProof/>
        </w:rPr>
        <w:t xml:space="preserve">The </w:t>
      </w:r>
      <w:r w:rsidR="00032F2B" w:rsidRPr="00FC08AF">
        <w:rPr>
          <w:noProof/>
        </w:rPr>
        <w:t xml:space="preserve">MCS </w:t>
      </w:r>
      <w:r w:rsidRPr="00FC08AF">
        <w:rPr>
          <w:noProof/>
          <w:lang w:eastAsia="ko-KR"/>
        </w:rPr>
        <w:t xml:space="preserve">UE initial configuration </w:t>
      </w:r>
      <w:r w:rsidRPr="00FC08AF">
        <w:rPr>
          <w:noProof/>
        </w:rPr>
        <w:t xml:space="preserve">Management Object (MO) is used to configure </w:t>
      </w:r>
      <w:r w:rsidRPr="00FC08AF">
        <w:rPr>
          <w:noProof/>
          <w:lang w:eastAsia="ko-KR"/>
        </w:rPr>
        <w:t xml:space="preserve">the </w:t>
      </w:r>
      <w:r w:rsidR="00032F2B" w:rsidRPr="00FC08AF">
        <w:rPr>
          <w:noProof/>
        </w:rPr>
        <w:t xml:space="preserve">MCS </w:t>
      </w:r>
      <w:r w:rsidRPr="00FC08AF">
        <w:rPr>
          <w:noProof/>
        </w:rPr>
        <w:t xml:space="preserve">Client behaviour for the </w:t>
      </w:r>
      <w:r w:rsidRPr="00FC08AF">
        <w:rPr>
          <w:noProof/>
          <w:lang w:eastAsia="ko-KR"/>
        </w:rPr>
        <w:t xml:space="preserve">on-network or off-network </w:t>
      </w:r>
      <w:r w:rsidR="00032F2B" w:rsidRPr="00FC08AF">
        <w:rPr>
          <w:noProof/>
        </w:rPr>
        <w:t xml:space="preserve">MCS </w:t>
      </w:r>
      <w:r w:rsidRPr="00FC08AF">
        <w:rPr>
          <w:noProof/>
        </w:rPr>
        <w:t>Service.</w:t>
      </w:r>
      <w:r w:rsidRPr="00FC08AF">
        <w:rPr>
          <w:noProof/>
          <w:lang w:eastAsia="ko-KR"/>
        </w:rPr>
        <w:t xml:space="preserve"> T</w:t>
      </w:r>
      <w:r w:rsidRPr="00FC08AF">
        <w:rPr>
          <w:noProof/>
        </w:rPr>
        <w:t xml:space="preserve">he </w:t>
      </w:r>
      <w:r w:rsidR="00032F2B" w:rsidRPr="00FC08AF">
        <w:rPr>
          <w:noProof/>
          <w:lang w:eastAsia="ko-KR"/>
        </w:rPr>
        <w:t xml:space="preserve">MCS </w:t>
      </w:r>
      <w:r w:rsidRPr="00FC08AF">
        <w:rPr>
          <w:noProof/>
          <w:lang w:eastAsia="ko-KR"/>
        </w:rPr>
        <w:t>UE initial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17207E0F" w14:textId="77777777" w:rsidR="00032F2B" w:rsidRPr="00FC08AF" w:rsidRDefault="00032F2B" w:rsidP="00032F2B">
      <w:pPr>
        <w:pStyle w:val="NO"/>
        <w:rPr>
          <w:noProof/>
        </w:rPr>
      </w:pPr>
      <w:r w:rsidRPr="00FC08AF">
        <w:rPr>
          <w:noProof/>
        </w:rPr>
        <w:t>NOTE:</w:t>
      </w:r>
      <w:r w:rsidRPr="00FC08AF">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5490CB35"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-UE-initial-configuration</w:t>
      </w:r>
      <w:r w:rsidRPr="00FC08AF">
        <w:rPr>
          <w:noProof/>
        </w:rPr>
        <w:t>:1.0.</w:t>
      </w:r>
    </w:p>
    <w:p w14:paraId="51D08E37"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48ECA547"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user profile </w:t>
      </w:r>
      <w:r w:rsidRPr="00FC08AF">
        <w:rPr>
          <w:noProof/>
        </w:rPr>
        <w:t>MO.</w:t>
      </w:r>
    </w:p>
    <w:p w14:paraId="398D71B4" w14:textId="77777777" w:rsidR="002F484D" w:rsidRPr="00FC08AF" w:rsidRDefault="002F484D" w:rsidP="002F484D">
      <w:pPr>
        <w:rPr>
          <w:noProof/>
        </w:rPr>
      </w:pPr>
      <w:r w:rsidRPr="00FC08AF">
        <w:rPr>
          <w:noProof/>
        </w:rPr>
        <w:t>The following nodes and leaf objects are possible under the MCPTT node as described in figure </w:t>
      </w:r>
      <w:r w:rsidRPr="00FC08AF">
        <w:rPr>
          <w:noProof/>
          <w:lang w:eastAsia="ko-KR"/>
        </w:rPr>
        <w:t>8.1.</w:t>
      </w:r>
      <w:r w:rsidRPr="00FC08AF">
        <w:rPr>
          <w:noProof/>
        </w:rPr>
        <w:t>1</w:t>
      </w:r>
      <w:r w:rsidRPr="00FC08AF">
        <w:rPr>
          <w:noProof/>
          <w:lang w:eastAsia="ko-KR"/>
        </w:rPr>
        <w:t xml:space="preserve">, </w:t>
      </w:r>
      <w:r w:rsidRPr="00FC08AF">
        <w:rPr>
          <w:noProof/>
        </w:rPr>
        <w:t>figure </w:t>
      </w:r>
      <w:r w:rsidRPr="00FC08AF">
        <w:rPr>
          <w:noProof/>
          <w:lang w:eastAsia="ko-KR"/>
        </w:rPr>
        <w:t xml:space="preserve">8.1.2, </w:t>
      </w:r>
      <w:r w:rsidRPr="00FC08AF">
        <w:rPr>
          <w:noProof/>
        </w:rPr>
        <w:t>figure </w:t>
      </w:r>
      <w:r w:rsidRPr="00FC08AF">
        <w:rPr>
          <w:noProof/>
          <w:lang w:eastAsia="ko-KR"/>
        </w:rPr>
        <w:t xml:space="preserve">8.1.3 and </w:t>
      </w:r>
      <w:r w:rsidRPr="00FC08AF">
        <w:rPr>
          <w:noProof/>
        </w:rPr>
        <w:t>figure </w:t>
      </w:r>
      <w:r w:rsidRPr="00FC08AF">
        <w:rPr>
          <w:noProof/>
          <w:lang w:eastAsia="ko-KR"/>
        </w:rPr>
        <w:t>8.1.4</w:t>
      </w:r>
      <w:r w:rsidR="00E01589">
        <w:rPr>
          <w:noProof/>
        </w:rPr>
        <w:t>.</w:t>
      </w:r>
    </w:p>
    <w:p w14:paraId="024FE93A" w14:textId="77777777" w:rsidR="002F484D" w:rsidRPr="00FC08AF" w:rsidRDefault="00CD0F8A" w:rsidP="002F484D">
      <w:pPr>
        <w:pStyle w:val="TH"/>
        <w:rPr>
          <w:noProof/>
        </w:rPr>
      </w:pPr>
      <w:r w:rsidRPr="00FC08AF">
        <w:rPr>
          <w:noProof/>
        </w:rPr>
        <w:object w:dxaOrig="10329" w:dyaOrig="14800" w14:anchorId="310E92A0">
          <v:shape id="_x0000_i1037" type="#_x0000_t75" style="width:481.45pt;height:690.55pt" o:ole="">
            <v:imagedata r:id="rId31" o:title=""/>
          </v:shape>
          <o:OLEObject Type="Embed" ProgID="Visio.Drawing.11" ShapeID="_x0000_i1037" DrawAspect="Content" ObjectID="_1786966724" r:id="rId32"/>
        </w:object>
      </w:r>
    </w:p>
    <w:p w14:paraId="4EB2F996" w14:textId="77777777" w:rsidR="002F484D" w:rsidRPr="00FC08AF" w:rsidRDefault="002F484D" w:rsidP="002F484D">
      <w:pPr>
        <w:pStyle w:val="TF"/>
        <w:rPr>
          <w:noProof/>
          <w:lang w:eastAsia="ko-KR"/>
        </w:rPr>
      </w:pPr>
      <w:r w:rsidRPr="00FC08AF">
        <w:rPr>
          <w:noProof/>
        </w:rPr>
        <w:t>Figure </w:t>
      </w:r>
      <w:r w:rsidRPr="00FC08AF">
        <w:rPr>
          <w:noProof/>
          <w:lang w:eastAsia="ko-KR"/>
        </w:rPr>
        <w:t>8.1.</w:t>
      </w:r>
      <w:r w:rsidRPr="00FC08AF">
        <w:rPr>
          <w:noProof/>
        </w:rPr>
        <w:t xml:space="preserve">1: The </w:t>
      </w:r>
      <w:r w:rsidR="00032F2B" w:rsidRPr="00FC08AF">
        <w:rPr>
          <w:noProof/>
        </w:rPr>
        <w:t xml:space="preserve">MCS </w:t>
      </w:r>
      <w:r w:rsidRPr="00FC08AF">
        <w:rPr>
          <w:noProof/>
          <w:lang w:eastAsia="ko-KR"/>
        </w:rPr>
        <w:t xml:space="preserve">UE initial configuration </w:t>
      </w:r>
      <w:r w:rsidRPr="00FC08AF">
        <w:rPr>
          <w:noProof/>
        </w:rPr>
        <w:t>M</w:t>
      </w:r>
      <w:r w:rsidRPr="00FC08AF">
        <w:rPr>
          <w:noProof/>
          <w:lang w:eastAsia="ko-KR"/>
        </w:rPr>
        <w:t>O (1 of 4)</w:t>
      </w:r>
    </w:p>
    <w:p w14:paraId="431DCD15" w14:textId="77777777" w:rsidR="002F484D" w:rsidRPr="00FC08AF" w:rsidRDefault="002F484D" w:rsidP="002F484D">
      <w:pPr>
        <w:pStyle w:val="TH"/>
        <w:rPr>
          <w:noProof/>
        </w:rPr>
      </w:pPr>
      <w:r w:rsidRPr="00FC08AF">
        <w:rPr>
          <w:noProof/>
        </w:rPr>
        <w:object w:dxaOrig="4146" w:dyaOrig="2282" w14:anchorId="171BCB03">
          <v:shape id="_x0000_i1038" type="#_x0000_t75" style="width:217.25pt;height:120.2pt" o:ole="">
            <v:imagedata r:id="rId33" o:title=""/>
          </v:shape>
          <o:OLEObject Type="Embed" ProgID="Visio.Drawing.11" ShapeID="_x0000_i1038" DrawAspect="Content" ObjectID="_1786966725" r:id="rId34"/>
        </w:object>
      </w:r>
    </w:p>
    <w:p w14:paraId="69516416" w14:textId="77777777" w:rsidR="002F484D" w:rsidRPr="00FC08AF" w:rsidRDefault="002F484D" w:rsidP="002F484D">
      <w:pPr>
        <w:pStyle w:val="TF"/>
        <w:rPr>
          <w:noProof/>
        </w:rPr>
      </w:pPr>
      <w:r w:rsidRPr="00FC08AF">
        <w:rPr>
          <w:noProof/>
        </w:rPr>
        <w:t>Figure </w:t>
      </w:r>
      <w:r w:rsidRPr="00FC08AF">
        <w:rPr>
          <w:noProof/>
          <w:lang w:eastAsia="ko-KR"/>
        </w:rPr>
        <w:t>8.1.2</w:t>
      </w:r>
      <w:r w:rsidRPr="00FC08AF">
        <w:rPr>
          <w:noProof/>
        </w:rPr>
        <w:t xml:space="preserve">: The </w:t>
      </w:r>
      <w:r w:rsidR="00032F2B" w:rsidRPr="00FC08AF">
        <w:rPr>
          <w:noProof/>
        </w:rPr>
        <w:t xml:space="preserve">MCS </w:t>
      </w:r>
      <w:r w:rsidRPr="00FC08AF">
        <w:rPr>
          <w:noProof/>
          <w:lang w:eastAsia="ko-KR"/>
        </w:rPr>
        <w:t>UE initial configuration MO (2 of 4)</w:t>
      </w:r>
    </w:p>
    <w:p w14:paraId="72798871" w14:textId="77777777" w:rsidR="002F484D" w:rsidRPr="00FC08AF" w:rsidRDefault="00BB372D" w:rsidP="002F484D">
      <w:pPr>
        <w:pStyle w:val="TH"/>
        <w:rPr>
          <w:noProof/>
          <w:lang w:eastAsia="ko-KR"/>
        </w:rPr>
      </w:pPr>
      <w:r w:rsidRPr="00FC08AF">
        <w:rPr>
          <w:noProof/>
        </w:rPr>
        <w:object w:dxaOrig="2771" w:dyaOrig="9471" w14:anchorId="2047DF20">
          <v:shape id="_x0000_i1039" type="#_x0000_t75" style="width:139pt;height:473.3pt" o:ole="">
            <v:imagedata r:id="rId35" o:title=""/>
          </v:shape>
          <o:OLEObject Type="Embed" ProgID="Visio.Drawing.15" ShapeID="_x0000_i1039" DrawAspect="Content" ObjectID="_1786966726" r:id="rId36"/>
        </w:object>
      </w:r>
    </w:p>
    <w:p w14:paraId="3B7438D5" w14:textId="77777777" w:rsidR="002F484D" w:rsidRPr="00FC08AF" w:rsidRDefault="002F484D" w:rsidP="002F484D">
      <w:pPr>
        <w:pStyle w:val="TF"/>
        <w:rPr>
          <w:noProof/>
        </w:rPr>
      </w:pPr>
      <w:r w:rsidRPr="00FC08AF">
        <w:rPr>
          <w:noProof/>
        </w:rPr>
        <w:t>Figure </w:t>
      </w:r>
      <w:r w:rsidRPr="00FC08AF">
        <w:rPr>
          <w:noProof/>
          <w:lang w:eastAsia="ko-KR"/>
        </w:rPr>
        <w:t>8.1.3</w:t>
      </w:r>
      <w:r w:rsidRPr="00FC08AF">
        <w:rPr>
          <w:noProof/>
        </w:rPr>
        <w:t>: The MC</w:t>
      </w:r>
      <w:r w:rsidR="00032F2B" w:rsidRPr="00FC08AF">
        <w:rPr>
          <w:noProof/>
        </w:rPr>
        <w:t>S</w:t>
      </w:r>
      <w:r w:rsidRPr="00FC08AF">
        <w:rPr>
          <w:noProof/>
        </w:rPr>
        <w:t xml:space="preserve"> </w:t>
      </w:r>
      <w:r w:rsidRPr="00FC08AF">
        <w:rPr>
          <w:noProof/>
          <w:lang w:eastAsia="ko-KR"/>
        </w:rPr>
        <w:t>UE initial configuration MO (3 of 4)</w:t>
      </w:r>
    </w:p>
    <w:p w14:paraId="74B51EDD" w14:textId="77777777" w:rsidR="002F484D" w:rsidRPr="00FC08AF" w:rsidRDefault="007977A0" w:rsidP="002F484D">
      <w:pPr>
        <w:pStyle w:val="TH"/>
        <w:rPr>
          <w:noProof/>
        </w:rPr>
      </w:pPr>
      <w:r w:rsidRPr="00FC08AF">
        <w:rPr>
          <w:noProof/>
        </w:rPr>
        <w:object w:dxaOrig="4146" w:dyaOrig="4011" w14:anchorId="00478879">
          <v:shape id="_x0000_i1040" type="#_x0000_t75" style="width:217.25pt;height:211pt" o:ole="">
            <v:imagedata r:id="rId37" o:title=""/>
          </v:shape>
          <o:OLEObject Type="Embed" ProgID="Visio.Drawing.11" ShapeID="_x0000_i1040" DrawAspect="Content" ObjectID="_1786966727" r:id="rId38"/>
        </w:object>
      </w:r>
    </w:p>
    <w:p w14:paraId="636DFC2B" w14:textId="77777777" w:rsidR="002F484D" w:rsidRPr="00FC08AF" w:rsidRDefault="002F484D" w:rsidP="002F484D">
      <w:pPr>
        <w:pStyle w:val="TF"/>
        <w:rPr>
          <w:noProof/>
          <w:lang w:eastAsia="ko-KR"/>
        </w:rPr>
      </w:pPr>
      <w:r w:rsidRPr="00FC08AF">
        <w:rPr>
          <w:noProof/>
        </w:rPr>
        <w:t>Figure </w:t>
      </w:r>
      <w:r w:rsidRPr="00FC08AF">
        <w:rPr>
          <w:noProof/>
          <w:lang w:eastAsia="ko-KR"/>
        </w:rPr>
        <w:t>8.1.4</w:t>
      </w:r>
      <w:r w:rsidRPr="00FC08AF">
        <w:rPr>
          <w:noProof/>
        </w:rPr>
        <w:t>: The MC</w:t>
      </w:r>
      <w:r w:rsidR="00032F2B" w:rsidRPr="00FC08AF">
        <w:rPr>
          <w:noProof/>
        </w:rPr>
        <w:t>S</w:t>
      </w:r>
      <w:r w:rsidRPr="00FC08AF">
        <w:rPr>
          <w:noProof/>
        </w:rPr>
        <w:t xml:space="preserve"> </w:t>
      </w:r>
      <w:r w:rsidRPr="00FC08AF">
        <w:rPr>
          <w:noProof/>
          <w:lang w:eastAsia="ko-KR"/>
        </w:rPr>
        <w:t>UE initial configuration MO (4 of 4)</w:t>
      </w:r>
    </w:p>
    <w:p w14:paraId="0D6FEF71" w14:textId="77777777" w:rsidR="002F484D" w:rsidRPr="00FC08AF" w:rsidRDefault="002F484D" w:rsidP="002F484D">
      <w:pPr>
        <w:pStyle w:val="Heading2"/>
        <w:rPr>
          <w:noProof/>
        </w:rPr>
      </w:pPr>
      <w:bookmarkStart w:id="1015" w:name="_Toc4578475"/>
      <w:bookmarkStart w:id="1016" w:name="_Toc27728163"/>
      <w:bookmarkStart w:id="1017" w:name="_Toc176353484"/>
      <w:r w:rsidRPr="00FC08AF">
        <w:rPr>
          <w:noProof/>
          <w:lang w:eastAsia="ko-KR"/>
        </w:rPr>
        <w:t>8</w:t>
      </w:r>
      <w:r w:rsidRPr="00FC08AF">
        <w:rPr>
          <w:noProof/>
        </w:rPr>
        <w:t>.</w:t>
      </w:r>
      <w:r w:rsidRPr="00FC08AF">
        <w:rPr>
          <w:noProof/>
          <w:lang w:eastAsia="ko-KR"/>
        </w:rPr>
        <w:t>2</w:t>
      </w:r>
      <w:r w:rsidRPr="00FC08AF">
        <w:rPr>
          <w:noProof/>
        </w:rPr>
        <w:tab/>
      </w:r>
      <w:r w:rsidR="00032F2B" w:rsidRPr="00FC08AF">
        <w:rPr>
          <w:noProof/>
          <w:lang w:eastAsia="ko-KR"/>
        </w:rPr>
        <w:t xml:space="preserve">MCS </w:t>
      </w:r>
      <w:r w:rsidRPr="00FC08AF">
        <w:rPr>
          <w:noProof/>
          <w:lang w:eastAsia="ko-KR"/>
        </w:rPr>
        <w:t>UE initial configuration MO parameters</w:t>
      </w:r>
      <w:bookmarkEnd w:id="1015"/>
      <w:bookmarkEnd w:id="1016"/>
      <w:bookmarkEnd w:id="1017"/>
    </w:p>
    <w:p w14:paraId="1A417228" w14:textId="77777777" w:rsidR="002F484D" w:rsidRPr="00FC08AF" w:rsidRDefault="002F484D" w:rsidP="002F484D">
      <w:pPr>
        <w:pStyle w:val="Heading3"/>
        <w:rPr>
          <w:noProof/>
        </w:rPr>
      </w:pPr>
      <w:bookmarkStart w:id="1018" w:name="_Toc4578476"/>
      <w:bookmarkStart w:id="1019" w:name="_Toc27728164"/>
      <w:bookmarkStart w:id="1020" w:name="_Toc176353485"/>
      <w:r w:rsidRPr="00FC08AF">
        <w:rPr>
          <w:noProof/>
          <w:lang w:eastAsia="ko-KR"/>
        </w:rPr>
        <w:t>8</w:t>
      </w:r>
      <w:r w:rsidRPr="00FC08AF">
        <w:rPr>
          <w:noProof/>
        </w:rPr>
        <w:t>.</w:t>
      </w:r>
      <w:r w:rsidRPr="00FC08AF">
        <w:rPr>
          <w:noProof/>
          <w:lang w:eastAsia="ko-KR"/>
        </w:rPr>
        <w:t>2.</w:t>
      </w:r>
      <w:r w:rsidRPr="00FC08AF">
        <w:rPr>
          <w:noProof/>
        </w:rPr>
        <w:t>1</w:t>
      </w:r>
      <w:r w:rsidRPr="00FC08AF">
        <w:rPr>
          <w:noProof/>
        </w:rPr>
        <w:tab/>
        <w:t>General</w:t>
      </w:r>
      <w:bookmarkEnd w:id="1018"/>
      <w:bookmarkEnd w:id="1019"/>
      <w:bookmarkEnd w:id="1020"/>
    </w:p>
    <w:p w14:paraId="5BC53388" w14:textId="77777777" w:rsidR="002F484D" w:rsidRPr="00FC08AF" w:rsidRDefault="002F484D" w:rsidP="002F484D">
      <w:pPr>
        <w:rPr>
          <w:noProof/>
          <w:lang w:eastAsia="ko-KR"/>
        </w:rPr>
      </w:pPr>
      <w:r w:rsidRPr="00FC08AF">
        <w:rPr>
          <w:noProof/>
        </w:rPr>
        <w:t xml:space="preserve">This clause describes the parameters for the </w:t>
      </w:r>
      <w:r w:rsidR="00032F2B" w:rsidRPr="00FC08AF">
        <w:rPr>
          <w:noProof/>
        </w:rPr>
        <w:t xml:space="preserve">MCS </w:t>
      </w:r>
      <w:r w:rsidRPr="00FC08AF">
        <w:rPr>
          <w:noProof/>
          <w:lang w:eastAsia="ko-KR"/>
        </w:rPr>
        <w:t xml:space="preserve">UE initial configuration </w:t>
      </w:r>
      <w:r w:rsidRPr="00FC08AF">
        <w:rPr>
          <w:noProof/>
        </w:rPr>
        <w:t>Management Object (MO).</w:t>
      </w:r>
    </w:p>
    <w:p w14:paraId="3756E1CA" w14:textId="77777777" w:rsidR="002F484D" w:rsidRPr="00FC08AF" w:rsidRDefault="002F484D" w:rsidP="002F484D">
      <w:pPr>
        <w:pStyle w:val="Heading3"/>
        <w:rPr>
          <w:i/>
          <w:iCs/>
          <w:noProof/>
          <w:lang w:eastAsia="ko-KR"/>
        </w:rPr>
      </w:pPr>
      <w:bookmarkStart w:id="1021" w:name="_Toc4578477"/>
      <w:bookmarkStart w:id="1022" w:name="_Toc27728165"/>
      <w:bookmarkStart w:id="1023" w:name="_Toc176353486"/>
      <w:r w:rsidRPr="00FC08AF">
        <w:rPr>
          <w:noProof/>
          <w:lang w:eastAsia="ko-KR"/>
        </w:rPr>
        <w:t>8.2.2</w:t>
      </w:r>
      <w:r w:rsidRPr="00FC08AF">
        <w:rPr>
          <w:noProof/>
        </w:rPr>
        <w:tab/>
        <w:t xml:space="preserve">Node: </w:t>
      </w:r>
      <w:r w:rsidRPr="00FC08AF">
        <w:rPr>
          <w:i/>
          <w:iCs/>
          <w:noProof/>
        </w:rPr>
        <w:t>&lt;x&gt;</w:t>
      </w:r>
      <w:bookmarkEnd w:id="1021"/>
      <w:bookmarkEnd w:id="1022"/>
      <w:bookmarkEnd w:id="1023"/>
    </w:p>
    <w:p w14:paraId="1B20E61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2D0D243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828B74F"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614FAA2"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C326B7A"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14F0"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A3181"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9CE12"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368D3"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18929CA" w14:textId="77777777" w:rsidR="002F484D" w:rsidRPr="00FC08AF" w:rsidRDefault="002F484D" w:rsidP="00B93C96">
            <w:pPr>
              <w:jc w:val="center"/>
              <w:rPr>
                <w:rFonts w:ascii="Arial" w:hAnsi="Arial" w:cs="Arial"/>
                <w:b/>
                <w:noProof/>
                <w:sz w:val="18"/>
                <w:szCs w:val="18"/>
              </w:rPr>
            </w:pPr>
          </w:p>
        </w:tc>
      </w:tr>
      <w:tr w:rsidR="002F484D" w:rsidRPr="00FC08AF" w14:paraId="6ADA9513"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DDFE0EF"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500A1"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5BEC3"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40100"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75140"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C44EA3B" w14:textId="77777777" w:rsidR="002F484D" w:rsidRPr="00FC08AF" w:rsidRDefault="002F484D" w:rsidP="00B93C96">
            <w:pPr>
              <w:jc w:val="center"/>
              <w:rPr>
                <w:b/>
                <w:noProof/>
              </w:rPr>
            </w:pPr>
          </w:p>
        </w:tc>
      </w:tr>
      <w:tr w:rsidR="002F484D" w:rsidRPr="00FC08AF" w14:paraId="75D53507"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E95EA38"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474AF9" w14:textId="77777777" w:rsidR="002F484D" w:rsidRPr="00FC08AF" w:rsidRDefault="002F484D" w:rsidP="00B93C96">
            <w:pPr>
              <w:rPr>
                <w:noProof/>
              </w:rPr>
            </w:pPr>
            <w:r w:rsidRPr="00FC08AF">
              <w:rPr>
                <w:noProof/>
              </w:rPr>
              <w:t xml:space="preserve">This interior node acts as a placeholder for the </w:t>
            </w:r>
            <w:r w:rsidR="00032F2B" w:rsidRPr="00FC08AF">
              <w:rPr>
                <w:noProof/>
              </w:rPr>
              <w:t xml:space="preserve">MCS </w:t>
            </w:r>
            <w:r w:rsidRPr="00FC08AF">
              <w:rPr>
                <w:noProof/>
                <w:lang w:eastAsia="ko-KR"/>
              </w:rPr>
              <w:t xml:space="preserve">UE initial configuration </w:t>
            </w:r>
            <w:r w:rsidRPr="00FC08AF">
              <w:rPr>
                <w:noProof/>
              </w:rPr>
              <w:t>Management Object (MO).</w:t>
            </w:r>
          </w:p>
          <w:p w14:paraId="22140A20" w14:textId="77777777" w:rsidR="002F484D" w:rsidRPr="00FC08AF" w:rsidRDefault="002F484D" w:rsidP="00B93C96">
            <w:pPr>
              <w:rPr>
                <w:noProof/>
              </w:rPr>
            </w:pPr>
            <w:r w:rsidRPr="00FC08AF">
              <w:rPr>
                <w:noProof/>
              </w:rPr>
              <w:t xml:space="preserve">For the </w:t>
            </w:r>
            <w:r w:rsidR="00032F2B" w:rsidRPr="00FC08AF">
              <w:rPr>
                <w:noProof/>
              </w:rPr>
              <w:t xml:space="preserve">MCS </w:t>
            </w:r>
            <w:r w:rsidRPr="00FC08AF">
              <w:rPr>
                <w:noProof/>
                <w:lang w:eastAsia="ko-KR"/>
              </w:rPr>
              <w:t xml:space="preserve">UE initial configuration </w:t>
            </w:r>
            <w:r w:rsidRPr="00FC08AF">
              <w:rPr>
                <w:noProof/>
              </w:rPr>
              <w:t>MO</w:t>
            </w:r>
            <w:r w:rsidRPr="00FC08AF">
              <w:rPr>
                <w:noProof/>
                <w:lang w:eastAsia="ko-KR"/>
              </w:rPr>
              <w:t>, the namespace specific string is</w:t>
            </w:r>
            <w:r w:rsidRPr="00FC08AF">
              <w:rPr>
                <w:noProof/>
              </w:rPr>
              <w:t>: "urn:oma:mo:oma-dm-mcptt</w:t>
            </w:r>
            <w:r w:rsidRPr="00FC08AF">
              <w:rPr>
                <w:noProof/>
                <w:lang w:eastAsia="ko-KR"/>
              </w:rPr>
              <w:t>-ue-initial-configuration</w:t>
            </w:r>
            <w:r w:rsidRPr="00FC08AF">
              <w:rPr>
                <w:noProof/>
              </w:rPr>
              <w:t>:1.0"</w:t>
            </w:r>
          </w:p>
        </w:tc>
      </w:tr>
    </w:tbl>
    <w:p w14:paraId="0F6051B8" w14:textId="77777777" w:rsidR="002C4C5A" w:rsidRPr="00FC08AF" w:rsidRDefault="002C4C5A" w:rsidP="002C4C5A">
      <w:pPr>
        <w:rPr>
          <w:noProof/>
          <w:lang w:eastAsia="ko-KR"/>
        </w:rPr>
      </w:pPr>
    </w:p>
    <w:p w14:paraId="7D2BC333" w14:textId="77777777" w:rsidR="002F484D" w:rsidRPr="00FC08AF" w:rsidRDefault="002F484D" w:rsidP="002F484D">
      <w:pPr>
        <w:pStyle w:val="B1"/>
        <w:rPr>
          <w:noProof/>
        </w:rPr>
      </w:pPr>
      <w:r w:rsidRPr="00FC08AF">
        <w:rPr>
          <w:noProof/>
        </w:rPr>
        <w:t>-</w:t>
      </w:r>
      <w:r w:rsidRPr="00FC08AF">
        <w:rPr>
          <w:noProof/>
        </w:rPr>
        <w:tab/>
        <w:t>Values: N/A</w:t>
      </w:r>
    </w:p>
    <w:p w14:paraId="12EC870C" w14:textId="77777777" w:rsidR="002F484D" w:rsidRPr="00FC08AF" w:rsidRDefault="002F484D" w:rsidP="002F484D">
      <w:pPr>
        <w:pStyle w:val="Heading3"/>
        <w:rPr>
          <w:noProof/>
          <w:lang w:eastAsia="ko-KR"/>
        </w:rPr>
      </w:pPr>
      <w:bookmarkStart w:id="1024" w:name="_Toc4578478"/>
      <w:bookmarkStart w:id="1025" w:name="_Toc27728166"/>
      <w:bookmarkStart w:id="1026" w:name="_Toc176353487"/>
      <w:r w:rsidRPr="00FC08AF">
        <w:rPr>
          <w:noProof/>
          <w:lang w:eastAsia="ko-KR"/>
        </w:rPr>
        <w:t>8</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1024"/>
      <w:bookmarkEnd w:id="1025"/>
      <w:bookmarkEnd w:id="1026"/>
    </w:p>
    <w:p w14:paraId="1705933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0326E0A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BEDF6EE"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44F2119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85387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4FABD"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401A4"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FA4BA"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5D98"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766AF4" w14:textId="77777777" w:rsidR="002F484D" w:rsidRPr="00FC08AF" w:rsidRDefault="002F484D" w:rsidP="00B93C96">
            <w:pPr>
              <w:jc w:val="center"/>
              <w:rPr>
                <w:rFonts w:ascii="Arial" w:hAnsi="Arial" w:cs="Arial"/>
                <w:b/>
                <w:noProof/>
                <w:sz w:val="18"/>
                <w:szCs w:val="18"/>
              </w:rPr>
            </w:pPr>
          </w:p>
        </w:tc>
      </w:tr>
      <w:tr w:rsidR="002F484D" w:rsidRPr="00FC08AF" w14:paraId="3D91E56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98DC5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9C854"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7065F"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C4BC4"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39590"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49D9CB6" w14:textId="77777777" w:rsidR="002F484D" w:rsidRPr="00FC08AF" w:rsidRDefault="002F484D" w:rsidP="00B93C96">
            <w:pPr>
              <w:jc w:val="center"/>
              <w:rPr>
                <w:b/>
                <w:noProof/>
              </w:rPr>
            </w:pPr>
          </w:p>
        </w:tc>
      </w:tr>
      <w:tr w:rsidR="002F484D" w:rsidRPr="00FC08AF" w14:paraId="69A7245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1B9BB5"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13410" w14:textId="77777777" w:rsidR="002F484D" w:rsidRPr="00FC08AF" w:rsidRDefault="002F484D" w:rsidP="00B93C96">
            <w:pPr>
              <w:rPr>
                <w:noProof/>
              </w:rPr>
            </w:pPr>
            <w:r w:rsidRPr="00FC08AF">
              <w:rPr>
                <w:noProof/>
              </w:rPr>
              <w:t>The Name leaf is a name for the MCPTT UE initial configuration settings.</w:t>
            </w:r>
          </w:p>
        </w:tc>
      </w:tr>
    </w:tbl>
    <w:p w14:paraId="4C296E2D" w14:textId="77777777" w:rsidR="002C4C5A" w:rsidRPr="00FC08AF" w:rsidRDefault="002C4C5A" w:rsidP="002C4C5A">
      <w:pPr>
        <w:rPr>
          <w:noProof/>
          <w:lang w:eastAsia="ko-KR"/>
        </w:rPr>
      </w:pPr>
    </w:p>
    <w:p w14:paraId="6C748F02" w14:textId="77777777" w:rsidR="002F484D" w:rsidRPr="00FC08AF" w:rsidRDefault="002F484D" w:rsidP="002F484D">
      <w:pPr>
        <w:pStyle w:val="B1"/>
        <w:rPr>
          <w:noProof/>
        </w:rPr>
      </w:pPr>
      <w:r w:rsidRPr="00FC08AF">
        <w:rPr>
          <w:noProof/>
        </w:rPr>
        <w:t>-</w:t>
      </w:r>
      <w:r w:rsidRPr="00FC08AF">
        <w:rPr>
          <w:noProof/>
        </w:rPr>
        <w:tab/>
        <w:t>Values: &lt;User displayable name&gt;</w:t>
      </w:r>
    </w:p>
    <w:p w14:paraId="4E9F37B0" w14:textId="77777777" w:rsidR="002F484D" w:rsidRPr="00FC08AF" w:rsidRDefault="002F484D" w:rsidP="002F484D">
      <w:pPr>
        <w:pStyle w:val="Heading3"/>
        <w:rPr>
          <w:noProof/>
          <w:lang w:eastAsia="ko-KR"/>
        </w:rPr>
      </w:pPr>
      <w:bookmarkStart w:id="1027" w:name="_Toc4578479"/>
      <w:bookmarkStart w:id="1028" w:name="_Toc27728167"/>
      <w:bookmarkStart w:id="1029" w:name="_Toc176353488"/>
      <w:r w:rsidRPr="00FC08AF">
        <w:rPr>
          <w:noProof/>
          <w:lang w:eastAsia="ko-KR"/>
        </w:rPr>
        <w:lastRenderedPageBreak/>
        <w:t>8.2</w:t>
      </w:r>
      <w:r w:rsidRPr="00FC08AF">
        <w:rPr>
          <w:noProof/>
        </w:rPr>
        <w:t>.4</w:t>
      </w:r>
      <w:r w:rsidRPr="00FC08AF">
        <w:rPr>
          <w:noProof/>
        </w:rPr>
        <w:tab/>
        <w:t>/</w:t>
      </w:r>
      <w:r w:rsidRPr="00FC08AF">
        <w:rPr>
          <w:i/>
          <w:iCs/>
          <w:noProof/>
        </w:rPr>
        <w:t>&lt;x&gt;</w:t>
      </w:r>
      <w:r w:rsidRPr="00FC08AF">
        <w:rPr>
          <w:noProof/>
        </w:rPr>
        <w:t>/Ext/</w:t>
      </w:r>
      <w:bookmarkEnd w:id="1027"/>
      <w:bookmarkEnd w:id="1028"/>
      <w:bookmarkEnd w:id="1029"/>
    </w:p>
    <w:p w14:paraId="4D282D6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25E15ED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63D4A4"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2A76C778"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200079D"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1040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3586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3508B"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5B845"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F7AF0DA" w14:textId="77777777" w:rsidR="002F484D" w:rsidRPr="00FC08AF" w:rsidRDefault="002F484D" w:rsidP="00B93C96">
            <w:pPr>
              <w:jc w:val="center"/>
              <w:rPr>
                <w:rFonts w:ascii="Arial" w:hAnsi="Arial" w:cs="Arial"/>
                <w:b/>
                <w:noProof/>
                <w:sz w:val="18"/>
                <w:szCs w:val="18"/>
              </w:rPr>
            </w:pPr>
          </w:p>
        </w:tc>
      </w:tr>
      <w:tr w:rsidR="002F484D" w:rsidRPr="00FC08AF" w14:paraId="0932994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9CF0C34"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3F6EB"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4488D"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FFF05"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74CB1"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C85EF1B" w14:textId="77777777" w:rsidR="002F484D" w:rsidRPr="00FC08AF" w:rsidRDefault="002F484D" w:rsidP="00B93C96">
            <w:pPr>
              <w:jc w:val="center"/>
              <w:rPr>
                <w:b/>
                <w:noProof/>
              </w:rPr>
            </w:pPr>
          </w:p>
        </w:tc>
      </w:tr>
      <w:tr w:rsidR="002F484D" w:rsidRPr="00FC08AF" w14:paraId="3757420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52E2029"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94C507" w14:textId="77777777" w:rsidR="002F484D" w:rsidRPr="00FC08AF" w:rsidRDefault="002F484D" w:rsidP="00B93C96">
            <w:pPr>
              <w:rPr>
                <w:noProof/>
              </w:rPr>
            </w:pPr>
            <w:r w:rsidRPr="00FC08AF">
              <w:rPr>
                <w:noProof/>
              </w:rPr>
              <w:t>The Ext is an interior node for where the vendor specific information about the MCPTT UE initial configuration MO is being placed.</w:t>
            </w:r>
          </w:p>
        </w:tc>
      </w:tr>
    </w:tbl>
    <w:p w14:paraId="298D185B" w14:textId="77777777" w:rsidR="002C4C5A" w:rsidRPr="00FC08AF" w:rsidRDefault="002C4C5A" w:rsidP="002C4C5A">
      <w:pPr>
        <w:rPr>
          <w:noProof/>
          <w:lang w:eastAsia="ko-KR"/>
        </w:rPr>
      </w:pPr>
    </w:p>
    <w:p w14:paraId="24EC20AB"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1AE1026" w14:textId="77777777" w:rsidR="002F484D" w:rsidRPr="00FC08AF" w:rsidRDefault="002F484D" w:rsidP="002F484D">
      <w:pPr>
        <w:pStyle w:val="B1"/>
        <w:rPr>
          <w:noProof/>
        </w:rPr>
      </w:pPr>
      <w:r w:rsidRPr="00FC08AF">
        <w:rPr>
          <w:noProof/>
        </w:rPr>
        <w:t>-</w:t>
      </w:r>
      <w:r w:rsidRPr="00FC08AF">
        <w:rPr>
          <w:noProof/>
        </w:rPr>
        <w:tab/>
        <w:t>Values: N/A</w:t>
      </w:r>
    </w:p>
    <w:p w14:paraId="5DAE34FB" w14:textId="77777777" w:rsidR="002F484D" w:rsidRPr="00FC08AF" w:rsidRDefault="002F484D" w:rsidP="002F484D">
      <w:pPr>
        <w:pStyle w:val="Heading3"/>
        <w:rPr>
          <w:noProof/>
          <w:lang w:eastAsia="ko-KR"/>
        </w:rPr>
      </w:pPr>
      <w:bookmarkStart w:id="1030" w:name="_Toc4578480"/>
      <w:bookmarkStart w:id="1031" w:name="_Toc27728168"/>
      <w:bookmarkStart w:id="1032" w:name="_Toc176353489"/>
      <w:r w:rsidRPr="00FC08AF">
        <w:rPr>
          <w:noProof/>
        </w:rPr>
        <w:t>8.2.5</w:t>
      </w:r>
      <w:r w:rsidRPr="00FC08AF">
        <w:rPr>
          <w:noProof/>
        </w:rPr>
        <w:tab/>
        <w:t>/</w:t>
      </w:r>
      <w:r w:rsidRPr="00FC08AF">
        <w:rPr>
          <w:i/>
          <w:iCs/>
          <w:noProof/>
        </w:rPr>
        <w:t>&lt;x&gt;</w:t>
      </w:r>
      <w:r w:rsidRPr="00FC08AF">
        <w:rPr>
          <w:noProof/>
        </w:rPr>
        <w:t>/DefaultUserProfile</w:t>
      </w:r>
      <w:bookmarkEnd w:id="1030"/>
      <w:bookmarkEnd w:id="1031"/>
      <w:bookmarkEnd w:id="1032"/>
    </w:p>
    <w:p w14:paraId="7F335D5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5</w:t>
      </w:r>
      <w:r w:rsidRPr="00FC08AF">
        <w:rPr>
          <w:noProof/>
        </w:rPr>
        <w:t>.1: /</w:t>
      </w:r>
      <w:r w:rsidRPr="00FC08AF">
        <w:rPr>
          <w:i/>
          <w:iCs/>
          <w:noProof/>
        </w:rPr>
        <w:t>&lt;x&gt;</w:t>
      </w:r>
      <w:r w:rsidRPr="00FC08AF">
        <w:rPr>
          <w:noProof/>
        </w:rPr>
        <w:t>/Ext/</w:t>
      </w:r>
      <w:r w:rsidRPr="00FC08AF">
        <w:rPr>
          <w:noProof/>
          <w:lang w:eastAsia="ko-KR"/>
        </w:rPr>
        <w:t>DefaultUserProfile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15B454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90E2D7" w14:textId="77777777" w:rsidR="002F484D" w:rsidRPr="00FC08AF" w:rsidRDefault="002F484D" w:rsidP="00B93C96">
            <w:pPr>
              <w:rPr>
                <w:rFonts w:ascii="Arial" w:hAnsi="Arial" w:cs="Arial"/>
                <w:noProof/>
                <w:sz w:val="18"/>
                <w:szCs w:val="18"/>
              </w:rPr>
            </w:pPr>
            <w:r w:rsidRPr="00FC08AF">
              <w:rPr>
                <w:noProof/>
              </w:rPr>
              <w:t>DefaultUserProfile</w:t>
            </w:r>
          </w:p>
        </w:tc>
      </w:tr>
      <w:tr w:rsidR="002F484D" w:rsidRPr="00FC08AF" w14:paraId="0165A57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7D48F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466C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8814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3746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4781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5FF5CD" w14:textId="77777777" w:rsidR="002F484D" w:rsidRPr="00FC08AF" w:rsidRDefault="002F484D" w:rsidP="00B93C96">
            <w:pPr>
              <w:jc w:val="center"/>
              <w:rPr>
                <w:rFonts w:ascii="Arial" w:hAnsi="Arial" w:cs="Arial"/>
                <w:b/>
                <w:noProof/>
                <w:sz w:val="18"/>
                <w:szCs w:val="18"/>
              </w:rPr>
            </w:pPr>
          </w:p>
        </w:tc>
      </w:tr>
      <w:tr w:rsidR="002F484D" w:rsidRPr="00FC08AF" w14:paraId="37B9A9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88D67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03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378BD"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B967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7D3A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DF3324" w14:textId="77777777" w:rsidR="002F484D" w:rsidRPr="00FC08AF" w:rsidRDefault="002F484D" w:rsidP="00B93C96">
            <w:pPr>
              <w:jc w:val="center"/>
              <w:rPr>
                <w:b/>
                <w:noProof/>
              </w:rPr>
            </w:pPr>
          </w:p>
        </w:tc>
      </w:tr>
      <w:tr w:rsidR="002F484D" w:rsidRPr="00FC08AF" w14:paraId="5223F4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A92B0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E5ACD3" w14:textId="77777777" w:rsidR="002F484D" w:rsidRPr="00FC08AF" w:rsidRDefault="002F484D" w:rsidP="00B93C96">
            <w:pPr>
              <w:rPr>
                <w:noProof/>
                <w:lang w:eastAsia="ko-KR"/>
              </w:rPr>
            </w:pPr>
            <w:r w:rsidRPr="00FC08AF">
              <w:rPr>
                <w:noProof/>
              </w:rPr>
              <w:t xml:space="preserve">This </w:t>
            </w:r>
            <w:r w:rsidRPr="00FC08AF">
              <w:rPr>
                <w:noProof/>
                <w:lang w:eastAsia="ko-KR"/>
              </w:rPr>
              <w:t xml:space="preserve">interior node represents a container </w:t>
            </w:r>
            <w:r w:rsidRPr="00FC08AF">
              <w:rPr>
                <w:noProof/>
              </w:rPr>
              <w:t>for</w:t>
            </w:r>
            <w:r w:rsidRPr="00FC08AF">
              <w:rPr>
                <w:noProof/>
                <w:lang w:eastAsia="ko-KR"/>
              </w:rPr>
              <w:t xml:space="preserve"> the</w:t>
            </w:r>
            <w:r w:rsidRPr="00FC08AF">
              <w:rPr>
                <w:noProof/>
              </w:rPr>
              <w:t xml:space="preserve"> </w:t>
            </w:r>
            <w:r w:rsidRPr="00FC08AF">
              <w:rPr>
                <w:noProof/>
                <w:lang w:eastAsia="ko-KR"/>
              </w:rPr>
              <w:t>default user profile.</w:t>
            </w:r>
          </w:p>
        </w:tc>
      </w:tr>
    </w:tbl>
    <w:p w14:paraId="486197B4" w14:textId="77777777" w:rsidR="002C4C5A" w:rsidRPr="00FC08AF" w:rsidRDefault="002C4C5A" w:rsidP="002C4C5A">
      <w:pPr>
        <w:rPr>
          <w:noProof/>
          <w:lang w:eastAsia="ko-KR"/>
        </w:rPr>
      </w:pPr>
    </w:p>
    <w:p w14:paraId="6305B605" w14:textId="77777777" w:rsidR="00032F2B" w:rsidRPr="00FC08AF" w:rsidRDefault="002F484D" w:rsidP="00032F2B">
      <w:pPr>
        <w:rPr>
          <w:noProof/>
          <w:lang w:eastAsia="ko-KR"/>
        </w:rPr>
      </w:pPr>
      <w:r w:rsidRPr="00FC08AF">
        <w:rPr>
          <w:noProof/>
          <w:lang w:eastAsia="ko-KR"/>
        </w:rPr>
        <w:t>The DefaultUserProfile nodes are</w:t>
      </w:r>
      <w:r w:rsidR="00032F2B" w:rsidRPr="00FC08AF">
        <w:rPr>
          <w:noProof/>
          <w:lang w:eastAsia="ko-KR"/>
        </w:rPr>
        <w:t>:</w:t>
      </w:r>
    </w:p>
    <w:p w14:paraId="6D24D1A7" w14:textId="77777777" w:rsidR="002F484D" w:rsidRPr="00FC08AF" w:rsidRDefault="00032F2B" w:rsidP="00032F2B">
      <w:pPr>
        <w:pStyle w:val="B1"/>
        <w:rPr>
          <w:noProof/>
        </w:rPr>
      </w:pPr>
      <w:r w:rsidRPr="00FC08AF">
        <w:rPr>
          <w:noProof/>
        </w:rPr>
        <w:t>-</w:t>
      </w:r>
      <w:r w:rsidRPr="00FC08AF">
        <w:rPr>
          <w:noProof/>
        </w:rPr>
        <w:tab/>
      </w:r>
      <w:r w:rsidR="002F484D" w:rsidRPr="00FC08AF">
        <w:rPr>
          <w:noProof/>
        </w:rPr>
        <w:t>the same MCPTT user profile nodes defined in MCPTT user profile MO with a default MCPTT user ID</w:t>
      </w:r>
      <w:r w:rsidRPr="00FC08AF">
        <w:rPr>
          <w:noProof/>
        </w:rPr>
        <w:t>;</w:t>
      </w:r>
    </w:p>
    <w:p w14:paraId="388BECD4" w14:textId="77777777" w:rsidR="00032F2B" w:rsidRPr="00FC08AF" w:rsidRDefault="00032F2B" w:rsidP="00032F2B">
      <w:pPr>
        <w:pStyle w:val="B1"/>
        <w:rPr>
          <w:noProof/>
        </w:rPr>
      </w:pPr>
      <w:r w:rsidRPr="00FC08AF">
        <w:rPr>
          <w:noProof/>
        </w:rPr>
        <w:t>-</w:t>
      </w:r>
      <w:r w:rsidRPr="00FC08AF">
        <w:rPr>
          <w:noProof/>
        </w:rPr>
        <w:tab/>
        <w:t>the same MCData user profile nodes defined in MCData user profile MO with a default MCData user ID; or</w:t>
      </w:r>
    </w:p>
    <w:p w14:paraId="6B094FEA" w14:textId="77777777" w:rsidR="00032F2B" w:rsidRPr="00FC08AF" w:rsidRDefault="00032F2B" w:rsidP="00032F2B">
      <w:pPr>
        <w:pStyle w:val="B1"/>
        <w:rPr>
          <w:noProof/>
        </w:rPr>
      </w:pPr>
      <w:r w:rsidRPr="00FC08AF">
        <w:rPr>
          <w:noProof/>
        </w:rPr>
        <w:t>-</w:t>
      </w:r>
      <w:r w:rsidRPr="00FC08AF">
        <w:rPr>
          <w:noProof/>
        </w:rPr>
        <w:tab/>
        <w:t>the same MCVideo user profile nodes defined in MCVideo user profile MO with a default MCVideo user ID</w:t>
      </w:r>
      <w:r w:rsidR="00657D01" w:rsidRPr="00FC08AF">
        <w:rPr>
          <w:noProof/>
        </w:rPr>
        <w:t>.</w:t>
      </w:r>
    </w:p>
    <w:p w14:paraId="5F4BA81C" w14:textId="77777777" w:rsidR="002F484D" w:rsidRPr="00FC08AF" w:rsidRDefault="002F484D" w:rsidP="002F484D">
      <w:pPr>
        <w:pStyle w:val="Heading3"/>
        <w:rPr>
          <w:noProof/>
          <w:lang w:eastAsia="ko-KR"/>
        </w:rPr>
      </w:pPr>
      <w:bookmarkStart w:id="1033" w:name="_Toc4578481"/>
      <w:bookmarkStart w:id="1034" w:name="_Toc27728169"/>
      <w:bookmarkStart w:id="1035" w:name="_Toc176353490"/>
      <w:r w:rsidRPr="00FC08AF">
        <w:rPr>
          <w:noProof/>
        </w:rPr>
        <w:t>8.2.6</w:t>
      </w:r>
      <w:r w:rsidRPr="00FC08AF">
        <w:rPr>
          <w:noProof/>
        </w:rPr>
        <w:tab/>
        <w:t>/</w:t>
      </w:r>
      <w:r w:rsidRPr="00FC08AF">
        <w:rPr>
          <w:i/>
          <w:iCs/>
          <w:noProof/>
        </w:rPr>
        <w:t>&lt;x&gt;</w:t>
      </w:r>
      <w:r w:rsidRPr="00FC08AF">
        <w:rPr>
          <w:noProof/>
        </w:rPr>
        <w:t>/DefaultUserProfile/UserID</w:t>
      </w:r>
      <w:bookmarkEnd w:id="1033"/>
      <w:bookmarkEnd w:id="1034"/>
      <w:bookmarkEnd w:id="1035"/>
    </w:p>
    <w:p w14:paraId="747D2DC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6</w:t>
      </w:r>
      <w:r w:rsidRPr="00FC08AF">
        <w:rPr>
          <w:noProof/>
        </w:rPr>
        <w:t>.1: /</w:t>
      </w:r>
      <w:r w:rsidRPr="00FC08AF">
        <w:rPr>
          <w:i/>
          <w:iCs/>
          <w:noProof/>
        </w:rPr>
        <w:t>&lt;x&gt;</w:t>
      </w:r>
      <w:r w:rsidRPr="00FC08AF">
        <w:rPr>
          <w:noProof/>
        </w:rPr>
        <w:t>/Ext/</w:t>
      </w:r>
      <w:r w:rsidRPr="00FC08AF">
        <w:rPr>
          <w:noProof/>
          <w:lang w:eastAsia="ko-KR"/>
        </w:rPr>
        <w:t>DefaultUserProfile/UserID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FAAC4C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525C47" w14:textId="77777777" w:rsidR="002F484D" w:rsidRPr="00FC08AF" w:rsidRDefault="002F484D" w:rsidP="00B93C96">
            <w:pPr>
              <w:rPr>
                <w:rFonts w:ascii="Arial" w:hAnsi="Arial" w:cs="Arial"/>
                <w:noProof/>
                <w:sz w:val="18"/>
                <w:szCs w:val="18"/>
              </w:rPr>
            </w:pPr>
            <w:r w:rsidRPr="00FC08AF">
              <w:rPr>
                <w:noProof/>
              </w:rPr>
              <w:t>DefaultUserProfile/UserID</w:t>
            </w:r>
          </w:p>
        </w:tc>
      </w:tr>
      <w:tr w:rsidR="002F484D" w:rsidRPr="00FC08AF" w14:paraId="670BFC3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4B7D2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D205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E043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99A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8910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C0E488" w14:textId="77777777" w:rsidR="002F484D" w:rsidRPr="00FC08AF" w:rsidRDefault="002F484D" w:rsidP="00B93C96">
            <w:pPr>
              <w:jc w:val="center"/>
              <w:rPr>
                <w:rFonts w:ascii="Arial" w:hAnsi="Arial" w:cs="Arial"/>
                <w:b/>
                <w:noProof/>
                <w:sz w:val="18"/>
                <w:szCs w:val="18"/>
              </w:rPr>
            </w:pPr>
          </w:p>
        </w:tc>
      </w:tr>
      <w:tr w:rsidR="002F484D" w:rsidRPr="00FC08AF" w14:paraId="43944C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7966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1F81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82C5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96A67"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3F41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880E2B" w14:textId="77777777" w:rsidR="002F484D" w:rsidRPr="00FC08AF" w:rsidRDefault="002F484D" w:rsidP="00B93C96">
            <w:pPr>
              <w:jc w:val="center"/>
              <w:rPr>
                <w:b/>
                <w:noProof/>
              </w:rPr>
            </w:pPr>
          </w:p>
        </w:tc>
      </w:tr>
      <w:tr w:rsidR="002F484D" w:rsidRPr="00FC08AF" w14:paraId="448409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38826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EF4DAF" w14:textId="77777777" w:rsidR="002F484D" w:rsidRPr="00FC08AF" w:rsidRDefault="002F484D" w:rsidP="00032F2B">
            <w:pPr>
              <w:rPr>
                <w:noProof/>
                <w:lang w:eastAsia="ko-KR"/>
              </w:rPr>
            </w:pPr>
            <w:r w:rsidRPr="00FC08AF">
              <w:rPr>
                <w:noProof/>
              </w:rPr>
              <w:t xml:space="preserve">This leaf node indicates </w:t>
            </w:r>
            <w:r w:rsidRPr="00FC08AF">
              <w:rPr>
                <w:noProof/>
                <w:lang w:eastAsia="ko-KR"/>
              </w:rPr>
              <w:t xml:space="preserve">a default </w:t>
            </w:r>
            <w:r w:rsidR="00032F2B" w:rsidRPr="00FC08AF">
              <w:rPr>
                <w:noProof/>
                <w:lang w:eastAsia="ko-KR"/>
              </w:rPr>
              <w:t xml:space="preserve">MCS </w:t>
            </w:r>
            <w:r w:rsidRPr="00FC08AF">
              <w:rPr>
                <w:noProof/>
                <w:lang w:eastAsia="ko-KR"/>
              </w:rPr>
              <w:t>user identity.</w:t>
            </w:r>
          </w:p>
        </w:tc>
      </w:tr>
    </w:tbl>
    <w:p w14:paraId="185E95DF" w14:textId="77777777" w:rsidR="002C4C5A" w:rsidRPr="00FC08AF" w:rsidRDefault="002C4C5A" w:rsidP="002C4C5A">
      <w:pPr>
        <w:rPr>
          <w:noProof/>
          <w:lang w:eastAsia="ko-KR"/>
        </w:rPr>
      </w:pPr>
      <w:bookmarkStart w:id="1036" w:name="_Toc4578482"/>
      <w:bookmarkStart w:id="1037" w:name="_Toc27728170"/>
    </w:p>
    <w:p w14:paraId="7FA85AE8" w14:textId="77777777" w:rsidR="004B6A7A" w:rsidRPr="00FC08AF" w:rsidRDefault="004B6A7A" w:rsidP="004B6A7A">
      <w:pPr>
        <w:pStyle w:val="Heading3"/>
        <w:rPr>
          <w:noProof/>
          <w:lang w:eastAsia="ko-KR"/>
        </w:rPr>
      </w:pPr>
      <w:bookmarkStart w:id="1038" w:name="_Toc176353491"/>
      <w:r w:rsidRPr="00FC08AF">
        <w:rPr>
          <w:noProof/>
        </w:rPr>
        <w:t>8.2.</w:t>
      </w:r>
      <w:r w:rsidRPr="00FC08AF">
        <w:rPr>
          <w:noProof/>
          <w:lang w:eastAsia="ko-KR"/>
        </w:rPr>
        <w:t>7</w:t>
      </w:r>
      <w:r w:rsidRPr="00FC08AF">
        <w:rPr>
          <w:noProof/>
        </w:rPr>
        <w:tab/>
        <w:t>/</w:t>
      </w:r>
      <w:r w:rsidRPr="00FC08AF">
        <w:rPr>
          <w:i/>
          <w:iCs/>
          <w:noProof/>
        </w:rPr>
        <w:t>&lt;x&gt;</w:t>
      </w:r>
      <w:r w:rsidRPr="00FC08AF">
        <w:rPr>
          <w:noProof/>
        </w:rPr>
        <w:t>/DefaultUserProfile</w:t>
      </w:r>
      <w:r w:rsidRPr="00FC08AF">
        <w:rPr>
          <w:noProof/>
          <w:lang w:eastAsia="ko-KR"/>
        </w:rPr>
        <w:t>/UserProfileIndex</w:t>
      </w:r>
      <w:bookmarkEnd w:id="1036"/>
      <w:bookmarkEnd w:id="1037"/>
      <w:bookmarkEnd w:id="1038"/>
    </w:p>
    <w:p w14:paraId="78B480BF" w14:textId="77777777" w:rsidR="004B6A7A" w:rsidRPr="00FC08AF" w:rsidRDefault="004B6A7A" w:rsidP="004B6A7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7</w:t>
      </w:r>
      <w:r w:rsidRPr="00FC08AF">
        <w:rPr>
          <w:noProof/>
        </w:rPr>
        <w:t>.1: /</w:t>
      </w:r>
      <w:r w:rsidRPr="00FC08AF">
        <w:rPr>
          <w:i/>
          <w:iCs/>
          <w:noProof/>
        </w:rPr>
        <w:t>&lt;x&gt;</w:t>
      </w:r>
      <w:r w:rsidRPr="00FC08AF">
        <w:rPr>
          <w:noProof/>
        </w:rPr>
        <w:t>/Ext/</w:t>
      </w:r>
      <w:r w:rsidRPr="00FC08AF">
        <w:rPr>
          <w:noProof/>
          <w:lang w:eastAsia="ko-KR"/>
        </w:rPr>
        <w:t>DefaultUserProfile/UserProfileIndex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B6A7A" w:rsidRPr="00FC08AF" w14:paraId="2D31CB5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BC1300" w14:textId="77777777" w:rsidR="004B6A7A" w:rsidRPr="00FC08AF" w:rsidRDefault="004B6A7A" w:rsidP="00CF1FEB">
            <w:pPr>
              <w:rPr>
                <w:rFonts w:ascii="Arial" w:hAnsi="Arial" w:cs="Arial"/>
                <w:noProof/>
                <w:sz w:val="18"/>
                <w:szCs w:val="18"/>
                <w:lang w:eastAsia="ko-KR"/>
              </w:rPr>
            </w:pPr>
            <w:r w:rsidRPr="00FC08AF">
              <w:rPr>
                <w:noProof/>
              </w:rPr>
              <w:t>DefaultUserProfile</w:t>
            </w:r>
            <w:r w:rsidRPr="00FC08AF">
              <w:rPr>
                <w:noProof/>
                <w:lang w:eastAsia="ko-KR"/>
              </w:rPr>
              <w:t>/UserProfileIndex</w:t>
            </w:r>
          </w:p>
        </w:tc>
      </w:tr>
      <w:tr w:rsidR="004B6A7A" w:rsidRPr="00FC08AF" w14:paraId="5099E95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5237AB" w14:textId="77777777" w:rsidR="004B6A7A" w:rsidRPr="00FC08AF" w:rsidRDefault="004B6A7A"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E995F" w14:textId="77777777" w:rsidR="004B6A7A" w:rsidRPr="00FC08AF" w:rsidRDefault="004B6A7A"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ED42F" w14:textId="77777777" w:rsidR="004B6A7A" w:rsidRPr="00FC08AF" w:rsidRDefault="004B6A7A"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F06E2" w14:textId="77777777" w:rsidR="004B6A7A" w:rsidRPr="00FC08AF" w:rsidRDefault="004B6A7A"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7F6F2" w14:textId="77777777" w:rsidR="004B6A7A" w:rsidRPr="00FC08AF" w:rsidRDefault="004B6A7A"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69A2DD" w14:textId="77777777" w:rsidR="004B6A7A" w:rsidRPr="00FC08AF" w:rsidRDefault="004B6A7A" w:rsidP="00CF1FEB">
            <w:pPr>
              <w:jc w:val="center"/>
              <w:rPr>
                <w:rFonts w:ascii="Arial" w:hAnsi="Arial" w:cs="Arial"/>
                <w:b/>
                <w:noProof/>
                <w:sz w:val="18"/>
                <w:szCs w:val="18"/>
              </w:rPr>
            </w:pPr>
          </w:p>
        </w:tc>
      </w:tr>
      <w:tr w:rsidR="004B6A7A" w:rsidRPr="00FC08AF" w14:paraId="0361B03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99FF35" w14:textId="77777777" w:rsidR="004B6A7A" w:rsidRPr="00FC08AF" w:rsidRDefault="004B6A7A"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0621B" w14:textId="77777777" w:rsidR="004B6A7A" w:rsidRPr="00FC08AF" w:rsidRDefault="004B6A7A"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07515" w14:textId="77777777" w:rsidR="004B6A7A" w:rsidRPr="00FC08AF" w:rsidRDefault="004B6A7A" w:rsidP="00CF1FEB">
            <w:pPr>
              <w:pStyle w:val="TAC"/>
              <w:rPr>
                <w:noProof/>
                <w:lang w:eastAsia="ko-KR"/>
              </w:rPr>
            </w:pPr>
            <w:r w:rsidRPr="00FC08AF">
              <w:rPr>
                <w:noProof/>
                <w:lang w:eastAsia="ko-KR"/>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88737" w14:textId="77777777" w:rsidR="004B6A7A" w:rsidRPr="00FC08AF" w:rsidRDefault="004B6A7A" w:rsidP="00CF1FEB">
            <w:pPr>
              <w:pStyle w:val="TAC"/>
              <w:rPr>
                <w:noProof/>
                <w:lang w:eastAsia="ko-KR"/>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801A1" w14:textId="77777777" w:rsidR="004B6A7A" w:rsidRPr="00FC08AF" w:rsidRDefault="004B6A7A"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533D41" w14:textId="77777777" w:rsidR="004B6A7A" w:rsidRPr="00FC08AF" w:rsidRDefault="004B6A7A" w:rsidP="00CF1FEB">
            <w:pPr>
              <w:jc w:val="center"/>
              <w:rPr>
                <w:b/>
                <w:noProof/>
              </w:rPr>
            </w:pPr>
          </w:p>
        </w:tc>
      </w:tr>
      <w:tr w:rsidR="004B6A7A" w:rsidRPr="00FC08AF" w14:paraId="095CA1D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B12FE0" w14:textId="77777777" w:rsidR="004B6A7A" w:rsidRPr="00FC08AF" w:rsidRDefault="004B6A7A"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8689AF" w14:textId="77777777" w:rsidR="004B6A7A" w:rsidRPr="00FC08AF" w:rsidRDefault="004B6A7A" w:rsidP="00CF1FEB">
            <w:pPr>
              <w:rPr>
                <w:noProof/>
                <w:lang w:eastAsia="ko-KR"/>
              </w:rPr>
            </w:pPr>
            <w:r w:rsidRPr="00FC08AF">
              <w:rPr>
                <w:noProof/>
              </w:rPr>
              <w:t xml:space="preserve">This </w:t>
            </w:r>
            <w:r w:rsidR="001F7D8D" w:rsidRPr="00FC08AF">
              <w:rPr>
                <w:noProof/>
                <w:lang w:eastAsia="ko-KR"/>
              </w:rPr>
              <w:t>leaf</w:t>
            </w:r>
            <w:r w:rsidRPr="00FC08AF">
              <w:rPr>
                <w:noProof/>
                <w:lang w:eastAsia="ko-KR"/>
              </w:rPr>
              <w:t xml:space="preserve"> node represents </w:t>
            </w:r>
            <w:r w:rsidRPr="00FC08AF">
              <w:rPr>
                <w:noProof/>
              </w:rPr>
              <w:t>an indicator</w:t>
            </w:r>
            <w:r w:rsidRPr="00FC08AF">
              <w:rPr>
                <w:noProof/>
                <w:lang w:eastAsia="ko-KR"/>
              </w:rPr>
              <w:t xml:space="preserve"> </w:t>
            </w:r>
            <w:r w:rsidRPr="00FC08AF">
              <w:rPr>
                <w:noProof/>
              </w:rPr>
              <w:t>for the particular user profile</w:t>
            </w:r>
            <w:r w:rsidRPr="00FC08AF">
              <w:rPr>
                <w:noProof/>
                <w:lang w:eastAsia="ko-KR"/>
              </w:rPr>
              <w:t>.</w:t>
            </w:r>
          </w:p>
        </w:tc>
      </w:tr>
    </w:tbl>
    <w:p w14:paraId="41BA8A54" w14:textId="77777777" w:rsidR="002C4C5A" w:rsidRPr="00FC08AF" w:rsidRDefault="002C4C5A" w:rsidP="002C4C5A">
      <w:pPr>
        <w:rPr>
          <w:noProof/>
          <w:lang w:eastAsia="ko-KR"/>
        </w:rPr>
      </w:pPr>
    </w:p>
    <w:p w14:paraId="2C5999B3" w14:textId="77777777" w:rsidR="004B6A7A" w:rsidRPr="00FC08AF" w:rsidRDefault="004B6A7A" w:rsidP="004B6A7A">
      <w:pPr>
        <w:pStyle w:val="B1"/>
        <w:rPr>
          <w:noProof/>
        </w:rPr>
      </w:pPr>
      <w:r w:rsidRPr="00FC08AF">
        <w:rPr>
          <w:noProof/>
        </w:rPr>
        <w:lastRenderedPageBreak/>
        <w:t>-</w:t>
      </w:r>
      <w:r w:rsidRPr="00FC08AF">
        <w:rPr>
          <w:noProof/>
        </w:rPr>
        <w:tab/>
        <w:t xml:space="preserve">Values: </w:t>
      </w:r>
      <w:r w:rsidRPr="00FC08AF">
        <w:rPr>
          <w:noProof/>
          <w:lang w:eastAsia="ko-KR"/>
        </w:rPr>
        <w:t>0-255</w:t>
      </w:r>
    </w:p>
    <w:p w14:paraId="046A320F" w14:textId="77777777" w:rsidR="006D5107" w:rsidRPr="00FC08AF" w:rsidRDefault="006D5107" w:rsidP="006D5107">
      <w:pPr>
        <w:pStyle w:val="Heading3"/>
        <w:rPr>
          <w:noProof/>
          <w:lang w:eastAsia="ko-KR"/>
        </w:rPr>
      </w:pPr>
      <w:bookmarkStart w:id="1039" w:name="_Toc4578483"/>
      <w:bookmarkStart w:id="1040" w:name="_Toc27728171"/>
      <w:bookmarkStart w:id="1041" w:name="_Toc176353492"/>
      <w:r w:rsidRPr="00FC08AF">
        <w:rPr>
          <w:noProof/>
          <w:lang w:eastAsia="ko-KR"/>
        </w:rPr>
        <w:t>8</w:t>
      </w:r>
      <w:r w:rsidRPr="00FC08AF">
        <w:rPr>
          <w:noProof/>
        </w:rPr>
        <w:t>.2.</w:t>
      </w:r>
      <w:r w:rsidRPr="00FC08AF">
        <w:rPr>
          <w:noProof/>
          <w:lang w:eastAsia="ko-KR"/>
        </w:rPr>
        <w:t>8</w:t>
      </w:r>
      <w:r w:rsidRPr="00FC08AF">
        <w:rPr>
          <w:noProof/>
        </w:rPr>
        <w:tab/>
      </w:r>
      <w:r w:rsidRPr="00FC08AF">
        <w:rPr>
          <w:noProof/>
          <w:lang w:eastAsia="ko-KR"/>
        </w:rPr>
        <w:t>/</w:t>
      </w:r>
      <w:r w:rsidRPr="00FC08AF">
        <w:rPr>
          <w:i/>
          <w:iCs/>
          <w:noProof/>
        </w:rPr>
        <w:t>&lt;x&gt;</w:t>
      </w:r>
      <w:r w:rsidRPr="00FC08AF">
        <w:rPr>
          <w:noProof/>
        </w:rPr>
        <w:t>/O</w:t>
      </w:r>
      <w:r w:rsidRPr="00FC08AF">
        <w:rPr>
          <w:noProof/>
          <w:lang w:eastAsia="ko-KR"/>
        </w:rPr>
        <w:t>n</w:t>
      </w:r>
      <w:r w:rsidRPr="00FC08AF">
        <w:rPr>
          <w:noProof/>
        </w:rPr>
        <w:t>Network</w:t>
      </w:r>
      <w:bookmarkEnd w:id="1039"/>
      <w:bookmarkEnd w:id="1040"/>
      <w:bookmarkEnd w:id="1041"/>
    </w:p>
    <w:p w14:paraId="790F2E9B" w14:textId="77777777" w:rsidR="006D5107" w:rsidRPr="00FC08AF" w:rsidRDefault="006D5107" w:rsidP="006D5107">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8</w:t>
      </w:r>
      <w:r w:rsidRPr="00FC08AF">
        <w:rPr>
          <w:noProof/>
        </w:rPr>
        <w:t xml:space="preserve">.1: </w:t>
      </w:r>
      <w:r w:rsidRPr="00FC08AF">
        <w:rPr>
          <w:noProof/>
          <w:lang w:eastAsia="ko-KR"/>
        </w:rPr>
        <w:t>/&lt;x&gt;</w:t>
      </w:r>
      <w:r w:rsidRPr="00FC08AF">
        <w:rPr>
          <w:noProof/>
        </w:rPr>
        <w:t>/</w:t>
      </w:r>
      <w:r w:rsidR="00C607FA" w:rsidRPr="00FC08AF">
        <w:rPr>
          <w:noProof/>
          <w:lang w:eastAsia="ko-KR"/>
        </w:rPr>
        <w:t>On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5107" w:rsidRPr="00FC08AF" w14:paraId="69C9DA4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7BE33F" w14:textId="77777777" w:rsidR="006D5107" w:rsidRPr="00FC08AF" w:rsidRDefault="006D5107"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p>
        </w:tc>
      </w:tr>
      <w:tr w:rsidR="006D5107" w:rsidRPr="00FC08AF" w14:paraId="23FBDDD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C8A3D2" w14:textId="77777777" w:rsidR="006D5107" w:rsidRPr="00FC08AF" w:rsidRDefault="006D5107"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1A60D" w14:textId="77777777" w:rsidR="006D5107" w:rsidRPr="00FC08AF" w:rsidRDefault="006D5107"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C16D1" w14:textId="77777777" w:rsidR="006D5107" w:rsidRPr="00FC08AF" w:rsidRDefault="006D5107"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1E74" w14:textId="77777777" w:rsidR="006D5107" w:rsidRPr="00FC08AF" w:rsidRDefault="006D5107"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10968" w14:textId="77777777" w:rsidR="006D5107" w:rsidRPr="00FC08AF" w:rsidRDefault="006D5107"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729647" w14:textId="77777777" w:rsidR="006D5107" w:rsidRPr="00FC08AF" w:rsidRDefault="006D5107" w:rsidP="00CF1FEB">
            <w:pPr>
              <w:jc w:val="center"/>
              <w:rPr>
                <w:rFonts w:ascii="Arial" w:hAnsi="Arial" w:cs="Arial"/>
                <w:b/>
                <w:noProof/>
                <w:sz w:val="18"/>
                <w:szCs w:val="18"/>
              </w:rPr>
            </w:pPr>
          </w:p>
        </w:tc>
      </w:tr>
      <w:tr w:rsidR="006D5107" w:rsidRPr="00FC08AF" w14:paraId="41584B6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93B00" w14:textId="77777777" w:rsidR="006D5107" w:rsidRPr="00FC08AF" w:rsidRDefault="006D5107"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92417" w14:textId="77777777" w:rsidR="006D5107" w:rsidRPr="00FC08AF" w:rsidRDefault="006D5107"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A4136" w14:textId="77777777" w:rsidR="006D5107" w:rsidRPr="00FC08AF" w:rsidRDefault="006D5107" w:rsidP="00CF1FEB">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49550" w14:textId="77777777" w:rsidR="006D5107" w:rsidRPr="00FC08AF" w:rsidRDefault="006D5107"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0F462" w14:textId="77777777" w:rsidR="006D5107" w:rsidRPr="00FC08AF" w:rsidRDefault="006D5107"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3C10AB" w14:textId="77777777" w:rsidR="006D5107" w:rsidRPr="00FC08AF" w:rsidRDefault="006D5107" w:rsidP="00CF1FEB">
            <w:pPr>
              <w:jc w:val="center"/>
              <w:rPr>
                <w:b/>
                <w:noProof/>
              </w:rPr>
            </w:pPr>
          </w:p>
        </w:tc>
      </w:tr>
      <w:tr w:rsidR="006D5107" w:rsidRPr="00FC08AF" w14:paraId="531AD14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50D194" w14:textId="77777777" w:rsidR="006D5107" w:rsidRPr="00FC08AF" w:rsidRDefault="006D5107"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8518F1" w14:textId="77777777" w:rsidR="006D5107" w:rsidRPr="00FC08AF" w:rsidRDefault="006D5107" w:rsidP="00CF1FEB">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46DAA69F" w14:textId="77777777" w:rsidR="002C4C5A" w:rsidRPr="00FC08AF" w:rsidRDefault="002C4C5A" w:rsidP="002C4C5A">
      <w:pPr>
        <w:rPr>
          <w:noProof/>
          <w:lang w:eastAsia="ko-KR"/>
        </w:rPr>
      </w:pPr>
      <w:bookmarkStart w:id="1042" w:name="_Toc4578484"/>
      <w:bookmarkStart w:id="1043" w:name="_Toc27728172"/>
    </w:p>
    <w:p w14:paraId="4D36ECD7" w14:textId="77777777" w:rsidR="00825C29" w:rsidRPr="00FC08AF" w:rsidRDefault="00825C29" w:rsidP="00825C29">
      <w:pPr>
        <w:pStyle w:val="Heading3"/>
        <w:rPr>
          <w:noProof/>
          <w:lang w:eastAsia="ko-KR"/>
        </w:rPr>
      </w:pPr>
      <w:bookmarkStart w:id="1044" w:name="_Toc176353493"/>
      <w:r w:rsidRPr="00FC08AF">
        <w:rPr>
          <w:noProof/>
          <w:lang w:eastAsia="ko-KR"/>
        </w:rPr>
        <w:t>8</w:t>
      </w:r>
      <w:r w:rsidRPr="00FC08AF">
        <w:rPr>
          <w:noProof/>
        </w:rPr>
        <w:t>.2.</w:t>
      </w:r>
      <w:r w:rsidRPr="00FC08AF">
        <w:rPr>
          <w:noProof/>
          <w:lang w:eastAsia="ko-KR"/>
        </w:rPr>
        <w:t>9</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GMSURI</w:t>
      </w:r>
      <w:bookmarkEnd w:id="1042"/>
      <w:bookmarkEnd w:id="1043"/>
      <w:bookmarkEnd w:id="1044"/>
    </w:p>
    <w:p w14:paraId="4F28CE18"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w:t>
      </w:r>
      <w:r w:rsidRPr="00FC08AF">
        <w:rPr>
          <w:noProof/>
        </w:rPr>
        <w:t xml:space="preserve">.1: </w:t>
      </w:r>
      <w:r w:rsidRPr="00FC08AF">
        <w:rPr>
          <w:noProof/>
          <w:lang w:eastAsia="ko-KR"/>
        </w:rPr>
        <w:t>&lt;x&gt;/OnNetwork</w:t>
      </w:r>
      <w:r w:rsidRPr="00FC08AF">
        <w:rPr>
          <w:noProof/>
        </w:rPr>
        <w:t>/</w:t>
      </w:r>
      <w:r w:rsidRPr="00FC08AF">
        <w:rPr>
          <w:noProof/>
          <w:lang w:eastAsia="ko-KR"/>
        </w:rPr>
        <w:t>GMSURI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B04BDA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774E53" w14:textId="77777777" w:rsidR="00825C29" w:rsidRPr="00FC08AF" w:rsidRDefault="00825C29" w:rsidP="00CF1FEB">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GMSURI</w:t>
            </w:r>
          </w:p>
        </w:tc>
      </w:tr>
      <w:tr w:rsidR="00825C29" w:rsidRPr="00FC08AF" w14:paraId="0304ECF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ECF1C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55DE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F45C0"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3956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6F17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BA8820" w14:textId="77777777" w:rsidR="00825C29" w:rsidRPr="00FC08AF" w:rsidRDefault="00825C29" w:rsidP="00CF1FEB">
            <w:pPr>
              <w:jc w:val="center"/>
              <w:rPr>
                <w:rFonts w:ascii="Arial" w:hAnsi="Arial" w:cs="Arial"/>
                <w:b/>
                <w:noProof/>
                <w:sz w:val="18"/>
                <w:szCs w:val="18"/>
              </w:rPr>
            </w:pPr>
          </w:p>
        </w:tc>
      </w:tr>
      <w:tr w:rsidR="00825C29" w:rsidRPr="00FC08AF" w14:paraId="2553FEB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2D807"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675C3"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095ED"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8800" w14:textId="77777777" w:rsidR="00825C29" w:rsidRPr="00FC08AF" w:rsidRDefault="00825C29"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5F3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B7428" w14:textId="77777777" w:rsidR="00825C29" w:rsidRPr="00FC08AF" w:rsidRDefault="00825C29" w:rsidP="00CF1FEB">
            <w:pPr>
              <w:jc w:val="center"/>
              <w:rPr>
                <w:b/>
                <w:noProof/>
              </w:rPr>
            </w:pPr>
          </w:p>
        </w:tc>
      </w:tr>
      <w:tr w:rsidR="00825C29" w:rsidRPr="00FC08AF" w14:paraId="0A8617B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5EB62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7FA91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group management service URI information </w:t>
            </w:r>
            <w:r w:rsidR="001F7D8D" w:rsidRPr="00FC08AF">
              <w:rPr>
                <w:noProof/>
                <w:lang w:eastAsia="ko-KR"/>
              </w:rPr>
              <w:t>which contains the public service identity for performing subscription proxy function of the GMS</w:t>
            </w:r>
            <w:r w:rsidRPr="00FC08AF">
              <w:rPr>
                <w:noProof/>
                <w:lang w:eastAsia="ko-KR"/>
              </w:rPr>
              <w:t>.</w:t>
            </w:r>
          </w:p>
        </w:tc>
      </w:tr>
    </w:tbl>
    <w:p w14:paraId="5549A5B2" w14:textId="77777777" w:rsidR="002C4C5A" w:rsidRPr="00FC08AF" w:rsidRDefault="002C4C5A" w:rsidP="002C4C5A">
      <w:pPr>
        <w:rPr>
          <w:noProof/>
          <w:lang w:eastAsia="ko-KR"/>
        </w:rPr>
      </w:pPr>
    </w:p>
    <w:p w14:paraId="0566770F" w14:textId="77777777" w:rsidR="00825C29" w:rsidRPr="00FC08AF" w:rsidRDefault="00825C29" w:rsidP="00825C29">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46F22250" w14:textId="77777777" w:rsidR="006B686F" w:rsidRPr="00FC08AF" w:rsidRDefault="006B686F" w:rsidP="006B686F">
      <w:pPr>
        <w:pStyle w:val="Heading3"/>
        <w:rPr>
          <w:noProof/>
          <w:lang w:eastAsia="ko-KR"/>
        </w:rPr>
      </w:pPr>
      <w:bookmarkStart w:id="1045" w:name="_Toc4578485"/>
      <w:bookmarkStart w:id="1046" w:name="_Toc27728173"/>
      <w:bookmarkStart w:id="1047" w:name="_Toc176353494"/>
      <w:r w:rsidRPr="00FC08AF">
        <w:rPr>
          <w:noProof/>
          <w:lang w:eastAsia="ko-KR"/>
        </w:rPr>
        <w:t>8</w:t>
      </w:r>
      <w:r w:rsidRPr="00FC08AF">
        <w:rPr>
          <w:noProof/>
        </w:rPr>
        <w:t>.2.</w:t>
      </w:r>
      <w:r w:rsidRPr="00FC08AF">
        <w:rPr>
          <w:noProof/>
          <w:lang w:eastAsia="ko-KR"/>
        </w:rPr>
        <w:t>9A</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GroupCreationXUI</w:t>
      </w:r>
      <w:bookmarkEnd w:id="1045"/>
      <w:bookmarkEnd w:id="1046"/>
      <w:bookmarkEnd w:id="1047"/>
    </w:p>
    <w:p w14:paraId="521B22D0"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9A</w:t>
      </w:r>
      <w:r w:rsidRPr="00FC08AF">
        <w:rPr>
          <w:noProof/>
        </w:rPr>
        <w:t xml:space="preserve">.1: </w:t>
      </w:r>
      <w:r w:rsidRPr="00FC08AF">
        <w:rPr>
          <w:noProof/>
          <w:lang w:eastAsia="ko-KR"/>
        </w:rPr>
        <w:t>&lt;x&gt;/OnNetwork</w:t>
      </w:r>
      <w:r w:rsidRPr="00FC08AF">
        <w:rPr>
          <w:noProof/>
        </w:rPr>
        <w:t>/</w:t>
      </w:r>
      <w:r w:rsidRPr="00FC08AF">
        <w:rPr>
          <w:noProof/>
          <w:lang w:eastAsia="ko-KR"/>
        </w:rPr>
        <w:t>GroupCreationXUI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63EBB9C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1377E6"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GroupCreationXUI</w:t>
            </w:r>
          </w:p>
        </w:tc>
      </w:tr>
      <w:tr w:rsidR="006B686F" w:rsidRPr="00FC08AF" w14:paraId="37D8AE5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43C211"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8E2C9"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12656"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8B20B"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33320"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D3861" w14:textId="77777777" w:rsidR="006B686F" w:rsidRPr="00FC08AF" w:rsidRDefault="006B686F" w:rsidP="00BB0493">
            <w:pPr>
              <w:jc w:val="center"/>
              <w:rPr>
                <w:rFonts w:ascii="Arial" w:hAnsi="Arial" w:cs="Arial"/>
                <w:b/>
                <w:noProof/>
                <w:sz w:val="18"/>
                <w:szCs w:val="18"/>
              </w:rPr>
            </w:pPr>
          </w:p>
        </w:tc>
      </w:tr>
      <w:tr w:rsidR="006B686F" w:rsidRPr="00FC08AF" w14:paraId="3CA27D8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A515ED"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6E229"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F4086"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B1172"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9282A"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6C6B8" w14:textId="77777777" w:rsidR="006B686F" w:rsidRPr="00FC08AF" w:rsidRDefault="006B686F" w:rsidP="00BB0493">
            <w:pPr>
              <w:jc w:val="center"/>
              <w:rPr>
                <w:b/>
                <w:noProof/>
              </w:rPr>
            </w:pPr>
          </w:p>
        </w:tc>
      </w:tr>
      <w:tr w:rsidR="006B686F" w:rsidRPr="00FC08AF" w14:paraId="4C0C674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B6611C"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B84A70"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group creation XUI information for creation of groups.</w:t>
            </w:r>
          </w:p>
        </w:tc>
      </w:tr>
    </w:tbl>
    <w:p w14:paraId="12E3F328" w14:textId="77777777" w:rsidR="002C4C5A" w:rsidRPr="00FC08AF" w:rsidRDefault="002C4C5A" w:rsidP="002C4C5A">
      <w:pPr>
        <w:rPr>
          <w:noProof/>
          <w:lang w:eastAsia="ko-KR"/>
        </w:rPr>
      </w:pPr>
    </w:p>
    <w:p w14:paraId="4DF3F483"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2F81B29" w14:textId="77777777" w:rsidR="006B686F" w:rsidRPr="00FC08AF" w:rsidRDefault="006B686F" w:rsidP="006B686F">
      <w:pPr>
        <w:pStyle w:val="Heading3"/>
        <w:rPr>
          <w:noProof/>
          <w:lang w:eastAsia="ko-KR"/>
        </w:rPr>
      </w:pPr>
      <w:bookmarkStart w:id="1048" w:name="_Toc4578486"/>
      <w:bookmarkStart w:id="1049" w:name="_Toc27728174"/>
      <w:bookmarkStart w:id="1050" w:name="_Toc176353495"/>
      <w:r w:rsidRPr="00FC08AF">
        <w:rPr>
          <w:noProof/>
          <w:lang w:eastAsia="ko-KR"/>
        </w:rPr>
        <w:t>8</w:t>
      </w:r>
      <w:r w:rsidRPr="00FC08AF">
        <w:rPr>
          <w:noProof/>
        </w:rPr>
        <w:t>.2.</w:t>
      </w:r>
      <w:r w:rsidRPr="00FC08AF">
        <w:rPr>
          <w:noProof/>
          <w:lang w:eastAsia="ko-KR"/>
        </w:rPr>
        <w:t>9B</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GMSXCAPRootURI</w:t>
      </w:r>
      <w:bookmarkEnd w:id="1048"/>
      <w:bookmarkEnd w:id="1049"/>
      <w:bookmarkEnd w:id="1050"/>
    </w:p>
    <w:p w14:paraId="2336B802"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9B</w:t>
      </w:r>
      <w:r w:rsidRPr="00FC08AF">
        <w:rPr>
          <w:noProof/>
        </w:rPr>
        <w:t xml:space="preserve">.1: </w:t>
      </w:r>
      <w:r w:rsidRPr="00FC08AF">
        <w:rPr>
          <w:noProof/>
          <w:lang w:eastAsia="ko-KR"/>
        </w:rPr>
        <w:t>&lt;x&gt;/OnNetwork</w:t>
      </w:r>
      <w:r w:rsidRPr="00FC08AF">
        <w:rPr>
          <w:noProof/>
        </w:rPr>
        <w:t>/</w:t>
      </w:r>
      <w:r w:rsidRPr="00FC08AF">
        <w:rPr>
          <w:noProof/>
          <w:lang w:eastAsia="ko-KR"/>
        </w:rPr>
        <w:t>GMSXCAPRootURI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313FED3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3DDC7A"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GMSXCAPRootURI</w:t>
            </w:r>
          </w:p>
        </w:tc>
      </w:tr>
      <w:tr w:rsidR="006B686F" w:rsidRPr="00FC08AF" w14:paraId="51BF9EF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B4577"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4F02D"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EB142"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312AE"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09806"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84C67F" w14:textId="77777777" w:rsidR="006B686F" w:rsidRPr="00FC08AF" w:rsidRDefault="006B686F" w:rsidP="00BB0493">
            <w:pPr>
              <w:jc w:val="center"/>
              <w:rPr>
                <w:rFonts w:ascii="Arial" w:hAnsi="Arial" w:cs="Arial"/>
                <w:b/>
                <w:noProof/>
                <w:sz w:val="18"/>
                <w:szCs w:val="18"/>
              </w:rPr>
            </w:pPr>
          </w:p>
        </w:tc>
      </w:tr>
      <w:tr w:rsidR="006B686F" w:rsidRPr="00FC08AF" w14:paraId="79ADA97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429012"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DE5AB"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0B6DF"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47CA1"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DEA74"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F8464C" w14:textId="77777777" w:rsidR="006B686F" w:rsidRPr="00FC08AF" w:rsidRDefault="006B686F" w:rsidP="00BB0493">
            <w:pPr>
              <w:jc w:val="center"/>
              <w:rPr>
                <w:b/>
                <w:noProof/>
              </w:rPr>
            </w:pPr>
          </w:p>
        </w:tc>
      </w:tr>
      <w:tr w:rsidR="006B686F" w:rsidRPr="00FC08AF" w14:paraId="428C479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4C6FD1"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6A5003"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group management server XCAP Root URI information.</w:t>
            </w:r>
          </w:p>
        </w:tc>
      </w:tr>
    </w:tbl>
    <w:p w14:paraId="1AA2ACFE" w14:textId="77777777" w:rsidR="002C4C5A" w:rsidRPr="00FC08AF" w:rsidRDefault="002C4C5A" w:rsidP="002C4C5A">
      <w:pPr>
        <w:rPr>
          <w:noProof/>
          <w:lang w:eastAsia="ko-KR"/>
        </w:rPr>
      </w:pPr>
    </w:p>
    <w:p w14:paraId="6DD356E6"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5FB9B275" w14:textId="77777777" w:rsidR="006B686F" w:rsidRPr="00FC08AF" w:rsidRDefault="006B686F" w:rsidP="006B686F">
      <w:pPr>
        <w:pStyle w:val="Heading3"/>
        <w:rPr>
          <w:noProof/>
          <w:lang w:eastAsia="ko-KR"/>
        </w:rPr>
      </w:pPr>
      <w:bookmarkStart w:id="1051" w:name="_Toc4578487"/>
      <w:bookmarkStart w:id="1052" w:name="_Toc27728175"/>
      <w:bookmarkStart w:id="1053" w:name="_Toc176353496"/>
      <w:r w:rsidRPr="00FC08AF">
        <w:rPr>
          <w:noProof/>
          <w:lang w:eastAsia="ko-KR"/>
        </w:rPr>
        <w:lastRenderedPageBreak/>
        <w:t>8</w:t>
      </w:r>
      <w:r w:rsidRPr="00FC08AF">
        <w:rPr>
          <w:noProof/>
        </w:rPr>
        <w:t>.2.</w:t>
      </w:r>
      <w:r w:rsidRPr="00FC08AF">
        <w:rPr>
          <w:noProof/>
          <w:lang w:eastAsia="ko-KR"/>
        </w:rPr>
        <w:t>9C</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CMSXCAPRootURI</w:t>
      </w:r>
      <w:bookmarkEnd w:id="1051"/>
      <w:bookmarkEnd w:id="1052"/>
      <w:bookmarkEnd w:id="1053"/>
    </w:p>
    <w:p w14:paraId="72002AE9"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9C</w:t>
      </w:r>
      <w:r w:rsidRPr="00FC08AF">
        <w:rPr>
          <w:noProof/>
        </w:rPr>
        <w:t xml:space="preserve">.1: </w:t>
      </w:r>
      <w:r w:rsidRPr="00FC08AF">
        <w:rPr>
          <w:noProof/>
          <w:lang w:eastAsia="ko-KR"/>
        </w:rPr>
        <w:t>&lt;x&gt;/OnNetwork</w:t>
      </w:r>
      <w:r w:rsidRPr="00FC08AF">
        <w:rPr>
          <w:noProof/>
        </w:rPr>
        <w:t>/</w:t>
      </w:r>
      <w:r w:rsidR="00C607FA" w:rsidRPr="00FC08AF">
        <w:rPr>
          <w:noProof/>
          <w:lang w:eastAsia="ko-KR"/>
        </w:rPr>
        <w:t>CMSXCAPRootURI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0EDBF98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B28E1"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00C607FA" w:rsidRPr="00FC08AF">
              <w:rPr>
                <w:noProof/>
                <w:lang w:eastAsia="ko-KR"/>
              </w:rPr>
              <w:t>CMSXCAPRootURI</w:t>
            </w:r>
          </w:p>
        </w:tc>
      </w:tr>
      <w:tr w:rsidR="006B686F" w:rsidRPr="00FC08AF" w14:paraId="7DADD77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FFCBCA"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9DCE0"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44B6"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7AA99"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87711"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4C8597" w14:textId="77777777" w:rsidR="006B686F" w:rsidRPr="00FC08AF" w:rsidRDefault="006B686F" w:rsidP="00BB0493">
            <w:pPr>
              <w:jc w:val="center"/>
              <w:rPr>
                <w:rFonts w:ascii="Arial" w:hAnsi="Arial" w:cs="Arial"/>
                <w:b/>
                <w:noProof/>
                <w:sz w:val="18"/>
                <w:szCs w:val="18"/>
              </w:rPr>
            </w:pPr>
          </w:p>
        </w:tc>
      </w:tr>
      <w:tr w:rsidR="006B686F" w:rsidRPr="00FC08AF" w14:paraId="771120D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F8909"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8D68A"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B55C8"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6B7D8"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994E"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213C3F" w14:textId="77777777" w:rsidR="006B686F" w:rsidRPr="00FC08AF" w:rsidRDefault="006B686F" w:rsidP="00BB0493">
            <w:pPr>
              <w:jc w:val="center"/>
              <w:rPr>
                <w:b/>
                <w:noProof/>
              </w:rPr>
            </w:pPr>
          </w:p>
        </w:tc>
      </w:tr>
      <w:tr w:rsidR="006B686F" w:rsidRPr="00FC08AF" w14:paraId="33D3287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25BDC8"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E8E3B"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configuration management server XCAP Root URI information.</w:t>
            </w:r>
          </w:p>
        </w:tc>
      </w:tr>
    </w:tbl>
    <w:p w14:paraId="46C4AF41" w14:textId="77777777" w:rsidR="002C4C5A" w:rsidRPr="00FC08AF" w:rsidRDefault="002C4C5A" w:rsidP="002C4C5A">
      <w:pPr>
        <w:rPr>
          <w:noProof/>
          <w:lang w:eastAsia="ko-KR"/>
        </w:rPr>
      </w:pPr>
    </w:p>
    <w:p w14:paraId="02842FC7"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4298CA2" w14:textId="77777777" w:rsidR="002F484D" w:rsidRPr="00FC08AF" w:rsidRDefault="002F484D" w:rsidP="002F484D">
      <w:pPr>
        <w:pStyle w:val="Heading3"/>
        <w:rPr>
          <w:noProof/>
          <w:lang w:eastAsia="ko-KR"/>
        </w:rPr>
      </w:pPr>
      <w:bookmarkStart w:id="1054" w:name="_Toc4578488"/>
      <w:bookmarkStart w:id="1055" w:name="_Toc27728176"/>
      <w:bookmarkStart w:id="1056" w:name="_Toc176353497"/>
      <w:r w:rsidRPr="00FC08AF">
        <w:rPr>
          <w:noProof/>
          <w:lang w:eastAsia="ko-KR"/>
        </w:rPr>
        <w:t>8</w:t>
      </w:r>
      <w:r w:rsidRPr="00FC08AF">
        <w:rPr>
          <w:noProof/>
        </w:rPr>
        <w:t>.2.</w:t>
      </w:r>
      <w:r w:rsidRPr="00FC08AF">
        <w:rPr>
          <w:noProof/>
          <w:lang w:eastAsia="ko-KR"/>
        </w:rPr>
        <w:t>10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w:t>
      </w:r>
      <w:bookmarkEnd w:id="1054"/>
      <w:bookmarkEnd w:id="1055"/>
      <w:bookmarkEnd w:id="1056"/>
    </w:p>
    <w:p w14:paraId="6904E430"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DDDD6E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B30543"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w:t>
            </w:r>
          </w:p>
        </w:tc>
      </w:tr>
      <w:tr w:rsidR="002F484D" w:rsidRPr="00FC08AF" w14:paraId="19AED3A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89FD4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5C6A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31AA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19F8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0EBD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5223A" w14:textId="77777777" w:rsidR="002F484D" w:rsidRPr="00FC08AF" w:rsidRDefault="002F484D" w:rsidP="00B93C96">
            <w:pPr>
              <w:jc w:val="center"/>
              <w:rPr>
                <w:rFonts w:ascii="Arial" w:hAnsi="Arial" w:cs="Arial"/>
                <w:b/>
                <w:noProof/>
                <w:sz w:val="18"/>
                <w:szCs w:val="18"/>
              </w:rPr>
            </w:pPr>
          </w:p>
        </w:tc>
      </w:tr>
      <w:tr w:rsidR="002F484D" w:rsidRPr="00FC08AF" w14:paraId="43577F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B6E0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29F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8AD8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5710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E03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4D0F79" w14:textId="77777777" w:rsidR="002F484D" w:rsidRPr="00FC08AF" w:rsidRDefault="002F484D" w:rsidP="00B93C96">
            <w:pPr>
              <w:jc w:val="center"/>
              <w:rPr>
                <w:b/>
                <w:noProof/>
              </w:rPr>
            </w:pPr>
          </w:p>
        </w:tc>
      </w:tr>
      <w:tr w:rsidR="002F484D" w:rsidRPr="00FC08AF" w14:paraId="29DE61F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B7DD7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B7BD1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timer</w:t>
            </w:r>
            <w:r w:rsidRPr="00FC08AF">
              <w:rPr>
                <w:noProof/>
              </w:rPr>
              <w:t xml:space="preserve"> configuration</w:t>
            </w:r>
            <w:r w:rsidRPr="00FC08AF">
              <w:rPr>
                <w:noProof/>
                <w:lang w:eastAsia="ko-KR"/>
              </w:rPr>
              <w:t>.</w:t>
            </w:r>
          </w:p>
        </w:tc>
      </w:tr>
    </w:tbl>
    <w:p w14:paraId="5362150E" w14:textId="77777777" w:rsidR="002F484D" w:rsidRPr="00FC08AF" w:rsidRDefault="002F484D" w:rsidP="002F484D">
      <w:pPr>
        <w:rPr>
          <w:noProof/>
        </w:rPr>
      </w:pPr>
    </w:p>
    <w:p w14:paraId="74CE945F" w14:textId="77777777" w:rsidR="002F484D" w:rsidRPr="00FC08AF" w:rsidRDefault="002F484D" w:rsidP="002F484D">
      <w:pPr>
        <w:pStyle w:val="Heading3"/>
        <w:rPr>
          <w:noProof/>
          <w:lang w:eastAsia="ko-KR"/>
        </w:rPr>
      </w:pPr>
      <w:bookmarkStart w:id="1057" w:name="_Toc4578489"/>
      <w:bookmarkStart w:id="1058" w:name="_Toc27728177"/>
      <w:bookmarkStart w:id="1059" w:name="_Toc176353498"/>
      <w:r w:rsidRPr="00FC08AF">
        <w:rPr>
          <w:noProof/>
          <w:lang w:eastAsia="ko-KR"/>
        </w:rPr>
        <w:t>8</w:t>
      </w:r>
      <w:r w:rsidRPr="00FC08AF">
        <w:rPr>
          <w:noProof/>
        </w:rPr>
        <w:t>.2.</w:t>
      </w:r>
      <w:r w:rsidRPr="00FC08AF">
        <w:rPr>
          <w:noProof/>
          <w:lang w:eastAsia="ko-KR"/>
        </w:rPr>
        <w:t>11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Timers/T100</w:t>
      </w:r>
      <w:bookmarkEnd w:id="1057"/>
      <w:bookmarkEnd w:id="1058"/>
      <w:bookmarkEnd w:id="1059"/>
    </w:p>
    <w:p w14:paraId="341EFBF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DE8287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B6264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Timers/T100</w:t>
            </w:r>
          </w:p>
        </w:tc>
      </w:tr>
      <w:tr w:rsidR="002F484D" w:rsidRPr="00FC08AF" w14:paraId="06B4041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647A6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884D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D8B5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6806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8274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E71240" w14:textId="77777777" w:rsidR="002F484D" w:rsidRPr="00FC08AF" w:rsidRDefault="002F484D" w:rsidP="00B93C96">
            <w:pPr>
              <w:jc w:val="center"/>
              <w:rPr>
                <w:rFonts w:ascii="Arial" w:hAnsi="Arial" w:cs="Arial"/>
                <w:b/>
                <w:noProof/>
                <w:sz w:val="18"/>
                <w:szCs w:val="18"/>
              </w:rPr>
            </w:pPr>
          </w:p>
        </w:tc>
      </w:tr>
      <w:tr w:rsidR="002F484D" w:rsidRPr="00FC08AF" w14:paraId="5B08EE1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D638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4FC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5B36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F81C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1AA1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165008" w14:textId="77777777" w:rsidR="002F484D" w:rsidRPr="00FC08AF" w:rsidRDefault="002F484D" w:rsidP="00B93C96">
            <w:pPr>
              <w:jc w:val="center"/>
              <w:rPr>
                <w:b/>
                <w:noProof/>
              </w:rPr>
            </w:pPr>
          </w:p>
        </w:tc>
      </w:tr>
      <w:tr w:rsidR="002F484D" w:rsidRPr="00FC08AF" w14:paraId="5A85D50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A1CDA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5A6FF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floor release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B498C36" w14:textId="77777777" w:rsidR="002C4C5A" w:rsidRPr="00FC08AF" w:rsidRDefault="002C4C5A" w:rsidP="002C4C5A">
      <w:pPr>
        <w:rPr>
          <w:noProof/>
          <w:lang w:eastAsia="ko-KR"/>
        </w:rPr>
      </w:pPr>
    </w:p>
    <w:p w14:paraId="2F94CF5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AE2AFF0" w14:textId="77777777" w:rsidR="002F484D" w:rsidRPr="00FC08AF" w:rsidRDefault="002F484D" w:rsidP="002F484D">
      <w:pPr>
        <w:rPr>
          <w:noProof/>
          <w:lang w:eastAsia="ko-KR"/>
        </w:rPr>
      </w:pPr>
      <w:r w:rsidRPr="00FC08AF">
        <w:rPr>
          <w:noProof/>
        </w:rPr>
        <w:t xml:space="preserve">The </w:t>
      </w:r>
      <w:r w:rsidRPr="00FC08AF">
        <w:rPr>
          <w:noProof/>
          <w:lang w:eastAsia="ko-KR"/>
        </w:rPr>
        <w:t>T100</w:t>
      </w:r>
      <w:r w:rsidRPr="00FC08AF">
        <w:rPr>
          <w:noProof/>
        </w:rPr>
        <w:t xml:space="preserve"> is in seconds</w:t>
      </w:r>
      <w:r w:rsidRPr="00FC08AF">
        <w:rPr>
          <w:noProof/>
          <w:lang w:eastAsia="ko-KR"/>
        </w:rPr>
        <w:t>.</w:t>
      </w:r>
    </w:p>
    <w:p w14:paraId="65849600" w14:textId="77777777" w:rsidR="002F484D" w:rsidRPr="00FC08AF" w:rsidRDefault="002F484D" w:rsidP="002F484D">
      <w:pPr>
        <w:pStyle w:val="Heading3"/>
        <w:rPr>
          <w:noProof/>
          <w:lang w:eastAsia="ko-KR"/>
        </w:rPr>
      </w:pPr>
      <w:bookmarkStart w:id="1060" w:name="_Toc4578490"/>
      <w:bookmarkStart w:id="1061" w:name="_Toc27728178"/>
      <w:bookmarkStart w:id="1062" w:name="_Toc176353499"/>
      <w:r w:rsidRPr="00FC08AF">
        <w:rPr>
          <w:noProof/>
          <w:lang w:eastAsia="ko-KR"/>
        </w:rPr>
        <w:t>8</w:t>
      </w:r>
      <w:r w:rsidRPr="00FC08AF">
        <w:rPr>
          <w:noProof/>
        </w:rPr>
        <w:t>.2.</w:t>
      </w:r>
      <w:r w:rsidRPr="00FC08AF">
        <w:rPr>
          <w:noProof/>
          <w:lang w:eastAsia="ko-KR"/>
        </w:rPr>
        <w:t>12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Timers/T101</w:t>
      </w:r>
      <w:bookmarkEnd w:id="1060"/>
      <w:bookmarkEnd w:id="1061"/>
      <w:bookmarkEnd w:id="1062"/>
    </w:p>
    <w:p w14:paraId="2A7B7C1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A0F72C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54E62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Timers/T101</w:t>
            </w:r>
          </w:p>
        </w:tc>
      </w:tr>
      <w:tr w:rsidR="002F484D" w:rsidRPr="00FC08AF" w14:paraId="68D1E0A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28CF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5B4D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A9C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970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A9E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1EC0A8" w14:textId="77777777" w:rsidR="002F484D" w:rsidRPr="00FC08AF" w:rsidRDefault="002F484D" w:rsidP="00B93C96">
            <w:pPr>
              <w:jc w:val="center"/>
              <w:rPr>
                <w:rFonts w:ascii="Arial" w:hAnsi="Arial" w:cs="Arial"/>
                <w:b/>
                <w:noProof/>
                <w:sz w:val="18"/>
                <w:szCs w:val="18"/>
              </w:rPr>
            </w:pPr>
          </w:p>
        </w:tc>
      </w:tr>
      <w:tr w:rsidR="002F484D" w:rsidRPr="00FC08AF" w14:paraId="3314AC3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A3FE3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B9F5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1B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CCAB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8BD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A1D928" w14:textId="77777777" w:rsidR="002F484D" w:rsidRPr="00FC08AF" w:rsidRDefault="002F484D" w:rsidP="00B93C96">
            <w:pPr>
              <w:jc w:val="center"/>
              <w:rPr>
                <w:b/>
                <w:noProof/>
              </w:rPr>
            </w:pPr>
          </w:p>
        </w:tc>
      </w:tr>
      <w:tr w:rsidR="002F484D" w:rsidRPr="00FC08AF" w14:paraId="24DB236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20C92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D09B1A"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5EA73CD" w14:textId="77777777" w:rsidR="002C4C5A" w:rsidRPr="00FC08AF" w:rsidRDefault="002C4C5A" w:rsidP="002C4C5A">
      <w:pPr>
        <w:rPr>
          <w:noProof/>
          <w:lang w:eastAsia="ko-KR"/>
        </w:rPr>
      </w:pPr>
    </w:p>
    <w:p w14:paraId="0E692E3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41F4E18" w14:textId="77777777" w:rsidR="002F484D" w:rsidRPr="00FC08AF" w:rsidRDefault="002F484D" w:rsidP="002F484D">
      <w:pPr>
        <w:rPr>
          <w:noProof/>
          <w:lang w:eastAsia="ko-KR"/>
        </w:rPr>
      </w:pPr>
      <w:r w:rsidRPr="00FC08AF">
        <w:rPr>
          <w:noProof/>
        </w:rPr>
        <w:t xml:space="preserve">The </w:t>
      </w:r>
      <w:r w:rsidRPr="00FC08AF">
        <w:rPr>
          <w:noProof/>
          <w:lang w:eastAsia="ko-KR"/>
        </w:rPr>
        <w:t>timer T101</w:t>
      </w:r>
      <w:r w:rsidRPr="00FC08AF">
        <w:rPr>
          <w:noProof/>
        </w:rPr>
        <w:t xml:space="preserve"> is in seconds</w:t>
      </w:r>
      <w:r w:rsidRPr="00FC08AF">
        <w:rPr>
          <w:noProof/>
          <w:lang w:eastAsia="ko-KR"/>
        </w:rPr>
        <w:t>.</w:t>
      </w:r>
    </w:p>
    <w:p w14:paraId="7003E58D" w14:textId="77777777" w:rsidR="002F484D" w:rsidRPr="00FC08AF" w:rsidRDefault="002F484D" w:rsidP="002F484D">
      <w:pPr>
        <w:pStyle w:val="Heading3"/>
        <w:rPr>
          <w:noProof/>
          <w:lang w:eastAsia="ko-KR"/>
        </w:rPr>
      </w:pPr>
      <w:bookmarkStart w:id="1063" w:name="_Toc4578491"/>
      <w:bookmarkStart w:id="1064" w:name="_Toc27728179"/>
      <w:bookmarkStart w:id="1065" w:name="_Toc176353500"/>
      <w:r w:rsidRPr="00FC08AF">
        <w:rPr>
          <w:noProof/>
          <w:lang w:eastAsia="ko-KR"/>
        </w:rPr>
        <w:lastRenderedPageBreak/>
        <w:t>8</w:t>
      </w:r>
      <w:r w:rsidRPr="00FC08AF">
        <w:rPr>
          <w:noProof/>
        </w:rPr>
        <w:t>.2.</w:t>
      </w:r>
      <w:r w:rsidRPr="00FC08AF">
        <w:rPr>
          <w:noProof/>
          <w:lang w:eastAsia="ko-KR"/>
        </w:rPr>
        <w:t>13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Timers/T103</w:t>
      </w:r>
      <w:bookmarkEnd w:id="1063"/>
      <w:bookmarkEnd w:id="1064"/>
      <w:bookmarkEnd w:id="1065"/>
    </w:p>
    <w:p w14:paraId="608A55B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5B9D08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076BA8"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Timers/T103</w:t>
            </w:r>
          </w:p>
        </w:tc>
      </w:tr>
      <w:tr w:rsidR="002F484D" w:rsidRPr="00FC08AF" w14:paraId="47BF10B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81328A"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CC9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CA72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5EEA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1EC11"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CA08C4" w14:textId="77777777" w:rsidR="002F484D" w:rsidRPr="00FC08AF" w:rsidRDefault="002F484D" w:rsidP="00B93C96">
            <w:pPr>
              <w:jc w:val="center"/>
              <w:rPr>
                <w:rFonts w:ascii="Arial" w:hAnsi="Arial" w:cs="Arial"/>
                <w:b/>
                <w:noProof/>
                <w:sz w:val="18"/>
                <w:szCs w:val="18"/>
              </w:rPr>
            </w:pPr>
          </w:p>
        </w:tc>
      </w:tr>
      <w:tr w:rsidR="002F484D" w:rsidRPr="00FC08AF" w14:paraId="2ED976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0E7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BE9A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F290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67D7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8ECD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03CCEC" w14:textId="77777777" w:rsidR="002F484D" w:rsidRPr="00FC08AF" w:rsidRDefault="002F484D" w:rsidP="00B93C96">
            <w:pPr>
              <w:jc w:val="center"/>
              <w:rPr>
                <w:b/>
                <w:noProof/>
              </w:rPr>
            </w:pPr>
          </w:p>
        </w:tc>
      </w:tr>
      <w:tr w:rsidR="002F484D" w:rsidRPr="00FC08AF" w14:paraId="50C9B3F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A383C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04735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w:t>
            </w:r>
            <w:r w:rsidRPr="00FC08AF">
              <w:rPr>
                <w:rFonts w:cs="Arial"/>
                <w:noProof/>
                <w:szCs w:val="18"/>
              </w:rPr>
              <w:t>end of RTP media</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6509B8A9" w14:textId="77777777" w:rsidR="002C4C5A" w:rsidRPr="00FC08AF" w:rsidRDefault="002C4C5A" w:rsidP="002C4C5A">
      <w:pPr>
        <w:rPr>
          <w:noProof/>
          <w:lang w:eastAsia="ko-KR"/>
        </w:rPr>
      </w:pPr>
    </w:p>
    <w:p w14:paraId="40FE127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6E186993" w14:textId="77777777" w:rsidR="002F484D" w:rsidRPr="00FC08AF" w:rsidRDefault="002F484D" w:rsidP="002F484D">
      <w:pPr>
        <w:rPr>
          <w:noProof/>
          <w:lang w:eastAsia="ko-KR"/>
        </w:rPr>
      </w:pPr>
      <w:r w:rsidRPr="00FC08AF">
        <w:rPr>
          <w:noProof/>
        </w:rPr>
        <w:t xml:space="preserve">The </w:t>
      </w:r>
      <w:r w:rsidRPr="00FC08AF">
        <w:rPr>
          <w:noProof/>
          <w:lang w:eastAsia="ko-KR"/>
        </w:rPr>
        <w:t>timer T103</w:t>
      </w:r>
      <w:r w:rsidRPr="00FC08AF">
        <w:rPr>
          <w:noProof/>
        </w:rPr>
        <w:t xml:space="preserve"> is in seconds</w:t>
      </w:r>
      <w:r w:rsidRPr="00FC08AF">
        <w:rPr>
          <w:noProof/>
          <w:lang w:eastAsia="ko-KR"/>
        </w:rPr>
        <w:t>.</w:t>
      </w:r>
    </w:p>
    <w:p w14:paraId="39972BA2" w14:textId="77777777" w:rsidR="002F484D" w:rsidRPr="00FC08AF" w:rsidRDefault="002F484D" w:rsidP="002F484D">
      <w:pPr>
        <w:pStyle w:val="Heading3"/>
        <w:rPr>
          <w:noProof/>
          <w:lang w:eastAsia="ko-KR"/>
        </w:rPr>
      </w:pPr>
      <w:bookmarkStart w:id="1066" w:name="_Toc4578492"/>
      <w:bookmarkStart w:id="1067" w:name="_Toc27728180"/>
      <w:bookmarkStart w:id="1068" w:name="_Toc176353501"/>
      <w:r w:rsidRPr="00FC08AF">
        <w:rPr>
          <w:noProof/>
          <w:lang w:eastAsia="ko-KR"/>
        </w:rPr>
        <w:t>8</w:t>
      </w:r>
      <w:r w:rsidRPr="00FC08AF">
        <w:rPr>
          <w:noProof/>
        </w:rPr>
        <w:t>.2.</w:t>
      </w:r>
      <w:r w:rsidRPr="00FC08AF">
        <w:rPr>
          <w:noProof/>
          <w:lang w:eastAsia="ko-KR"/>
        </w:rPr>
        <w:t>14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Timers/T104</w:t>
      </w:r>
      <w:bookmarkEnd w:id="1066"/>
      <w:bookmarkEnd w:id="1067"/>
      <w:bookmarkEnd w:id="1068"/>
    </w:p>
    <w:p w14:paraId="7771A9C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A67F3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8C60B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Timers/T104</w:t>
            </w:r>
          </w:p>
        </w:tc>
      </w:tr>
      <w:tr w:rsidR="002F484D" w:rsidRPr="00FC08AF" w14:paraId="243F252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05869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9313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2B79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122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7CE31"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E0E15" w14:textId="77777777" w:rsidR="002F484D" w:rsidRPr="00FC08AF" w:rsidRDefault="002F484D" w:rsidP="00B93C96">
            <w:pPr>
              <w:jc w:val="center"/>
              <w:rPr>
                <w:rFonts w:ascii="Arial" w:hAnsi="Arial" w:cs="Arial"/>
                <w:b/>
                <w:noProof/>
                <w:sz w:val="18"/>
                <w:szCs w:val="18"/>
              </w:rPr>
            </w:pPr>
          </w:p>
        </w:tc>
      </w:tr>
      <w:tr w:rsidR="002F484D" w:rsidRPr="00FC08AF" w14:paraId="068925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0333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733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3E15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7F1C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3948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6813F" w14:textId="77777777" w:rsidR="002F484D" w:rsidRPr="00FC08AF" w:rsidRDefault="002F484D" w:rsidP="00B93C96">
            <w:pPr>
              <w:jc w:val="center"/>
              <w:rPr>
                <w:b/>
                <w:noProof/>
              </w:rPr>
            </w:pPr>
          </w:p>
        </w:tc>
      </w:tr>
      <w:tr w:rsidR="002F484D" w:rsidRPr="00FC08AF" w14:paraId="240FAB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6420A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44FFA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timer for f</w:t>
            </w:r>
            <w:r w:rsidRPr="00FC08AF">
              <w:rPr>
                <w:rFonts w:cs="Arial"/>
                <w:noProof/>
                <w:szCs w:val="18"/>
              </w:rPr>
              <w:t xml:space="preserve">loor </w:t>
            </w:r>
            <w:r w:rsidRPr="00FC08AF">
              <w:rPr>
                <w:rFonts w:cs="Arial"/>
                <w:noProof/>
                <w:szCs w:val="18"/>
                <w:lang w:eastAsia="ko-KR"/>
              </w:rPr>
              <w:t>q</w:t>
            </w:r>
            <w:r w:rsidRPr="00FC08AF">
              <w:rPr>
                <w:rFonts w:cs="Arial"/>
                <w:noProof/>
                <w:szCs w:val="18"/>
              </w:rPr>
              <w:t xml:space="preserve">ueue </w:t>
            </w:r>
            <w:r w:rsidRPr="00FC08AF">
              <w:rPr>
                <w:rFonts w:cs="Arial"/>
                <w:noProof/>
                <w:szCs w:val="18"/>
                <w:lang w:eastAsia="ko-KR"/>
              </w:rPr>
              <w:t>p</w:t>
            </w:r>
            <w:r w:rsidRPr="00FC08AF">
              <w:rPr>
                <w:rFonts w:cs="Arial"/>
                <w:noProof/>
                <w:szCs w:val="18"/>
              </w:rPr>
              <w:t xml:space="preserve">osition </w:t>
            </w:r>
            <w:r w:rsidRPr="00FC08AF">
              <w:rPr>
                <w:rFonts w:cs="Arial"/>
                <w:noProof/>
                <w:szCs w:val="18"/>
                <w:lang w:eastAsia="ko-KR"/>
              </w:rPr>
              <w:t>r</w:t>
            </w:r>
            <w:r w:rsidRPr="00FC08AF">
              <w:rPr>
                <w:rFonts w:cs="Arial"/>
                <w:noProof/>
                <w:szCs w:val="18"/>
              </w:rPr>
              <w:t>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82CF902" w14:textId="77777777" w:rsidR="002C4C5A" w:rsidRPr="00FC08AF" w:rsidRDefault="002C4C5A" w:rsidP="002C4C5A">
      <w:pPr>
        <w:rPr>
          <w:noProof/>
          <w:lang w:eastAsia="ko-KR"/>
        </w:rPr>
      </w:pPr>
    </w:p>
    <w:p w14:paraId="40597162"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25F8429" w14:textId="77777777" w:rsidR="002F484D" w:rsidRPr="00FC08AF" w:rsidRDefault="002F484D" w:rsidP="002F484D">
      <w:pPr>
        <w:rPr>
          <w:noProof/>
          <w:lang w:eastAsia="ko-KR"/>
        </w:rPr>
      </w:pPr>
      <w:r w:rsidRPr="00FC08AF">
        <w:rPr>
          <w:noProof/>
        </w:rPr>
        <w:t xml:space="preserve">The </w:t>
      </w:r>
      <w:r w:rsidRPr="00FC08AF">
        <w:rPr>
          <w:noProof/>
          <w:lang w:eastAsia="ko-KR"/>
        </w:rPr>
        <w:t>timer T104</w:t>
      </w:r>
      <w:r w:rsidRPr="00FC08AF">
        <w:rPr>
          <w:noProof/>
        </w:rPr>
        <w:t xml:space="preserve"> is in seconds</w:t>
      </w:r>
      <w:r w:rsidRPr="00FC08AF">
        <w:rPr>
          <w:noProof/>
          <w:lang w:eastAsia="ko-KR"/>
        </w:rPr>
        <w:t>.</w:t>
      </w:r>
    </w:p>
    <w:p w14:paraId="655DDE47" w14:textId="77777777" w:rsidR="002F484D" w:rsidRPr="00FC08AF" w:rsidRDefault="002F484D" w:rsidP="002F484D">
      <w:pPr>
        <w:pStyle w:val="Heading3"/>
        <w:rPr>
          <w:noProof/>
          <w:lang w:eastAsia="ko-KR"/>
        </w:rPr>
      </w:pPr>
      <w:bookmarkStart w:id="1069" w:name="_Toc4578493"/>
      <w:bookmarkStart w:id="1070" w:name="_Toc27728181"/>
      <w:bookmarkStart w:id="1071" w:name="_Toc176353502"/>
      <w:r w:rsidRPr="00FC08AF">
        <w:rPr>
          <w:noProof/>
          <w:lang w:eastAsia="ko-KR"/>
        </w:rPr>
        <w:t>8</w:t>
      </w:r>
      <w:r w:rsidRPr="00FC08AF">
        <w:rPr>
          <w:noProof/>
        </w:rPr>
        <w:t>.2.</w:t>
      </w:r>
      <w:r w:rsidRPr="00FC08AF">
        <w:rPr>
          <w:noProof/>
          <w:lang w:eastAsia="ko-KR"/>
        </w:rPr>
        <w:t>15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Timers/T132</w:t>
      </w:r>
      <w:bookmarkEnd w:id="1069"/>
      <w:bookmarkEnd w:id="1070"/>
      <w:bookmarkEnd w:id="1071"/>
    </w:p>
    <w:p w14:paraId="5D252B4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33851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FA0254"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Timers/T132</w:t>
            </w:r>
          </w:p>
        </w:tc>
      </w:tr>
      <w:tr w:rsidR="002F484D" w:rsidRPr="00FC08AF" w14:paraId="5DD4B29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B728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437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9FC7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7C2C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7A90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CB5DA7" w14:textId="77777777" w:rsidR="002F484D" w:rsidRPr="00FC08AF" w:rsidRDefault="002F484D" w:rsidP="00B93C96">
            <w:pPr>
              <w:jc w:val="center"/>
              <w:rPr>
                <w:rFonts w:ascii="Arial" w:hAnsi="Arial" w:cs="Arial"/>
                <w:b/>
                <w:noProof/>
                <w:sz w:val="18"/>
                <w:szCs w:val="18"/>
              </w:rPr>
            </w:pPr>
          </w:p>
        </w:tc>
      </w:tr>
      <w:tr w:rsidR="002F484D" w:rsidRPr="00FC08AF" w14:paraId="0487ED2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4513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C058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C79A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51B86"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D9B5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FDA3F7" w14:textId="77777777" w:rsidR="002F484D" w:rsidRPr="00FC08AF" w:rsidRDefault="002F484D" w:rsidP="00B93C96">
            <w:pPr>
              <w:jc w:val="center"/>
              <w:rPr>
                <w:b/>
                <w:noProof/>
              </w:rPr>
            </w:pPr>
          </w:p>
        </w:tc>
      </w:tr>
      <w:tr w:rsidR="002F484D" w:rsidRPr="00FC08AF" w14:paraId="4270E7D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A1FAB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1CEB0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w:t>
            </w:r>
            <w:r w:rsidRPr="00FC08AF">
              <w:rPr>
                <w:rFonts w:cs="Arial"/>
                <w:noProof/>
                <w:szCs w:val="18"/>
              </w:rPr>
              <w:t xml:space="preserve">queued request granted </w:t>
            </w:r>
            <w:r w:rsidRPr="00FC08AF">
              <w:rPr>
                <w:noProof/>
                <w:lang w:eastAsia="ko-KR"/>
              </w:rPr>
              <w:t>MCPTT</w:t>
            </w:r>
            <w:r w:rsidRPr="00FC08AF">
              <w:rPr>
                <w:rFonts w:cs="Arial"/>
                <w:noProof/>
                <w:szCs w:val="18"/>
              </w:rPr>
              <w:t xml:space="preserve"> user action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07C33C0" w14:textId="77777777" w:rsidR="002C4C5A" w:rsidRPr="00FC08AF" w:rsidRDefault="002C4C5A" w:rsidP="002C4C5A">
      <w:pPr>
        <w:rPr>
          <w:noProof/>
          <w:lang w:eastAsia="ko-KR"/>
        </w:rPr>
      </w:pPr>
    </w:p>
    <w:p w14:paraId="37DA092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29D935B" w14:textId="77777777" w:rsidR="002F484D" w:rsidRPr="00FC08AF" w:rsidRDefault="002F484D" w:rsidP="002F484D">
      <w:pPr>
        <w:rPr>
          <w:noProof/>
          <w:lang w:eastAsia="ko-KR"/>
        </w:rPr>
      </w:pPr>
      <w:r w:rsidRPr="00FC08AF">
        <w:rPr>
          <w:noProof/>
        </w:rPr>
        <w:t xml:space="preserve">The </w:t>
      </w:r>
      <w:r w:rsidRPr="00FC08AF">
        <w:rPr>
          <w:noProof/>
          <w:lang w:eastAsia="ko-KR"/>
        </w:rPr>
        <w:t>timer T132</w:t>
      </w:r>
      <w:r w:rsidRPr="00FC08AF">
        <w:rPr>
          <w:noProof/>
        </w:rPr>
        <w:t xml:space="preserve"> is in seconds</w:t>
      </w:r>
      <w:r w:rsidRPr="00FC08AF">
        <w:rPr>
          <w:noProof/>
          <w:lang w:eastAsia="ko-KR"/>
        </w:rPr>
        <w:t>.</w:t>
      </w:r>
    </w:p>
    <w:p w14:paraId="322AD0DE" w14:textId="77777777" w:rsidR="002F484D" w:rsidRPr="00FC08AF" w:rsidRDefault="002F484D" w:rsidP="002F484D">
      <w:pPr>
        <w:pStyle w:val="Heading3"/>
        <w:rPr>
          <w:noProof/>
          <w:lang w:eastAsia="ko-KR"/>
        </w:rPr>
      </w:pPr>
      <w:bookmarkStart w:id="1072" w:name="_Toc4578494"/>
      <w:bookmarkStart w:id="1073" w:name="_Toc27728182"/>
      <w:bookmarkStart w:id="1074" w:name="_Toc176353503"/>
      <w:r w:rsidRPr="00FC08AF">
        <w:rPr>
          <w:noProof/>
          <w:lang w:eastAsia="ko-KR"/>
        </w:rPr>
        <w:t>8</w:t>
      </w:r>
      <w:r w:rsidRPr="00FC08AF">
        <w:rPr>
          <w:noProof/>
        </w:rPr>
        <w:t>.2.</w:t>
      </w:r>
      <w:r w:rsidRPr="00FC08AF">
        <w:rPr>
          <w:noProof/>
          <w:lang w:eastAsia="ko-KR"/>
        </w:rPr>
        <w:t>16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w:t>
      </w:r>
      <w:bookmarkEnd w:id="1072"/>
      <w:bookmarkEnd w:id="1073"/>
      <w:bookmarkEnd w:id="1074"/>
    </w:p>
    <w:p w14:paraId="2F9BA11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BE9CB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7F3A3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w:t>
            </w:r>
          </w:p>
        </w:tc>
      </w:tr>
      <w:tr w:rsidR="002F484D" w:rsidRPr="00FC08AF" w14:paraId="5072E2F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3437B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B823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BE9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2551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709A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7B2623" w14:textId="77777777" w:rsidR="002F484D" w:rsidRPr="00FC08AF" w:rsidRDefault="002F484D" w:rsidP="00B93C96">
            <w:pPr>
              <w:jc w:val="center"/>
              <w:rPr>
                <w:rFonts w:ascii="Arial" w:hAnsi="Arial" w:cs="Arial"/>
                <w:b/>
                <w:noProof/>
                <w:sz w:val="18"/>
                <w:szCs w:val="18"/>
              </w:rPr>
            </w:pPr>
          </w:p>
        </w:tc>
      </w:tr>
      <w:tr w:rsidR="002F484D" w:rsidRPr="00FC08AF" w14:paraId="5A927C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79AD7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08D9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5A2A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D48EB"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322F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0E4B3" w14:textId="77777777" w:rsidR="002F484D" w:rsidRPr="00FC08AF" w:rsidRDefault="002F484D" w:rsidP="00B93C96">
            <w:pPr>
              <w:jc w:val="center"/>
              <w:rPr>
                <w:b/>
                <w:noProof/>
              </w:rPr>
            </w:pPr>
          </w:p>
        </w:tc>
      </w:tr>
      <w:tr w:rsidR="002F484D" w:rsidRPr="00FC08AF" w14:paraId="794BF4C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C87D6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0E13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HPLMN configuration.</w:t>
            </w:r>
          </w:p>
        </w:tc>
      </w:tr>
    </w:tbl>
    <w:p w14:paraId="71FA90A4" w14:textId="77777777" w:rsidR="002C4C5A" w:rsidRPr="00FC08AF" w:rsidRDefault="002C4C5A" w:rsidP="002C4C5A">
      <w:pPr>
        <w:rPr>
          <w:noProof/>
          <w:lang w:eastAsia="ko-KR"/>
        </w:rPr>
      </w:pPr>
      <w:bookmarkStart w:id="1075" w:name="_Toc4578495"/>
      <w:bookmarkStart w:id="1076" w:name="_Toc27728183"/>
    </w:p>
    <w:p w14:paraId="348BEAAD" w14:textId="77777777" w:rsidR="002F484D" w:rsidRPr="00FC08AF" w:rsidRDefault="002F484D" w:rsidP="002F484D">
      <w:pPr>
        <w:pStyle w:val="Heading3"/>
        <w:rPr>
          <w:noProof/>
          <w:lang w:eastAsia="ko-KR"/>
        </w:rPr>
      </w:pPr>
      <w:bookmarkStart w:id="1077" w:name="_Toc176353504"/>
      <w:r w:rsidRPr="00FC08AF">
        <w:rPr>
          <w:noProof/>
          <w:lang w:eastAsia="ko-KR"/>
        </w:rPr>
        <w:lastRenderedPageBreak/>
        <w:t>8</w:t>
      </w:r>
      <w:r w:rsidRPr="00FC08AF">
        <w:rPr>
          <w:noProof/>
        </w:rPr>
        <w:t>.2.</w:t>
      </w:r>
      <w:r w:rsidRPr="00FC08AF">
        <w:rPr>
          <w:noProof/>
          <w:lang w:eastAsia="ko-KR"/>
        </w:rPr>
        <w:t>17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HPLMN/PLMN</w:t>
      </w:r>
      <w:bookmarkEnd w:id="1075"/>
      <w:bookmarkEnd w:id="1076"/>
      <w:bookmarkEnd w:id="1077"/>
    </w:p>
    <w:p w14:paraId="76B6B58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2682B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5DFAB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HPLMN/PLMN</w:t>
            </w:r>
          </w:p>
        </w:tc>
      </w:tr>
      <w:tr w:rsidR="002F484D" w:rsidRPr="00FC08AF" w14:paraId="3A69B2C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4E32D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26BB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AB84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D28A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C8D5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C72F2C" w14:textId="77777777" w:rsidR="002F484D" w:rsidRPr="00FC08AF" w:rsidRDefault="002F484D" w:rsidP="00B93C96">
            <w:pPr>
              <w:jc w:val="center"/>
              <w:rPr>
                <w:rFonts w:ascii="Arial" w:hAnsi="Arial" w:cs="Arial"/>
                <w:b/>
                <w:noProof/>
                <w:sz w:val="18"/>
                <w:szCs w:val="18"/>
              </w:rPr>
            </w:pPr>
          </w:p>
        </w:tc>
      </w:tr>
      <w:tr w:rsidR="002F484D" w:rsidRPr="00FC08AF" w14:paraId="25A1217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B750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62C8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6B80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E5927"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F15F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5B8F9B" w14:textId="77777777" w:rsidR="002F484D" w:rsidRPr="00FC08AF" w:rsidRDefault="002F484D" w:rsidP="00B93C96">
            <w:pPr>
              <w:jc w:val="center"/>
              <w:rPr>
                <w:b/>
                <w:noProof/>
              </w:rPr>
            </w:pPr>
          </w:p>
        </w:tc>
      </w:tr>
      <w:tr w:rsidR="002F484D" w:rsidRPr="00FC08AF" w14:paraId="6E68DA4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8D013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752714" w14:textId="77777777" w:rsidR="002F484D" w:rsidRPr="00FC08AF" w:rsidRDefault="002F484D" w:rsidP="00B93C96">
            <w:pPr>
              <w:rPr>
                <w:noProof/>
                <w:lang w:eastAsia="ko-KR"/>
              </w:rPr>
            </w:pPr>
            <w:r w:rsidRPr="00FC08AF">
              <w:rPr>
                <w:noProof/>
              </w:rPr>
              <w:t xml:space="preserve">This </w:t>
            </w:r>
            <w:r w:rsidR="006B686F" w:rsidRPr="00FC08AF">
              <w:rPr>
                <w:noProof/>
                <w:lang w:eastAsia="ko-KR"/>
              </w:rPr>
              <w:t>leaf</w:t>
            </w:r>
            <w:r w:rsidRPr="00FC08AF">
              <w:rPr>
                <w:noProof/>
              </w:rPr>
              <w:t xml:space="preserve"> node indicates </w:t>
            </w:r>
            <w:r w:rsidRPr="00FC08AF">
              <w:rPr>
                <w:noProof/>
                <w:lang w:eastAsia="ko-KR"/>
              </w:rPr>
              <w:t>the HPLMN code.</w:t>
            </w:r>
          </w:p>
        </w:tc>
      </w:tr>
    </w:tbl>
    <w:p w14:paraId="478B59A5" w14:textId="77777777" w:rsidR="002C4C5A" w:rsidRPr="00FC08AF" w:rsidRDefault="002C4C5A" w:rsidP="002C4C5A">
      <w:pPr>
        <w:rPr>
          <w:noProof/>
          <w:lang w:eastAsia="ko-KR"/>
        </w:rPr>
      </w:pPr>
    </w:p>
    <w:p w14:paraId="47FAE61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&lt;PLMN&gt;</w:t>
      </w:r>
    </w:p>
    <w:p w14:paraId="7F5996FB" w14:textId="77777777" w:rsidR="002F484D" w:rsidRPr="00FC08AF" w:rsidRDefault="002F484D" w:rsidP="002F484D">
      <w:pPr>
        <w:rPr>
          <w:noProof/>
          <w:lang w:eastAsia="ko-KR"/>
        </w:rPr>
      </w:pPr>
      <w:r w:rsidRPr="00FC08AF">
        <w:rPr>
          <w:noProof/>
        </w:rPr>
        <w:t>The format of the PLMN is defined by 3GPP TS 23.003 [</w:t>
      </w:r>
      <w:r w:rsidRPr="00FC08AF">
        <w:rPr>
          <w:noProof/>
          <w:lang w:eastAsia="ko-KR"/>
        </w:rPr>
        <w:t>5</w:t>
      </w:r>
      <w:r w:rsidRPr="00FC08AF">
        <w:rPr>
          <w:noProof/>
        </w:rPr>
        <w:t>]</w:t>
      </w:r>
      <w:r w:rsidRPr="00FC08AF">
        <w:rPr>
          <w:noProof/>
          <w:lang w:eastAsia="ko-KR"/>
        </w:rPr>
        <w:t>.</w:t>
      </w:r>
    </w:p>
    <w:p w14:paraId="2B0215D8" w14:textId="77777777" w:rsidR="00825C29" w:rsidRPr="00FC08AF" w:rsidRDefault="00825C29" w:rsidP="00825C29">
      <w:pPr>
        <w:pStyle w:val="Heading3"/>
        <w:rPr>
          <w:noProof/>
          <w:lang w:eastAsia="ko-KR"/>
        </w:rPr>
      </w:pPr>
      <w:bookmarkStart w:id="1078" w:name="_Toc4578496"/>
      <w:bookmarkStart w:id="1079" w:name="_Toc27728184"/>
      <w:bookmarkStart w:id="1080" w:name="_Toc176353505"/>
      <w:r w:rsidRPr="00FC08AF">
        <w:rPr>
          <w:noProof/>
          <w:lang w:eastAsia="ko-KR"/>
        </w:rPr>
        <w:t>8</w:t>
      </w:r>
      <w:r w:rsidRPr="00FC08AF">
        <w:rPr>
          <w:noProof/>
        </w:rPr>
        <w:t>.2.</w:t>
      </w:r>
      <w:r w:rsidRPr="00FC08AF">
        <w:rPr>
          <w:noProof/>
          <w:lang w:eastAsia="ko-KR"/>
        </w:rPr>
        <w:t>18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w:t>
      </w:r>
      <w:bookmarkEnd w:id="1078"/>
      <w:bookmarkEnd w:id="1079"/>
      <w:bookmarkEnd w:id="1080"/>
    </w:p>
    <w:p w14:paraId="0A0CC049"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36D576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396891"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w:t>
            </w:r>
          </w:p>
        </w:tc>
      </w:tr>
      <w:tr w:rsidR="00825C29" w:rsidRPr="00FC08AF" w14:paraId="574B917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BF8E6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783F4"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DDC6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CBD5F"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C593"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BD46A1" w14:textId="77777777" w:rsidR="00825C29" w:rsidRPr="00FC08AF" w:rsidRDefault="00825C29" w:rsidP="00CF1FEB">
            <w:pPr>
              <w:jc w:val="center"/>
              <w:rPr>
                <w:rFonts w:ascii="Arial" w:hAnsi="Arial" w:cs="Arial"/>
                <w:b/>
                <w:noProof/>
                <w:sz w:val="18"/>
                <w:szCs w:val="18"/>
              </w:rPr>
            </w:pPr>
          </w:p>
        </w:tc>
      </w:tr>
      <w:tr w:rsidR="00825C29" w:rsidRPr="00FC08AF" w14:paraId="5EEF7F1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18493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C90CE" w14:textId="77777777" w:rsidR="00825C29" w:rsidRPr="00FC08AF" w:rsidRDefault="00825C29"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BE48F"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C24DC" w14:textId="77777777" w:rsidR="00825C29" w:rsidRPr="00FC08AF" w:rsidRDefault="00C607FA"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EB669"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188D40" w14:textId="77777777" w:rsidR="00825C29" w:rsidRPr="00FC08AF" w:rsidRDefault="00825C29" w:rsidP="00CF1FEB">
            <w:pPr>
              <w:jc w:val="center"/>
              <w:rPr>
                <w:b/>
                <w:noProof/>
              </w:rPr>
            </w:pPr>
          </w:p>
        </w:tc>
      </w:tr>
      <w:tr w:rsidR="00825C29" w:rsidRPr="00FC08AF" w14:paraId="4D96B1A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EB1043"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DBA6B1" w14:textId="77777777" w:rsidR="00825C29" w:rsidRPr="00FC08AF" w:rsidRDefault="00825C29" w:rsidP="00467AE9">
            <w:pPr>
              <w:rPr>
                <w:noProof/>
                <w:lang w:eastAsia="ko-KR"/>
              </w:rPr>
            </w:pPr>
            <w:r w:rsidRPr="00FC08AF">
              <w:rPr>
                <w:noProof/>
              </w:rPr>
              <w:t xml:space="preserve">This interior node indicates </w:t>
            </w:r>
            <w:r w:rsidRPr="00FC08AF">
              <w:rPr>
                <w:noProof/>
                <w:lang w:eastAsia="ko-KR"/>
              </w:rPr>
              <w:t xml:space="preserve">the </w:t>
            </w:r>
            <w:r w:rsidR="00467AE9" w:rsidRPr="00FC08AF">
              <w:rPr>
                <w:noProof/>
                <w:lang w:eastAsia="ko-KR"/>
              </w:rPr>
              <w:t xml:space="preserve">MCS </w:t>
            </w:r>
            <w:r w:rsidRPr="00FC08AF">
              <w:rPr>
                <w:noProof/>
                <w:lang w:eastAsia="ko-KR"/>
              </w:rPr>
              <w:t>related services on a per HPLMN basis.</w:t>
            </w:r>
          </w:p>
        </w:tc>
      </w:tr>
    </w:tbl>
    <w:p w14:paraId="292A86AC" w14:textId="77777777" w:rsidR="002C4C5A" w:rsidRPr="00FC08AF" w:rsidRDefault="002C4C5A" w:rsidP="002C4C5A">
      <w:pPr>
        <w:rPr>
          <w:noProof/>
          <w:lang w:eastAsia="ko-KR"/>
        </w:rPr>
      </w:pPr>
      <w:bookmarkStart w:id="1081" w:name="_Toc4578497"/>
      <w:bookmarkStart w:id="1082" w:name="_Toc27728185"/>
    </w:p>
    <w:p w14:paraId="5F7D4C00" w14:textId="77777777" w:rsidR="002F484D" w:rsidRPr="00FC08AF" w:rsidRDefault="002F484D" w:rsidP="002F484D">
      <w:pPr>
        <w:pStyle w:val="Heading3"/>
        <w:rPr>
          <w:noProof/>
          <w:lang w:eastAsia="ko-KR"/>
        </w:rPr>
      </w:pPr>
      <w:bookmarkStart w:id="1083" w:name="_Toc176353506"/>
      <w:r w:rsidRPr="00FC08AF">
        <w:rPr>
          <w:noProof/>
          <w:lang w:eastAsia="ko-KR"/>
        </w:rPr>
        <w:t>8</w:t>
      </w:r>
      <w:r w:rsidRPr="00FC08AF">
        <w:rPr>
          <w:noProof/>
        </w:rPr>
        <w:t>.2.</w:t>
      </w:r>
      <w:r w:rsidRPr="00FC08AF">
        <w:rPr>
          <w:noProof/>
          <w:lang w:eastAsia="ko-KR"/>
        </w:rPr>
        <w:t>19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w:t>
      </w:r>
      <w:bookmarkEnd w:id="1081"/>
      <w:bookmarkEnd w:id="1082"/>
      <w:bookmarkEnd w:id="1083"/>
    </w:p>
    <w:p w14:paraId="64D97BD5"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4FBE4F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70806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w:t>
            </w:r>
          </w:p>
        </w:tc>
      </w:tr>
      <w:tr w:rsidR="002F484D" w:rsidRPr="00FC08AF" w14:paraId="1612441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8A91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A51B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ED9A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0267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0A4C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E68AA" w14:textId="77777777" w:rsidR="002F484D" w:rsidRPr="00FC08AF" w:rsidRDefault="002F484D" w:rsidP="00B93C96">
            <w:pPr>
              <w:jc w:val="center"/>
              <w:rPr>
                <w:rFonts w:ascii="Arial" w:hAnsi="Arial" w:cs="Arial"/>
                <w:b/>
                <w:noProof/>
                <w:sz w:val="18"/>
                <w:szCs w:val="18"/>
              </w:rPr>
            </w:pPr>
          </w:p>
        </w:tc>
      </w:tr>
      <w:tr w:rsidR="002F484D" w:rsidRPr="00FC08AF" w14:paraId="5D962AB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9C87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D69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1E4F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A0113"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7D67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ACA080" w14:textId="77777777" w:rsidR="002F484D" w:rsidRPr="00FC08AF" w:rsidRDefault="002F484D" w:rsidP="00B93C96">
            <w:pPr>
              <w:jc w:val="center"/>
              <w:rPr>
                <w:b/>
                <w:noProof/>
              </w:rPr>
            </w:pPr>
          </w:p>
        </w:tc>
      </w:tr>
      <w:tr w:rsidR="002F484D" w:rsidRPr="00FC08AF" w14:paraId="36DF03C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F25F2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8B0AF" w14:textId="77777777" w:rsidR="002F484D" w:rsidRPr="00FC08AF" w:rsidRDefault="002F484D" w:rsidP="00467AE9">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 xml:space="preserve">the </w:t>
            </w:r>
            <w:r w:rsidR="00467AE9" w:rsidRPr="00FC08AF">
              <w:rPr>
                <w:noProof/>
                <w:lang w:eastAsia="ko-KR"/>
              </w:rPr>
              <w:t xml:space="preserve">MCS </w:t>
            </w:r>
            <w:r w:rsidRPr="00FC08AF">
              <w:rPr>
                <w:noProof/>
                <w:lang w:eastAsia="ko-KR"/>
              </w:rPr>
              <w:t>service on a per HPLMN basis.</w:t>
            </w:r>
          </w:p>
        </w:tc>
      </w:tr>
    </w:tbl>
    <w:p w14:paraId="24A12A89" w14:textId="77777777" w:rsidR="002C4C5A" w:rsidRPr="00FC08AF" w:rsidRDefault="002C4C5A" w:rsidP="002C4C5A">
      <w:pPr>
        <w:rPr>
          <w:noProof/>
          <w:lang w:eastAsia="ko-KR"/>
        </w:rPr>
      </w:pPr>
      <w:bookmarkStart w:id="1084" w:name="_Toc4578498"/>
      <w:bookmarkStart w:id="1085" w:name="_Toc27728186"/>
    </w:p>
    <w:p w14:paraId="55E98E8D" w14:textId="77777777" w:rsidR="002F484D" w:rsidRPr="00FC08AF" w:rsidRDefault="002F484D" w:rsidP="002F484D">
      <w:pPr>
        <w:pStyle w:val="Heading3"/>
        <w:rPr>
          <w:noProof/>
          <w:lang w:eastAsia="ko-KR"/>
        </w:rPr>
      </w:pPr>
      <w:bookmarkStart w:id="1086" w:name="_Toc176353507"/>
      <w:r w:rsidRPr="00FC08AF">
        <w:rPr>
          <w:noProof/>
          <w:lang w:eastAsia="ko-KR"/>
        </w:rPr>
        <w:t>8</w:t>
      </w:r>
      <w:r w:rsidRPr="00FC08AF">
        <w:rPr>
          <w:noProof/>
        </w:rPr>
        <w:t>.2.</w:t>
      </w:r>
      <w:r w:rsidRPr="00FC08AF">
        <w:rPr>
          <w:noProof/>
          <w:lang w:eastAsia="ko-KR"/>
        </w:rPr>
        <w:t>20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bookmarkEnd w:id="1084"/>
      <w:bookmarkEnd w:id="1085"/>
      <w:bookmarkEnd w:id="1086"/>
    </w:p>
    <w:p w14:paraId="7C0EADAE"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65F44A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29F315"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HPLMN/Service/MCPTTToConRef/&lt;x&gt;</w:t>
            </w:r>
          </w:p>
        </w:tc>
      </w:tr>
      <w:tr w:rsidR="002F484D" w:rsidRPr="00FC08AF" w14:paraId="0107C71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A3E5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78BB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D71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2EDC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A0C5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C86641" w14:textId="77777777" w:rsidR="002F484D" w:rsidRPr="00FC08AF" w:rsidRDefault="002F484D" w:rsidP="00B93C96">
            <w:pPr>
              <w:jc w:val="center"/>
              <w:rPr>
                <w:rFonts w:ascii="Arial" w:hAnsi="Arial" w:cs="Arial"/>
                <w:b/>
                <w:noProof/>
                <w:sz w:val="18"/>
                <w:szCs w:val="18"/>
              </w:rPr>
            </w:pPr>
          </w:p>
        </w:tc>
      </w:tr>
      <w:tr w:rsidR="002F484D" w:rsidRPr="00FC08AF" w14:paraId="7B38019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6DCAB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7D1D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ACD68"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70743"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E988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0EC212" w14:textId="77777777" w:rsidR="002F484D" w:rsidRPr="00FC08AF" w:rsidRDefault="002F484D" w:rsidP="00B93C96">
            <w:pPr>
              <w:jc w:val="center"/>
              <w:rPr>
                <w:b/>
                <w:noProof/>
              </w:rPr>
            </w:pPr>
          </w:p>
        </w:tc>
      </w:tr>
      <w:tr w:rsidR="002F484D" w:rsidRPr="00FC08AF" w14:paraId="7E25D64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A1913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4BB32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0C99870F" w14:textId="77777777" w:rsidR="002C4C5A" w:rsidRPr="00FC08AF" w:rsidRDefault="002C4C5A" w:rsidP="002C4C5A">
      <w:pPr>
        <w:rPr>
          <w:noProof/>
          <w:lang w:eastAsia="ko-KR"/>
        </w:rPr>
      </w:pPr>
      <w:bookmarkStart w:id="1087" w:name="_Toc4578499"/>
      <w:bookmarkStart w:id="1088" w:name="_Toc27728187"/>
    </w:p>
    <w:p w14:paraId="78DEFF45" w14:textId="77777777" w:rsidR="002F484D" w:rsidRPr="00FC08AF" w:rsidRDefault="002F484D" w:rsidP="002F484D">
      <w:pPr>
        <w:pStyle w:val="Heading3"/>
        <w:rPr>
          <w:noProof/>
          <w:lang w:eastAsia="ko-KR"/>
        </w:rPr>
      </w:pPr>
      <w:bookmarkStart w:id="1089" w:name="_Toc176353508"/>
      <w:r w:rsidRPr="00FC08AF">
        <w:rPr>
          <w:noProof/>
          <w:lang w:eastAsia="ko-KR"/>
        </w:rPr>
        <w:t>8</w:t>
      </w:r>
      <w:r w:rsidRPr="00FC08AF">
        <w:rPr>
          <w:noProof/>
        </w:rPr>
        <w:t>.2.</w:t>
      </w:r>
      <w:r w:rsidRPr="00FC08AF">
        <w:rPr>
          <w:noProof/>
          <w:lang w:eastAsia="ko-KR"/>
        </w:rPr>
        <w:t>21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HPLMN/Service/MCPTTToConRef/&lt;x&gt;/ConRef</w:t>
      </w:r>
      <w:bookmarkEnd w:id="1087"/>
      <w:bookmarkEnd w:id="1088"/>
      <w:bookmarkEnd w:id="1089"/>
    </w:p>
    <w:p w14:paraId="1DF3FC72"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A9DFCE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2856F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HPLMN/Service/MCPTTToConRef/&lt;x&gt;/ConRef</w:t>
            </w:r>
          </w:p>
        </w:tc>
      </w:tr>
      <w:tr w:rsidR="002F484D" w:rsidRPr="00FC08AF" w14:paraId="0C75AA2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FB1CD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DC9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0E72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14D7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96D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2869F5" w14:textId="77777777" w:rsidR="002F484D" w:rsidRPr="00FC08AF" w:rsidRDefault="002F484D" w:rsidP="00B93C96">
            <w:pPr>
              <w:jc w:val="center"/>
              <w:rPr>
                <w:rFonts w:ascii="Arial" w:hAnsi="Arial" w:cs="Arial"/>
                <w:b/>
                <w:noProof/>
                <w:sz w:val="18"/>
                <w:szCs w:val="18"/>
              </w:rPr>
            </w:pPr>
          </w:p>
        </w:tc>
      </w:tr>
      <w:tr w:rsidR="002F484D" w:rsidRPr="00FC08AF" w14:paraId="792860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D855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0448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1A9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46E7B"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289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A4323F" w14:textId="77777777" w:rsidR="002F484D" w:rsidRPr="00FC08AF" w:rsidRDefault="002F484D" w:rsidP="00B93C96">
            <w:pPr>
              <w:jc w:val="center"/>
              <w:rPr>
                <w:b/>
                <w:noProof/>
              </w:rPr>
            </w:pPr>
          </w:p>
        </w:tc>
      </w:tr>
      <w:tr w:rsidR="002F484D" w:rsidRPr="00FC08AF" w14:paraId="317F8B5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FC58C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E7C50F"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05117FF8" w14:textId="77777777" w:rsidR="002C4C5A" w:rsidRPr="00FC08AF" w:rsidRDefault="002C4C5A" w:rsidP="002C4C5A">
      <w:pPr>
        <w:rPr>
          <w:noProof/>
          <w:lang w:eastAsia="ko-KR"/>
        </w:rPr>
      </w:pPr>
    </w:p>
    <w:p w14:paraId="0B670E2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0B95FB4E" w14:textId="77777777" w:rsidR="002F484D" w:rsidRPr="00FC08AF" w:rsidRDefault="002F484D" w:rsidP="002F484D">
      <w:pPr>
        <w:pStyle w:val="Heading3"/>
        <w:rPr>
          <w:noProof/>
          <w:lang w:eastAsia="ko-KR"/>
        </w:rPr>
      </w:pPr>
      <w:bookmarkStart w:id="1090" w:name="_Toc4578500"/>
      <w:bookmarkStart w:id="1091" w:name="_Toc27728188"/>
      <w:bookmarkStart w:id="1092" w:name="_Toc176353509"/>
      <w:r w:rsidRPr="00FC08AF">
        <w:rPr>
          <w:noProof/>
          <w:lang w:eastAsia="ko-KR"/>
        </w:rPr>
        <w:t>8</w:t>
      </w:r>
      <w:r w:rsidRPr="00FC08AF">
        <w:rPr>
          <w:noProof/>
        </w:rPr>
        <w:t>.2.</w:t>
      </w:r>
      <w:r w:rsidRPr="00FC08AF">
        <w:rPr>
          <w:noProof/>
          <w:lang w:eastAsia="ko-KR"/>
        </w:rPr>
        <w:t>22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bookmarkEnd w:id="1090"/>
      <w:bookmarkEnd w:id="1091"/>
      <w:bookmarkEnd w:id="1092"/>
    </w:p>
    <w:p w14:paraId="13D6A7B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9EC9A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ED032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w:t>
            </w:r>
          </w:p>
        </w:tc>
      </w:tr>
      <w:tr w:rsidR="002F484D" w:rsidRPr="00FC08AF" w14:paraId="148B5CE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AC02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E927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58A7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DC9A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DDE0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6B0AD5" w14:textId="77777777" w:rsidR="002F484D" w:rsidRPr="00FC08AF" w:rsidRDefault="002F484D" w:rsidP="00B93C96">
            <w:pPr>
              <w:jc w:val="center"/>
              <w:rPr>
                <w:rFonts w:ascii="Arial" w:hAnsi="Arial" w:cs="Arial"/>
                <w:b/>
                <w:noProof/>
                <w:sz w:val="18"/>
                <w:szCs w:val="18"/>
              </w:rPr>
            </w:pPr>
          </w:p>
        </w:tc>
      </w:tr>
      <w:tr w:rsidR="002F484D" w:rsidRPr="00FC08AF" w14:paraId="2BC6B59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76F2D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FDAE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EC3B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7027F"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792C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60766" w14:textId="77777777" w:rsidR="002F484D" w:rsidRPr="00FC08AF" w:rsidRDefault="002F484D" w:rsidP="00B93C96">
            <w:pPr>
              <w:jc w:val="center"/>
              <w:rPr>
                <w:b/>
                <w:noProof/>
              </w:rPr>
            </w:pPr>
          </w:p>
        </w:tc>
      </w:tr>
      <w:tr w:rsidR="002F484D" w:rsidRPr="00FC08AF" w14:paraId="4C5CCDF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320E8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64C169"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common core service on a per HPLMN basis.</w:t>
            </w:r>
          </w:p>
        </w:tc>
      </w:tr>
    </w:tbl>
    <w:p w14:paraId="1F561C47" w14:textId="77777777" w:rsidR="002C4C5A" w:rsidRPr="00FC08AF" w:rsidRDefault="002C4C5A" w:rsidP="002C4C5A">
      <w:pPr>
        <w:rPr>
          <w:noProof/>
          <w:lang w:eastAsia="ko-KR"/>
        </w:rPr>
      </w:pPr>
      <w:bookmarkStart w:id="1093" w:name="_Toc4578501"/>
      <w:bookmarkStart w:id="1094" w:name="_Toc27728189"/>
    </w:p>
    <w:p w14:paraId="45879554" w14:textId="77777777" w:rsidR="002F484D" w:rsidRPr="00FC08AF" w:rsidRDefault="002F484D" w:rsidP="002F484D">
      <w:pPr>
        <w:pStyle w:val="Heading3"/>
        <w:rPr>
          <w:noProof/>
          <w:lang w:eastAsia="ko-KR"/>
        </w:rPr>
      </w:pPr>
      <w:bookmarkStart w:id="1095" w:name="_Toc176353510"/>
      <w:r w:rsidRPr="00FC08AF">
        <w:rPr>
          <w:noProof/>
          <w:lang w:eastAsia="ko-KR"/>
        </w:rPr>
        <w:t>8</w:t>
      </w:r>
      <w:r w:rsidRPr="00FC08AF">
        <w:rPr>
          <w:noProof/>
        </w:rPr>
        <w:t>.2.</w:t>
      </w:r>
      <w:r w:rsidRPr="00FC08AF">
        <w:rPr>
          <w:noProof/>
          <w:lang w:eastAsia="ko-KR"/>
        </w:rPr>
        <w:t>23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w:t>
      </w:r>
      <w:bookmarkEnd w:id="1093"/>
      <w:bookmarkEnd w:id="1094"/>
      <w:bookmarkEnd w:id="1095"/>
    </w:p>
    <w:p w14:paraId="7D78809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91734F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E93EB4"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HPLMN/Service/MCCommonCoreToConRef/&lt;x&gt;</w:t>
            </w:r>
          </w:p>
        </w:tc>
      </w:tr>
      <w:tr w:rsidR="002F484D" w:rsidRPr="00FC08AF" w14:paraId="02B1C1E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7BCB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EF8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6F9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3B64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47C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78DC8C" w14:textId="77777777" w:rsidR="002F484D" w:rsidRPr="00FC08AF" w:rsidRDefault="002F484D" w:rsidP="00B93C96">
            <w:pPr>
              <w:jc w:val="center"/>
              <w:rPr>
                <w:rFonts w:ascii="Arial" w:hAnsi="Arial" w:cs="Arial"/>
                <w:b/>
                <w:noProof/>
                <w:sz w:val="18"/>
                <w:szCs w:val="18"/>
              </w:rPr>
            </w:pPr>
          </w:p>
        </w:tc>
      </w:tr>
      <w:tr w:rsidR="002F484D" w:rsidRPr="00FC08AF" w14:paraId="155C2E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6862A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C9EA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FF158"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A9408"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DF9A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F7A86" w14:textId="77777777" w:rsidR="002F484D" w:rsidRPr="00FC08AF" w:rsidRDefault="002F484D" w:rsidP="00B93C96">
            <w:pPr>
              <w:jc w:val="center"/>
              <w:rPr>
                <w:b/>
                <w:noProof/>
              </w:rPr>
            </w:pPr>
          </w:p>
        </w:tc>
      </w:tr>
      <w:tr w:rsidR="002F484D" w:rsidRPr="00FC08AF" w14:paraId="0E6004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5DFFE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303B4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48AB224" w14:textId="77777777" w:rsidR="002C4C5A" w:rsidRPr="00FC08AF" w:rsidRDefault="002C4C5A" w:rsidP="002C4C5A">
      <w:pPr>
        <w:rPr>
          <w:noProof/>
          <w:lang w:eastAsia="ko-KR"/>
        </w:rPr>
      </w:pPr>
      <w:bookmarkStart w:id="1096" w:name="_Toc4578502"/>
      <w:bookmarkStart w:id="1097" w:name="_Toc27728190"/>
    </w:p>
    <w:p w14:paraId="27E0CE3F" w14:textId="77777777" w:rsidR="002F484D" w:rsidRPr="00FC08AF" w:rsidRDefault="002F484D" w:rsidP="002F484D">
      <w:pPr>
        <w:pStyle w:val="Heading3"/>
        <w:rPr>
          <w:noProof/>
          <w:lang w:eastAsia="ko-KR"/>
        </w:rPr>
      </w:pPr>
      <w:bookmarkStart w:id="1098" w:name="_Toc176353511"/>
      <w:r w:rsidRPr="00FC08AF">
        <w:rPr>
          <w:noProof/>
          <w:lang w:eastAsia="ko-KR"/>
        </w:rPr>
        <w:t>8</w:t>
      </w:r>
      <w:r w:rsidRPr="00FC08AF">
        <w:rPr>
          <w:noProof/>
        </w:rPr>
        <w:t>.2.</w:t>
      </w:r>
      <w:r w:rsidRPr="00FC08AF">
        <w:rPr>
          <w:noProof/>
          <w:lang w:eastAsia="ko-KR"/>
        </w:rPr>
        <w:t>24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r w:rsidR="00C65F51" w:rsidRPr="00FC08AF">
        <w:rPr>
          <w:noProof/>
          <w:lang w:eastAsia="ko-KR"/>
        </w:rPr>
        <w:br/>
      </w:r>
      <w:r w:rsidRPr="00FC08AF">
        <w:rPr>
          <w:noProof/>
          <w:lang w:eastAsia="ko-KR"/>
        </w:rPr>
        <w:t>&lt;x&gt;/ConRef</w:t>
      </w:r>
      <w:bookmarkEnd w:id="1096"/>
      <w:bookmarkEnd w:id="1097"/>
      <w:bookmarkEnd w:id="1098"/>
    </w:p>
    <w:p w14:paraId="7654FF1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B1AD81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CAAB4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HPLMN/Service/MCCommonCoreToConRef/&lt;x&gt;/ConRef</w:t>
            </w:r>
          </w:p>
        </w:tc>
      </w:tr>
      <w:tr w:rsidR="002F484D" w:rsidRPr="00FC08AF" w14:paraId="337034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0641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B89C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0D06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82C6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D3B2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03DE33" w14:textId="77777777" w:rsidR="002F484D" w:rsidRPr="00FC08AF" w:rsidRDefault="002F484D" w:rsidP="00B93C96">
            <w:pPr>
              <w:jc w:val="center"/>
              <w:rPr>
                <w:rFonts w:ascii="Arial" w:hAnsi="Arial" w:cs="Arial"/>
                <w:b/>
                <w:noProof/>
                <w:sz w:val="18"/>
                <w:szCs w:val="18"/>
              </w:rPr>
            </w:pPr>
          </w:p>
        </w:tc>
      </w:tr>
      <w:tr w:rsidR="002F484D" w:rsidRPr="00FC08AF" w14:paraId="72787D7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85F5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F80A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64E1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FC67D"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E91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4A67AE" w14:textId="77777777" w:rsidR="002F484D" w:rsidRPr="00FC08AF" w:rsidRDefault="002F484D" w:rsidP="00B93C96">
            <w:pPr>
              <w:jc w:val="center"/>
              <w:rPr>
                <w:b/>
                <w:noProof/>
              </w:rPr>
            </w:pPr>
          </w:p>
        </w:tc>
      </w:tr>
      <w:tr w:rsidR="002F484D" w:rsidRPr="00FC08AF" w14:paraId="33CB50E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711BD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46AF98"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9EBA355" w14:textId="77777777" w:rsidR="002C4C5A" w:rsidRPr="00FC08AF" w:rsidRDefault="002C4C5A" w:rsidP="002C4C5A">
      <w:pPr>
        <w:rPr>
          <w:noProof/>
          <w:lang w:eastAsia="ko-KR"/>
        </w:rPr>
      </w:pPr>
    </w:p>
    <w:p w14:paraId="7FE5BF8E"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2BF295F6" w14:textId="77777777" w:rsidR="002F484D" w:rsidRPr="00FC08AF" w:rsidRDefault="002F484D" w:rsidP="002F484D">
      <w:pPr>
        <w:pStyle w:val="Heading3"/>
        <w:rPr>
          <w:noProof/>
          <w:lang w:eastAsia="ko-KR"/>
        </w:rPr>
      </w:pPr>
      <w:bookmarkStart w:id="1099" w:name="_Toc4578503"/>
      <w:bookmarkStart w:id="1100" w:name="_Toc27728191"/>
      <w:bookmarkStart w:id="1101" w:name="_Toc176353512"/>
      <w:r w:rsidRPr="00FC08AF">
        <w:rPr>
          <w:noProof/>
          <w:lang w:eastAsia="ko-KR"/>
        </w:rPr>
        <w:t>8</w:t>
      </w:r>
      <w:r w:rsidRPr="00FC08AF">
        <w:rPr>
          <w:noProof/>
        </w:rPr>
        <w:t>.2.</w:t>
      </w:r>
      <w:r w:rsidRPr="00FC08AF">
        <w:rPr>
          <w:noProof/>
          <w:lang w:eastAsia="ko-KR"/>
        </w:rPr>
        <w:t>25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w:t>
      </w:r>
      <w:bookmarkEnd w:id="1099"/>
      <w:bookmarkEnd w:id="1100"/>
      <w:bookmarkEnd w:id="1101"/>
    </w:p>
    <w:p w14:paraId="146FBD1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D3DB31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B5A9BE"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w:t>
            </w:r>
          </w:p>
        </w:tc>
      </w:tr>
      <w:tr w:rsidR="002F484D" w:rsidRPr="00FC08AF" w14:paraId="0998A48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B73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0996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96DF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B7D8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ABEA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162D0" w14:textId="77777777" w:rsidR="002F484D" w:rsidRPr="00FC08AF" w:rsidRDefault="002F484D" w:rsidP="00B93C96">
            <w:pPr>
              <w:jc w:val="center"/>
              <w:rPr>
                <w:rFonts w:ascii="Arial" w:hAnsi="Arial" w:cs="Arial"/>
                <w:b/>
                <w:noProof/>
                <w:sz w:val="18"/>
                <w:szCs w:val="18"/>
              </w:rPr>
            </w:pPr>
          </w:p>
        </w:tc>
      </w:tr>
      <w:tr w:rsidR="002F484D" w:rsidRPr="00FC08AF" w14:paraId="5F4FF8A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B7B4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5E04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1E6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A17E1"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2F10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453CF" w14:textId="77777777" w:rsidR="002F484D" w:rsidRPr="00FC08AF" w:rsidRDefault="002F484D" w:rsidP="00B93C96">
            <w:pPr>
              <w:jc w:val="center"/>
              <w:rPr>
                <w:b/>
                <w:noProof/>
              </w:rPr>
            </w:pPr>
          </w:p>
        </w:tc>
      </w:tr>
      <w:tr w:rsidR="002F484D" w:rsidRPr="00FC08AF" w14:paraId="5B57158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01F67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58A24C"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identity management service on a per HPLMN basis.</w:t>
            </w:r>
          </w:p>
        </w:tc>
      </w:tr>
    </w:tbl>
    <w:p w14:paraId="36E0ABD0" w14:textId="77777777" w:rsidR="002C4C5A" w:rsidRPr="00FC08AF" w:rsidRDefault="002C4C5A" w:rsidP="002C4C5A">
      <w:pPr>
        <w:rPr>
          <w:noProof/>
          <w:lang w:eastAsia="ko-KR"/>
        </w:rPr>
      </w:pPr>
      <w:bookmarkStart w:id="1102" w:name="_Toc4578504"/>
      <w:bookmarkStart w:id="1103" w:name="_Toc27728192"/>
    </w:p>
    <w:p w14:paraId="642C1C02" w14:textId="77777777" w:rsidR="002F484D" w:rsidRPr="00FC08AF" w:rsidRDefault="002F484D" w:rsidP="002F484D">
      <w:pPr>
        <w:pStyle w:val="Heading3"/>
        <w:rPr>
          <w:noProof/>
          <w:lang w:eastAsia="ko-KR"/>
        </w:rPr>
      </w:pPr>
      <w:bookmarkStart w:id="1104" w:name="_Toc176353513"/>
      <w:r w:rsidRPr="00FC08AF">
        <w:rPr>
          <w:noProof/>
          <w:lang w:eastAsia="ko-KR"/>
        </w:rPr>
        <w:lastRenderedPageBreak/>
        <w:t>8</w:t>
      </w:r>
      <w:r w:rsidRPr="00FC08AF">
        <w:rPr>
          <w:noProof/>
        </w:rPr>
        <w:t>.2.</w:t>
      </w:r>
      <w:r w:rsidRPr="00FC08AF">
        <w:rPr>
          <w:noProof/>
          <w:lang w:eastAsia="ko-KR"/>
        </w:rPr>
        <w:t>26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w:t>
      </w:r>
      <w:bookmarkEnd w:id="1102"/>
      <w:bookmarkEnd w:id="1103"/>
      <w:bookmarkEnd w:id="1104"/>
    </w:p>
    <w:p w14:paraId="0B3B639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AFC52E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67D8F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HPLMN/Service/MCIDMToConRef/&lt;x&gt;</w:t>
            </w:r>
          </w:p>
        </w:tc>
      </w:tr>
      <w:tr w:rsidR="002F484D" w:rsidRPr="00FC08AF" w14:paraId="3DAF3B6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53E7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153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D1C2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EB67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2EC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6E5491" w14:textId="77777777" w:rsidR="002F484D" w:rsidRPr="00FC08AF" w:rsidRDefault="002F484D" w:rsidP="00B93C96">
            <w:pPr>
              <w:jc w:val="center"/>
              <w:rPr>
                <w:rFonts w:ascii="Arial" w:hAnsi="Arial" w:cs="Arial"/>
                <w:b/>
                <w:noProof/>
                <w:sz w:val="18"/>
                <w:szCs w:val="18"/>
              </w:rPr>
            </w:pPr>
          </w:p>
        </w:tc>
      </w:tr>
      <w:tr w:rsidR="002F484D" w:rsidRPr="00FC08AF" w14:paraId="7A66B26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7D55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1019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5D4AB"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C786B"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4619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31751C" w14:textId="77777777" w:rsidR="002F484D" w:rsidRPr="00FC08AF" w:rsidRDefault="002F484D" w:rsidP="00B93C96">
            <w:pPr>
              <w:jc w:val="center"/>
              <w:rPr>
                <w:b/>
                <w:noProof/>
              </w:rPr>
            </w:pPr>
          </w:p>
        </w:tc>
      </w:tr>
      <w:tr w:rsidR="002F484D" w:rsidRPr="00FC08AF" w14:paraId="00215D7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D6DD6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F7A27C"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B0C7A93" w14:textId="77777777" w:rsidR="002C4C5A" w:rsidRPr="00FC08AF" w:rsidRDefault="002C4C5A" w:rsidP="002C4C5A">
      <w:pPr>
        <w:rPr>
          <w:noProof/>
          <w:lang w:eastAsia="ko-KR"/>
        </w:rPr>
      </w:pPr>
      <w:bookmarkStart w:id="1105" w:name="_Toc4578505"/>
      <w:bookmarkStart w:id="1106" w:name="_Toc27728193"/>
    </w:p>
    <w:p w14:paraId="48C71E0A" w14:textId="77777777" w:rsidR="002F484D" w:rsidRPr="00FC08AF" w:rsidRDefault="002F484D" w:rsidP="002F484D">
      <w:pPr>
        <w:pStyle w:val="Heading3"/>
        <w:rPr>
          <w:noProof/>
          <w:lang w:eastAsia="ko-KR"/>
        </w:rPr>
      </w:pPr>
      <w:bookmarkStart w:id="1107" w:name="_Toc176353514"/>
      <w:r w:rsidRPr="00FC08AF">
        <w:rPr>
          <w:noProof/>
          <w:lang w:eastAsia="ko-KR"/>
        </w:rPr>
        <w:t>8</w:t>
      </w:r>
      <w:r w:rsidRPr="00FC08AF">
        <w:rPr>
          <w:noProof/>
        </w:rPr>
        <w:t>.2.</w:t>
      </w:r>
      <w:r w:rsidRPr="00FC08AF">
        <w:rPr>
          <w:noProof/>
          <w:lang w:eastAsia="ko-KR"/>
        </w:rPr>
        <w:t>27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HPLMN/Service/MCIDMToConRef/&lt;x&gt;/ConRef</w:t>
      </w:r>
      <w:bookmarkEnd w:id="1105"/>
      <w:bookmarkEnd w:id="1106"/>
      <w:bookmarkEnd w:id="1107"/>
    </w:p>
    <w:p w14:paraId="19D8362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5A66D7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A366AB"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HPLMN/Service/MCIDMToConRef/&lt;x&gt;/ConRef</w:t>
            </w:r>
          </w:p>
        </w:tc>
      </w:tr>
      <w:tr w:rsidR="002F484D" w:rsidRPr="00FC08AF" w14:paraId="19E11FE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C127D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17D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12BA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377E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BF6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AA7898" w14:textId="77777777" w:rsidR="002F484D" w:rsidRPr="00FC08AF" w:rsidRDefault="002F484D" w:rsidP="00B93C96">
            <w:pPr>
              <w:jc w:val="center"/>
              <w:rPr>
                <w:rFonts w:ascii="Arial" w:hAnsi="Arial" w:cs="Arial"/>
                <w:b/>
                <w:noProof/>
                <w:sz w:val="18"/>
                <w:szCs w:val="18"/>
              </w:rPr>
            </w:pPr>
          </w:p>
        </w:tc>
      </w:tr>
      <w:tr w:rsidR="002F484D" w:rsidRPr="00FC08AF" w14:paraId="6A935DD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90F19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071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CCD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120D5"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5653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08E704" w14:textId="77777777" w:rsidR="002F484D" w:rsidRPr="00FC08AF" w:rsidRDefault="002F484D" w:rsidP="00B93C96">
            <w:pPr>
              <w:jc w:val="center"/>
              <w:rPr>
                <w:b/>
                <w:noProof/>
              </w:rPr>
            </w:pPr>
          </w:p>
        </w:tc>
      </w:tr>
      <w:tr w:rsidR="002F484D" w:rsidRPr="00FC08AF" w14:paraId="34BFC9D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83F5B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75796C"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3CAF6AB7" w14:textId="77777777" w:rsidR="002C4C5A" w:rsidRPr="00FC08AF" w:rsidRDefault="002C4C5A" w:rsidP="002C4C5A">
      <w:pPr>
        <w:rPr>
          <w:noProof/>
          <w:lang w:eastAsia="ko-KR"/>
        </w:rPr>
      </w:pPr>
    </w:p>
    <w:p w14:paraId="309DC300"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2F4EACA5" w14:textId="77777777" w:rsidR="00825C29" w:rsidRPr="00FC08AF" w:rsidRDefault="00825C29" w:rsidP="00825C29">
      <w:pPr>
        <w:pStyle w:val="Heading3"/>
        <w:rPr>
          <w:noProof/>
          <w:lang w:eastAsia="ko-KR"/>
        </w:rPr>
      </w:pPr>
      <w:bookmarkStart w:id="1108" w:name="_Toc4578506"/>
      <w:bookmarkStart w:id="1109" w:name="_Toc27728194"/>
      <w:bookmarkStart w:id="1110" w:name="_Toc176353515"/>
      <w:r w:rsidRPr="00FC08AF">
        <w:rPr>
          <w:noProof/>
          <w:lang w:eastAsia="ko-KR"/>
        </w:rPr>
        <w:t>8</w:t>
      </w:r>
      <w:r w:rsidRPr="00FC08AF">
        <w:rPr>
          <w:noProof/>
        </w:rPr>
        <w:t>.2.</w:t>
      </w:r>
      <w:r w:rsidRPr="00FC08AF">
        <w:rPr>
          <w:noProof/>
          <w:lang w:eastAsia="ko-KR"/>
        </w:rPr>
        <w:t>28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w:t>
      </w:r>
      <w:bookmarkEnd w:id="1108"/>
      <w:bookmarkEnd w:id="1109"/>
      <w:bookmarkEnd w:id="1110"/>
    </w:p>
    <w:p w14:paraId="78420104"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9621C8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DF6CF"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w:t>
            </w:r>
          </w:p>
        </w:tc>
      </w:tr>
      <w:tr w:rsidR="00825C29" w:rsidRPr="00FC08AF" w14:paraId="5E421C9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CF26F"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572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644CC"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A0BB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61DF"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075B30" w14:textId="77777777" w:rsidR="00825C29" w:rsidRPr="00FC08AF" w:rsidRDefault="00825C29" w:rsidP="00CF1FEB">
            <w:pPr>
              <w:jc w:val="center"/>
              <w:rPr>
                <w:rFonts w:ascii="Arial" w:hAnsi="Arial" w:cs="Arial"/>
                <w:b/>
                <w:noProof/>
                <w:sz w:val="18"/>
                <w:szCs w:val="18"/>
              </w:rPr>
            </w:pPr>
          </w:p>
        </w:tc>
      </w:tr>
      <w:tr w:rsidR="00825C29" w:rsidRPr="00FC08AF" w14:paraId="182A7F0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50037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16C3A" w14:textId="77777777" w:rsidR="00825C29" w:rsidRPr="00FC08AF" w:rsidRDefault="00825C29" w:rsidP="00CF1FEB">
            <w:pPr>
              <w:pStyle w:val="TAC"/>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1ED46" w14:textId="77777777" w:rsidR="00825C29" w:rsidRPr="00FC08AF" w:rsidRDefault="00825C29" w:rsidP="00CF1FEB">
            <w:pPr>
              <w:pStyle w:val="TAC"/>
              <w:rPr>
                <w:noProof/>
                <w:lang w:eastAsia="en-US"/>
              </w:rPr>
            </w:pPr>
            <w:r w:rsidRPr="00FC08AF">
              <w:rPr>
                <w:noProof/>
                <w:lang w:eastAsia="ko-KR"/>
              </w:rPr>
              <w:t>ZeroOr</w:t>
            </w: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8682E" w14:textId="77777777" w:rsidR="00825C29" w:rsidRPr="00FC08AF" w:rsidRDefault="00825C29"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166B4"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DF7DC" w14:textId="77777777" w:rsidR="00825C29" w:rsidRPr="00FC08AF" w:rsidRDefault="00825C29" w:rsidP="00CF1FEB">
            <w:pPr>
              <w:jc w:val="center"/>
              <w:rPr>
                <w:b/>
                <w:noProof/>
              </w:rPr>
            </w:pPr>
          </w:p>
        </w:tc>
      </w:tr>
      <w:tr w:rsidR="00825C29" w:rsidRPr="00FC08AF" w14:paraId="5A25FE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58DE2E"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5056FD" w14:textId="77777777" w:rsidR="00825C29" w:rsidRPr="00FC08AF" w:rsidRDefault="00825C29" w:rsidP="00CF1FEB">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VPLMN configuration.</w:t>
            </w:r>
          </w:p>
        </w:tc>
      </w:tr>
    </w:tbl>
    <w:p w14:paraId="7E99BA5E" w14:textId="77777777" w:rsidR="002C4C5A" w:rsidRPr="00FC08AF" w:rsidRDefault="002C4C5A" w:rsidP="002C4C5A">
      <w:pPr>
        <w:rPr>
          <w:noProof/>
          <w:lang w:eastAsia="ko-KR"/>
        </w:rPr>
      </w:pPr>
      <w:bookmarkStart w:id="1111" w:name="_Toc4578507"/>
      <w:bookmarkStart w:id="1112" w:name="_Toc27728195"/>
    </w:p>
    <w:p w14:paraId="6A8FA5A7" w14:textId="77777777" w:rsidR="00825C29" w:rsidRPr="00FC08AF" w:rsidRDefault="00825C29" w:rsidP="00825C29">
      <w:pPr>
        <w:pStyle w:val="Heading3"/>
        <w:rPr>
          <w:noProof/>
          <w:lang w:eastAsia="ko-KR"/>
        </w:rPr>
      </w:pPr>
      <w:bookmarkStart w:id="1113" w:name="_Toc176353516"/>
      <w:r w:rsidRPr="00FC08AF">
        <w:rPr>
          <w:noProof/>
          <w:lang w:eastAsia="ko-KR"/>
        </w:rPr>
        <w:t>8</w:t>
      </w:r>
      <w:r w:rsidRPr="00FC08AF">
        <w:rPr>
          <w:noProof/>
        </w:rPr>
        <w:t>.2.</w:t>
      </w:r>
      <w:r w:rsidRPr="00FC08AF">
        <w:rPr>
          <w:noProof/>
          <w:lang w:eastAsia="ko-KR"/>
        </w:rPr>
        <w:t>29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HPLMN/VPLMN/PLMN</w:t>
      </w:r>
      <w:bookmarkEnd w:id="1111"/>
      <w:bookmarkEnd w:id="1112"/>
      <w:bookmarkEnd w:id="1113"/>
    </w:p>
    <w:p w14:paraId="23D2DB1A"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83AF7F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2C2958"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HPLMN/VPLMN/PLMN</w:t>
            </w:r>
          </w:p>
        </w:tc>
      </w:tr>
      <w:tr w:rsidR="00825C29" w:rsidRPr="00FC08AF" w14:paraId="5587AE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6FD2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B36E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74045"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81E9"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9C898"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16049" w14:textId="77777777" w:rsidR="00825C29" w:rsidRPr="00FC08AF" w:rsidRDefault="00825C29" w:rsidP="00CF1FEB">
            <w:pPr>
              <w:jc w:val="center"/>
              <w:rPr>
                <w:rFonts w:ascii="Arial" w:hAnsi="Arial" w:cs="Arial"/>
                <w:b/>
                <w:noProof/>
                <w:sz w:val="18"/>
                <w:szCs w:val="18"/>
              </w:rPr>
            </w:pPr>
          </w:p>
        </w:tc>
      </w:tr>
      <w:tr w:rsidR="00825C29" w:rsidRPr="00FC08AF" w14:paraId="4EB3512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2F16A0"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3E9A5" w14:textId="77777777" w:rsidR="00825C29" w:rsidRPr="00FC08AF" w:rsidRDefault="00825C29"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7198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B7841" w14:textId="77777777" w:rsidR="00825C29" w:rsidRPr="00FC08AF" w:rsidRDefault="00825C29"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14D7F"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56F2F5" w14:textId="77777777" w:rsidR="00825C29" w:rsidRPr="00FC08AF" w:rsidRDefault="00825C29" w:rsidP="00CF1FEB">
            <w:pPr>
              <w:jc w:val="center"/>
              <w:rPr>
                <w:b/>
                <w:noProof/>
              </w:rPr>
            </w:pPr>
          </w:p>
        </w:tc>
      </w:tr>
      <w:tr w:rsidR="00825C29" w:rsidRPr="00FC08AF" w14:paraId="4DF1311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3E4A0C"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AB7D4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the VPLMN code.</w:t>
            </w:r>
          </w:p>
        </w:tc>
      </w:tr>
    </w:tbl>
    <w:p w14:paraId="38F4BFE2" w14:textId="77777777" w:rsidR="002C4C5A" w:rsidRPr="00FC08AF" w:rsidRDefault="002C4C5A" w:rsidP="002C4C5A">
      <w:pPr>
        <w:rPr>
          <w:noProof/>
          <w:lang w:eastAsia="ko-KR"/>
        </w:rPr>
      </w:pPr>
    </w:p>
    <w:p w14:paraId="20720A7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&lt;PLMN&gt;</w:t>
      </w:r>
    </w:p>
    <w:p w14:paraId="5207FDAC" w14:textId="77777777" w:rsidR="00825C29" w:rsidRPr="00FC08AF" w:rsidRDefault="00825C29" w:rsidP="00825C29">
      <w:pPr>
        <w:rPr>
          <w:noProof/>
          <w:lang w:eastAsia="ko-KR"/>
        </w:rPr>
      </w:pPr>
      <w:r w:rsidRPr="00FC08AF">
        <w:rPr>
          <w:noProof/>
        </w:rPr>
        <w:t>The format of the PLMN is defined by 3GPP TS 23.003 [</w:t>
      </w:r>
      <w:r w:rsidRPr="00FC08AF">
        <w:rPr>
          <w:noProof/>
          <w:lang w:eastAsia="ko-KR"/>
        </w:rPr>
        <w:t>5</w:t>
      </w:r>
      <w:r w:rsidRPr="00FC08AF">
        <w:rPr>
          <w:noProof/>
        </w:rPr>
        <w:t>]</w:t>
      </w:r>
      <w:r w:rsidRPr="00FC08AF">
        <w:rPr>
          <w:noProof/>
          <w:lang w:eastAsia="ko-KR"/>
        </w:rPr>
        <w:t>.</w:t>
      </w:r>
    </w:p>
    <w:p w14:paraId="179BA127" w14:textId="77777777" w:rsidR="00825C29" w:rsidRPr="00FC08AF" w:rsidRDefault="00825C29" w:rsidP="00825C29">
      <w:pPr>
        <w:pStyle w:val="Heading3"/>
        <w:rPr>
          <w:noProof/>
          <w:lang w:eastAsia="ko-KR"/>
        </w:rPr>
      </w:pPr>
      <w:bookmarkStart w:id="1114" w:name="_Toc4578508"/>
      <w:bookmarkStart w:id="1115" w:name="_Toc27728196"/>
      <w:bookmarkStart w:id="1116" w:name="_Toc176353517"/>
      <w:r w:rsidRPr="00FC08AF">
        <w:rPr>
          <w:noProof/>
          <w:lang w:eastAsia="ko-KR"/>
        </w:rPr>
        <w:t>8</w:t>
      </w:r>
      <w:r w:rsidRPr="00FC08AF">
        <w:rPr>
          <w:noProof/>
        </w:rPr>
        <w:t>.2.</w:t>
      </w:r>
      <w:r w:rsidRPr="00FC08AF">
        <w:rPr>
          <w:noProof/>
          <w:lang w:eastAsia="ko-KR"/>
        </w:rPr>
        <w:t>30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bookmarkEnd w:id="1114"/>
      <w:bookmarkEnd w:id="1115"/>
      <w:bookmarkEnd w:id="1116"/>
    </w:p>
    <w:p w14:paraId="48821DB3"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BB462B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BA2F4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w:t>
            </w:r>
          </w:p>
        </w:tc>
      </w:tr>
      <w:tr w:rsidR="00825C29" w:rsidRPr="00FC08AF" w14:paraId="073F39B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B57CD"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4272B"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F725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245A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6ED8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1380C2" w14:textId="77777777" w:rsidR="00825C29" w:rsidRPr="00FC08AF" w:rsidRDefault="00825C29" w:rsidP="00CF1FEB">
            <w:pPr>
              <w:jc w:val="center"/>
              <w:rPr>
                <w:rFonts w:ascii="Arial" w:hAnsi="Arial" w:cs="Arial"/>
                <w:b/>
                <w:noProof/>
                <w:sz w:val="18"/>
                <w:szCs w:val="18"/>
              </w:rPr>
            </w:pPr>
          </w:p>
        </w:tc>
      </w:tr>
      <w:tr w:rsidR="00825C29" w:rsidRPr="00FC08AF" w14:paraId="4B79A83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6E86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E3EED" w14:textId="77777777" w:rsidR="00825C29" w:rsidRPr="00FC08AF" w:rsidRDefault="00825C29"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108B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8A082" w14:textId="77777777" w:rsidR="00825C29" w:rsidRPr="00FC08AF" w:rsidRDefault="00C607FA"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28C5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FD6A0" w14:textId="77777777" w:rsidR="00825C29" w:rsidRPr="00FC08AF" w:rsidRDefault="00825C29" w:rsidP="00CF1FEB">
            <w:pPr>
              <w:jc w:val="center"/>
              <w:rPr>
                <w:b/>
                <w:noProof/>
              </w:rPr>
            </w:pPr>
          </w:p>
        </w:tc>
      </w:tr>
      <w:tr w:rsidR="00825C29" w:rsidRPr="00FC08AF" w14:paraId="7FB419A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373BFF"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055C57" w14:textId="77777777" w:rsidR="00825C29" w:rsidRPr="00FC08AF" w:rsidRDefault="00825C29" w:rsidP="00CF1FEB">
            <w:pPr>
              <w:rPr>
                <w:noProof/>
                <w:lang w:eastAsia="ko-KR"/>
              </w:rPr>
            </w:pPr>
            <w:r w:rsidRPr="00FC08AF">
              <w:rPr>
                <w:noProof/>
              </w:rPr>
              <w:t xml:space="preserve">This </w:t>
            </w:r>
            <w:r w:rsidRPr="00FC08AF">
              <w:rPr>
                <w:noProof/>
                <w:lang w:eastAsia="ko-KR"/>
              </w:rPr>
              <w:t>interior</w:t>
            </w:r>
            <w:r w:rsidRPr="00FC08AF">
              <w:rPr>
                <w:noProof/>
              </w:rPr>
              <w:t xml:space="preserve"> node indicates </w:t>
            </w:r>
            <w:r w:rsidRPr="00FC08AF">
              <w:rPr>
                <w:noProof/>
                <w:lang w:eastAsia="ko-KR"/>
              </w:rPr>
              <w:t xml:space="preserve">the </w:t>
            </w:r>
            <w:r w:rsidR="00467AE9" w:rsidRPr="00FC08AF">
              <w:rPr>
                <w:noProof/>
                <w:lang w:eastAsia="ko-KR"/>
              </w:rPr>
              <w:t xml:space="preserve">MCS </w:t>
            </w:r>
            <w:r w:rsidRPr="00FC08AF">
              <w:rPr>
                <w:noProof/>
                <w:lang w:eastAsia="ko-KR"/>
              </w:rPr>
              <w:t>related services on a per VPLMN and HPLMN basis.</w:t>
            </w:r>
          </w:p>
        </w:tc>
      </w:tr>
    </w:tbl>
    <w:p w14:paraId="3B48B6F2" w14:textId="77777777" w:rsidR="002C4C5A" w:rsidRPr="00FC08AF" w:rsidRDefault="002C4C5A" w:rsidP="002C4C5A">
      <w:pPr>
        <w:rPr>
          <w:noProof/>
          <w:lang w:eastAsia="ko-KR"/>
        </w:rPr>
      </w:pPr>
      <w:bookmarkStart w:id="1117" w:name="_Toc4578509"/>
      <w:bookmarkStart w:id="1118" w:name="_Toc27728197"/>
    </w:p>
    <w:p w14:paraId="6F9F30F6" w14:textId="77777777" w:rsidR="002F484D" w:rsidRPr="00FC08AF" w:rsidRDefault="002F484D" w:rsidP="002F484D">
      <w:pPr>
        <w:pStyle w:val="Heading3"/>
        <w:rPr>
          <w:noProof/>
          <w:lang w:eastAsia="ko-KR"/>
        </w:rPr>
      </w:pPr>
      <w:bookmarkStart w:id="1119" w:name="_Toc176353518"/>
      <w:r w:rsidRPr="00FC08AF">
        <w:rPr>
          <w:noProof/>
          <w:lang w:eastAsia="ko-KR"/>
        </w:rPr>
        <w:t>8</w:t>
      </w:r>
      <w:r w:rsidRPr="00FC08AF">
        <w:rPr>
          <w:noProof/>
        </w:rPr>
        <w:t>.2.</w:t>
      </w:r>
      <w:r w:rsidRPr="00FC08AF">
        <w:rPr>
          <w:noProof/>
          <w:lang w:eastAsia="ko-KR"/>
        </w:rPr>
        <w:t>31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bookmarkEnd w:id="1117"/>
      <w:bookmarkEnd w:id="1118"/>
      <w:bookmarkEnd w:id="1119"/>
    </w:p>
    <w:p w14:paraId="49263F6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C23D0E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5B644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w:t>
            </w:r>
          </w:p>
        </w:tc>
      </w:tr>
      <w:tr w:rsidR="002F484D" w:rsidRPr="00FC08AF" w14:paraId="601ABA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126CE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9009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7469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BE42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B6E3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06F4C" w14:textId="77777777" w:rsidR="002F484D" w:rsidRPr="00FC08AF" w:rsidRDefault="002F484D" w:rsidP="00B93C96">
            <w:pPr>
              <w:jc w:val="center"/>
              <w:rPr>
                <w:rFonts w:ascii="Arial" w:hAnsi="Arial" w:cs="Arial"/>
                <w:b/>
                <w:noProof/>
                <w:sz w:val="18"/>
                <w:szCs w:val="18"/>
              </w:rPr>
            </w:pPr>
          </w:p>
        </w:tc>
      </w:tr>
      <w:tr w:rsidR="002F484D" w:rsidRPr="00FC08AF" w14:paraId="7A13CB3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994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085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C024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0DA4"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B35D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3DCDFA" w14:textId="77777777" w:rsidR="002F484D" w:rsidRPr="00FC08AF" w:rsidRDefault="002F484D" w:rsidP="00B93C96">
            <w:pPr>
              <w:jc w:val="center"/>
              <w:rPr>
                <w:b/>
                <w:noProof/>
              </w:rPr>
            </w:pPr>
          </w:p>
        </w:tc>
      </w:tr>
      <w:tr w:rsidR="002F484D" w:rsidRPr="00FC08AF" w14:paraId="15ACA80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68875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1D5759" w14:textId="77777777" w:rsidR="002F484D" w:rsidRPr="00FC08AF" w:rsidRDefault="002F484D" w:rsidP="00467AE9">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 xml:space="preserve">the </w:t>
            </w:r>
            <w:r w:rsidR="00467AE9" w:rsidRPr="00FC08AF">
              <w:rPr>
                <w:noProof/>
                <w:lang w:eastAsia="ko-KR"/>
              </w:rPr>
              <w:t xml:space="preserve">MCS </w:t>
            </w:r>
            <w:r w:rsidRPr="00FC08AF">
              <w:rPr>
                <w:noProof/>
                <w:lang w:eastAsia="ko-KR"/>
              </w:rPr>
              <w:t>service on a per VPLMN and HPLMN basis.</w:t>
            </w:r>
          </w:p>
        </w:tc>
      </w:tr>
    </w:tbl>
    <w:p w14:paraId="1BB70550" w14:textId="77777777" w:rsidR="002C4C5A" w:rsidRPr="00FC08AF" w:rsidRDefault="002C4C5A" w:rsidP="002C4C5A">
      <w:pPr>
        <w:rPr>
          <w:noProof/>
          <w:lang w:eastAsia="ko-KR"/>
        </w:rPr>
      </w:pPr>
      <w:bookmarkStart w:id="1120" w:name="_Toc4578510"/>
      <w:bookmarkStart w:id="1121" w:name="_Toc27728198"/>
    </w:p>
    <w:p w14:paraId="57538FB3" w14:textId="77777777" w:rsidR="002F484D" w:rsidRPr="00FC08AF" w:rsidRDefault="002F484D" w:rsidP="002F484D">
      <w:pPr>
        <w:pStyle w:val="Heading3"/>
        <w:rPr>
          <w:noProof/>
          <w:lang w:eastAsia="ko-KR"/>
        </w:rPr>
      </w:pPr>
      <w:bookmarkStart w:id="1122" w:name="_Toc176353519"/>
      <w:r w:rsidRPr="00FC08AF">
        <w:rPr>
          <w:noProof/>
          <w:lang w:eastAsia="ko-KR"/>
        </w:rPr>
        <w:t>8</w:t>
      </w:r>
      <w:r w:rsidRPr="00FC08AF">
        <w:rPr>
          <w:noProof/>
        </w:rPr>
        <w:t>.2.</w:t>
      </w:r>
      <w:r w:rsidRPr="00FC08AF">
        <w:rPr>
          <w:noProof/>
          <w:lang w:eastAsia="ko-KR"/>
        </w:rPr>
        <w:t>32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HPLMN/VPLMN/Service/MCPTTToConRef/&lt;x&gt;</w:t>
      </w:r>
      <w:bookmarkEnd w:id="1120"/>
      <w:bookmarkEnd w:id="1121"/>
      <w:bookmarkEnd w:id="1122"/>
    </w:p>
    <w:p w14:paraId="3BBCA45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417C99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FA518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HPLMN/VPLMN/Service/MCPTTToConRef/&lt;x&gt;</w:t>
            </w:r>
          </w:p>
        </w:tc>
      </w:tr>
      <w:tr w:rsidR="002F484D" w:rsidRPr="00FC08AF" w14:paraId="72B2209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E971A"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79F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BE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60E3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B540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27AE9" w14:textId="77777777" w:rsidR="002F484D" w:rsidRPr="00FC08AF" w:rsidRDefault="002F484D" w:rsidP="00B93C96">
            <w:pPr>
              <w:jc w:val="center"/>
              <w:rPr>
                <w:rFonts w:ascii="Arial" w:hAnsi="Arial" w:cs="Arial"/>
                <w:b/>
                <w:noProof/>
                <w:sz w:val="18"/>
                <w:szCs w:val="18"/>
              </w:rPr>
            </w:pPr>
          </w:p>
        </w:tc>
      </w:tr>
      <w:tr w:rsidR="002F484D" w:rsidRPr="00FC08AF" w14:paraId="2F26BD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9973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7978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DB744"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C8AA4"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F6E6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7A2692" w14:textId="77777777" w:rsidR="002F484D" w:rsidRPr="00FC08AF" w:rsidRDefault="002F484D" w:rsidP="00B93C96">
            <w:pPr>
              <w:jc w:val="center"/>
              <w:rPr>
                <w:b/>
                <w:noProof/>
              </w:rPr>
            </w:pPr>
          </w:p>
        </w:tc>
      </w:tr>
      <w:tr w:rsidR="002F484D" w:rsidRPr="00FC08AF" w14:paraId="35170D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31774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B97054"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06CB552" w14:textId="77777777" w:rsidR="002C4C5A" w:rsidRPr="00FC08AF" w:rsidRDefault="002C4C5A" w:rsidP="002C4C5A">
      <w:pPr>
        <w:rPr>
          <w:noProof/>
          <w:lang w:eastAsia="ko-KR"/>
        </w:rPr>
      </w:pPr>
      <w:bookmarkStart w:id="1123" w:name="_Toc4578511"/>
      <w:bookmarkStart w:id="1124" w:name="_Toc27728199"/>
    </w:p>
    <w:p w14:paraId="7574E6DF" w14:textId="77777777" w:rsidR="002F484D" w:rsidRPr="00FC08AF" w:rsidRDefault="002F484D" w:rsidP="002F484D">
      <w:pPr>
        <w:pStyle w:val="Heading3"/>
        <w:rPr>
          <w:noProof/>
          <w:lang w:eastAsia="ko-KR"/>
        </w:rPr>
      </w:pPr>
      <w:bookmarkStart w:id="1125" w:name="_Toc176353520"/>
      <w:r w:rsidRPr="00FC08AF">
        <w:rPr>
          <w:noProof/>
          <w:lang w:eastAsia="ko-KR"/>
        </w:rPr>
        <w:t>8</w:t>
      </w:r>
      <w:r w:rsidRPr="00FC08AF">
        <w:rPr>
          <w:noProof/>
        </w:rPr>
        <w:t>.2.</w:t>
      </w:r>
      <w:r w:rsidRPr="00FC08AF">
        <w:rPr>
          <w:noProof/>
          <w:lang w:eastAsia="ko-KR"/>
        </w:rPr>
        <w:t>33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r w:rsidR="00C65F51" w:rsidRPr="00FC08AF">
        <w:rPr>
          <w:noProof/>
          <w:lang w:eastAsia="ko-KR"/>
        </w:rPr>
        <w:br/>
      </w:r>
      <w:r w:rsidRPr="00FC08AF">
        <w:rPr>
          <w:noProof/>
          <w:lang w:eastAsia="ko-KR"/>
        </w:rPr>
        <w:t>&lt;x&gt;/ConRef</w:t>
      </w:r>
      <w:bookmarkEnd w:id="1123"/>
      <w:bookmarkEnd w:id="1124"/>
      <w:bookmarkEnd w:id="1125"/>
    </w:p>
    <w:p w14:paraId="20CA024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3B7E0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C6550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HPLMN/VPLMN/Service/MCPTTToConRef/&lt;x&gt;/ConRef</w:t>
            </w:r>
          </w:p>
        </w:tc>
      </w:tr>
      <w:tr w:rsidR="002F484D" w:rsidRPr="00FC08AF" w14:paraId="32544E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8FA3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3BCB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B7CD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02A9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E42A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7F3D02" w14:textId="77777777" w:rsidR="002F484D" w:rsidRPr="00FC08AF" w:rsidRDefault="002F484D" w:rsidP="00B93C96">
            <w:pPr>
              <w:jc w:val="center"/>
              <w:rPr>
                <w:rFonts w:ascii="Arial" w:hAnsi="Arial" w:cs="Arial"/>
                <w:b/>
                <w:noProof/>
                <w:sz w:val="18"/>
                <w:szCs w:val="18"/>
              </w:rPr>
            </w:pPr>
          </w:p>
        </w:tc>
      </w:tr>
      <w:tr w:rsidR="002F484D" w:rsidRPr="00FC08AF" w14:paraId="473C05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DA0C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85E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79F3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35A05"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13A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255BB5" w14:textId="77777777" w:rsidR="002F484D" w:rsidRPr="00FC08AF" w:rsidRDefault="002F484D" w:rsidP="00B93C96">
            <w:pPr>
              <w:jc w:val="center"/>
              <w:rPr>
                <w:b/>
                <w:noProof/>
              </w:rPr>
            </w:pPr>
          </w:p>
        </w:tc>
      </w:tr>
      <w:tr w:rsidR="002F484D" w:rsidRPr="00FC08AF" w14:paraId="3EA1BD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9E46D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107D40"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DE5C7D1" w14:textId="77777777" w:rsidR="002C4C5A" w:rsidRPr="00FC08AF" w:rsidRDefault="002C4C5A" w:rsidP="002C4C5A">
      <w:pPr>
        <w:rPr>
          <w:noProof/>
          <w:lang w:eastAsia="ko-KR"/>
        </w:rPr>
      </w:pPr>
    </w:p>
    <w:p w14:paraId="532F8407"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60E8D7FC" w14:textId="77777777" w:rsidR="002F484D" w:rsidRPr="00FC08AF" w:rsidRDefault="002F484D" w:rsidP="002F484D">
      <w:pPr>
        <w:pStyle w:val="Heading3"/>
        <w:rPr>
          <w:noProof/>
          <w:lang w:eastAsia="ko-KR"/>
        </w:rPr>
      </w:pPr>
      <w:bookmarkStart w:id="1126" w:name="_Toc4578512"/>
      <w:bookmarkStart w:id="1127" w:name="_Toc27728200"/>
      <w:bookmarkStart w:id="1128" w:name="_Toc176353521"/>
      <w:r w:rsidRPr="00FC08AF">
        <w:rPr>
          <w:noProof/>
          <w:lang w:eastAsia="ko-KR"/>
        </w:rPr>
        <w:t>8</w:t>
      </w:r>
      <w:r w:rsidRPr="00FC08AF">
        <w:rPr>
          <w:noProof/>
        </w:rPr>
        <w:t>.2.</w:t>
      </w:r>
      <w:r w:rsidRPr="00FC08AF">
        <w:rPr>
          <w:noProof/>
          <w:lang w:eastAsia="ko-KR"/>
        </w:rPr>
        <w:t>34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w:t>
      </w:r>
      <w:bookmarkEnd w:id="1126"/>
      <w:bookmarkEnd w:id="1127"/>
      <w:bookmarkEnd w:id="1128"/>
    </w:p>
    <w:p w14:paraId="5FB2B76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292090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33215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w:t>
            </w:r>
          </w:p>
        </w:tc>
      </w:tr>
      <w:tr w:rsidR="002F484D" w:rsidRPr="00FC08AF" w14:paraId="7534C2D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11AE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1BCB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1F6D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8B7E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4128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B79750" w14:textId="77777777" w:rsidR="002F484D" w:rsidRPr="00FC08AF" w:rsidRDefault="002F484D" w:rsidP="00B93C96">
            <w:pPr>
              <w:jc w:val="center"/>
              <w:rPr>
                <w:rFonts w:ascii="Arial" w:hAnsi="Arial" w:cs="Arial"/>
                <w:b/>
                <w:noProof/>
                <w:sz w:val="18"/>
                <w:szCs w:val="18"/>
              </w:rPr>
            </w:pPr>
          </w:p>
        </w:tc>
      </w:tr>
      <w:tr w:rsidR="002F484D" w:rsidRPr="00FC08AF" w14:paraId="707FB6F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235F5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E418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4FAF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B9EAE"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35CB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8BAB7" w14:textId="77777777" w:rsidR="002F484D" w:rsidRPr="00FC08AF" w:rsidRDefault="002F484D" w:rsidP="00B93C96">
            <w:pPr>
              <w:jc w:val="center"/>
              <w:rPr>
                <w:b/>
                <w:noProof/>
              </w:rPr>
            </w:pPr>
          </w:p>
        </w:tc>
      </w:tr>
      <w:tr w:rsidR="002F484D" w:rsidRPr="00FC08AF" w14:paraId="519DFA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9B6D0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B1DDFC"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common core service on a per VPLMN and HPLMN basis.</w:t>
            </w:r>
          </w:p>
        </w:tc>
      </w:tr>
    </w:tbl>
    <w:p w14:paraId="34AFD234" w14:textId="77777777" w:rsidR="002C4C5A" w:rsidRPr="00FC08AF" w:rsidRDefault="002C4C5A" w:rsidP="002C4C5A">
      <w:pPr>
        <w:rPr>
          <w:noProof/>
          <w:lang w:eastAsia="ko-KR"/>
        </w:rPr>
      </w:pPr>
      <w:bookmarkStart w:id="1129" w:name="_Toc4578513"/>
      <w:bookmarkStart w:id="1130" w:name="_Toc27728201"/>
    </w:p>
    <w:p w14:paraId="581FDDA5" w14:textId="77777777" w:rsidR="002F484D" w:rsidRPr="00FC08AF" w:rsidRDefault="002F484D" w:rsidP="002F484D">
      <w:pPr>
        <w:pStyle w:val="Heading3"/>
        <w:rPr>
          <w:noProof/>
          <w:lang w:eastAsia="ko-KR"/>
        </w:rPr>
      </w:pPr>
      <w:bookmarkStart w:id="1131" w:name="_Toc176353522"/>
      <w:r w:rsidRPr="00FC08AF">
        <w:rPr>
          <w:noProof/>
          <w:lang w:eastAsia="ko-KR"/>
        </w:rPr>
        <w:lastRenderedPageBreak/>
        <w:t>8</w:t>
      </w:r>
      <w:r w:rsidRPr="00FC08AF">
        <w:rPr>
          <w:noProof/>
        </w:rPr>
        <w:t>.2.</w:t>
      </w:r>
      <w:r w:rsidRPr="00FC08AF">
        <w:rPr>
          <w:noProof/>
          <w:lang w:eastAsia="ko-KR"/>
        </w:rPr>
        <w:t>35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MCCommonCoreToConRef/&lt;x&gt;</w:t>
      </w:r>
      <w:bookmarkEnd w:id="1129"/>
      <w:bookmarkEnd w:id="1130"/>
      <w:bookmarkEnd w:id="1131"/>
    </w:p>
    <w:p w14:paraId="5986EB17"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9788F0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F5BDA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HPLMN/VPLMN/Service/MCCommonCoreToConRef/&lt;x&gt;</w:t>
            </w:r>
          </w:p>
        </w:tc>
      </w:tr>
      <w:tr w:rsidR="002F484D" w:rsidRPr="00FC08AF" w14:paraId="53A471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3A2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3B57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5254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4754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4062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FBD198" w14:textId="77777777" w:rsidR="002F484D" w:rsidRPr="00FC08AF" w:rsidRDefault="002F484D" w:rsidP="00B93C96">
            <w:pPr>
              <w:jc w:val="center"/>
              <w:rPr>
                <w:rFonts w:ascii="Arial" w:hAnsi="Arial" w:cs="Arial"/>
                <w:b/>
                <w:noProof/>
                <w:sz w:val="18"/>
                <w:szCs w:val="18"/>
              </w:rPr>
            </w:pPr>
          </w:p>
        </w:tc>
      </w:tr>
      <w:tr w:rsidR="002F484D" w:rsidRPr="00FC08AF" w14:paraId="2739029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95190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7FD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BCBA0"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F9583"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7A6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8A284E" w14:textId="77777777" w:rsidR="002F484D" w:rsidRPr="00FC08AF" w:rsidRDefault="002F484D" w:rsidP="00B93C96">
            <w:pPr>
              <w:jc w:val="center"/>
              <w:rPr>
                <w:b/>
                <w:noProof/>
              </w:rPr>
            </w:pPr>
          </w:p>
        </w:tc>
      </w:tr>
      <w:tr w:rsidR="002F484D" w:rsidRPr="00FC08AF" w14:paraId="1993944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2534E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6C01F3"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4DAD43AF" w14:textId="77777777" w:rsidR="002C4C5A" w:rsidRPr="00FC08AF" w:rsidRDefault="002C4C5A" w:rsidP="002C4C5A">
      <w:pPr>
        <w:rPr>
          <w:noProof/>
          <w:lang w:eastAsia="ko-KR"/>
        </w:rPr>
      </w:pPr>
      <w:bookmarkStart w:id="1132" w:name="_Toc4578514"/>
      <w:bookmarkStart w:id="1133" w:name="_Toc27728202"/>
    </w:p>
    <w:p w14:paraId="0B0A7821" w14:textId="77777777" w:rsidR="002F484D" w:rsidRPr="00FC08AF" w:rsidRDefault="002F484D" w:rsidP="002F484D">
      <w:pPr>
        <w:pStyle w:val="Heading3"/>
        <w:rPr>
          <w:noProof/>
          <w:lang w:eastAsia="ko-KR"/>
        </w:rPr>
      </w:pPr>
      <w:bookmarkStart w:id="1134" w:name="_Toc176353523"/>
      <w:r w:rsidRPr="00FC08AF">
        <w:rPr>
          <w:noProof/>
          <w:lang w:eastAsia="ko-KR"/>
        </w:rPr>
        <w:t>8</w:t>
      </w:r>
      <w:r w:rsidRPr="00FC08AF">
        <w:rPr>
          <w:noProof/>
        </w:rPr>
        <w:t>.2.</w:t>
      </w:r>
      <w:r w:rsidRPr="00FC08AF">
        <w:rPr>
          <w:noProof/>
          <w:lang w:eastAsia="ko-KR"/>
        </w:rPr>
        <w:t>36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MCCommonCoreToConRef/&lt;x&gt;/ConRef</w:t>
      </w:r>
      <w:bookmarkEnd w:id="1132"/>
      <w:bookmarkEnd w:id="1133"/>
      <w:bookmarkEnd w:id="1134"/>
    </w:p>
    <w:p w14:paraId="2BAF3E8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96F74C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FE0E1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HPLMN/VPLMN/Service/MCCommonCoreToConRef/&lt;x&gt;/ConRef</w:t>
            </w:r>
          </w:p>
        </w:tc>
      </w:tr>
      <w:tr w:rsidR="002F484D" w:rsidRPr="00FC08AF" w14:paraId="3CA4EE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DFC9D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F04E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B52C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28B3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43D7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6A858" w14:textId="77777777" w:rsidR="002F484D" w:rsidRPr="00FC08AF" w:rsidRDefault="002F484D" w:rsidP="00B93C96">
            <w:pPr>
              <w:jc w:val="center"/>
              <w:rPr>
                <w:rFonts w:ascii="Arial" w:hAnsi="Arial" w:cs="Arial"/>
                <w:b/>
                <w:noProof/>
                <w:sz w:val="18"/>
                <w:szCs w:val="18"/>
              </w:rPr>
            </w:pPr>
          </w:p>
        </w:tc>
      </w:tr>
      <w:tr w:rsidR="002F484D" w:rsidRPr="00FC08AF" w14:paraId="19D724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67C06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CC69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AADB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86900"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1256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05AD52" w14:textId="77777777" w:rsidR="002F484D" w:rsidRPr="00FC08AF" w:rsidRDefault="002F484D" w:rsidP="00B93C96">
            <w:pPr>
              <w:jc w:val="center"/>
              <w:rPr>
                <w:b/>
                <w:noProof/>
              </w:rPr>
            </w:pPr>
          </w:p>
        </w:tc>
      </w:tr>
      <w:tr w:rsidR="002F484D" w:rsidRPr="00FC08AF" w14:paraId="5B8A0D9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915A0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6C0A9"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A38B0AC" w14:textId="77777777" w:rsidR="002C4C5A" w:rsidRPr="00FC08AF" w:rsidRDefault="002C4C5A" w:rsidP="002C4C5A">
      <w:pPr>
        <w:rPr>
          <w:noProof/>
          <w:lang w:eastAsia="ko-KR"/>
        </w:rPr>
      </w:pPr>
    </w:p>
    <w:p w14:paraId="4BDEAD9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38B77F42" w14:textId="77777777" w:rsidR="002F484D" w:rsidRPr="00FC08AF" w:rsidRDefault="002F484D" w:rsidP="002F484D">
      <w:pPr>
        <w:pStyle w:val="Heading3"/>
        <w:rPr>
          <w:noProof/>
          <w:lang w:eastAsia="ko-KR"/>
        </w:rPr>
      </w:pPr>
      <w:bookmarkStart w:id="1135" w:name="_Toc4578515"/>
      <w:bookmarkStart w:id="1136" w:name="_Toc27728203"/>
      <w:bookmarkStart w:id="1137" w:name="_Toc176353524"/>
      <w:r w:rsidRPr="00FC08AF">
        <w:rPr>
          <w:noProof/>
          <w:lang w:eastAsia="ko-KR"/>
        </w:rPr>
        <w:t>8</w:t>
      </w:r>
      <w:r w:rsidRPr="00FC08AF">
        <w:rPr>
          <w:noProof/>
        </w:rPr>
        <w:t>.2.</w:t>
      </w:r>
      <w:r w:rsidRPr="00FC08AF">
        <w:rPr>
          <w:noProof/>
          <w:lang w:eastAsia="ko-KR"/>
        </w:rPr>
        <w:t>37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w:t>
      </w:r>
      <w:bookmarkEnd w:id="1135"/>
      <w:bookmarkEnd w:id="1136"/>
      <w:bookmarkEnd w:id="1137"/>
    </w:p>
    <w:p w14:paraId="7299E04A"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8A278D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3E648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w:t>
            </w:r>
          </w:p>
        </w:tc>
      </w:tr>
      <w:tr w:rsidR="002F484D" w:rsidRPr="00FC08AF" w14:paraId="1F8548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01962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976A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90E5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862F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A5F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B4F770" w14:textId="77777777" w:rsidR="002F484D" w:rsidRPr="00FC08AF" w:rsidRDefault="002F484D" w:rsidP="00B93C96">
            <w:pPr>
              <w:jc w:val="center"/>
              <w:rPr>
                <w:rFonts w:ascii="Arial" w:hAnsi="Arial" w:cs="Arial"/>
                <w:b/>
                <w:noProof/>
                <w:sz w:val="18"/>
                <w:szCs w:val="18"/>
              </w:rPr>
            </w:pPr>
          </w:p>
        </w:tc>
      </w:tr>
      <w:tr w:rsidR="002F484D" w:rsidRPr="00FC08AF" w14:paraId="7FE9593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345A5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997D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1DDD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8E57D"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8B87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96EB8" w14:textId="77777777" w:rsidR="002F484D" w:rsidRPr="00FC08AF" w:rsidRDefault="002F484D" w:rsidP="00B93C96">
            <w:pPr>
              <w:jc w:val="center"/>
              <w:rPr>
                <w:b/>
                <w:noProof/>
              </w:rPr>
            </w:pPr>
          </w:p>
        </w:tc>
      </w:tr>
      <w:tr w:rsidR="002F484D" w:rsidRPr="00FC08AF" w14:paraId="158267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11758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D71D0D"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t</w:t>
            </w:r>
            <w:r w:rsidR="00C607FA" w:rsidRPr="00FC08AF">
              <w:rPr>
                <w:noProof/>
                <w:lang w:eastAsia="ko-KR"/>
              </w:rPr>
              <w:t>h</w:t>
            </w:r>
            <w:r w:rsidRPr="00FC08AF">
              <w:rPr>
                <w:noProof/>
                <w:lang w:eastAsia="ko-KR"/>
              </w:rPr>
              <w:t xml:space="preserve">e </w:t>
            </w:r>
            <w:r w:rsidRPr="00FC08AF">
              <w:rPr>
                <w:noProof/>
              </w:rPr>
              <w:t xml:space="preserve">configuration parameters for establishment of the PDN connection for </w:t>
            </w:r>
            <w:r w:rsidRPr="00FC08AF">
              <w:rPr>
                <w:noProof/>
                <w:lang w:eastAsia="ko-KR"/>
              </w:rPr>
              <w:t>the MC identity management service on a per VPLMN and HPLMN basis.</w:t>
            </w:r>
          </w:p>
        </w:tc>
      </w:tr>
    </w:tbl>
    <w:p w14:paraId="46C84813" w14:textId="77777777" w:rsidR="002C4C5A" w:rsidRPr="00FC08AF" w:rsidRDefault="002C4C5A" w:rsidP="002C4C5A">
      <w:pPr>
        <w:rPr>
          <w:noProof/>
          <w:lang w:eastAsia="ko-KR"/>
        </w:rPr>
      </w:pPr>
      <w:bookmarkStart w:id="1138" w:name="_Toc4578516"/>
      <w:bookmarkStart w:id="1139" w:name="_Toc27728204"/>
    </w:p>
    <w:p w14:paraId="0C81E6CF" w14:textId="77777777" w:rsidR="002F484D" w:rsidRPr="00FC08AF" w:rsidRDefault="002F484D" w:rsidP="002F484D">
      <w:pPr>
        <w:pStyle w:val="Heading3"/>
        <w:rPr>
          <w:noProof/>
          <w:lang w:eastAsia="ko-KR"/>
        </w:rPr>
      </w:pPr>
      <w:bookmarkStart w:id="1140" w:name="_Toc176353525"/>
      <w:r w:rsidRPr="00FC08AF">
        <w:rPr>
          <w:noProof/>
          <w:lang w:eastAsia="ko-KR"/>
        </w:rPr>
        <w:t>8</w:t>
      </w:r>
      <w:r w:rsidRPr="00FC08AF">
        <w:rPr>
          <w:noProof/>
        </w:rPr>
        <w:t>.2.</w:t>
      </w:r>
      <w:r w:rsidRPr="00FC08AF">
        <w:rPr>
          <w:noProof/>
          <w:lang w:eastAsia="ko-KR"/>
        </w:rPr>
        <w:t>38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w:t>
      </w:r>
      <w:bookmarkEnd w:id="1138"/>
      <w:bookmarkEnd w:id="1139"/>
      <w:bookmarkEnd w:id="1140"/>
    </w:p>
    <w:p w14:paraId="6E8047D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D33621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522A73"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HPLMN/VPLMN/Service/MCIDMToConRef/&lt;x&gt;</w:t>
            </w:r>
          </w:p>
        </w:tc>
      </w:tr>
      <w:tr w:rsidR="002F484D" w:rsidRPr="00FC08AF" w14:paraId="30C2C79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4787F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7E6A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3E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5305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CB12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760C4E" w14:textId="77777777" w:rsidR="002F484D" w:rsidRPr="00FC08AF" w:rsidRDefault="002F484D" w:rsidP="00B93C96">
            <w:pPr>
              <w:jc w:val="center"/>
              <w:rPr>
                <w:rFonts w:ascii="Arial" w:hAnsi="Arial" w:cs="Arial"/>
                <w:b/>
                <w:noProof/>
                <w:sz w:val="18"/>
                <w:szCs w:val="18"/>
              </w:rPr>
            </w:pPr>
          </w:p>
        </w:tc>
      </w:tr>
      <w:tr w:rsidR="002F484D" w:rsidRPr="00FC08AF" w14:paraId="2979597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7052C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4BBD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60FC1"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715E2"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F76D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2ED3A0" w14:textId="77777777" w:rsidR="002F484D" w:rsidRPr="00FC08AF" w:rsidRDefault="002F484D" w:rsidP="00B93C96">
            <w:pPr>
              <w:jc w:val="center"/>
              <w:rPr>
                <w:b/>
                <w:noProof/>
              </w:rPr>
            </w:pPr>
          </w:p>
        </w:tc>
      </w:tr>
      <w:tr w:rsidR="002F484D" w:rsidRPr="00FC08AF" w14:paraId="38F28FC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6A413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548EA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4C830569" w14:textId="77777777" w:rsidR="002C4C5A" w:rsidRPr="00FC08AF" w:rsidRDefault="002C4C5A" w:rsidP="002C4C5A">
      <w:pPr>
        <w:rPr>
          <w:noProof/>
          <w:lang w:eastAsia="ko-KR"/>
        </w:rPr>
      </w:pPr>
      <w:bookmarkStart w:id="1141" w:name="_Toc4578517"/>
      <w:bookmarkStart w:id="1142" w:name="_Toc27728205"/>
    </w:p>
    <w:p w14:paraId="59735C7E" w14:textId="77777777" w:rsidR="002F484D" w:rsidRPr="00FC08AF" w:rsidRDefault="002F484D" w:rsidP="002F484D">
      <w:pPr>
        <w:pStyle w:val="Heading3"/>
        <w:rPr>
          <w:noProof/>
          <w:lang w:eastAsia="ko-KR"/>
        </w:rPr>
      </w:pPr>
      <w:bookmarkStart w:id="1143" w:name="_Toc176353526"/>
      <w:r w:rsidRPr="00FC08AF">
        <w:rPr>
          <w:noProof/>
          <w:lang w:eastAsia="ko-KR"/>
        </w:rPr>
        <w:lastRenderedPageBreak/>
        <w:t>8</w:t>
      </w:r>
      <w:r w:rsidRPr="00FC08AF">
        <w:rPr>
          <w:noProof/>
        </w:rPr>
        <w:t>.2.</w:t>
      </w:r>
      <w:r w:rsidRPr="00FC08AF">
        <w:rPr>
          <w:noProof/>
          <w:lang w:eastAsia="ko-KR"/>
        </w:rPr>
        <w:t>39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MCIDMToConRef/&lt;x&gt;/ConRef</w:t>
      </w:r>
      <w:bookmarkEnd w:id="1141"/>
      <w:bookmarkEnd w:id="1142"/>
      <w:bookmarkEnd w:id="1143"/>
    </w:p>
    <w:p w14:paraId="39B03553"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1DB422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FA8C0B"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HPLMN/VPLMN/Service/MCIDMToConRef/&lt;x&gt;/ConRef</w:t>
            </w:r>
          </w:p>
        </w:tc>
      </w:tr>
      <w:tr w:rsidR="002F484D" w:rsidRPr="00FC08AF" w14:paraId="7E86BE1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84FEC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EC56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7C16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2929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E50F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D60B93" w14:textId="77777777" w:rsidR="002F484D" w:rsidRPr="00FC08AF" w:rsidRDefault="002F484D" w:rsidP="00B93C96">
            <w:pPr>
              <w:jc w:val="center"/>
              <w:rPr>
                <w:rFonts w:ascii="Arial" w:hAnsi="Arial" w:cs="Arial"/>
                <w:b/>
                <w:noProof/>
                <w:sz w:val="18"/>
                <w:szCs w:val="18"/>
              </w:rPr>
            </w:pPr>
          </w:p>
        </w:tc>
      </w:tr>
      <w:tr w:rsidR="002F484D" w:rsidRPr="00FC08AF" w14:paraId="4414355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36B72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DC58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0F018"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786D6"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C897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B2B69B" w14:textId="77777777" w:rsidR="002F484D" w:rsidRPr="00FC08AF" w:rsidRDefault="002F484D" w:rsidP="00B93C96">
            <w:pPr>
              <w:jc w:val="center"/>
              <w:rPr>
                <w:b/>
                <w:noProof/>
              </w:rPr>
            </w:pPr>
          </w:p>
        </w:tc>
      </w:tr>
      <w:tr w:rsidR="002F484D" w:rsidRPr="00FC08AF" w14:paraId="1CE35F1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5047E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E3C402"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9C2B696" w14:textId="77777777" w:rsidR="002C4C5A" w:rsidRPr="00FC08AF" w:rsidRDefault="002C4C5A" w:rsidP="002C4C5A">
      <w:pPr>
        <w:rPr>
          <w:noProof/>
          <w:lang w:eastAsia="ko-KR"/>
        </w:rPr>
      </w:pPr>
    </w:p>
    <w:p w14:paraId="1DE3872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3CC51499" w14:textId="77777777" w:rsidR="002F484D" w:rsidRPr="00FC08AF" w:rsidRDefault="002F484D" w:rsidP="002F484D">
      <w:pPr>
        <w:pStyle w:val="Heading3"/>
        <w:rPr>
          <w:noProof/>
          <w:lang w:eastAsia="ko-KR"/>
        </w:rPr>
      </w:pPr>
      <w:bookmarkStart w:id="1144" w:name="_Toc4578518"/>
      <w:bookmarkStart w:id="1145" w:name="_Toc27728206"/>
      <w:bookmarkStart w:id="1146" w:name="_Toc176353527"/>
      <w:r w:rsidRPr="00FC08AF">
        <w:rPr>
          <w:noProof/>
          <w:lang w:eastAsia="ko-KR"/>
        </w:rPr>
        <w:t>8</w:t>
      </w:r>
      <w:r w:rsidRPr="00FC08AF">
        <w:rPr>
          <w:noProof/>
        </w:rPr>
        <w:t>.2.</w:t>
      </w:r>
      <w:r w:rsidRPr="00FC08AF">
        <w:rPr>
          <w:noProof/>
          <w:lang w:eastAsia="ko-KR"/>
        </w:rPr>
        <w:t>40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w:t>
      </w:r>
      <w:bookmarkEnd w:id="1144"/>
      <w:bookmarkEnd w:id="1145"/>
      <w:bookmarkEnd w:id="1146"/>
    </w:p>
    <w:p w14:paraId="6FB41037"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9CEB9D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DEF7A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w:t>
            </w:r>
          </w:p>
        </w:tc>
      </w:tr>
      <w:tr w:rsidR="002F484D" w:rsidRPr="00FC08AF" w14:paraId="4E27580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BA16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C14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F327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07E4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99C0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2456EB" w14:textId="77777777" w:rsidR="002F484D" w:rsidRPr="00FC08AF" w:rsidRDefault="002F484D" w:rsidP="00B93C96">
            <w:pPr>
              <w:jc w:val="center"/>
              <w:rPr>
                <w:rFonts w:ascii="Arial" w:hAnsi="Arial" w:cs="Arial"/>
                <w:b/>
                <w:noProof/>
                <w:sz w:val="18"/>
                <w:szCs w:val="18"/>
              </w:rPr>
            </w:pPr>
          </w:p>
        </w:tc>
      </w:tr>
      <w:tr w:rsidR="002F484D" w:rsidRPr="00FC08AF" w14:paraId="3ED50BC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69CD0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B6B5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2EF9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DF953"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2C8F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A436BF" w14:textId="77777777" w:rsidR="002F484D" w:rsidRPr="00FC08AF" w:rsidRDefault="002F484D" w:rsidP="00B93C96">
            <w:pPr>
              <w:jc w:val="center"/>
              <w:rPr>
                <w:b/>
                <w:noProof/>
              </w:rPr>
            </w:pPr>
          </w:p>
        </w:tc>
      </w:tr>
      <w:tr w:rsidR="002F484D" w:rsidRPr="00FC08AF" w14:paraId="2D1F0D2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31288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ECCA7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application plane server identity information</w:t>
            </w:r>
            <w:r w:rsidRPr="00FC08AF">
              <w:rPr>
                <w:noProof/>
              </w:rPr>
              <w:t xml:space="preserve"> configuration</w:t>
            </w:r>
            <w:r w:rsidRPr="00FC08AF">
              <w:rPr>
                <w:noProof/>
                <w:lang w:eastAsia="ko-KR"/>
              </w:rPr>
              <w:t>.</w:t>
            </w:r>
          </w:p>
        </w:tc>
      </w:tr>
    </w:tbl>
    <w:p w14:paraId="1B4811D8" w14:textId="77777777" w:rsidR="002C4C5A" w:rsidRPr="00FC08AF" w:rsidRDefault="002C4C5A" w:rsidP="002C4C5A">
      <w:pPr>
        <w:rPr>
          <w:noProof/>
          <w:lang w:eastAsia="ko-KR"/>
        </w:rPr>
      </w:pPr>
      <w:bookmarkStart w:id="1147" w:name="_Toc4578519"/>
      <w:bookmarkStart w:id="1148" w:name="_Toc27728207"/>
    </w:p>
    <w:p w14:paraId="36E1574C" w14:textId="77777777" w:rsidR="002F484D" w:rsidRPr="00FC08AF" w:rsidRDefault="002F484D" w:rsidP="002F484D">
      <w:pPr>
        <w:pStyle w:val="Heading3"/>
        <w:rPr>
          <w:noProof/>
          <w:lang w:eastAsia="ko-KR"/>
        </w:rPr>
      </w:pPr>
      <w:bookmarkStart w:id="1149" w:name="_Toc176353528"/>
      <w:r w:rsidRPr="00FC08AF">
        <w:rPr>
          <w:noProof/>
          <w:lang w:eastAsia="ko-KR"/>
        </w:rPr>
        <w:t>8</w:t>
      </w:r>
      <w:r w:rsidRPr="00FC08AF">
        <w:rPr>
          <w:noProof/>
        </w:rPr>
        <w:t>.2.</w:t>
      </w:r>
      <w:r w:rsidRPr="00FC08AF">
        <w:rPr>
          <w:noProof/>
          <w:lang w:eastAsia="ko-KR"/>
        </w:rPr>
        <w:t>41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bookmarkEnd w:id="1147"/>
      <w:bookmarkEnd w:id="1148"/>
      <w:bookmarkEnd w:id="1149"/>
    </w:p>
    <w:p w14:paraId="7DDED18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B18586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1A1158"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p>
        </w:tc>
      </w:tr>
      <w:tr w:rsidR="002F484D" w:rsidRPr="00FC08AF" w14:paraId="4F21C36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33AF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8B76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1607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F49D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024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51B88C" w14:textId="77777777" w:rsidR="002F484D" w:rsidRPr="00FC08AF" w:rsidRDefault="002F484D" w:rsidP="00B93C96">
            <w:pPr>
              <w:jc w:val="center"/>
              <w:rPr>
                <w:rFonts w:ascii="Arial" w:hAnsi="Arial" w:cs="Arial"/>
                <w:b/>
                <w:noProof/>
                <w:sz w:val="18"/>
                <w:szCs w:val="18"/>
              </w:rPr>
            </w:pPr>
          </w:p>
        </w:tc>
      </w:tr>
      <w:tr w:rsidR="002F484D" w:rsidRPr="00FC08AF" w14:paraId="0E35C14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5219A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F610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345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5DB0B"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12A1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C94A57" w14:textId="77777777" w:rsidR="002F484D" w:rsidRPr="00FC08AF" w:rsidRDefault="002F484D" w:rsidP="00B93C96">
            <w:pPr>
              <w:jc w:val="center"/>
              <w:rPr>
                <w:b/>
                <w:noProof/>
              </w:rPr>
            </w:pPr>
          </w:p>
        </w:tc>
      </w:tr>
      <w:tr w:rsidR="002F484D" w:rsidRPr="00FC08AF" w14:paraId="7BBF9B7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437F5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78938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identity management server </w:t>
            </w:r>
            <w:r w:rsidR="009B73D8" w:rsidRPr="00FC08AF">
              <w:rPr>
                <w:noProof/>
                <w:lang w:eastAsia="ko-KR"/>
              </w:rPr>
              <w:t xml:space="preserve">authorisation endpoint </w:t>
            </w:r>
            <w:r w:rsidRPr="00FC08AF">
              <w:rPr>
                <w:noProof/>
                <w:lang w:eastAsia="ko-KR"/>
              </w:rPr>
              <w:t>identity information.</w:t>
            </w:r>
          </w:p>
        </w:tc>
      </w:tr>
    </w:tbl>
    <w:p w14:paraId="00BC421C" w14:textId="77777777" w:rsidR="002F484D" w:rsidRPr="00FC08AF" w:rsidRDefault="002F484D" w:rsidP="004268B5">
      <w:pPr>
        <w:rPr>
          <w:noProof/>
        </w:rPr>
      </w:pPr>
    </w:p>
    <w:p w14:paraId="5140D4DB"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F32C79A" w14:textId="77777777" w:rsidR="009B73D8" w:rsidRPr="00FC08AF" w:rsidRDefault="009B73D8" w:rsidP="009B73D8">
      <w:pPr>
        <w:pStyle w:val="Heading3"/>
        <w:rPr>
          <w:noProof/>
          <w:lang w:eastAsia="ko-KR"/>
        </w:rPr>
      </w:pPr>
      <w:bookmarkStart w:id="1150" w:name="_Toc4578520"/>
      <w:bookmarkStart w:id="1151" w:name="_Toc27728208"/>
      <w:bookmarkStart w:id="1152" w:name="_Toc176353529"/>
      <w:r w:rsidRPr="00FC08AF">
        <w:rPr>
          <w:noProof/>
          <w:lang w:eastAsia="ko-KR"/>
        </w:rPr>
        <w:t>8</w:t>
      </w:r>
      <w:r w:rsidRPr="00FC08AF">
        <w:rPr>
          <w:noProof/>
        </w:rPr>
        <w:t>.2.</w:t>
      </w:r>
      <w:r w:rsidRPr="00FC08AF">
        <w:rPr>
          <w:noProof/>
          <w:lang w:eastAsia="ko-KR"/>
        </w:rPr>
        <w:t>41A</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AppServerInfo/IDMSTokenEndpoint</w:t>
      </w:r>
      <w:bookmarkEnd w:id="1150"/>
      <w:bookmarkEnd w:id="1151"/>
      <w:bookmarkEnd w:id="1152"/>
    </w:p>
    <w:p w14:paraId="1A202F6C" w14:textId="77777777" w:rsidR="009B73D8" w:rsidRPr="00FC08AF" w:rsidRDefault="009B73D8" w:rsidP="009B73D8">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41A</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B73D8" w:rsidRPr="00FC08AF" w14:paraId="15A2D35C"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C7F8DB" w14:textId="77777777" w:rsidR="009B73D8" w:rsidRPr="00FC08AF" w:rsidRDefault="009B73D8" w:rsidP="00921322">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AppServerInfo/IDMSTokenEndpoint</w:t>
            </w:r>
          </w:p>
        </w:tc>
      </w:tr>
      <w:tr w:rsidR="009B73D8" w:rsidRPr="00FC08AF" w14:paraId="57A46F4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3362F" w14:textId="77777777" w:rsidR="009B73D8" w:rsidRPr="00FC08AF" w:rsidRDefault="009B73D8"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260AD" w14:textId="77777777" w:rsidR="009B73D8" w:rsidRPr="00FC08AF" w:rsidRDefault="009B73D8"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377C7" w14:textId="77777777" w:rsidR="009B73D8" w:rsidRPr="00FC08AF" w:rsidRDefault="009B73D8"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71090" w14:textId="77777777" w:rsidR="009B73D8" w:rsidRPr="00FC08AF" w:rsidRDefault="009B73D8"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36D81" w14:textId="77777777" w:rsidR="009B73D8" w:rsidRPr="00FC08AF" w:rsidRDefault="009B73D8"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BCDE2E" w14:textId="77777777" w:rsidR="009B73D8" w:rsidRPr="00FC08AF" w:rsidRDefault="009B73D8" w:rsidP="00921322">
            <w:pPr>
              <w:jc w:val="center"/>
              <w:rPr>
                <w:rFonts w:ascii="Arial" w:hAnsi="Arial" w:cs="Arial"/>
                <w:b/>
                <w:noProof/>
                <w:sz w:val="18"/>
                <w:szCs w:val="18"/>
              </w:rPr>
            </w:pPr>
          </w:p>
        </w:tc>
      </w:tr>
      <w:tr w:rsidR="009B73D8" w:rsidRPr="00FC08AF" w14:paraId="0EB587FB"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4D5466" w14:textId="77777777" w:rsidR="009B73D8" w:rsidRPr="00FC08AF" w:rsidRDefault="009B73D8"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BBEF2" w14:textId="77777777" w:rsidR="009B73D8" w:rsidRPr="00FC08AF" w:rsidRDefault="009B73D8"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92759" w14:textId="77777777" w:rsidR="009B73D8" w:rsidRPr="00FC08AF" w:rsidRDefault="009B73D8"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76E95" w14:textId="77777777" w:rsidR="009B73D8" w:rsidRPr="00FC08AF" w:rsidRDefault="009B73D8" w:rsidP="0092132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F729" w14:textId="77777777" w:rsidR="009B73D8" w:rsidRPr="00FC08AF" w:rsidRDefault="009B73D8"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6BC01B" w14:textId="77777777" w:rsidR="009B73D8" w:rsidRPr="00FC08AF" w:rsidRDefault="009B73D8" w:rsidP="00921322">
            <w:pPr>
              <w:jc w:val="center"/>
              <w:rPr>
                <w:b/>
                <w:noProof/>
              </w:rPr>
            </w:pPr>
          </w:p>
        </w:tc>
      </w:tr>
      <w:tr w:rsidR="009B73D8" w:rsidRPr="00FC08AF" w14:paraId="3EE9178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2E5630" w14:textId="77777777" w:rsidR="009B73D8" w:rsidRPr="00FC08AF" w:rsidRDefault="009B73D8"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AD5D82" w14:textId="77777777" w:rsidR="009B73D8" w:rsidRPr="00FC08AF" w:rsidRDefault="009B73D8" w:rsidP="00921322">
            <w:pPr>
              <w:rPr>
                <w:noProof/>
                <w:lang w:eastAsia="ko-KR"/>
              </w:rPr>
            </w:pPr>
            <w:r w:rsidRPr="00FC08AF">
              <w:rPr>
                <w:noProof/>
              </w:rPr>
              <w:t xml:space="preserve">This leaf node indicates </w:t>
            </w:r>
            <w:r w:rsidRPr="00FC08AF">
              <w:rPr>
                <w:noProof/>
                <w:lang w:eastAsia="ko-KR"/>
              </w:rPr>
              <w:t>the identity management server token endpoint identity information.</w:t>
            </w:r>
          </w:p>
        </w:tc>
      </w:tr>
    </w:tbl>
    <w:p w14:paraId="0F392F1A" w14:textId="77777777" w:rsidR="009B73D8" w:rsidRPr="00FC08AF" w:rsidRDefault="009B73D8" w:rsidP="004268B5">
      <w:pPr>
        <w:rPr>
          <w:noProof/>
        </w:rPr>
      </w:pPr>
    </w:p>
    <w:p w14:paraId="1FD0B8BC" w14:textId="77777777" w:rsidR="009B73D8" w:rsidRPr="00FC08AF" w:rsidRDefault="009B73D8" w:rsidP="009B73D8">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54BD84B" w14:textId="77777777" w:rsidR="00CD0F8A" w:rsidRPr="00FC08AF" w:rsidRDefault="00CD0F8A" w:rsidP="00CD0F8A">
      <w:pPr>
        <w:pStyle w:val="Heading3"/>
        <w:rPr>
          <w:noProof/>
          <w:lang w:eastAsia="ko-KR"/>
        </w:rPr>
      </w:pPr>
      <w:bookmarkStart w:id="1153" w:name="_Toc4578521"/>
      <w:bookmarkStart w:id="1154" w:name="_Toc27728209"/>
      <w:bookmarkStart w:id="1155" w:name="_Toc176353530"/>
      <w:r w:rsidRPr="00FC08AF">
        <w:rPr>
          <w:noProof/>
          <w:lang w:eastAsia="ko-KR"/>
        </w:rPr>
        <w:t>8</w:t>
      </w:r>
      <w:r w:rsidRPr="00FC08AF">
        <w:rPr>
          <w:noProof/>
        </w:rPr>
        <w:t>.2.</w:t>
      </w:r>
      <w:r w:rsidRPr="00FC08AF">
        <w:rPr>
          <w:noProof/>
          <w:lang w:eastAsia="ko-KR"/>
        </w:rPr>
        <w:t>41B</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AppServerInfo/HTTPProxy</w:t>
      </w:r>
      <w:bookmarkEnd w:id="1153"/>
      <w:bookmarkEnd w:id="1154"/>
      <w:bookmarkEnd w:id="1155"/>
    </w:p>
    <w:p w14:paraId="69B58079"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41B</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AppServerInfo/HTTPProxy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FCC7A79"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0E89E1"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AppServerInfo/HTTPProxy</w:t>
            </w:r>
          </w:p>
        </w:tc>
      </w:tr>
      <w:tr w:rsidR="00CD0F8A" w:rsidRPr="00FC08AF" w14:paraId="1E35524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31FA4"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1AC72"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17166"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823C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08AD0"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A3662" w14:textId="77777777" w:rsidR="00CD0F8A" w:rsidRPr="00FC08AF" w:rsidRDefault="00CD0F8A" w:rsidP="00FC10EA">
            <w:pPr>
              <w:jc w:val="center"/>
              <w:rPr>
                <w:rFonts w:ascii="Arial" w:hAnsi="Arial" w:cs="Arial"/>
                <w:b/>
                <w:noProof/>
                <w:sz w:val="18"/>
                <w:szCs w:val="18"/>
              </w:rPr>
            </w:pPr>
          </w:p>
        </w:tc>
      </w:tr>
      <w:tr w:rsidR="00CD0F8A" w:rsidRPr="00FC08AF" w14:paraId="4C551795"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321D2"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6AED"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3E6D5"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3FF6"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19E42"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0EDF2" w14:textId="77777777" w:rsidR="00CD0F8A" w:rsidRPr="00FC08AF" w:rsidRDefault="00CD0F8A" w:rsidP="00FC10EA">
            <w:pPr>
              <w:jc w:val="center"/>
              <w:rPr>
                <w:b/>
                <w:noProof/>
              </w:rPr>
            </w:pPr>
          </w:p>
        </w:tc>
      </w:tr>
      <w:tr w:rsidR="00CD0F8A" w:rsidRPr="00FC08AF" w14:paraId="37AEC11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769195"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BBF4E5"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the HTTP Proxy identity information.</w:t>
            </w:r>
          </w:p>
        </w:tc>
      </w:tr>
    </w:tbl>
    <w:p w14:paraId="46328FA2" w14:textId="77777777" w:rsidR="00CD0F8A" w:rsidRPr="00FC08AF" w:rsidRDefault="00CD0F8A" w:rsidP="004268B5">
      <w:pPr>
        <w:rPr>
          <w:noProof/>
        </w:rPr>
      </w:pPr>
    </w:p>
    <w:p w14:paraId="1CBD127F" w14:textId="77777777" w:rsidR="00CD0F8A" w:rsidRPr="00FC08AF" w:rsidRDefault="00CD0F8A" w:rsidP="00CD0F8A">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C7B410B" w14:textId="77777777" w:rsidR="002F484D" w:rsidRPr="00FC08AF" w:rsidRDefault="002F484D" w:rsidP="009B73D8">
      <w:pPr>
        <w:pStyle w:val="Heading3"/>
        <w:rPr>
          <w:noProof/>
          <w:lang w:eastAsia="ko-KR"/>
        </w:rPr>
      </w:pPr>
      <w:bookmarkStart w:id="1156" w:name="_Toc4578522"/>
      <w:bookmarkStart w:id="1157" w:name="_Toc27728210"/>
      <w:bookmarkStart w:id="1158" w:name="_Toc176353531"/>
      <w:r w:rsidRPr="00FC08AF">
        <w:rPr>
          <w:noProof/>
          <w:lang w:eastAsia="ko-KR"/>
        </w:rPr>
        <w:t>8</w:t>
      </w:r>
      <w:r w:rsidRPr="00FC08AF">
        <w:rPr>
          <w:noProof/>
        </w:rPr>
        <w:t>.2.</w:t>
      </w:r>
      <w:r w:rsidRPr="00FC08AF">
        <w:rPr>
          <w:noProof/>
          <w:lang w:eastAsia="ko-KR"/>
        </w:rPr>
        <w:t>42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AppServerInfo/GMS</w:t>
      </w:r>
      <w:bookmarkEnd w:id="1156"/>
      <w:bookmarkEnd w:id="1157"/>
      <w:bookmarkEnd w:id="1158"/>
    </w:p>
    <w:p w14:paraId="3F7B119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AppServerInfo/GMS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630234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5EE2C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AppServerInfo/GMS</w:t>
            </w:r>
          </w:p>
        </w:tc>
      </w:tr>
      <w:tr w:rsidR="002F484D" w:rsidRPr="00FC08AF" w14:paraId="42576A0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C6FD7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5A1E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2050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8722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119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A143E" w14:textId="77777777" w:rsidR="002F484D" w:rsidRPr="00FC08AF" w:rsidRDefault="002F484D" w:rsidP="00B93C96">
            <w:pPr>
              <w:jc w:val="center"/>
              <w:rPr>
                <w:rFonts w:ascii="Arial" w:hAnsi="Arial" w:cs="Arial"/>
                <w:b/>
                <w:noProof/>
                <w:sz w:val="18"/>
                <w:szCs w:val="18"/>
              </w:rPr>
            </w:pPr>
          </w:p>
        </w:tc>
      </w:tr>
      <w:tr w:rsidR="002F484D" w:rsidRPr="00FC08AF" w14:paraId="4B294C5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8AC69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2407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0D1E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06FBD"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9F0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414CBB" w14:textId="77777777" w:rsidR="002F484D" w:rsidRPr="00FC08AF" w:rsidRDefault="002F484D" w:rsidP="00B93C96">
            <w:pPr>
              <w:jc w:val="center"/>
              <w:rPr>
                <w:b/>
                <w:noProof/>
              </w:rPr>
            </w:pPr>
          </w:p>
        </w:tc>
      </w:tr>
      <w:tr w:rsidR="002F484D" w:rsidRPr="00FC08AF" w14:paraId="5B2F061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629E7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66148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group management server identity information.</w:t>
            </w:r>
          </w:p>
        </w:tc>
      </w:tr>
    </w:tbl>
    <w:p w14:paraId="360A7CC6" w14:textId="77777777" w:rsidR="002F484D" w:rsidRPr="00FC08AF" w:rsidRDefault="002F484D" w:rsidP="004268B5">
      <w:pPr>
        <w:rPr>
          <w:noProof/>
        </w:rPr>
      </w:pPr>
    </w:p>
    <w:p w14:paraId="4B618388"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76FFDCCF" w14:textId="77777777" w:rsidR="002F484D" w:rsidRPr="00FC08AF" w:rsidRDefault="002F484D" w:rsidP="002F484D">
      <w:pPr>
        <w:pStyle w:val="Heading3"/>
        <w:rPr>
          <w:noProof/>
          <w:lang w:eastAsia="ko-KR"/>
        </w:rPr>
      </w:pPr>
      <w:bookmarkStart w:id="1159" w:name="_Toc4578523"/>
      <w:bookmarkStart w:id="1160" w:name="_Toc27728211"/>
      <w:bookmarkStart w:id="1161" w:name="_Toc176353532"/>
      <w:r w:rsidRPr="00FC08AF">
        <w:rPr>
          <w:noProof/>
          <w:lang w:eastAsia="ko-KR"/>
        </w:rPr>
        <w:t>8</w:t>
      </w:r>
      <w:r w:rsidRPr="00FC08AF">
        <w:rPr>
          <w:noProof/>
        </w:rPr>
        <w:t>.2.</w:t>
      </w:r>
      <w:r w:rsidRPr="00FC08AF">
        <w:rPr>
          <w:noProof/>
          <w:lang w:eastAsia="ko-KR"/>
        </w:rPr>
        <w:t>43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AppServerInfo/CMS</w:t>
      </w:r>
      <w:bookmarkEnd w:id="1159"/>
      <w:bookmarkEnd w:id="1160"/>
      <w:bookmarkEnd w:id="1161"/>
    </w:p>
    <w:p w14:paraId="50C6DA53"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AppServerInfo/CMS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4659B4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B275FE"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AppServerInfo/CMS</w:t>
            </w:r>
          </w:p>
        </w:tc>
      </w:tr>
      <w:tr w:rsidR="002F484D" w:rsidRPr="00FC08AF" w14:paraId="045B9F8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3563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EC7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8415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EFF0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B266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E3749" w14:textId="77777777" w:rsidR="002F484D" w:rsidRPr="00FC08AF" w:rsidRDefault="002F484D" w:rsidP="00B93C96">
            <w:pPr>
              <w:jc w:val="center"/>
              <w:rPr>
                <w:rFonts w:ascii="Arial" w:hAnsi="Arial" w:cs="Arial"/>
                <w:b/>
                <w:noProof/>
                <w:sz w:val="18"/>
                <w:szCs w:val="18"/>
              </w:rPr>
            </w:pPr>
          </w:p>
        </w:tc>
      </w:tr>
      <w:tr w:rsidR="002F484D" w:rsidRPr="00FC08AF" w14:paraId="5F72BAD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038D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48B5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1C00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F9978"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F3F6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01003B" w14:textId="77777777" w:rsidR="002F484D" w:rsidRPr="00FC08AF" w:rsidRDefault="002F484D" w:rsidP="00B93C96">
            <w:pPr>
              <w:jc w:val="center"/>
              <w:rPr>
                <w:b/>
                <w:noProof/>
              </w:rPr>
            </w:pPr>
          </w:p>
        </w:tc>
      </w:tr>
      <w:tr w:rsidR="002F484D" w:rsidRPr="00FC08AF" w14:paraId="58C37B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778B8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15CD7"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configuration management server identity information.</w:t>
            </w:r>
          </w:p>
        </w:tc>
      </w:tr>
    </w:tbl>
    <w:p w14:paraId="5E75E213" w14:textId="77777777" w:rsidR="002F484D" w:rsidRPr="00FC08AF" w:rsidRDefault="002F484D" w:rsidP="004268B5">
      <w:pPr>
        <w:rPr>
          <w:noProof/>
        </w:rPr>
      </w:pPr>
    </w:p>
    <w:p w14:paraId="6B6EEED5"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9CD4BDB" w14:textId="77777777" w:rsidR="002F484D" w:rsidRPr="00FC08AF" w:rsidRDefault="002F484D" w:rsidP="002F484D">
      <w:pPr>
        <w:pStyle w:val="Heading3"/>
        <w:rPr>
          <w:noProof/>
          <w:lang w:eastAsia="ko-KR"/>
        </w:rPr>
      </w:pPr>
      <w:bookmarkStart w:id="1162" w:name="_Toc4578524"/>
      <w:bookmarkStart w:id="1163" w:name="_Toc27728212"/>
      <w:bookmarkStart w:id="1164" w:name="_Toc176353533"/>
      <w:r w:rsidRPr="00FC08AF">
        <w:rPr>
          <w:noProof/>
          <w:lang w:eastAsia="ko-KR"/>
        </w:rPr>
        <w:t>8</w:t>
      </w:r>
      <w:r w:rsidRPr="00FC08AF">
        <w:rPr>
          <w:noProof/>
        </w:rPr>
        <w:t>.2.</w:t>
      </w:r>
      <w:r w:rsidRPr="00FC08AF">
        <w:rPr>
          <w:noProof/>
          <w:lang w:eastAsia="ko-KR"/>
        </w:rPr>
        <w:t>44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AppServerInfo/KMS</w:t>
      </w:r>
      <w:bookmarkEnd w:id="1162"/>
      <w:bookmarkEnd w:id="1163"/>
      <w:bookmarkEnd w:id="1164"/>
    </w:p>
    <w:p w14:paraId="73E3C86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AppServerInfo/KMS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70F1A9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8B177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AppServerInfo/KMS</w:t>
            </w:r>
          </w:p>
        </w:tc>
      </w:tr>
      <w:tr w:rsidR="002F484D" w:rsidRPr="00FC08AF" w14:paraId="14AF786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7C438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7C47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835E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9061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B36B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DDB682" w14:textId="77777777" w:rsidR="002F484D" w:rsidRPr="00FC08AF" w:rsidRDefault="002F484D" w:rsidP="00B93C96">
            <w:pPr>
              <w:jc w:val="center"/>
              <w:rPr>
                <w:rFonts w:ascii="Arial" w:hAnsi="Arial" w:cs="Arial"/>
                <w:b/>
                <w:noProof/>
                <w:sz w:val="18"/>
                <w:szCs w:val="18"/>
              </w:rPr>
            </w:pPr>
          </w:p>
        </w:tc>
      </w:tr>
      <w:tr w:rsidR="002F484D" w:rsidRPr="00FC08AF" w14:paraId="43B2B24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A3BA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FD07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D015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8D1C6"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4861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095FF3" w14:textId="77777777" w:rsidR="002F484D" w:rsidRPr="00FC08AF" w:rsidRDefault="002F484D" w:rsidP="00B93C96">
            <w:pPr>
              <w:jc w:val="center"/>
              <w:rPr>
                <w:b/>
                <w:noProof/>
              </w:rPr>
            </w:pPr>
          </w:p>
        </w:tc>
      </w:tr>
      <w:tr w:rsidR="002F484D" w:rsidRPr="00FC08AF" w14:paraId="451576D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6E7F8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1F0BD3"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key management server identity information.</w:t>
            </w:r>
          </w:p>
        </w:tc>
      </w:tr>
    </w:tbl>
    <w:p w14:paraId="637C0F9B" w14:textId="77777777" w:rsidR="002F484D" w:rsidRPr="00FC08AF" w:rsidRDefault="002F484D" w:rsidP="004268B5">
      <w:pPr>
        <w:rPr>
          <w:noProof/>
        </w:rPr>
      </w:pPr>
    </w:p>
    <w:p w14:paraId="296FABCA"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C1E2F3D" w14:textId="77777777" w:rsidR="00CD0F8A" w:rsidRPr="00FC08AF" w:rsidRDefault="00CD0F8A" w:rsidP="00CD0F8A">
      <w:pPr>
        <w:pStyle w:val="Heading3"/>
        <w:rPr>
          <w:noProof/>
          <w:lang w:eastAsia="ko-KR"/>
        </w:rPr>
      </w:pPr>
      <w:bookmarkStart w:id="1165" w:name="_Toc4578525"/>
      <w:bookmarkStart w:id="1166" w:name="_Toc27728213"/>
      <w:bookmarkStart w:id="1167" w:name="_Toc176353534"/>
      <w:r w:rsidRPr="00FC08AF">
        <w:rPr>
          <w:noProof/>
          <w:lang w:eastAsia="ko-KR"/>
        </w:rPr>
        <w:t>8</w:t>
      </w:r>
      <w:r w:rsidRPr="00FC08AF">
        <w:rPr>
          <w:noProof/>
        </w:rPr>
        <w:t>.2.</w:t>
      </w:r>
      <w:r w:rsidRPr="00FC08AF">
        <w:rPr>
          <w:noProof/>
          <w:lang w:eastAsia="ko-KR"/>
        </w:rPr>
        <w:t>44A</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w:t>
      </w:r>
      <w:bookmarkEnd w:id="1165"/>
      <w:bookmarkEnd w:id="1166"/>
      <w:bookmarkEnd w:id="1167"/>
    </w:p>
    <w:p w14:paraId="6D06FC3E"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44A</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4BD523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07C27F"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w:t>
            </w:r>
          </w:p>
        </w:tc>
      </w:tr>
      <w:tr w:rsidR="00CD0F8A" w:rsidRPr="00FC08AF" w14:paraId="1C85E648"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08A84D"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9060"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89D33"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37DB3"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A2380"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B0DFCA" w14:textId="77777777" w:rsidR="00CD0F8A" w:rsidRPr="00FC08AF" w:rsidRDefault="00CD0F8A" w:rsidP="00FC10EA">
            <w:pPr>
              <w:jc w:val="center"/>
              <w:rPr>
                <w:rFonts w:ascii="Arial" w:hAnsi="Arial" w:cs="Arial"/>
                <w:b/>
                <w:noProof/>
                <w:sz w:val="18"/>
                <w:szCs w:val="18"/>
              </w:rPr>
            </w:pPr>
          </w:p>
        </w:tc>
      </w:tr>
      <w:tr w:rsidR="00CD0F8A" w:rsidRPr="00FC08AF" w14:paraId="2EA5BA6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E01DD7"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5A399"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208B0"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41531" w14:textId="77777777" w:rsidR="00CD0F8A" w:rsidRPr="00FC08AF" w:rsidRDefault="00CD0F8A" w:rsidP="00FC10EA">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DB6B1"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967F7D" w14:textId="77777777" w:rsidR="00CD0F8A" w:rsidRPr="00FC08AF" w:rsidRDefault="00CD0F8A" w:rsidP="00FC10EA">
            <w:pPr>
              <w:jc w:val="center"/>
              <w:rPr>
                <w:b/>
                <w:noProof/>
              </w:rPr>
            </w:pPr>
          </w:p>
        </w:tc>
      </w:tr>
      <w:tr w:rsidR="00CD0F8A" w:rsidRPr="00FC08AF" w14:paraId="73C0EAB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ED9D2C"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375F5" w14:textId="77777777" w:rsidR="00CD0F8A" w:rsidRPr="00FC08AF" w:rsidRDefault="00CD0F8A" w:rsidP="00FC10EA">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TLS tunnel authentication method</w:t>
            </w:r>
            <w:r w:rsidRPr="00FC08AF">
              <w:rPr>
                <w:noProof/>
              </w:rPr>
              <w:t xml:space="preserve"> configuration</w:t>
            </w:r>
            <w:r w:rsidRPr="00FC08AF">
              <w:rPr>
                <w:noProof/>
                <w:lang w:eastAsia="ko-KR"/>
              </w:rPr>
              <w:t>.</w:t>
            </w:r>
          </w:p>
        </w:tc>
      </w:tr>
    </w:tbl>
    <w:p w14:paraId="4AF9E0A6" w14:textId="77777777" w:rsidR="00CD0F8A" w:rsidRPr="00FC08AF" w:rsidRDefault="00CD0F8A" w:rsidP="00CD0F8A">
      <w:pPr>
        <w:rPr>
          <w:noProof/>
          <w:lang w:eastAsia="ko-KR"/>
        </w:rPr>
      </w:pPr>
    </w:p>
    <w:p w14:paraId="6F2C1C8A" w14:textId="77777777" w:rsidR="00CD0F8A" w:rsidRPr="00FC08AF" w:rsidRDefault="00CD0F8A" w:rsidP="00CD0F8A">
      <w:pPr>
        <w:pStyle w:val="Heading3"/>
        <w:rPr>
          <w:noProof/>
          <w:lang w:eastAsia="ko-KR"/>
        </w:rPr>
      </w:pPr>
      <w:bookmarkStart w:id="1168" w:name="_Toc4578526"/>
      <w:bookmarkStart w:id="1169" w:name="_Toc27728214"/>
      <w:bookmarkStart w:id="1170" w:name="_Toc176353535"/>
      <w:r w:rsidRPr="00FC08AF">
        <w:rPr>
          <w:noProof/>
          <w:lang w:eastAsia="ko-KR"/>
        </w:rPr>
        <w:lastRenderedPageBreak/>
        <w:t>8</w:t>
      </w:r>
      <w:r w:rsidRPr="00FC08AF">
        <w:rPr>
          <w:noProof/>
        </w:rPr>
        <w:t>.2.</w:t>
      </w:r>
      <w:r w:rsidRPr="00FC08AF">
        <w:rPr>
          <w:noProof/>
          <w:lang w:eastAsia="ko-KR"/>
        </w:rPr>
        <w:t>44B</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AppServerInfo/TLSTunnelAuthMethod/Mutual</w:t>
      </w:r>
      <w:bookmarkEnd w:id="1168"/>
      <w:bookmarkEnd w:id="1169"/>
      <w:bookmarkEnd w:id="1170"/>
    </w:p>
    <w:p w14:paraId="0A4FCAFA"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44B</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AppServerInfo/TLSTunnelAuthMethod/Mutual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8856C8E"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2AA194"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AppServerInfo/TLSTunnelAuthMethod/Mutual</w:t>
            </w:r>
          </w:p>
        </w:tc>
      </w:tr>
      <w:tr w:rsidR="00CD0F8A" w:rsidRPr="00FC08AF" w14:paraId="62A80EC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A2497F"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A52AB"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2598A"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1E0CC"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9A789"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1CF9CE" w14:textId="77777777" w:rsidR="00CD0F8A" w:rsidRPr="00FC08AF" w:rsidRDefault="00CD0F8A" w:rsidP="00FC10EA">
            <w:pPr>
              <w:jc w:val="center"/>
              <w:rPr>
                <w:rFonts w:ascii="Arial" w:hAnsi="Arial" w:cs="Arial"/>
                <w:b/>
                <w:noProof/>
                <w:sz w:val="18"/>
                <w:szCs w:val="18"/>
              </w:rPr>
            </w:pPr>
          </w:p>
        </w:tc>
      </w:tr>
      <w:tr w:rsidR="00CD0F8A" w:rsidRPr="00FC08AF" w14:paraId="161FC306"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CCCCD"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9B7C0"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B3471"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797E8"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9CB7"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D7CEA7" w14:textId="77777777" w:rsidR="00CD0F8A" w:rsidRPr="00FC08AF" w:rsidRDefault="00CD0F8A" w:rsidP="00FC10EA">
            <w:pPr>
              <w:jc w:val="center"/>
              <w:rPr>
                <w:b/>
                <w:noProof/>
              </w:rPr>
            </w:pPr>
          </w:p>
        </w:tc>
      </w:tr>
      <w:tr w:rsidR="00CD0F8A" w:rsidRPr="00FC08AF" w14:paraId="13DC81C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7573"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6BA66D"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mutual authentication is used for the TLS tunnel authentication.</w:t>
            </w:r>
          </w:p>
        </w:tc>
      </w:tr>
    </w:tbl>
    <w:p w14:paraId="0D6BBBDD" w14:textId="77777777" w:rsidR="00CD0F8A" w:rsidRPr="00FC08AF" w:rsidRDefault="00CD0F8A" w:rsidP="004268B5">
      <w:pPr>
        <w:rPr>
          <w:noProof/>
        </w:rPr>
      </w:pPr>
    </w:p>
    <w:p w14:paraId="7912B777" w14:textId="77777777" w:rsidR="00CD0F8A" w:rsidRPr="00FC08AF" w:rsidRDefault="00CD0F8A" w:rsidP="00CD0F8A">
      <w:pPr>
        <w:rPr>
          <w:noProof/>
          <w:lang w:eastAsia="ko-KR"/>
        </w:rPr>
      </w:pPr>
      <w:r w:rsidRPr="00FC08AF">
        <w:rPr>
          <w:noProof/>
        </w:rPr>
        <w:t>When set to "true" mutual authentication is used</w:t>
      </w:r>
      <w:r w:rsidRPr="00FC08AF">
        <w:rPr>
          <w:noProof/>
          <w:lang w:eastAsia="ko-KR"/>
        </w:rPr>
        <w:t>.</w:t>
      </w:r>
    </w:p>
    <w:p w14:paraId="5E155A8C"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one-way authentication based on the server certificate is used</w:t>
      </w:r>
      <w:r w:rsidRPr="00FC08AF">
        <w:rPr>
          <w:noProof/>
          <w:lang w:eastAsia="ko-KR"/>
        </w:rPr>
        <w:t>.</w:t>
      </w:r>
    </w:p>
    <w:p w14:paraId="743F92AF"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"false"</w:t>
      </w:r>
      <w:r w:rsidRPr="00FC08AF">
        <w:rPr>
          <w:noProof/>
          <w:lang w:eastAsia="ko-KR"/>
        </w:rPr>
        <w:t>.</w:t>
      </w:r>
    </w:p>
    <w:p w14:paraId="45EB3E02" w14:textId="77777777" w:rsidR="00CD0F8A" w:rsidRPr="00FC08AF" w:rsidRDefault="00CD0F8A" w:rsidP="00CD0F8A">
      <w:pPr>
        <w:pStyle w:val="Heading3"/>
        <w:rPr>
          <w:noProof/>
          <w:lang w:eastAsia="ko-KR"/>
        </w:rPr>
      </w:pPr>
      <w:bookmarkStart w:id="1171" w:name="_Toc4578527"/>
      <w:bookmarkStart w:id="1172" w:name="_Toc27728215"/>
      <w:bookmarkStart w:id="1173" w:name="_Toc176353536"/>
      <w:r w:rsidRPr="00FC08AF">
        <w:rPr>
          <w:noProof/>
          <w:lang w:eastAsia="ko-KR"/>
        </w:rPr>
        <w:t>8</w:t>
      </w:r>
      <w:r w:rsidRPr="00FC08AF">
        <w:rPr>
          <w:noProof/>
        </w:rPr>
        <w:t>.2.</w:t>
      </w:r>
      <w:r w:rsidRPr="00FC08AF">
        <w:rPr>
          <w:noProof/>
          <w:lang w:eastAsia="ko-KR"/>
        </w:rPr>
        <w:t>44C</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AppServerInfo/TLSTunnelAuthMethod/X509</w:t>
      </w:r>
      <w:bookmarkEnd w:id="1171"/>
      <w:bookmarkEnd w:id="1172"/>
      <w:bookmarkEnd w:id="1173"/>
    </w:p>
    <w:p w14:paraId="6CB6A512"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44C</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AppServerInfo/TLSTunnelAuthMethod/X509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1056BACF"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E79548"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AppServerInfo/TLSTunnelAuthMethod/X509</w:t>
            </w:r>
          </w:p>
        </w:tc>
      </w:tr>
      <w:tr w:rsidR="00CD0F8A" w:rsidRPr="00FC08AF" w14:paraId="6E0529C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494DE5"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E3AF6"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8B102"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B51B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A0DCD"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06024" w14:textId="77777777" w:rsidR="00CD0F8A" w:rsidRPr="00FC08AF" w:rsidRDefault="00CD0F8A" w:rsidP="00FC10EA">
            <w:pPr>
              <w:jc w:val="center"/>
              <w:rPr>
                <w:rFonts w:ascii="Arial" w:hAnsi="Arial" w:cs="Arial"/>
                <w:b/>
                <w:noProof/>
                <w:sz w:val="18"/>
                <w:szCs w:val="18"/>
              </w:rPr>
            </w:pPr>
          </w:p>
        </w:tc>
      </w:tr>
      <w:tr w:rsidR="00CD0F8A" w:rsidRPr="00FC08AF" w14:paraId="59AD707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20BC4A"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4C9C" w14:textId="77777777" w:rsidR="00CD0F8A" w:rsidRPr="00FC08AF" w:rsidRDefault="00CD0F8A"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BBB76"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37FF4"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05E34"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EAAAF6" w14:textId="77777777" w:rsidR="00CD0F8A" w:rsidRPr="00FC08AF" w:rsidRDefault="00CD0F8A" w:rsidP="00FC10EA">
            <w:pPr>
              <w:jc w:val="center"/>
              <w:rPr>
                <w:b/>
                <w:noProof/>
              </w:rPr>
            </w:pPr>
          </w:p>
        </w:tc>
      </w:tr>
      <w:tr w:rsidR="00CD0F8A" w:rsidRPr="00FC08AF" w14:paraId="7E1059E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BF670E"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E17347" w14:textId="77777777" w:rsidR="00CD0F8A" w:rsidRPr="00FC08AF" w:rsidRDefault="00CD0F8A" w:rsidP="00FC10EA">
            <w:pPr>
              <w:rPr>
                <w:noProof/>
                <w:lang w:eastAsia="ko-KR"/>
              </w:rPr>
            </w:pPr>
            <w:r w:rsidRPr="00FC08AF">
              <w:rPr>
                <w:noProof/>
              </w:rPr>
              <w:t>This leaf node contains the X.509 certificate for</w:t>
            </w:r>
            <w:r w:rsidRPr="00FC08AF">
              <w:rPr>
                <w:noProof/>
                <w:lang w:eastAsia="ko-KR"/>
              </w:rPr>
              <w:t xml:space="preserve"> mutual authentication for the TLS tunnel authentication.</w:t>
            </w:r>
          </w:p>
        </w:tc>
      </w:tr>
    </w:tbl>
    <w:p w14:paraId="545627CB" w14:textId="77777777" w:rsidR="00CD0F8A" w:rsidRPr="00FC08AF" w:rsidRDefault="00CD0F8A" w:rsidP="004268B5">
      <w:pPr>
        <w:rPr>
          <w:noProof/>
        </w:rPr>
      </w:pPr>
    </w:p>
    <w:p w14:paraId="0841832C" w14:textId="77777777" w:rsidR="00CD0F8A" w:rsidRPr="00FC08AF" w:rsidRDefault="00CD0F8A" w:rsidP="00CD0F8A">
      <w:pPr>
        <w:pStyle w:val="Heading3"/>
        <w:rPr>
          <w:noProof/>
          <w:lang w:eastAsia="ko-KR"/>
        </w:rPr>
      </w:pPr>
      <w:bookmarkStart w:id="1174" w:name="_Toc4578528"/>
      <w:bookmarkStart w:id="1175" w:name="_Toc27728216"/>
      <w:bookmarkStart w:id="1176" w:name="_Toc176353537"/>
      <w:r w:rsidRPr="00FC08AF">
        <w:rPr>
          <w:noProof/>
          <w:lang w:eastAsia="ko-KR"/>
        </w:rPr>
        <w:t>8</w:t>
      </w:r>
      <w:r w:rsidRPr="00FC08AF">
        <w:rPr>
          <w:noProof/>
        </w:rPr>
        <w:t>.2.</w:t>
      </w:r>
      <w:r w:rsidRPr="00FC08AF">
        <w:rPr>
          <w:noProof/>
          <w:lang w:eastAsia="ko-KR"/>
        </w:rPr>
        <w:t>44D</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AppServerInfo/TLSTunnelAuthMethod/Key</w:t>
      </w:r>
      <w:bookmarkEnd w:id="1174"/>
      <w:bookmarkEnd w:id="1175"/>
      <w:bookmarkEnd w:id="1176"/>
    </w:p>
    <w:p w14:paraId="5451DC17"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44D</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4F950D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754588"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AppServerInfo/TLSTunnelAuthMethod/Key</w:t>
            </w:r>
          </w:p>
        </w:tc>
      </w:tr>
      <w:tr w:rsidR="00CD0F8A" w:rsidRPr="00FC08AF" w14:paraId="6A2713E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9E36AC"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428AB"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90D32"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C38A4"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C09F"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B73D1" w14:textId="77777777" w:rsidR="00CD0F8A" w:rsidRPr="00FC08AF" w:rsidRDefault="00CD0F8A" w:rsidP="00FC10EA">
            <w:pPr>
              <w:jc w:val="center"/>
              <w:rPr>
                <w:rFonts w:ascii="Arial" w:hAnsi="Arial" w:cs="Arial"/>
                <w:b/>
                <w:noProof/>
                <w:sz w:val="18"/>
                <w:szCs w:val="18"/>
              </w:rPr>
            </w:pPr>
          </w:p>
        </w:tc>
      </w:tr>
      <w:tr w:rsidR="00CD0F8A" w:rsidRPr="00FC08AF" w14:paraId="6E31E3A6"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32A1C9"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904F" w14:textId="77777777" w:rsidR="00CD0F8A" w:rsidRPr="00FC08AF" w:rsidRDefault="00CD0F8A"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DFCF1"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D8604"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007A"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E0490" w14:textId="77777777" w:rsidR="00CD0F8A" w:rsidRPr="00FC08AF" w:rsidRDefault="00CD0F8A" w:rsidP="00FC10EA">
            <w:pPr>
              <w:jc w:val="center"/>
              <w:rPr>
                <w:b/>
                <w:noProof/>
              </w:rPr>
            </w:pPr>
          </w:p>
        </w:tc>
      </w:tr>
      <w:tr w:rsidR="00CD0F8A" w:rsidRPr="00FC08AF" w14:paraId="71F6222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F74142"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8F2E75" w14:textId="77777777" w:rsidR="00CD0F8A" w:rsidRPr="00FC08AF" w:rsidRDefault="00CD0F8A" w:rsidP="00FC10EA">
            <w:pPr>
              <w:rPr>
                <w:noProof/>
                <w:lang w:eastAsia="ko-KR"/>
              </w:rPr>
            </w:pPr>
            <w:r w:rsidRPr="00FC08AF">
              <w:rPr>
                <w:noProof/>
              </w:rPr>
              <w:t>This leaf node contains the pre-shared key for</w:t>
            </w:r>
            <w:r w:rsidRPr="00FC08AF">
              <w:rPr>
                <w:noProof/>
                <w:lang w:eastAsia="ko-KR"/>
              </w:rPr>
              <w:t xml:space="preserve"> mutual authentication for the TLS tunnel authentication.</w:t>
            </w:r>
          </w:p>
        </w:tc>
      </w:tr>
    </w:tbl>
    <w:p w14:paraId="0A8948B4" w14:textId="77777777" w:rsidR="00CD0F8A" w:rsidRPr="00FC08AF" w:rsidRDefault="00CD0F8A" w:rsidP="004268B5">
      <w:pPr>
        <w:rPr>
          <w:noProof/>
        </w:rPr>
      </w:pPr>
    </w:p>
    <w:p w14:paraId="4FB6D1B8" w14:textId="77777777" w:rsidR="00CD0F8A" w:rsidRPr="00FC08AF" w:rsidRDefault="00CD0F8A" w:rsidP="00CD0F8A">
      <w:pPr>
        <w:pStyle w:val="Heading3"/>
        <w:rPr>
          <w:noProof/>
          <w:lang w:eastAsia="ko-KR"/>
        </w:rPr>
      </w:pPr>
      <w:bookmarkStart w:id="1177" w:name="_Toc4578529"/>
      <w:bookmarkStart w:id="1178" w:name="_Toc27728217"/>
      <w:bookmarkStart w:id="1179" w:name="_Toc176353538"/>
      <w:r w:rsidRPr="00FC08AF">
        <w:rPr>
          <w:noProof/>
          <w:lang w:eastAsia="ko-KR"/>
        </w:rPr>
        <w:t>8</w:t>
      </w:r>
      <w:r w:rsidRPr="00FC08AF">
        <w:rPr>
          <w:noProof/>
        </w:rPr>
        <w:t>.2.</w:t>
      </w:r>
      <w:r w:rsidRPr="00FC08AF">
        <w:rPr>
          <w:noProof/>
          <w:lang w:eastAsia="ko-KR"/>
        </w:rPr>
        <w:t>44E</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IntegrityProtection</w:t>
      </w:r>
      <w:bookmarkEnd w:id="1177"/>
      <w:bookmarkEnd w:id="1178"/>
      <w:bookmarkEnd w:id="1179"/>
    </w:p>
    <w:p w14:paraId="33985FC1"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44E</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IntegrityProtection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B81AB6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9E35C5"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IntegrityProtection</w:t>
            </w:r>
          </w:p>
        </w:tc>
      </w:tr>
      <w:tr w:rsidR="00CD0F8A" w:rsidRPr="00FC08AF" w14:paraId="383C50F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9A1499"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4D434"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D7F39"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6674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3EF45"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8F0EED" w14:textId="77777777" w:rsidR="00CD0F8A" w:rsidRPr="00FC08AF" w:rsidRDefault="00CD0F8A" w:rsidP="00FC10EA">
            <w:pPr>
              <w:jc w:val="center"/>
              <w:rPr>
                <w:rFonts w:ascii="Arial" w:hAnsi="Arial" w:cs="Arial"/>
                <w:b/>
                <w:noProof/>
                <w:sz w:val="18"/>
                <w:szCs w:val="18"/>
              </w:rPr>
            </w:pPr>
          </w:p>
        </w:tc>
      </w:tr>
      <w:tr w:rsidR="00CD0F8A" w:rsidRPr="00FC08AF" w14:paraId="02E2CF8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FA2C40"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09960"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8B0BE"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1640E"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850D0"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6132B3" w14:textId="77777777" w:rsidR="00CD0F8A" w:rsidRPr="00FC08AF" w:rsidRDefault="00CD0F8A" w:rsidP="00FC10EA">
            <w:pPr>
              <w:jc w:val="center"/>
              <w:rPr>
                <w:b/>
                <w:noProof/>
              </w:rPr>
            </w:pPr>
          </w:p>
        </w:tc>
      </w:tr>
      <w:tr w:rsidR="00CD0F8A" w:rsidRPr="00FC08AF" w14:paraId="5A3C4111"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4020FE"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3E9DE6"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integrity protection is enabled.</w:t>
            </w:r>
          </w:p>
        </w:tc>
      </w:tr>
    </w:tbl>
    <w:p w14:paraId="54991213" w14:textId="77777777" w:rsidR="00CD0F8A" w:rsidRPr="00FC08AF" w:rsidRDefault="00CD0F8A" w:rsidP="004268B5">
      <w:pPr>
        <w:rPr>
          <w:noProof/>
        </w:rPr>
      </w:pPr>
    </w:p>
    <w:p w14:paraId="0F575399" w14:textId="77777777" w:rsidR="00CD0F8A" w:rsidRPr="00FC08AF" w:rsidRDefault="00CD0F8A" w:rsidP="00CD0F8A">
      <w:pPr>
        <w:rPr>
          <w:noProof/>
          <w:lang w:eastAsia="ko-KR"/>
        </w:rPr>
      </w:pPr>
      <w:r w:rsidRPr="00FC08AF">
        <w:rPr>
          <w:noProof/>
        </w:rPr>
        <w:t xml:space="preserve">When set to "true" </w:t>
      </w:r>
      <w:r w:rsidRPr="00FC08AF">
        <w:rPr>
          <w:noProof/>
          <w:lang w:eastAsia="ko-KR"/>
        </w:rPr>
        <w:t>integrity protection is enabled.</w:t>
      </w:r>
    </w:p>
    <w:p w14:paraId="242ECF41"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integrity protection is disabled.</w:t>
      </w:r>
    </w:p>
    <w:p w14:paraId="32D1ACB5"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"true"</w:t>
      </w:r>
      <w:r w:rsidRPr="00FC08AF">
        <w:rPr>
          <w:noProof/>
          <w:lang w:eastAsia="ko-KR"/>
        </w:rPr>
        <w:t>.</w:t>
      </w:r>
    </w:p>
    <w:p w14:paraId="30DB6928" w14:textId="77777777" w:rsidR="00CD0F8A" w:rsidRPr="00FC08AF" w:rsidRDefault="00CD0F8A" w:rsidP="00CD0F8A">
      <w:pPr>
        <w:pStyle w:val="Heading3"/>
        <w:rPr>
          <w:noProof/>
          <w:lang w:eastAsia="ko-KR"/>
        </w:rPr>
      </w:pPr>
      <w:bookmarkStart w:id="1180" w:name="_Toc4578530"/>
      <w:bookmarkStart w:id="1181" w:name="_Toc27728218"/>
      <w:bookmarkStart w:id="1182" w:name="_Toc176353539"/>
      <w:r w:rsidRPr="00FC08AF">
        <w:rPr>
          <w:noProof/>
          <w:lang w:eastAsia="ko-KR"/>
        </w:rPr>
        <w:lastRenderedPageBreak/>
        <w:t>8</w:t>
      </w:r>
      <w:r w:rsidRPr="00FC08AF">
        <w:rPr>
          <w:noProof/>
        </w:rPr>
        <w:t>.2.</w:t>
      </w:r>
      <w:r w:rsidRPr="00FC08AF">
        <w:rPr>
          <w:noProof/>
          <w:lang w:eastAsia="ko-KR"/>
        </w:rPr>
        <w:t>44F</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ConfidentialityProtection</w:t>
      </w:r>
      <w:bookmarkEnd w:id="1180"/>
      <w:bookmarkEnd w:id="1181"/>
      <w:bookmarkEnd w:id="1182"/>
    </w:p>
    <w:p w14:paraId="6C5DEF5B"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44F</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ConfidentialityProtection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72145F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B46F5D"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ConfidentialityProtection</w:t>
            </w:r>
          </w:p>
        </w:tc>
      </w:tr>
      <w:tr w:rsidR="00CD0F8A" w:rsidRPr="00FC08AF" w14:paraId="1149C41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6B069"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A7A25"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CBAA7"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7103"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9397D"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2F2922" w14:textId="77777777" w:rsidR="00CD0F8A" w:rsidRPr="00FC08AF" w:rsidRDefault="00CD0F8A" w:rsidP="00FC10EA">
            <w:pPr>
              <w:jc w:val="center"/>
              <w:rPr>
                <w:rFonts w:ascii="Arial" w:hAnsi="Arial" w:cs="Arial"/>
                <w:b/>
                <w:noProof/>
                <w:sz w:val="18"/>
                <w:szCs w:val="18"/>
              </w:rPr>
            </w:pPr>
          </w:p>
        </w:tc>
      </w:tr>
      <w:tr w:rsidR="00CD0F8A" w:rsidRPr="00FC08AF" w14:paraId="3B4C93E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44573"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9353B"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BD3DA"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B2D9B"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1843A"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AA74B9" w14:textId="77777777" w:rsidR="00CD0F8A" w:rsidRPr="00FC08AF" w:rsidRDefault="00CD0F8A" w:rsidP="00FC10EA">
            <w:pPr>
              <w:jc w:val="center"/>
              <w:rPr>
                <w:b/>
                <w:noProof/>
              </w:rPr>
            </w:pPr>
          </w:p>
        </w:tc>
      </w:tr>
      <w:tr w:rsidR="00CD0F8A" w:rsidRPr="00FC08AF" w14:paraId="51C33FB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2F5B0"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282293"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integrity protection is enabled.</w:t>
            </w:r>
          </w:p>
        </w:tc>
      </w:tr>
    </w:tbl>
    <w:p w14:paraId="4A71036F" w14:textId="77777777" w:rsidR="00CD0F8A" w:rsidRPr="00FC08AF" w:rsidRDefault="00CD0F8A" w:rsidP="004268B5">
      <w:pPr>
        <w:rPr>
          <w:noProof/>
        </w:rPr>
      </w:pPr>
    </w:p>
    <w:p w14:paraId="6C9DA7FE" w14:textId="77777777" w:rsidR="00CD0F8A" w:rsidRPr="00FC08AF" w:rsidRDefault="00CD0F8A" w:rsidP="00CD0F8A">
      <w:pPr>
        <w:rPr>
          <w:noProof/>
          <w:lang w:eastAsia="ko-KR"/>
        </w:rPr>
      </w:pPr>
      <w:r w:rsidRPr="00FC08AF">
        <w:rPr>
          <w:noProof/>
        </w:rPr>
        <w:t xml:space="preserve">When set to "true" </w:t>
      </w:r>
      <w:r w:rsidRPr="00FC08AF">
        <w:rPr>
          <w:noProof/>
          <w:lang w:eastAsia="ko-KR"/>
        </w:rPr>
        <w:t>confidentiality protection is enabled.</w:t>
      </w:r>
    </w:p>
    <w:p w14:paraId="77429FF9"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confidentiality protection is disabled.</w:t>
      </w:r>
    </w:p>
    <w:p w14:paraId="52001874"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"true"</w:t>
      </w:r>
      <w:r w:rsidRPr="00FC08AF">
        <w:rPr>
          <w:noProof/>
          <w:lang w:eastAsia="ko-KR"/>
        </w:rPr>
        <w:t>.</w:t>
      </w:r>
    </w:p>
    <w:p w14:paraId="68B703DD" w14:textId="77777777" w:rsidR="002F484D" w:rsidRPr="00FC08AF" w:rsidRDefault="002F484D" w:rsidP="002F484D">
      <w:pPr>
        <w:pStyle w:val="Heading3"/>
        <w:rPr>
          <w:noProof/>
          <w:lang w:eastAsia="ko-KR"/>
        </w:rPr>
      </w:pPr>
      <w:bookmarkStart w:id="1183" w:name="_Toc4578531"/>
      <w:bookmarkStart w:id="1184" w:name="_Toc27728219"/>
      <w:bookmarkStart w:id="1185" w:name="_Toc176353540"/>
      <w:r w:rsidRPr="00FC08AF">
        <w:rPr>
          <w:noProof/>
          <w:lang w:eastAsia="ko-KR"/>
        </w:rPr>
        <w:t>8</w:t>
      </w:r>
      <w:r w:rsidRPr="00FC08AF">
        <w:rPr>
          <w:noProof/>
        </w:rPr>
        <w:t>.2.</w:t>
      </w:r>
      <w:r w:rsidRPr="00FC08AF">
        <w:rPr>
          <w:noProof/>
          <w:lang w:eastAsia="ko-KR"/>
        </w:rPr>
        <w:t>45</w:t>
      </w:r>
      <w:r w:rsidRPr="00FC08AF">
        <w:rPr>
          <w:noProof/>
        </w:rPr>
        <w:tab/>
        <w:t>/</w:t>
      </w:r>
      <w:r w:rsidRPr="00FC08AF">
        <w:rPr>
          <w:i/>
          <w:iCs/>
          <w:noProof/>
        </w:rPr>
        <w:t>&lt;x&gt;</w:t>
      </w:r>
      <w:r w:rsidRPr="00FC08AF">
        <w:rPr>
          <w:noProof/>
        </w:rPr>
        <w:t>/OffNetwork</w:t>
      </w:r>
      <w:bookmarkEnd w:id="1183"/>
      <w:bookmarkEnd w:id="1184"/>
      <w:bookmarkEnd w:id="1185"/>
    </w:p>
    <w:p w14:paraId="501C1A70"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45</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76F827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2F1CC4" w14:textId="77777777" w:rsidR="002F484D" w:rsidRPr="00FC08AF" w:rsidRDefault="002F484D" w:rsidP="00B93C96">
            <w:pPr>
              <w:rPr>
                <w:rFonts w:ascii="Arial" w:hAnsi="Arial" w:cs="Arial"/>
                <w:noProof/>
                <w:sz w:val="18"/>
                <w:szCs w:val="18"/>
              </w:rPr>
            </w:pPr>
            <w:r w:rsidRPr="00FC08AF">
              <w:rPr>
                <w:noProof/>
              </w:rPr>
              <w:t>OffNetwork</w:t>
            </w:r>
          </w:p>
        </w:tc>
      </w:tr>
      <w:tr w:rsidR="002F484D" w:rsidRPr="00FC08AF" w14:paraId="39D253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DD5D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1908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2EC8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D9B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74A6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5ED305" w14:textId="77777777" w:rsidR="002F484D" w:rsidRPr="00FC08AF" w:rsidRDefault="002F484D" w:rsidP="00B93C96">
            <w:pPr>
              <w:jc w:val="center"/>
              <w:rPr>
                <w:rFonts w:ascii="Arial" w:hAnsi="Arial" w:cs="Arial"/>
                <w:b/>
                <w:noProof/>
                <w:sz w:val="18"/>
                <w:szCs w:val="18"/>
              </w:rPr>
            </w:pPr>
          </w:p>
        </w:tc>
      </w:tr>
      <w:tr w:rsidR="002F484D" w:rsidRPr="00FC08AF" w14:paraId="43DDD87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CA5EF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9F9C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F3AA6"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9F4E7"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32D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CC0B65" w14:textId="77777777" w:rsidR="002F484D" w:rsidRPr="00FC08AF" w:rsidRDefault="002F484D" w:rsidP="00B93C96">
            <w:pPr>
              <w:jc w:val="center"/>
              <w:rPr>
                <w:b/>
                <w:noProof/>
              </w:rPr>
            </w:pPr>
          </w:p>
        </w:tc>
      </w:tr>
      <w:tr w:rsidR="002F484D" w:rsidRPr="00FC08AF" w14:paraId="3F9AC65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C61E9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90DDD3"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the off-network operation.</w:t>
            </w:r>
          </w:p>
        </w:tc>
      </w:tr>
    </w:tbl>
    <w:p w14:paraId="2FB8A80A" w14:textId="77777777" w:rsidR="002F484D" w:rsidRPr="00FC08AF" w:rsidRDefault="002F484D" w:rsidP="002F484D">
      <w:pPr>
        <w:rPr>
          <w:noProof/>
          <w:lang w:eastAsia="ko-KR"/>
        </w:rPr>
      </w:pPr>
    </w:p>
    <w:p w14:paraId="5A1361B2" w14:textId="77777777" w:rsidR="002F484D" w:rsidRPr="00FC08AF" w:rsidRDefault="002F484D" w:rsidP="002F484D">
      <w:pPr>
        <w:pStyle w:val="Heading3"/>
        <w:rPr>
          <w:noProof/>
          <w:lang w:eastAsia="ko-KR"/>
        </w:rPr>
      </w:pPr>
      <w:bookmarkStart w:id="1186" w:name="_Toc4578532"/>
      <w:bookmarkStart w:id="1187" w:name="_Toc27728220"/>
      <w:bookmarkStart w:id="1188" w:name="_Toc176353541"/>
      <w:r w:rsidRPr="00FC08AF">
        <w:rPr>
          <w:noProof/>
          <w:lang w:eastAsia="ko-KR"/>
        </w:rPr>
        <w:t>8</w:t>
      </w:r>
      <w:r w:rsidRPr="00FC08AF">
        <w:rPr>
          <w:noProof/>
        </w:rPr>
        <w:t>.2.</w:t>
      </w:r>
      <w:r w:rsidRPr="00FC08AF">
        <w:rPr>
          <w:noProof/>
          <w:lang w:eastAsia="ko-KR"/>
        </w:rPr>
        <w:t>46</w:t>
      </w:r>
      <w:r w:rsidRPr="00FC08AF">
        <w:rPr>
          <w:noProof/>
        </w:rPr>
        <w:tab/>
        <w:t>/</w:t>
      </w:r>
      <w:r w:rsidRPr="00FC08AF">
        <w:rPr>
          <w:i/>
          <w:iCs/>
          <w:noProof/>
        </w:rPr>
        <w:t>&lt;x&gt;</w:t>
      </w:r>
      <w:r w:rsidRPr="00FC08AF">
        <w:rPr>
          <w:noProof/>
        </w:rPr>
        <w:t>/OffNetwork/</w:t>
      </w:r>
      <w:r w:rsidRPr="00FC08AF">
        <w:rPr>
          <w:noProof/>
          <w:lang w:eastAsia="ko-KR"/>
        </w:rPr>
        <w:t>Timers</w:t>
      </w:r>
      <w:bookmarkEnd w:id="1186"/>
      <w:bookmarkEnd w:id="1187"/>
      <w:bookmarkEnd w:id="1188"/>
    </w:p>
    <w:p w14:paraId="3497D03E"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9549B9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1CA78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w:t>
            </w:r>
          </w:p>
        </w:tc>
      </w:tr>
      <w:tr w:rsidR="002F484D" w:rsidRPr="00FC08AF" w14:paraId="088E2B7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E1179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2D6B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51D8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A8A1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0DAE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FB2A2F" w14:textId="77777777" w:rsidR="002F484D" w:rsidRPr="00FC08AF" w:rsidRDefault="002F484D" w:rsidP="00B93C96">
            <w:pPr>
              <w:jc w:val="center"/>
              <w:rPr>
                <w:rFonts w:ascii="Arial" w:hAnsi="Arial" w:cs="Arial"/>
                <w:b/>
                <w:noProof/>
                <w:sz w:val="18"/>
                <w:szCs w:val="18"/>
              </w:rPr>
            </w:pPr>
          </w:p>
        </w:tc>
      </w:tr>
      <w:tr w:rsidR="002F484D" w:rsidRPr="00FC08AF" w14:paraId="3D57C8E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2708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917E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7EA8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D8B3F"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3C4E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6BE86" w14:textId="77777777" w:rsidR="002F484D" w:rsidRPr="00FC08AF" w:rsidRDefault="002F484D" w:rsidP="00B93C96">
            <w:pPr>
              <w:jc w:val="center"/>
              <w:rPr>
                <w:b/>
                <w:noProof/>
              </w:rPr>
            </w:pPr>
          </w:p>
        </w:tc>
      </w:tr>
      <w:tr w:rsidR="002F484D" w:rsidRPr="00FC08AF" w14:paraId="060D944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C36F4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FFDEF"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timer</w:t>
            </w:r>
            <w:r w:rsidRPr="00FC08AF">
              <w:rPr>
                <w:noProof/>
              </w:rPr>
              <w:t xml:space="preserve"> configuration</w:t>
            </w:r>
            <w:r w:rsidRPr="00FC08AF">
              <w:rPr>
                <w:noProof/>
                <w:lang w:eastAsia="ko-KR"/>
              </w:rPr>
              <w:t>.</w:t>
            </w:r>
          </w:p>
        </w:tc>
      </w:tr>
    </w:tbl>
    <w:p w14:paraId="51FDB165" w14:textId="77777777" w:rsidR="002F484D" w:rsidRPr="00FC08AF" w:rsidRDefault="002F484D" w:rsidP="002F484D">
      <w:pPr>
        <w:rPr>
          <w:noProof/>
        </w:rPr>
      </w:pPr>
    </w:p>
    <w:p w14:paraId="0C8B4E7B" w14:textId="77777777" w:rsidR="002F484D" w:rsidRPr="00FC08AF" w:rsidRDefault="002F484D" w:rsidP="002F484D">
      <w:pPr>
        <w:pStyle w:val="Heading3"/>
        <w:rPr>
          <w:noProof/>
          <w:lang w:eastAsia="ko-KR"/>
        </w:rPr>
      </w:pPr>
      <w:bookmarkStart w:id="1189" w:name="_Toc4578533"/>
      <w:bookmarkStart w:id="1190" w:name="_Toc27728221"/>
      <w:bookmarkStart w:id="1191" w:name="_Toc176353542"/>
      <w:r w:rsidRPr="00FC08AF">
        <w:rPr>
          <w:noProof/>
          <w:lang w:eastAsia="ko-KR"/>
        </w:rPr>
        <w:t>8</w:t>
      </w:r>
      <w:r w:rsidRPr="00FC08AF">
        <w:rPr>
          <w:noProof/>
        </w:rPr>
        <w:t>.2.</w:t>
      </w:r>
      <w:r w:rsidRPr="00FC08AF">
        <w:rPr>
          <w:noProof/>
          <w:lang w:eastAsia="ko-KR"/>
        </w:rPr>
        <w:t>47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w:t>
      </w:r>
      <w:bookmarkEnd w:id="1189"/>
      <w:bookmarkEnd w:id="1190"/>
      <w:bookmarkEnd w:id="1191"/>
    </w:p>
    <w:p w14:paraId="574E6F8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B1C98A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19FD70"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w:t>
            </w:r>
          </w:p>
        </w:tc>
      </w:tr>
      <w:tr w:rsidR="002F484D" w:rsidRPr="00FC08AF" w14:paraId="2E034E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8953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1E77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A148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62F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E903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5FA329" w14:textId="77777777" w:rsidR="002F484D" w:rsidRPr="00FC08AF" w:rsidRDefault="002F484D" w:rsidP="00B93C96">
            <w:pPr>
              <w:jc w:val="center"/>
              <w:rPr>
                <w:rFonts w:ascii="Arial" w:hAnsi="Arial" w:cs="Arial"/>
                <w:b/>
                <w:noProof/>
                <w:sz w:val="18"/>
                <w:szCs w:val="18"/>
              </w:rPr>
            </w:pPr>
          </w:p>
        </w:tc>
      </w:tr>
      <w:tr w:rsidR="002F484D" w:rsidRPr="00FC08AF" w14:paraId="250D2F6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8B42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734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7DB6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84852"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B461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4C7ABB" w14:textId="77777777" w:rsidR="002F484D" w:rsidRPr="00FC08AF" w:rsidRDefault="002F484D" w:rsidP="00B93C96">
            <w:pPr>
              <w:jc w:val="center"/>
              <w:rPr>
                <w:b/>
                <w:noProof/>
              </w:rPr>
            </w:pPr>
          </w:p>
        </w:tc>
      </w:tr>
      <w:tr w:rsidR="002F484D" w:rsidRPr="00FC08AF" w14:paraId="42F9DD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DF4EB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DC92D5"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00467AE9" w:rsidRPr="00FC08AF">
              <w:rPr>
                <w:noProof/>
                <w:lang w:eastAsia="ko-KR"/>
              </w:rPr>
              <w:t xml:space="preserve"> MCPTT</w:t>
            </w:r>
            <w:r w:rsidRPr="00FC08AF">
              <w:rPr>
                <w:noProof/>
                <w:lang w:eastAsia="ko-KR"/>
              </w:rPr>
              <w:t xml:space="preserve"> timer for wait for call announcement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6C5AF8B" w14:textId="77777777" w:rsidR="002C4C5A" w:rsidRPr="00FC08AF" w:rsidRDefault="002C4C5A" w:rsidP="002C4C5A">
      <w:pPr>
        <w:rPr>
          <w:noProof/>
          <w:lang w:eastAsia="ko-KR"/>
        </w:rPr>
      </w:pPr>
    </w:p>
    <w:p w14:paraId="68EC144D"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43D3BFA4" w14:textId="77777777" w:rsidR="002F484D" w:rsidRPr="00FC08AF" w:rsidRDefault="002F484D" w:rsidP="002F484D">
      <w:pPr>
        <w:rPr>
          <w:noProof/>
          <w:lang w:eastAsia="ko-KR"/>
        </w:rPr>
      </w:pPr>
      <w:r w:rsidRPr="00FC08AF">
        <w:rPr>
          <w:noProof/>
        </w:rPr>
        <w:t xml:space="preserve">The </w:t>
      </w:r>
      <w:r w:rsidRPr="00FC08AF">
        <w:rPr>
          <w:noProof/>
          <w:lang w:eastAsia="ko-KR"/>
        </w:rPr>
        <w:t>timer TFG1</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2D6BBF1C" w14:textId="77777777" w:rsidR="002F484D" w:rsidRPr="00FC08AF" w:rsidRDefault="002F484D" w:rsidP="002F484D">
      <w:pPr>
        <w:pStyle w:val="Heading3"/>
        <w:rPr>
          <w:noProof/>
          <w:lang w:eastAsia="ko-KR"/>
        </w:rPr>
      </w:pPr>
      <w:bookmarkStart w:id="1192" w:name="_Toc4578534"/>
      <w:bookmarkStart w:id="1193" w:name="_Toc27728222"/>
      <w:bookmarkStart w:id="1194" w:name="_Toc176353543"/>
      <w:r w:rsidRPr="00FC08AF">
        <w:rPr>
          <w:noProof/>
          <w:lang w:eastAsia="ko-KR"/>
        </w:rPr>
        <w:lastRenderedPageBreak/>
        <w:t>8</w:t>
      </w:r>
      <w:r w:rsidRPr="00FC08AF">
        <w:rPr>
          <w:noProof/>
        </w:rPr>
        <w:t>.2.</w:t>
      </w:r>
      <w:r w:rsidRPr="00FC08AF">
        <w:rPr>
          <w:noProof/>
          <w:lang w:eastAsia="ko-KR"/>
        </w:rPr>
        <w:t>48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Timers/TFG2</w:t>
      </w:r>
      <w:bookmarkEnd w:id="1192"/>
      <w:bookmarkEnd w:id="1193"/>
      <w:bookmarkEnd w:id="1194"/>
    </w:p>
    <w:p w14:paraId="198F686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67086D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A5A325"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Timers/TFG2</w:t>
            </w:r>
          </w:p>
        </w:tc>
      </w:tr>
      <w:tr w:rsidR="002F484D" w:rsidRPr="00FC08AF" w14:paraId="31E4074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22CD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E1CA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EEF0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441F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2C46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061F1B" w14:textId="77777777" w:rsidR="002F484D" w:rsidRPr="00FC08AF" w:rsidRDefault="002F484D" w:rsidP="00B93C96">
            <w:pPr>
              <w:jc w:val="center"/>
              <w:rPr>
                <w:rFonts w:ascii="Arial" w:hAnsi="Arial" w:cs="Arial"/>
                <w:b/>
                <w:noProof/>
                <w:sz w:val="18"/>
                <w:szCs w:val="18"/>
              </w:rPr>
            </w:pPr>
          </w:p>
        </w:tc>
      </w:tr>
      <w:tr w:rsidR="002F484D" w:rsidRPr="00FC08AF" w14:paraId="48F3263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9138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EF3D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E4C9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DE90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1315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4DDBB9" w14:textId="77777777" w:rsidR="002F484D" w:rsidRPr="00FC08AF" w:rsidRDefault="002F484D" w:rsidP="00B93C96">
            <w:pPr>
              <w:jc w:val="center"/>
              <w:rPr>
                <w:b/>
                <w:noProof/>
              </w:rPr>
            </w:pPr>
          </w:p>
        </w:tc>
      </w:tr>
      <w:tr w:rsidR="002F484D" w:rsidRPr="00FC08AF" w14:paraId="0E1BD13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0EF0C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384E2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00467AE9" w:rsidRPr="00FC08AF">
              <w:rPr>
                <w:noProof/>
                <w:lang w:eastAsia="ko-KR"/>
              </w:rPr>
              <w:t xml:space="preserve"> MCPTT</w:t>
            </w:r>
            <w:r w:rsidRPr="00FC08AF">
              <w:rPr>
                <w:noProof/>
                <w:lang w:eastAsia="ko-KR"/>
              </w:rPr>
              <w:t xml:space="preserve"> timer for call announcement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C350B28" w14:textId="77777777" w:rsidR="002C4C5A" w:rsidRPr="00FC08AF" w:rsidRDefault="002C4C5A" w:rsidP="002C4C5A">
      <w:pPr>
        <w:rPr>
          <w:noProof/>
          <w:lang w:eastAsia="ko-KR"/>
        </w:rPr>
      </w:pPr>
    </w:p>
    <w:p w14:paraId="79F9ECD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04012412" w14:textId="77777777" w:rsidR="002F484D" w:rsidRPr="00FC08AF" w:rsidRDefault="002F484D" w:rsidP="002F484D">
      <w:pPr>
        <w:rPr>
          <w:noProof/>
          <w:lang w:eastAsia="ko-KR"/>
        </w:rPr>
      </w:pPr>
      <w:r w:rsidRPr="00FC08AF">
        <w:rPr>
          <w:noProof/>
        </w:rPr>
        <w:t xml:space="preserve">The </w:t>
      </w:r>
      <w:r w:rsidRPr="00FC08AF">
        <w:rPr>
          <w:noProof/>
          <w:lang w:eastAsia="ko-KR"/>
        </w:rPr>
        <w:t>timer TFG2</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3AD18029" w14:textId="77777777" w:rsidR="002F484D" w:rsidRPr="00FC08AF" w:rsidRDefault="002F484D" w:rsidP="002F484D">
      <w:pPr>
        <w:pStyle w:val="Heading3"/>
        <w:rPr>
          <w:noProof/>
          <w:lang w:eastAsia="ko-KR"/>
        </w:rPr>
      </w:pPr>
      <w:bookmarkStart w:id="1195" w:name="_Toc4578535"/>
      <w:bookmarkStart w:id="1196" w:name="_Toc27728223"/>
      <w:bookmarkStart w:id="1197" w:name="_Toc176353544"/>
      <w:r w:rsidRPr="00FC08AF">
        <w:rPr>
          <w:noProof/>
          <w:lang w:eastAsia="ko-KR"/>
        </w:rPr>
        <w:t>8</w:t>
      </w:r>
      <w:r w:rsidRPr="00FC08AF">
        <w:rPr>
          <w:noProof/>
        </w:rPr>
        <w:t>.2.</w:t>
      </w:r>
      <w:r w:rsidRPr="00FC08AF">
        <w:rPr>
          <w:noProof/>
          <w:lang w:eastAsia="ko-KR"/>
        </w:rPr>
        <w:t>49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Timers/TFG3</w:t>
      </w:r>
      <w:bookmarkEnd w:id="1195"/>
      <w:bookmarkEnd w:id="1196"/>
      <w:bookmarkEnd w:id="1197"/>
    </w:p>
    <w:p w14:paraId="122E728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3556E4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EC390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Timers/TFG3</w:t>
            </w:r>
          </w:p>
        </w:tc>
      </w:tr>
      <w:tr w:rsidR="002F484D" w:rsidRPr="00FC08AF" w14:paraId="789EA7A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75843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E491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79F2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2395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CC9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0D9F21" w14:textId="77777777" w:rsidR="002F484D" w:rsidRPr="00FC08AF" w:rsidRDefault="002F484D" w:rsidP="00B93C96">
            <w:pPr>
              <w:jc w:val="center"/>
              <w:rPr>
                <w:rFonts w:ascii="Arial" w:hAnsi="Arial" w:cs="Arial"/>
                <w:b/>
                <w:noProof/>
                <w:sz w:val="18"/>
                <w:szCs w:val="18"/>
              </w:rPr>
            </w:pPr>
          </w:p>
        </w:tc>
      </w:tr>
      <w:tr w:rsidR="002F484D" w:rsidRPr="00FC08AF" w14:paraId="5D7A80E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91A20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DEF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30C9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6971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ECA2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D5B76" w14:textId="77777777" w:rsidR="002F484D" w:rsidRPr="00FC08AF" w:rsidRDefault="002F484D" w:rsidP="00B93C96">
            <w:pPr>
              <w:jc w:val="center"/>
              <w:rPr>
                <w:b/>
                <w:noProof/>
              </w:rPr>
            </w:pPr>
          </w:p>
        </w:tc>
      </w:tr>
      <w:tr w:rsidR="002F484D" w:rsidRPr="00FC08AF" w14:paraId="0BA75C7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B0F3B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838C3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call probe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E943C4C" w14:textId="77777777" w:rsidR="002C4C5A" w:rsidRPr="00FC08AF" w:rsidRDefault="002C4C5A" w:rsidP="002C4C5A">
      <w:pPr>
        <w:rPr>
          <w:noProof/>
          <w:lang w:eastAsia="ko-KR"/>
        </w:rPr>
      </w:pPr>
    </w:p>
    <w:p w14:paraId="07D9F70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4FE5D64A" w14:textId="77777777" w:rsidR="002F484D" w:rsidRPr="00FC08AF" w:rsidRDefault="002F484D" w:rsidP="002F484D">
      <w:pPr>
        <w:rPr>
          <w:noProof/>
          <w:lang w:eastAsia="ko-KR"/>
        </w:rPr>
      </w:pPr>
      <w:r w:rsidRPr="00FC08AF">
        <w:rPr>
          <w:noProof/>
        </w:rPr>
        <w:t xml:space="preserve">The </w:t>
      </w:r>
      <w:r w:rsidRPr="00FC08AF">
        <w:rPr>
          <w:noProof/>
          <w:lang w:eastAsia="ko-KR"/>
        </w:rPr>
        <w:t>timer TFG3</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3F5AACD0" w14:textId="77777777" w:rsidR="002F484D" w:rsidRPr="00FC08AF" w:rsidRDefault="002F484D" w:rsidP="002F484D">
      <w:pPr>
        <w:pStyle w:val="Heading3"/>
        <w:rPr>
          <w:noProof/>
          <w:lang w:eastAsia="ko-KR"/>
        </w:rPr>
      </w:pPr>
      <w:bookmarkStart w:id="1198" w:name="_Toc4578536"/>
      <w:bookmarkStart w:id="1199" w:name="_Toc27728224"/>
      <w:bookmarkStart w:id="1200" w:name="_Toc176353545"/>
      <w:r w:rsidRPr="00FC08AF">
        <w:rPr>
          <w:noProof/>
          <w:lang w:eastAsia="ko-KR"/>
        </w:rPr>
        <w:t>8</w:t>
      </w:r>
      <w:r w:rsidRPr="00FC08AF">
        <w:rPr>
          <w:noProof/>
        </w:rPr>
        <w:t>.2.</w:t>
      </w:r>
      <w:r w:rsidRPr="00FC08AF">
        <w:rPr>
          <w:noProof/>
          <w:lang w:eastAsia="ko-KR"/>
        </w:rPr>
        <w:t>50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Timers/TFG4</w:t>
      </w:r>
      <w:bookmarkEnd w:id="1198"/>
      <w:bookmarkEnd w:id="1199"/>
      <w:bookmarkEnd w:id="1200"/>
    </w:p>
    <w:p w14:paraId="14A47424" w14:textId="77777777" w:rsidR="002F484D" w:rsidRPr="00FC08AF" w:rsidRDefault="002F484D" w:rsidP="002F484D">
      <w:pPr>
        <w:pStyle w:val="TH"/>
        <w:rPr>
          <w:noProof/>
          <w:lang w:eastAsia="ko-KR"/>
        </w:rPr>
      </w:pPr>
      <w:r w:rsidRPr="00FC08AF">
        <w:rPr>
          <w:noProof/>
        </w:rPr>
        <w:t>Table </w:t>
      </w:r>
      <w:r w:rsidRPr="00FC08AF">
        <w:rPr>
          <w:noProof/>
          <w:lang w:eastAsia="ko-KR"/>
        </w:rPr>
        <w:t>8.2.50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EB0FB1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0854F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Timers/TFG4</w:t>
            </w:r>
          </w:p>
        </w:tc>
      </w:tr>
      <w:tr w:rsidR="002F484D" w:rsidRPr="00FC08AF" w14:paraId="3D3CFA8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9DC6B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D7C7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D23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73FB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3D83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DBCC64" w14:textId="77777777" w:rsidR="002F484D" w:rsidRPr="00FC08AF" w:rsidRDefault="002F484D" w:rsidP="00B93C96">
            <w:pPr>
              <w:jc w:val="center"/>
              <w:rPr>
                <w:rFonts w:ascii="Arial" w:hAnsi="Arial" w:cs="Arial"/>
                <w:b/>
                <w:noProof/>
                <w:sz w:val="18"/>
                <w:szCs w:val="18"/>
              </w:rPr>
            </w:pPr>
          </w:p>
        </w:tc>
      </w:tr>
      <w:tr w:rsidR="002F484D" w:rsidRPr="00FC08AF" w14:paraId="7E0CB70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651EC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BC3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3A52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38A2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700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F4AFE6" w14:textId="77777777" w:rsidR="002F484D" w:rsidRPr="00FC08AF" w:rsidRDefault="002F484D" w:rsidP="00B93C96">
            <w:pPr>
              <w:jc w:val="center"/>
              <w:rPr>
                <w:b/>
                <w:noProof/>
              </w:rPr>
            </w:pPr>
          </w:p>
        </w:tc>
      </w:tr>
      <w:tr w:rsidR="002F484D" w:rsidRPr="00FC08AF" w14:paraId="2DFEDC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7C21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E6D9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waiting for the MCPTT user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56E23E0" w14:textId="77777777" w:rsidR="002C4C5A" w:rsidRPr="00FC08AF" w:rsidRDefault="002C4C5A" w:rsidP="002C4C5A">
      <w:pPr>
        <w:rPr>
          <w:noProof/>
          <w:lang w:eastAsia="ko-KR"/>
        </w:rPr>
      </w:pPr>
    </w:p>
    <w:p w14:paraId="0D630F8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0-60</w:t>
      </w:r>
    </w:p>
    <w:p w14:paraId="2C58A9DB" w14:textId="77777777" w:rsidR="002F484D" w:rsidRPr="00FC08AF" w:rsidRDefault="002F484D" w:rsidP="002F484D">
      <w:pPr>
        <w:rPr>
          <w:noProof/>
          <w:lang w:eastAsia="ko-KR"/>
        </w:rPr>
      </w:pPr>
      <w:r w:rsidRPr="00FC08AF">
        <w:rPr>
          <w:noProof/>
        </w:rPr>
        <w:t xml:space="preserve">The </w:t>
      </w:r>
      <w:r w:rsidRPr="00FC08AF">
        <w:rPr>
          <w:noProof/>
          <w:lang w:eastAsia="ko-KR"/>
        </w:rPr>
        <w:t>timer TFG4</w:t>
      </w:r>
      <w:r w:rsidRPr="00FC08AF">
        <w:rPr>
          <w:noProof/>
        </w:rPr>
        <w:t xml:space="preserve"> is in seconds</w:t>
      </w:r>
      <w:r w:rsidRPr="00FC08AF">
        <w:rPr>
          <w:noProof/>
          <w:lang w:eastAsia="ko-KR"/>
        </w:rPr>
        <w:t>.</w:t>
      </w:r>
    </w:p>
    <w:p w14:paraId="60790648" w14:textId="77777777" w:rsidR="002F484D" w:rsidRPr="00FC08AF" w:rsidRDefault="002F484D" w:rsidP="002F484D">
      <w:pPr>
        <w:pStyle w:val="Heading3"/>
        <w:rPr>
          <w:noProof/>
          <w:lang w:eastAsia="ko-KR"/>
        </w:rPr>
      </w:pPr>
      <w:bookmarkStart w:id="1201" w:name="_Toc4578537"/>
      <w:bookmarkStart w:id="1202" w:name="_Toc27728225"/>
      <w:bookmarkStart w:id="1203" w:name="_Toc176353546"/>
      <w:r w:rsidRPr="00FC08AF">
        <w:rPr>
          <w:noProof/>
          <w:lang w:eastAsia="ko-KR"/>
        </w:rPr>
        <w:t>8</w:t>
      </w:r>
      <w:r w:rsidRPr="00FC08AF">
        <w:rPr>
          <w:noProof/>
        </w:rPr>
        <w:t>.2.</w:t>
      </w:r>
      <w:r w:rsidRPr="00FC08AF">
        <w:rPr>
          <w:noProof/>
          <w:lang w:eastAsia="ko-KR"/>
        </w:rPr>
        <w:t>51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Timers/TFG5</w:t>
      </w:r>
      <w:bookmarkEnd w:id="1201"/>
      <w:bookmarkEnd w:id="1202"/>
      <w:bookmarkEnd w:id="1203"/>
    </w:p>
    <w:p w14:paraId="1DF2DC30" w14:textId="77777777" w:rsidR="002F484D" w:rsidRPr="00FC08AF" w:rsidRDefault="002F484D" w:rsidP="002F484D">
      <w:pPr>
        <w:pStyle w:val="TH"/>
        <w:rPr>
          <w:noProof/>
          <w:lang w:eastAsia="ko-KR"/>
        </w:rPr>
      </w:pPr>
      <w:r w:rsidRPr="00FC08AF">
        <w:rPr>
          <w:noProof/>
        </w:rPr>
        <w:t>Table </w:t>
      </w:r>
      <w:r w:rsidRPr="00FC08AF">
        <w:rPr>
          <w:noProof/>
          <w:lang w:eastAsia="ko-KR"/>
        </w:rPr>
        <w:t>8.2.51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C2DF23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F5E3B9"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Timers/TFG5</w:t>
            </w:r>
          </w:p>
        </w:tc>
      </w:tr>
      <w:tr w:rsidR="002F484D" w:rsidRPr="00FC08AF" w14:paraId="59F087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B2292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1C31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52D5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CF4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2B59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7DE615" w14:textId="77777777" w:rsidR="002F484D" w:rsidRPr="00FC08AF" w:rsidRDefault="002F484D" w:rsidP="00B93C96">
            <w:pPr>
              <w:jc w:val="center"/>
              <w:rPr>
                <w:rFonts w:ascii="Arial" w:hAnsi="Arial" w:cs="Arial"/>
                <w:b/>
                <w:noProof/>
                <w:sz w:val="18"/>
                <w:szCs w:val="18"/>
              </w:rPr>
            </w:pPr>
          </w:p>
        </w:tc>
      </w:tr>
      <w:tr w:rsidR="002F484D" w:rsidRPr="00FC08AF" w14:paraId="65EF43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8450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F4D1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C0E6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F947"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808A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411C81" w14:textId="77777777" w:rsidR="002F484D" w:rsidRPr="00FC08AF" w:rsidRDefault="002F484D" w:rsidP="00B93C96">
            <w:pPr>
              <w:jc w:val="center"/>
              <w:rPr>
                <w:b/>
                <w:noProof/>
              </w:rPr>
            </w:pPr>
          </w:p>
        </w:tc>
      </w:tr>
      <w:tr w:rsidR="002F484D" w:rsidRPr="00FC08AF" w14:paraId="1A7363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0DA46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67E97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not present incoming call announcements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7BC077A" w14:textId="77777777" w:rsidR="002C4C5A" w:rsidRPr="00FC08AF" w:rsidRDefault="002C4C5A" w:rsidP="002C4C5A">
      <w:pPr>
        <w:rPr>
          <w:noProof/>
          <w:lang w:eastAsia="ko-KR"/>
        </w:rPr>
      </w:pPr>
    </w:p>
    <w:p w14:paraId="6377AA16"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00C4F4DF" w14:textId="77777777" w:rsidR="002F484D" w:rsidRPr="00FC08AF" w:rsidRDefault="002F484D" w:rsidP="002F484D">
      <w:pPr>
        <w:rPr>
          <w:noProof/>
          <w:lang w:eastAsia="ko-KR"/>
        </w:rPr>
      </w:pPr>
      <w:r w:rsidRPr="00FC08AF">
        <w:rPr>
          <w:noProof/>
        </w:rPr>
        <w:lastRenderedPageBreak/>
        <w:t xml:space="preserve">The </w:t>
      </w:r>
      <w:r w:rsidRPr="00FC08AF">
        <w:rPr>
          <w:noProof/>
          <w:lang w:eastAsia="ko-KR"/>
        </w:rPr>
        <w:t>timer TFG5</w:t>
      </w:r>
      <w:r w:rsidRPr="00FC08AF">
        <w:rPr>
          <w:noProof/>
        </w:rPr>
        <w:t xml:space="preserve"> is in seconds</w:t>
      </w:r>
      <w:r w:rsidRPr="00FC08AF">
        <w:rPr>
          <w:noProof/>
          <w:lang w:eastAsia="ko-KR"/>
        </w:rPr>
        <w:t>.</w:t>
      </w:r>
    </w:p>
    <w:p w14:paraId="1EF2D18D" w14:textId="77777777" w:rsidR="002F484D" w:rsidRPr="00FC08AF" w:rsidRDefault="002F484D" w:rsidP="002F484D">
      <w:pPr>
        <w:pStyle w:val="Heading3"/>
        <w:rPr>
          <w:noProof/>
          <w:lang w:eastAsia="ko-KR"/>
        </w:rPr>
      </w:pPr>
      <w:bookmarkStart w:id="1204" w:name="_Toc4578538"/>
      <w:bookmarkStart w:id="1205" w:name="_Toc27728226"/>
      <w:bookmarkStart w:id="1206" w:name="_Toc176353547"/>
      <w:r w:rsidRPr="00FC08AF">
        <w:rPr>
          <w:noProof/>
        </w:rPr>
        <w:t>8.2.</w:t>
      </w:r>
      <w:r w:rsidRPr="00FC08AF">
        <w:rPr>
          <w:noProof/>
          <w:lang w:eastAsia="ko-KR"/>
        </w:rPr>
        <w:t>52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Timers/TFG11</w:t>
      </w:r>
      <w:bookmarkEnd w:id="1204"/>
      <w:bookmarkEnd w:id="1205"/>
      <w:bookmarkEnd w:id="1206"/>
    </w:p>
    <w:p w14:paraId="645DCD16" w14:textId="77777777" w:rsidR="002F484D" w:rsidRPr="00FC08AF" w:rsidRDefault="002F484D" w:rsidP="002F484D">
      <w:pPr>
        <w:pStyle w:val="TH"/>
        <w:rPr>
          <w:noProof/>
          <w:lang w:eastAsia="ko-KR"/>
        </w:rPr>
      </w:pPr>
      <w:r w:rsidRPr="00FC08AF">
        <w:rPr>
          <w:noProof/>
        </w:rPr>
        <w:t>Table </w:t>
      </w:r>
      <w:r w:rsidRPr="00FC08AF">
        <w:rPr>
          <w:noProof/>
          <w:lang w:eastAsia="ko-KR"/>
        </w:rPr>
        <w:t>8.2.52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A87E4E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91B98A"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Timers/TFG11</w:t>
            </w:r>
          </w:p>
        </w:tc>
      </w:tr>
      <w:tr w:rsidR="002F484D" w:rsidRPr="00FC08AF" w14:paraId="4F868CD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5893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D391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4708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E2CA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410A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2FDEE4" w14:textId="77777777" w:rsidR="002F484D" w:rsidRPr="00FC08AF" w:rsidRDefault="002F484D" w:rsidP="00B93C96">
            <w:pPr>
              <w:jc w:val="center"/>
              <w:rPr>
                <w:rFonts w:ascii="Arial" w:hAnsi="Arial" w:cs="Arial"/>
                <w:b/>
                <w:noProof/>
                <w:sz w:val="18"/>
                <w:szCs w:val="18"/>
              </w:rPr>
            </w:pPr>
          </w:p>
        </w:tc>
      </w:tr>
      <w:tr w:rsidR="002F484D" w:rsidRPr="00FC08AF" w14:paraId="7EB5429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D627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2BA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0785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7C64"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4CE5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CB9F90" w14:textId="77777777" w:rsidR="002F484D" w:rsidRPr="00FC08AF" w:rsidRDefault="002F484D" w:rsidP="00B93C96">
            <w:pPr>
              <w:jc w:val="center"/>
              <w:rPr>
                <w:b/>
                <w:noProof/>
              </w:rPr>
            </w:pPr>
          </w:p>
        </w:tc>
      </w:tr>
      <w:tr w:rsidR="002F484D" w:rsidRPr="00FC08AF" w14:paraId="35BA88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C938B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91501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timer for MCPTT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0128F67" w14:textId="77777777" w:rsidR="002C4C5A" w:rsidRPr="00FC08AF" w:rsidRDefault="002C4C5A" w:rsidP="002C4C5A">
      <w:pPr>
        <w:rPr>
          <w:noProof/>
          <w:lang w:eastAsia="ko-KR"/>
        </w:rPr>
      </w:pPr>
    </w:p>
    <w:p w14:paraId="73144F8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6D3B4069" w14:textId="77777777" w:rsidR="002F484D" w:rsidRPr="00FC08AF" w:rsidRDefault="002F484D" w:rsidP="002F484D">
      <w:pPr>
        <w:rPr>
          <w:noProof/>
          <w:lang w:eastAsia="ko-KR"/>
        </w:rPr>
      </w:pPr>
      <w:r w:rsidRPr="00FC08AF">
        <w:rPr>
          <w:noProof/>
        </w:rPr>
        <w:t xml:space="preserve">The </w:t>
      </w:r>
      <w:r w:rsidRPr="00FC08AF">
        <w:rPr>
          <w:noProof/>
          <w:lang w:eastAsia="ko-KR"/>
        </w:rPr>
        <w:t>timer TFG11</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1522E4AC" w14:textId="77777777" w:rsidR="002F484D" w:rsidRPr="00FC08AF" w:rsidRDefault="002F484D" w:rsidP="002F484D">
      <w:pPr>
        <w:pStyle w:val="Heading3"/>
        <w:rPr>
          <w:noProof/>
          <w:lang w:eastAsia="ko-KR"/>
        </w:rPr>
      </w:pPr>
      <w:bookmarkStart w:id="1207" w:name="_Toc4578539"/>
      <w:bookmarkStart w:id="1208" w:name="_Toc27728227"/>
      <w:bookmarkStart w:id="1209" w:name="_Toc176353548"/>
      <w:r w:rsidRPr="00FC08AF">
        <w:rPr>
          <w:noProof/>
        </w:rPr>
        <w:t>8.2.</w:t>
      </w:r>
      <w:r w:rsidRPr="00FC08AF">
        <w:rPr>
          <w:noProof/>
          <w:lang w:eastAsia="ko-KR"/>
        </w:rPr>
        <w:t>53</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Timers/TFG12</w:t>
      </w:r>
      <w:bookmarkEnd w:id="1207"/>
      <w:bookmarkEnd w:id="1208"/>
      <w:bookmarkEnd w:id="1209"/>
    </w:p>
    <w:p w14:paraId="76AB5CF1" w14:textId="77777777" w:rsidR="002F484D" w:rsidRPr="00FC08AF" w:rsidRDefault="002F484D" w:rsidP="002F484D">
      <w:pPr>
        <w:pStyle w:val="TH"/>
        <w:rPr>
          <w:noProof/>
          <w:lang w:eastAsia="ko-KR"/>
        </w:rPr>
      </w:pPr>
      <w:r w:rsidRPr="00FC08AF">
        <w:rPr>
          <w:noProof/>
        </w:rPr>
        <w:t>Table </w:t>
      </w:r>
      <w:r w:rsidRPr="00FC08AF">
        <w:rPr>
          <w:noProof/>
          <w:lang w:eastAsia="ko-KR"/>
        </w:rPr>
        <w:t>8.2.53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A701B4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98E2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Timers/TFG12</w:t>
            </w:r>
          </w:p>
        </w:tc>
      </w:tr>
      <w:tr w:rsidR="002F484D" w:rsidRPr="00FC08AF" w14:paraId="07F68EB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D459B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2041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4AF7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B52E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81B0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D16402" w14:textId="77777777" w:rsidR="002F484D" w:rsidRPr="00FC08AF" w:rsidRDefault="002F484D" w:rsidP="00B93C96">
            <w:pPr>
              <w:jc w:val="center"/>
              <w:rPr>
                <w:rFonts w:ascii="Arial" w:hAnsi="Arial" w:cs="Arial"/>
                <w:b/>
                <w:noProof/>
                <w:sz w:val="18"/>
                <w:szCs w:val="18"/>
              </w:rPr>
            </w:pPr>
          </w:p>
        </w:tc>
      </w:tr>
      <w:tr w:rsidR="002F484D" w:rsidRPr="00FC08AF" w14:paraId="71F68E8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E1B9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1A5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22EF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1045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0371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9DBA08" w14:textId="77777777" w:rsidR="002F484D" w:rsidRPr="00FC08AF" w:rsidRDefault="002F484D" w:rsidP="00B93C96">
            <w:pPr>
              <w:jc w:val="center"/>
              <w:rPr>
                <w:b/>
                <w:noProof/>
              </w:rPr>
            </w:pPr>
          </w:p>
        </w:tc>
      </w:tr>
      <w:tr w:rsidR="002F484D" w:rsidRPr="00FC08AF" w14:paraId="3F12A14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C7F2F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1DB9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timer for MCPTT imminent peril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8C1DDB6" w14:textId="77777777" w:rsidR="002C4C5A" w:rsidRPr="00FC08AF" w:rsidRDefault="002C4C5A" w:rsidP="002C4C5A">
      <w:pPr>
        <w:rPr>
          <w:noProof/>
          <w:lang w:eastAsia="ko-KR"/>
        </w:rPr>
      </w:pPr>
    </w:p>
    <w:p w14:paraId="50635C71"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0EDE4647" w14:textId="77777777" w:rsidR="002F484D" w:rsidRPr="00FC08AF" w:rsidRDefault="002F484D" w:rsidP="002F484D">
      <w:pPr>
        <w:rPr>
          <w:noProof/>
          <w:lang w:eastAsia="ko-KR"/>
        </w:rPr>
      </w:pPr>
      <w:r w:rsidRPr="00FC08AF">
        <w:rPr>
          <w:noProof/>
        </w:rPr>
        <w:t xml:space="preserve">The </w:t>
      </w:r>
      <w:r w:rsidRPr="00FC08AF">
        <w:rPr>
          <w:noProof/>
          <w:lang w:eastAsia="ko-KR"/>
        </w:rPr>
        <w:t>timer TFG12</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003AC280" w14:textId="77777777" w:rsidR="00825C29" w:rsidRPr="00FC08AF" w:rsidRDefault="00825C29" w:rsidP="009E135B">
      <w:pPr>
        <w:pStyle w:val="Heading3"/>
        <w:suppressAutoHyphens/>
        <w:ind w:left="0" w:firstLine="0"/>
        <w:rPr>
          <w:noProof/>
        </w:rPr>
      </w:pPr>
      <w:bookmarkStart w:id="1210" w:name="_Toc4578540"/>
      <w:bookmarkStart w:id="1211" w:name="_Toc27728228"/>
      <w:bookmarkStart w:id="1212" w:name="_Toc176353549"/>
      <w:r w:rsidRPr="00FC08AF">
        <w:rPr>
          <w:noProof/>
        </w:rPr>
        <w:t>8.2.5</w:t>
      </w:r>
      <w:r w:rsidRPr="00FC08AF">
        <w:rPr>
          <w:noProof/>
          <w:lang w:eastAsia="ko-KR"/>
        </w:rPr>
        <w:t>4</w:t>
      </w:r>
      <w:r w:rsidRPr="00FC08AF">
        <w:rPr>
          <w:noProof/>
        </w:rPr>
        <w:tab/>
        <w:t>/</w:t>
      </w:r>
      <w:r w:rsidRPr="00FC08AF">
        <w:rPr>
          <w:i/>
          <w:iCs/>
          <w:noProof/>
        </w:rPr>
        <w:t>&lt;x&gt;</w:t>
      </w:r>
      <w:r w:rsidRPr="00FC08AF">
        <w:rPr>
          <w:noProof/>
        </w:rPr>
        <w:t>/OffNetwork/Timers/TFG13</w:t>
      </w:r>
      <w:bookmarkEnd w:id="1210"/>
      <w:bookmarkEnd w:id="1211"/>
      <w:bookmarkEnd w:id="1212"/>
    </w:p>
    <w:p w14:paraId="69445E85" w14:textId="77777777" w:rsidR="00825C29" w:rsidRPr="00FC08AF" w:rsidRDefault="00825C29" w:rsidP="00825C29">
      <w:pPr>
        <w:pStyle w:val="TH"/>
        <w:rPr>
          <w:noProof/>
        </w:rPr>
      </w:pPr>
      <w:r w:rsidRPr="00FC08AF">
        <w:rPr>
          <w:noProof/>
        </w:rPr>
        <w:t>Table 8.2.5</w:t>
      </w:r>
      <w:r w:rsidRPr="00FC08AF">
        <w:rPr>
          <w:noProof/>
          <w:lang w:eastAsia="ko-KR"/>
        </w:rPr>
        <w:t>4</w:t>
      </w:r>
      <w:r w:rsidRPr="00FC08AF">
        <w:rPr>
          <w:noProof/>
        </w:rPr>
        <w:t>.1: /</w:t>
      </w:r>
      <w:r w:rsidRPr="00FC08AF">
        <w:rPr>
          <w:i/>
          <w:iCs/>
          <w:noProof/>
        </w:rPr>
        <w:t>&lt;x&gt;</w:t>
      </w:r>
      <w:r w:rsidRPr="00FC08AF">
        <w:rPr>
          <w:noProof/>
        </w:rPr>
        <w:t>/OffNetwork/Timers/TFG13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FC08AF" w14:paraId="1B4874D6"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B1318" w14:textId="77777777" w:rsidR="00825C29" w:rsidRPr="00FC08AF" w:rsidRDefault="00825C29" w:rsidP="00CF1FEB">
            <w:pPr>
              <w:rPr>
                <w:noProof/>
              </w:rPr>
            </w:pPr>
            <w:r w:rsidRPr="00FC08AF">
              <w:rPr>
                <w:noProof/>
              </w:rPr>
              <w:t>OffNetwork/Timers/TFG13</w:t>
            </w:r>
          </w:p>
        </w:tc>
      </w:tr>
      <w:tr w:rsidR="00825C29" w:rsidRPr="00FC08AF" w14:paraId="4E61474D"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45B6E59F" w14:textId="77777777" w:rsidR="00825C29" w:rsidRPr="00FC08AF"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493E13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0834271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53CC7FF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6755DBB4" w14:textId="77777777" w:rsidR="00825C29" w:rsidRPr="00FC08AF" w:rsidRDefault="00825C29" w:rsidP="00CF1FEB">
            <w:pPr>
              <w:pStyle w:val="TAC"/>
              <w:rPr>
                <w:rFonts w:cs="Arial"/>
                <w:b/>
                <w:noProof/>
                <w:szCs w:val="18"/>
                <w:lang w:eastAsia="en-US"/>
              </w:rPr>
            </w:pPr>
            <w:r w:rsidRPr="00FC08AF">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3DA7256" w14:textId="77777777" w:rsidR="00825C29" w:rsidRPr="00FC08AF" w:rsidRDefault="00825C29" w:rsidP="00CF1FEB">
            <w:pPr>
              <w:snapToGrid w:val="0"/>
              <w:jc w:val="center"/>
              <w:rPr>
                <w:rFonts w:ascii="Arial" w:hAnsi="Arial" w:cs="Arial"/>
                <w:b/>
                <w:noProof/>
                <w:sz w:val="18"/>
                <w:szCs w:val="18"/>
              </w:rPr>
            </w:pPr>
          </w:p>
        </w:tc>
      </w:tr>
      <w:tr w:rsidR="00825C29" w:rsidRPr="00FC08AF" w14:paraId="40841E47"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04F92AB2" w14:textId="77777777" w:rsidR="00825C29" w:rsidRPr="00FC08AF"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65E79A58"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01191E3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3BA86A83"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470AF137" w14:textId="77777777" w:rsidR="00825C29" w:rsidRPr="00FC08AF" w:rsidRDefault="00825C29" w:rsidP="00CF1FEB">
            <w:pPr>
              <w:pStyle w:val="TAC"/>
              <w:rPr>
                <w:b/>
                <w:noProof/>
                <w:lang w:eastAsia="en-US"/>
              </w:rPr>
            </w:pPr>
            <w:r w:rsidRPr="00FC08AF">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09D4B72E" w14:textId="77777777" w:rsidR="00825C29" w:rsidRPr="00FC08AF" w:rsidRDefault="00825C29" w:rsidP="00CF1FEB">
            <w:pPr>
              <w:snapToGrid w:val="0"/>
              <w:jc w:val="center"/>
              <w:rPr>
                <w:b/>
                <w:noProof/>
              </w:rPr>
            </w:pPr>
          </w:p>
        </w:tc>
      </w:tr>
      <w:tr w:rsidR="00825C29" w:rsidRPr="00FC08AF" w14:paraId="406D798C"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278A56F9" w14:textId="77777777" w:rsidR="00825C29" w:rsidRPr="00FC08AF"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374562" w14:textId="77777777" w:rsidR="00825C29" w:rsidRPr="00FC08AF" w:rsidRDefault="00825C29" w:rsidP="00CF1FEB">
            <w:pPr>
              <w:rPr>
                <w:noProof/>
              </w:rPr>
            </w:pPr>
            <w:r w:rsidRPr="00FC08AF">
              <w:rPr>
                <w:noProof/>
              </w:rPr>
              <w:t xml:space="preserve">This leaf node indicates the </w:t>
            </w:r>
            <w:r w:rsidR="00467AE9" w:rsidRPr="00FC08AF">
              <w:rPr>
                <w:noProof/>
              </w:rPr>
              <w:t xml:space="preserve">MCPTT </w:t>
            </w:r>
            <w:r w:rsidRPr="00FC08AF">
              <w:rPr>
                <w:noProof/>
              </w:rPr>
              <w:t>timer for implicit priority downgrade as specified in 3GPP TS 24.379 [7].</w:t>
            </w:r>
          </w:p>
        </w:tc>
      </w:tr>
    </w:tbl>
    <w:p w14:paraId="42DCCB7F" w14:textId="77777777" w:rsidR="002C4C5A" w:rsidRPr="00FC08AF" w:rsidRDefault="002C4C5A" w:rsidP="002C4C5A">
      <w:pPr>
        <w:rPr>
          <w:noProof/>
          <w:lang w:eastAsia="ko-KR"/>
        </w:rPr>
      </w:pPr>
    </w:p>
    <w:p w14:paraId="2B77B210" w14:textId="77777777" w:rsidR="00825C29" w:rsidRPr="00FC08AF" w:rsidRDefault="00825C29" w:rsidP="00825C29">
      <w:pPr>
        <w:pStyle w:val="B1"/>
        <w:rPr>
          <w:noProof/>
        </w:rPr>
      </w:pPr>
      <w:r w:rsidRPr="00FC08AF">
        <w:rPr>
          <w:noProof/>
        </w:rPr>
        <w:t>-</w:t>
      </w:r>
      <w:r w:rsidRPr="00FC08AF">
        <w:rPr>
          <w:noProof/>
        </w:rPr>
        <w:tab/>
        <w:t>Values: 0-255</w:t>
      </w:r>
    </w:p>
    <w:p w14:paraId="29F6CB02" w14:textId="77777777" w:rsidR="00825C29" w:rsidRPr="00FC08AF" w:rsidRDefault="00825C29" w:rsidP="00825C29">
      <w:pPr>
        <w:rPr>
          <w:noProof/>
          <w:shd w:val="clear" w:color="auto" w:fill="00FF00"/>
        </w:rPr>
      </w:pPr>
      <w:r w:rsidRPr="00FC08AF">
        <w:rPr>
          <w:noProof/>
        </w:rPr>
        <w:t xml:space="preserve">The timer TFG13 is in seconds. </w:t>
      </w:r>
    </w:p>
    <w:p w14:paraId="7BD6D23B" w14:textId="77777777" w:rsidR="00CD0F8A" w:rsidRPr="00FC08AF" w:rsidRDefault="00CD0F8A" w:rsidP="009E135B">
      <w:pPr>
        <w:pStyle w:val="Heading3"/>
        <w:suppressAutoHyphens/>
        <w:ind w:left="0" w:firstLine="0"/>
        <w:rPr>
          <w:noProof/>
        </w:rPr>
      </w:pPr>
      <w:bookmarkStart w:id="1213" w:name="_Toc4578541"/>
      <w:bookmarkStart w:id="1214" w:name="_Toc27728229"/>
      <w:bookmarkStart w:id="1215" w:name="_Toc176353550"/>
      <w:r w:rsidRPr="00FC08AF">
        <w:rPr>
          <w:noProof/>
        </w:rPr>
        <w:t>8.2.5</w:t>
      </w:r>
      <w:r w:rsidRPr="00FC08AF">
        <w:rPr>
          <w:noProof/>
          <w:lang w:eastAsia="ko-KR"/>
        </w:rPr>
        <w:t>4A</w:t>
      </w:r>
      <w:r w:rsidRPr="00FC08AF">
        <w:rPr>
          <w:noProof/>
        </w:rPr>
        <w:tab/>
        <w:t>/</w:t>
      </w:r>
      <w:r w:rsidRPr="00FC08AF">
        <w:rPr>
          <w:i/>
          <w:iCs/>
          <w:noProof/>
        </w:rPr>
        <w:t>&lt;x&gt;</w:t>
      </w:r>
      <w:r w:rsidRPr="00FC08AF">
        <w:rPr>
          <w:noProof/>
        </w:rPr>
        <w:t>/OffNetwork/Timers/TFG14</w:t>
      </w:r>
      <w:bookmarkEnd w:id="1213"/>
      <w:bookmarkEnd w:id="1214"/>
      <w:bookmarkEnd w:id="1215"/>
    </w:p>
    <w:p w14:paraId="7B4C1EB6" w14:textId="77777777" w:rsidR="00CD0F8A" w:rsidRPr="00FC08AF" w:rsidRDefault="00CD0F8A" w:rsidP="00CD0F8A">
      <w:pPr>
        <w:pStyle w:val="TH"/>
        <w:rPr>
          <w:noProof/>
        </w:rPr>
      </w:pPr>
      <w:r w:rsidRPr="00FC08AF">
        <w:rPr>
          <w:noProof/>
        </w:rPr>
        <w:t>Table 8.2.5</w:t>
      </w:r>
      <w:r w:rsidRPr="00FC08AF">
        <w:rPr>
          <w:noProof/>
          <w:lang w:eastAsia="ko-KR"/>
        </w:rPr>
        <w:t>4A</w:t>
      </w:r>
      <w:r w:rsidRPr="00FC08AF">
        <w:rPr>
          <w:noProof/>
        </w:rPr>
        <w:t>.1: /</w:t>
      </w:r>
      <w:r w:rsidRPr="00FC08AF">
        <w:rPr>
          <w:i/>
          <w:iCs/>
          <w:noProof/>
        </w:rPr>
        <w:t>&lt;x&gt;</w:t>
      </w:r>
      <w:r w:rsidRPr="00FC08AF">
        <w:rPr>
          <w:noProof/>
        </w:rPr>
        <w:t>/OffNetwork/Timers/TFG14</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CD0F8A" w:rsidRPr="00FC08AF" w14:paraId="54532B31"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324320EE" w14:textId="77777777" w:rsidR="00CD0F8A" w:rsidRPr="00FC08AF" w:rsidRDefault="00CD0F8A" w:rsidP="00FC10EA">
            <w:pPr>
              <w:rPr>
                <w:noProof/>
              </w:rPr>
            </w:pPr>
            <w:r w:rsidRPr="00FC08AF">
              <w:rPr>
                <w:noProof/>
              </w:rPr>
              <w:t>OffNetwork/Timers/TFG14</w:t>
            </w:r>
          </w:p>
        </w:tc>
      </w:tr>
      <w:tr w:rsidR="00CD0F8A" w:rsidRPr="00FC08AF" w14:paraId="62180FA5"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15ACE3C0" w14:textId="77777777" w:rsidR="00CD0F8A" w:rsidRPr="00FC08AF" w:rsidRDefault="00CD0F8A" w:rsidP="00FC10EA">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24A9F446" w14:textId="77777777" w:rsidR="00CD0F8A" w:rsidRPr="00FC08AF" w:rsidRDefault="00CD0F8A"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270CEBC3" w14:textId="77777777" w:rsidR="00CD0F8A" w:rsidRPr="00FC08AF" w:rsidRDefault="00CD0F8A"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35BD5282" w14:textId="77777777" w:rsidR="00CD0F8A" w:rsidRPr="00FC08AF" w:rsidRDefault="00CD0F8A"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3B1327AF" w14:textId="77777777" w:rsidR="00CD0F8A" w:rsidRPr="00FC08AF" w:rsidRDefault="00CD0F8A" w:rsidP="00FC10EA">
            <w:pPr>
              <w:pStyle w:val="TAC"/>
              <w:rPr>
                <w:rFonts w:cs="Arial"/>
                <w:b/>
                <w:noProof/>
                <w:szCs w:val="18"/>
              </w:rPr>
            </w:pPr>
            <w:r w:rsidRPr="00FC08AF">
              <w:rPr>
                <w:noProof/>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8E631F9" w14:textId="77777777" w:rsidR="00CD0F8A" w:rsidRPr="00FC08AF" w:rsidRDefault="00CD0F8A" w:rsidP="00FC10EA">
            <w:pPr>
              <w:snapToGrid w:val="0"/>
              <w:jc w:val="center"/>
              <w:rPr>
                <w:rFonts w:ascii="Arial" w:hAnsi="Arial" w:cs="Arial"/>
                <w:b/>
                <w:noProof/>
                <w:sz w:val="18"/>
                <w:szCs w:val="18"/>
              </w:rPr>
            </w:pPr>
          </w:p>
        </w:tc>
      </w:tr>
      <w:tr w:rsidR="00CD0F8A" w:rsidRPr="00FC08AF" w14:paraId="68215284"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501D2640" w14:textId="77777777" w:rsidR="00CD0F8A" w:rsidRPr="00FC08AF" w:rsidRDefault="00CD0F8A" w:rsidP="00FC10EA">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9514204" w14:textId="77777777" w:rsidR="00CD0F8A" w:rsidRPr="00FC08AF" w:rsidRDefault="00CD0F8A"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0D5E41FD" w14:textId="77777777" w:rsidR="00CD0F8A" w:rsidRPr="00FC08AF" w:rsidRDefault="00CD0F8A"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41632AA" w14:textId="77777777" w:rsidR="00CD0F8A" w:rsidRPr="00FC08AF" w:rsidRDefault="00CD0F8A" w:rsidP="00FC10EA">
            <w:pPr>
              <w:pStyle w:val="TAC"/>
              <w:rPr>
                <w:noProof/>
              </w:rPr>
            </w:pPr>
            <w:r w:rsidRPr="00FC08AF">
              <w:rPr>
                <w:noProof/>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12A2A6F6" w14:textId="77777777" w:rsidR="00CD0F8A" w:rsidRPr="00FC08AF" w:rsidRDefault="00CD0F8A" w:rsidP="00FC10EA">
            <w:pPr>
              <w:pStyle w:val="TAC"/>
              <w:rPr>
                <w:b/>
                <w:noProof/>
              </w:rPr>
            </w:pPr>
            <w:r w:rsidRPr="00FC08AF">
              <w:rPr>
                <w:noProof/>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04EBE0F2" w14:textId="77777777" w:rsidR="00CD0F8A" w:rsidRPr="00FC08AF" w:rsidRDefault="00CD0F8A" w:rsidP="00FC10EA">
            <w:pPr>
              <w:snapToGrid w:val="0"/>
              <w:jc w:val="center"/>
              <w:rPr>
                <w:b/>
                <w:noProof/>
              </w:rPr>
            </w:pPr>
          </w:p>
        </w:tc>
      </w:tr>
      <w:tr w:rsidR="00CD0F8A" w:rsidRPr="00FC08AF" w14:paraId="4C25B35F"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61679168" w14:textId="77777777" w:rsidR="00CD0F8A" w:rsidRPr="00FC08AF" w:rsidRDefault="00CD0F8A" w:rsidP="00FC10EA">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21B7F" w14:textId="77777777" w:rsidR="00CD0F8A" w:rsidRPr="00FC08AF" w:rsidRDefault="00CD0F8A" w:rsidP="00FC10EA">
            <w:pPr>
              <w:rPr>
                <w:noProof/>
              </w:rPr>
            </w:pPr>
            <w:r w:rsidRPr="00FC08AF">
              <w:rPr>
                <w:noProof/>
              </w:rPr>
              <w:t>This leaf node indicates the MCPTT timer for implicit priority downgrade (imminent peril) as specified in 3GPP TS 24.379 [7].</w:t>
            </w:r>
          </w:p>
        </w:tc>
      </w:tr>
    </w:tbl>
    <w:p w14:paraId="5D5F345A" w14:textId="77777777" w:rsidR="002C4C5A" w:rsidRPr="00FC08AF" w:rsidRDefault="002C4C5A" w:rsidP="002C4C5A">
      <w:pPr>
        <w:rPr>
          <w:noProof/>
          <w:lang w:eastAsia="ko-KR"/>
        </w:rPr>
      </w:pPr>
    </w:p>
    <w:p w14:paraId="28684FAA" w14:textId="77777777" w:rsidR="00CD0F8A" w:rsidRPr="00FC08AF" w:rsidRDefault="00CD0F8A" w:rsidP="00CD0F8A">
      <w:pPr>
        <w:pStyle w:val="B1"/>
        <w:rPr>
          <w:noProof/>
        </w:rPr>
      </w:pPr>
      <w:r w:rsidRPr="00FC08AF">
        <w:rPr>
          <w:noProof/>
        </w:rPr>
        <w:t>-</w:t>
      </w:r>
      <w:r w:rsidRPr="00FC08AF">
        <w:rPr>
          <w:noProof/>
        </w:rPr>
        <w:tab/>
        <w:t>Values: 0-255</w:t>
      </w:r>
    </w:p>
    <w:p w14:paraId="44C506F9" w14:textId="77777777" w:rsidR="00CD0F8A" w:rsidRPr="00FC08AF" w:rsidRDefault="00CD0F8A" w:rsidP="00CD0F8A">
      <w:pPr>
        <w:rPr>
          <w:noProof/>
          <w:shd w:val="clear" w:color="auto" w:fill="00FF00"/>
        </w:rPr>
      </w:pPr>
      <w:r w:rsidRPr="00FC08AF">
        <w:rPr>
          <w:noProof/>
        </w:rPr>
        <w:t xml:space="preserve">The timer TFG14 is in seconds. </w:t>
      </w:r>
    </w:p>
    <w:p w14:paraId="55A94C9B" w14:textId="77777777" w:rsidR="00825C29" w:rsidRPr="00FC08AF" w:rsidRDefault="00825C29" w:rsidP="00825C29">
      <w:pPr>
        <w:pStyle w:val="Heading3"/>
        <w:rPr>
          <w:noProof/>
          <w:lang w:eastAsia="ko-KR"/>
        </w:rPr>
      </w:pPr>
      <w:bookmarkStart w:id="1216" w:name="_Toc4578542"/>
      <w:bookmarkStart w:id="1217" w:name="_Toc27728230"/>
      <w:bookmarkStart w:id="1218" w:name="_Toc176353551"/>
      <w:r w:rsidRPr="00FC08AF">
        <w:rPr>
          <w:noProof/>
        </w:rPr>
        <w:t>8.2.</w:t>
      </w:r>
      <w:r w:rsidRPr="00FC08AF">
        <w:rPr>
          <w:noProof/>
          <w:lang w:eastAsia="ko-KR"/>
        </w:rPr>
        <w:t>55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Timers/TFP1</w:t>
      </w:r>
      <w:bookmarkEnd w:id="1216"/>
      <w:bookmarkEnd w:id="1217"/>
      <w:bookmarkEnd w:id="1218"/>
    </w:p>
    <w:p w14:paraId="5AECC174" w14:textId="77777777" w:rsidR="00825C29" w:rsidRPr="00FC08AF" w:rsidRDefault="00825C29" w:rsidP="00825C29">
      <w:pPr>
        <w:pStyle w:val="TH"/>
        <w:rPr>
          <w:noProof/>
          <w:lang w:eastAsia="ko-KR"/>
        </w:rPr>
      </w:pPr>
      <w:r w:rsidRPr="00FC08AF">
        <w:rPr>
          <w:noProof/>
        </w:rPr>
        <w:t>Table </w:t>
      </w:r>
      <w:r w:rsidRPr="00FC08AF">
        <w:rPr>
          <w:noProof/>
          <w:lang w:eastAsia="ko-KR"/>
        </w:rPr>
        <w:t>8.2.55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39A75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C6759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Timers/TFP1</w:t>
            </w:r>
          </w:p>
        </w:tc>
      </w:tr>
      <w:tr w:rsidR="00825C29" w:rsidRPr="00FC08AF" w14:paraId="290017C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98BB2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1BDF6"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14FBA"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C3F61"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8378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79807" w14:textId="77777777" w:rsidR="00825C29" w:rsidRPr="00FC08AF" w:rsidRDefault="00825C29" w:rsidP="00CF1FEB">
            <w:pPr>
              <w:jc w:val="center"/>
              <w:rPr>
                <w:rFonts w:ascii="Arial" w:hAnsi="Arial" w:cs="Arial"/>
                <w:b/>
                <w:noProof/>
                <w:sz w:val="18"/>
                <w:szCs w:val="18"/>
              </w:rPr>
            </w:pPr>
          </w:p>
        </w:tc>
      </w:tr>
      <w:tr w:rsidR="00825C29" w:rsidRPr="00FC08AF" w14:paraId="55EF783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9D72A8"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45B7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4D1AC"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C823D"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0DF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4D9239" w14:textId="77777777" w:rsidR="00825C29" w:rsidRPr="00FC08AF" w:rsidRDefault="00825C29" w:rsidP="00CF1FEB">
            <w:pPr>
              <w:jc w:val="center"/>
              <w:rPr>
                <w:b/>
                <w:noProof/>
              </w:rPr>
            </w:pPr>
          </w:p>
        </w:tc>
      </w:tr>
      <w:tr w:rsidR="00825C29" w:rsidRPr="00FC08AF" w14:paraId="69102E7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E391D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5F10B1"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request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CD46999" w14:textId="77777777" w:rsidR="002C4C5A" w:rsidRPr="00FC08AF" w:rsidRDefault="002C4C5A" w:rsidP="002C4C5A">
      <w:pPr>
        <w:rPr>
          <w:noProof/>
          <w:lang w:eastAsia="ko-KR"/>
        </w:rPr>
      </w:pPr>
    </w:p>
    <w:p w14:paraId="6BE3D38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1E3767D8" w14:textId="77777777" w:rsidR="00825C29" w:rsidRPr="00FC08AF" w:rsidRDefault="00825C29" w:rsidP="00825C29">
      <w:pPr>
        <w:rPr>
          <w:noProof/>
          <w:lang w:eastAsia="ko-KR"/>
        </w:rPr>
      </w:pPr>
      <w:r w:rsidRPr="00FC08AF">
        <w:rPr>
          <w:noProof/>
        </w:rPr>
        <w:t xml:space="preserve">The </w:t>
      </w:r>
      <w:r w:rsidRPr="00FC08AF">
        <w:rPr>
          <w:noProof/>
          <w:lang w:eastAsia="ko-KR"/>
        </w:rPr>
        <w:t>timer TFP1</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4E97961F" w14:textId="77777777" w:rsidR="00825C29" w:rsidRPr="00FC08AF" w:rsidRDefault="00825C29" w:rsidP="00825C29">
      <w:pPr>
        <w:pStyle w:val="Heading3"/>
        <w:rPr>
          <w:noProof/>
          <w:lang w:eastAsia="ko-KR"/>
        </w:rPr>
      </w:pPr>
      <w:bookmarkStart w:id="1219" w:name="_Toc4578543"/>
      <w:bookmarkStart w:id="1220" w:name="_Toc27728231"/>
      <w:bookmarkStart w:id="1221" w:name="_Toc176353552"/>
      <w:r w:rsidRPr="00FC08AF">
        <w:rPr>
          <w:noProof/>
        </w:rPr>
        <w:t>8.2.</w:t>
      </w:r>
      <w:r w:rsidRPr="00FC08AF">
        <w:rPr>
          <w:noProof/>
          <w:lang w:eastAsia="ko-KR"/>
        </w:rPr>
        <w:t>56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Timers/TFP2</w:t>
      </w:r>
      <w:bookmarkEnd w:id="1219"/>
      <w:bookmarkEnd w:id="1220"/>
      <w:bookmarkEnd w:id="1221"/>
    </w:p>
    <w:p w14:paraId="2866F622" w14:textId="77777777" w:rsidR="00825C29" w:rsidRPr="00FC08AF" w:rsidRDefault="00825C29" w:rsidP="00825C29">
      <w:pPr>
        <w:pStyle w:val="TH"/>
        <w:rPr>
          <w:noProof/>
          <w:lang w:eastAsia="ko-KR"/>
        </w:rPr>
      </w:pPr>
      <w:r w:rsidRPr="00FC08AF">
        <w:rPr>
          <w:noProof/>
        </w:rPr>
        <w:t>Table </w:t>
      </w:r>
      <w:r w:rsidRPr="00FC08AF">
        <w:rPr>
          <w:noProof/>
          <w:lang w:eastAsia="ko-KR"/>
        </w:rPr>
        <w:t>8.2.56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05F00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FD4C2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Timers/TFP2</w:t>
            </w:r>
          </w:p>
        </w:tc>
      </w:tr>
      <w:tr w:rsidR="00825C29" w:rsidRPr="00FC08AF" w14:paraId="0574122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A15A40"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0299C"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90FC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F116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C24B0"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86695" w14:textId="77777777" w:rsidR="00825C29" w:rsidRPr="00FC08AF" w:rsidRDefault="00825C29" w:rsidP="00CF1FEB">
            <w:pPr>
              <w:jc w:val="center"/>
              <w:rPr>
                <w:rFonts w:ascii="Arial" w:hAnsi="Arial" w:cs="Arial"/>
                <w:b/>
                <w:noProof/>
                <w:sz w:val="18"/>
                <w:szCs w:val="18"/>
              </w:rPr>
            </w:pPr>
          </w:p>
        </w:tc>
      </w:tr>
      <w:tr w:rsidR="00825C29" w:rsidRPr="00FC08AF" w14:paraId="42CFB5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E972EE"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AEB9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D564D"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9C4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C3C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838D47" w14:textId="77777777" w:rsidR="00825C29" w:rsidRPr="00FC08AF" w:rsidRDefault="00825C29" w:rsidP="00CF1FEB">
            <w:pPr>
              <w:jc w:val="center"/>
              <w:rPr>
                <w:b/>
                <w:noProof/>
              </w:rPr>
            </w:pPr>
          </w:p>
        </w:tc>
      </w:tr>
      <w:tr w:rsidR="00825C29" w:rsidRPr="00FC08AF" w14:paraId="5F904A2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78D835"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0B2B7D"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 xml:space="preserve">waiting for </w:t>
            </w:r>
            <w:r w:rsidR="006E70D5" w:rsidRPr="00FC08AF">
              <w:rPr>
                <w:noProof/>
              </w:rPr>
              <w:t xml:space="preserve">the MCPTT user to respond to the </w:t>
            </w:r>
            <w:r w:rsidR="00B30318" w:rsidRPr="00FC08AF">
              <w:rPr>
                <w:noProof/>
              </w:rPr>
              <w:t xml:space="preserve">setup </w:t>
            </w:r>
            <w:r w:rsidR="006E70D5" w:rsidRPr="00FC08AF">
              <w:rPr>
                <w:noProof/>
              </w:rPr>
              <w:t xml:space="preserve">request </w:t>
            </w:r>
            <w:r w:rsidRPr="00FC08AF">
              <w:rPr>
                <w:noProof/>
              </w:rPr>
              <w:t>message</w:t>
            </w:r>
            <w:r w:rsidRPr="00FC08AF">
              <w:rPr>
                <w:noProof/>
                <w:lang w:eastAsia="ko-KR"/>
              </w:rPr>
              <w:t xml:space="preserve"> </w:t>
            </w:r>
            <w:r w:rsidR="006E70D5" w:rsidRPr="00FC08AF">
              <w:rPr>
                <w:noProof/>
              </w:rPr>
              <w:t xml:space="preserve">when manual commencement mode is used </w:t>
            </w:r>
            <w:r w:rsidRPr="00FC08AF">
              <w:rPr>
                <w:noProof/>
                <w:lang w:eastAsia="ko-KR"/>
              </w:rPr>
              <w:t xml:space="preserve">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D78A73C" w14:textId="77777777" w:rsidR="002C4C5A" w:rsidRPr="00FC08AF" w:rsidRDefault="002C4C5A" w:rsidP="002C4C5A">
      <w:pPr>
        <w:rPr>
          <w:noProof/>
          <w:lang w:eastAsia="ko-KR"/>
        </w:rPr>
      </w:pPr>
    </w:p>
    <w:p w14:paraId="58B47B11"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w:t>
      </w:r>
    </w:p>
    <w:p w14:paraId="1EE225F3" w14:textId="77777777" w:rsidR="00825C29" w:rsidRPr="00FC08AF" w:rsidRDefault="00825C29" w:rsidP="00825C29">
      <w:pPr>
        <w:rPr>
          <w:noProof/>
          <w:lang w:eastAsia="ko-KR"/>
        </w:rPr>
      </w:pPr>
      <w:r w:rsidRPr="00FC08AF">
        <w:rPr>
          <w:noProof/>
        </w:rPr>
        <w:t xml:space="preserve">The </w:t>
      </w:r>
      <w:r w:rsidRPr="00FC08AF">
        <w:rPr>
          <w:noProof/>
          <w:lang w:eastAsia="ko-KR"/>
        </w:rPr>
        <w:t>timer TFP2</w:t>
      </w:r>
      <w:r w:rsidRPr="00FC08AF">
        <w:rPr>
          <w:noProof/>
        </w:rPr>
        <w:t xml:space="preserve"> is in seconds</w:t>
      </w:r>
      <w:r w:rsidRPr="00FC08AF">
        <w:rPr>
          <w:noProof/>
          <w:lang w:eastAsia="ko-KR"/>
        </w:rPr>
        <w:t>.</w:t>
      </w:r>
    </w:p>
    <w:p w14:paraId="64D6AEE5" w14:textId="77777777" w:rsidR="00825C29" w:rsidRPr="00FC08AF" w:rsidRDefault="00825C29" w:rsidP="00825C29">
      <w:pPr>
        <w:pStyle w:val="Heading3"/>
        <w:rPr>
          <w:noProof/>
          <w:lang w:eastAsia="ko-KR"/>
        </w:rPr>
      </w:pPr>
      <w:bookmarkStart w:id="1222" w:name="_Toc4578544"/>
      <w:bookmarkStart w:id="1223" w:name="_Toc27728232"/>
      <w:bookmarkStart w:id="1224" w:name="_Toc176353553"/>
      <w:r w:rsidRPr="00FC08AF">
        <w:rPr>
          <w:noProof/>
        </w:rPr>
        <w:t>8.2.</w:t>
      </w:r>
      <w:r w:rsidRPr="00FC08AF">
        <w:rPr>
          <w:noProof/>
          <w:lang w:eastAsia="ko-KR"/>
        </w:rPr>
        <w:t>57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Timers/TFP3</w:t>
      </w:r>
      <w:bookmarkEnd w:id="1222"/>
      <w:bookmarkEnd w:id="1223"/>
      <w:bookmarkEnd w:id="1224"/>
    </w:p>
    <w:p w14:paraId="1B007C4F" w14:textId="77777777" w:rsidR="00825C29" w:rsidRPr="00FC08AF" w:rsidRDefault="00825C29" w:rsidP="00825C29">
      <w:pPr>
        <w:pStyle w:val="TH"/>
        <w:rPr>
          <w:noProof/>
          <w:lang w:eastAsia="ko-KR"/>
        </w:rPr>
      </w:pPr>
      <w:r w:rsidRPr="00FC08AF">
        <w:rPr>
          <w:noProof/>
        </w:rPr>
        <w:t>Table </w:t>
      </w:r>
      <w:r w:rsidRPr="00FC08AF">
        <w:rPr>
          <w:noProof/>
          <w:lang w:eastAsia="ko-KR"/>
        </w:rPr>
        <w:t>8.2.57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9DA345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AD9280"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Timers/TFP3</w:t>
            </w:r>
          </w:p>
        </w:tc>
      </w:tr>
      <w:tr w:rsidR="00825C29" w:rsidRPr="00FC08AF" w14:paraId="246DA67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176AA4"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2D86B"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5353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88A7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4529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14B96" w14:textId="77777777" w:rsidR="00825C29" w:rsidRPr="00FC08AF" w:rsidRDefault="00825C29" w:rsidP="00CF1FEB">
            <w:pPr>
              <w:jc w:val="center"/>
              <w:rPr>
                <w:rFonts w:ascii="Arial" w:hAnsi="Arial" w:cs="Arial"/>
                <w:b/>
                <w:noProof/>
                <w:sz w:val="18"/>
                <w:szCs w:val="18"/>
              </w:rPr>
            </w:pPr>
          </w:p>
        </w:tc>
      </w:tr>
      <w:tr w:rsidR="00825C29" w:rsidRPr="00FC08AF" w14:paraId="3381BDC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96F493"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175B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E67F7"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75130"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26BD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FE2EF" w14:textId="77777777" w:rsidR="00825C29" w:rsidRPr="00FC08AF" w:rsidRDefault="00825C29" w:rsidP="00CF1FEB">
            <w:pPr>
              <w:jc w:val="center"/>
              <w:rPr>
                <w:b/>
                <w:noProof/>
              </w:rPr>
            </w:pPr>
          </w:p>
        </w:tc>
      </w:tr>
      <w:tr w:rsidR="00825C29" w:rsidRPr="00FC08AF" w14:paraId="1A0C104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5A0B55"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716A6A"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release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BD8DD8A" w14:textId="77777777" w:rsidR="002C4C5A" w:rsidRPr="00FC08AF" w:rsidRDefault="002C4C5A" w:rsidP="002C4C5A">
      <w:pPr>
        <w:rPr>
          <w:noProof/>
          <w:lang w:eastAsia="ko-KR"/>
        </w:rPr>
      </w:pPr>
    </w:p>
    <w:p w14:paraId="29B7DE80"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0DDF8AC0" w14:textId="77777777" w:rsidR="00825C29" w:rsidRPr="00FC08AF" w:rsidRDefault="00825C29" w:rsidP="00825C29">
      <w:pPr>
        <w:rPr>
          <w:noProof/>
          <w:lang w:eastAsia="ko-KR"/>
        </w:rPr>
      </w:pPr>
      <w:r w:rsidRPr="00FC08AF">
        <w:rPr>
          <w:noProof/>
        </w:rPr>
        <w:t xml:space="preserve">The </w:t>
      </w:r>
      <w:r w:rsidRPr="00FC08AF">
        <w:rPr>
          <w:noProof/>
          <w:lang w:eastAsia="ko-KR"/>
        </w:rPr>
        <w:t>timer TFP3</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53DAAEB5" w14:textId="77777777" w:rsidR="00825C29" w:rsidRPr="00FC08AF" w:rsidRDefault="00825C29" w:rsidP="00825C29">
      <w:pPr>
        <w:pStyle w:val="Heading3"/>
        <w:rPr>
          <w:noProof/>
          <w:lang w:eastAsia="ko-KR"/>
        </w:rPr>
      </w:pPr>
      <w:bookmarkStart w:id="1225" w:name="_Toc4578545"/>
      <w:bookmarkStart w:id="1226" w:name="_Toc27728233"/>
      <w:bookmarkStart w:id="1227" w:name="_Toc176353554"/>
      <w:r w:rsidRPr="00FC08AF">
        <w:rPr>
          <w:noProof/>
        </w:rPr>
        <w:t>8.2.</w:t>
      </w:r>
      <w:r w:rsidRPr="00FC08AF">
        <w:rPr>
          <w:noProof/>
          <w:lang w:eastAsia="ko-KR"/>
        </w:rPr>
        <w:t>58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Timers/TFP4</w:t>
      </w:r>
      <w:bookmarkEnd w:id="1225"/>
      <w:bookmarkEnd w:id="1226"/>
      <w:bookmarkEnd w:id="1227"/>
    </w:p>
    <w:p w14:paraId="076D301F" w14:textId="77777777" w:rsidR="00825C29" w:rsidRPr="00FC08AF" w:rsidRDefault="00825C29" w:rsidP="00825C29">
      <w:pPr>
        <w:pStyle w:val="TH"/>
        <w:rPr>
          <w:noProof/>
          <w:lang w:eastAsia="ko-KR"/>
        </w:rPr>
      </w:pPr>
      <w:r w:rsidRPr="00FC08AF">
        <w:rPr>
          <w:noProof/>
        </w:rPr>
        <w:t>Table </w:t>
      </w:r>
      <w:r w:rsidRPr="00FC08AF">
        <w:rPr>
          <w:noProof/>
          <w:lang w:eastAsia="ko-KR"/>
        </w:rPr>
        <w:t>8.2.58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50708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DBCAF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Timers/TFP4</w:t>
            </w:r>
          </w:p>
        </w:tc>
      </w:tr>
      <w:tr w:rsidR="00825C29" w:rsidRPr="00FC08AF" w14:paraId="05DDA58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DC1AF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44C6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2F15D"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26B9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6E596"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2281E2" w14:textId="77777777" w:rsidR="00825C29" w:rsidRPr="00FC08AF" w:rsidRDefault="00825C29" w:rsidP="00CF1FEB">
            <w:pPr>
              <w:jc w:val="center"/>
              <w:rPr>
                <w:rFonts w:ascii="Arial" w:hAnsi="Arial" w:cs="Arial"/>
                <w:b/>
                <w:noProof/>
                <w:sz w:val="18"/>
                <w:szCs w:val="18"/>
              </w:rPr>
            </w:pPr>
          </w:p>
        </w:tc>
      </w:tr>
      <w:tr w:rsidR="00825C29" w:rsidRPr="00FC08AF" w14:paraId="141EEC2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22F6A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CD4F0"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1A91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1CAF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59670"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945FD" w14:textId="77777777" w:rsidR="00825C29" w:rsidRPr="00FC08AF" w:rsidRDefault="00825C29" w:rsidP="00CF1FEB">
            <w:pPr>
              <w:jc w:val="center"/>
              <w:rPr>
                <w:b/>
                <w:noProof/>
              </w:rPr>
            </w:pPr>
          </w:p>
        </w:tc>
      </w:tr>
      <w:tr w:rsidR="00825C29" w:rsidRPr="00FC08AF" w14:paraId="1E858C8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5732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2F456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accept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46C163F" w14:textId="77777777" w:rsidR="002C4C5A" w:rsidRPr="00FC08AF" w:rsidRDefault="002C4C5A" w:rsidP="002C4C5A">
      <w:pPr>
        <w:rPr>
          <w:noProof/>
          <w:lang w:eastAsia="ko-KR"/>
        </w:rPr>
      </w:pPr>
    </w:p>
    <w:p w14:paraId="419E1926"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69378B5D" w14:textId="77777777" w:rsidR="00825C29" w:rsidRPr="00FC08AF" w:rsidRDefault="00825C29" w:rsidP="00825C29">
      <w:pPr>
        <w:rPr>
          <w:noProof/>
          <w:lang w:eastAsia="ko-KR"/>
        </w:rPr>
      </w:pPr>
      <w:r w:rsidRPr="00FC08AF">
        <w:rPr>
          <w:noProof/>
        </w:rPr>
        <w:t xml:space="preserve">The </w:t>
      </w:r>
      <w:r w:rsidRPr="00FC08AF">
        <w:rPr>
          <w:noProof/>
          <w:lang w:eastAsia="ko-KR"/>
        </w:rPr>
        <w:t>timer TFP4</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12EA5058" w14:textId="77777777" w:rsidR="00825C29" w:rsidRPr="00FC08AF" w:rsidRDefault="00825C29" w:rsidP="00825C29">
      <w:pPr>
        <w:pStyle w:val="Heading3"/>
        <w:rPr>
          <w:noProof/>
          <w:lang w:eastAsia="ko-KR"/>
        </w:rPr>
      </w:pPr>
      <w:bookmarkStart w:id="1228" w:name="_Toc4578546"/>
      <w:bookmarkStart w:id="1229" w:name="_Toc27728234"/>
      <w:bookmarkStart w:id="1230" w:name="_Toc176353555"/>
      <w:r w:rsidRPr="00FC08AF">
        <w:rPr>
          <w:noProof/>
        </w:rPr>
        <w:t>8.2.</w:t>
      </w:r>
      <w:r w:rsidRPr="00FC08AF">
        <w:rPr>
          <w:noProof/>
          <w:lang w:eastAsia="ko-KR"/>
        </w:rPr>
        <w:t>59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Timers/TFP5</w:t>
      </w:r>
      <w:bookmarkEnd w:id="1228"/>
      <w:bookmarkEnd w:id="1229"/>
      <w:bookmarkEnd w:id="1230"/>
    </w:p>
    <w:p w14:paraId="4219067A" w14:textId="77777777" w:rsidR="00825C29" w:rsidRPr="00FC08AF" w:rsidRDefault="00825C29" w:rsidP="00825C29">
      <w:pPr>
        <w:pStyle w:val="TH"/>
        <w:rPr>
          <w:noProof/>
          <w:lang w:eastAsia="ko-KR"/>
        </w:rPr>
      </w:pPr>
      <w:r w:rsidRPr="00FC08AF">
        <w:rPr>
          <w:noProof/>
        </w:rPr>
        <w:t>Table </w:t>
      </w:r>
      <w:r w:rsidRPr="00FC08AF">
        <w:rPr>
          <w:noProof/>
          <w:lang w:eastAsia="ko-KR"/>
        </w:rPr>
        <w:t>8.2.59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D11EB9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1A4D3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Timers/TFP5</w:t>
            </w:r>
          </w:p>
        </w:tc>
      </w:tr>
      <w:tr w:rsidR="00825C29" w:rsidRPr="00FC08AF" w14:paraId="572049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88A054"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B9CA5"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52F86"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CE965"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286A1"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3BE82" w14:textId="77777777" w:rsidR="00825C29" w:rsidRPr="00FC08AF" w:rsidRDefault="00825C29" w:rsidP="00CF1FEB">
            <w:pPr>
              <w:jc w:val="center"/>
              <w:rPr>
                <w:rFonts w:ascii="Arial" w:hAnsi="Arial" w:cs="Arial"/>
                <w:b/>
                <w:noProof/>
                <w:sz w:val="18"/>
                <w:szCs w:val="18"/>
              </w:rPr>
            </w:pPr>
          </w:p>
        </w:tc>
      </w:tr>
      <w:tr w:rsidR="00825C29" w:rsidRPr="00FC08AF" w14:paraId="633BE25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C30A5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04B27"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FDCB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2AE72"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B2914"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399B1" w14:textId="77777777" w:rsidR="00825C29" w:rsidRPr="00FC08AF" w:rsidRDefault="00825C29" w:rsidP="00CF1FEB">
            <w:pPr>
              <w:jc w:val="center"/>
              <w:rPr>
                <w:b/>
                <w:noProof/>
              </w:rPr>
            </w:pPr>
          </w:p>
        </w:tc>
      </w:tr>
      <w:tr w:rsidR="00825C29" w:rsidRPr="00FC08AF" w14:paraId="1EB6826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6B83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5C794"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call release</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AB5C38B" w14:textId="77777777" w:rsidR="002C4C5A" w:rsidRPr="00FC08AF" w:rsidRDefault="002C4C5A" w:rsidP="002C4C5A">
      <w:pPr>
        <w:rPr>
          <w:noProof/>
          <w:lang w:eastAsia="ko-KR"/>
        </w:rPr>
      </w:pPr>
    </w:p>
    <w:p w14:paraId="0A1B9DB1"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0-600</w:t>
      </w:r>
    </w:p>
    <w:p w14:paraId="607D3BE2" w14:textId="77777777" w:rsidR="00825C29" w:rsidRPr="00FC08AF" w:rsidRDefault="00825C29" w:rsidP="00825C29">
      <w:pPr>
        <w:rPr>
          <w:noProof/>
          <w:lang w:eastAsia="ko-KR"/>
        </w:rPr>
      </w:pPr>
      <w:r w:rsidRPr="00FC08AF">
        <w:rPr>
          <w:noProof/>
        </w:rPr>
        <w:t xml:space="preserve">The </w:t>
      </w:r>
      <w:r w:rsidRPr="00FC08AF">
        <w:rPr>
          <w:noProof/>
          <w:lang w:eastAsia="ko-KR"/>
        </w:rPr>
        <w:t>timer TFP5</w:t>
      </w:r>
      <w:r w:rsidRPr="00FC08AF">
        <w:rPr>
          <w:noProof/>
        </w:rPr>
        <w:t xml:space="preserve"> is in seconds</w:t>
      </w:r>
      <w:r w:rsidRPr="00FC08AF">
        <w:rPr>
          <w:noProof/>
          <w:lang w:eastAsia="ko-KR"/>
        </w:rPr>
        <w:t>.</w:t>
      </w:r>
    </w:p>
    <w:p w14:paraId="3F6F29DD" w14:textId="77777777" w:rsidR="00825C29" w:rsidRPr="00FC08AF" w:rsidRDefault="00825C29" w:rsidP="00825C29">
      <w:pPr>
        <w:pStyle w:val="Heading3"/>
        <w:rPr>
          <w:noProof/>
          <w:lang w:eastAsia="ko-KR"/>
        </w:rPr>
      </w:pPr>
      <w:bookmarkStart w:id="1231" w:name="_Toc4578547"/>
      <w:bookmarkStart w:id="1232" w:name="_Toc27728235"/>
      <w:bookmarkStart w:id="1233" w:name="_Toc176353556"/>
      <w:r w:rsidRPr="00FC08AF">
        <w:rPr>
          <w:noProof/>
        </w:rPr>
        <w:t>8.2.</w:t>
      </w:r>
      <w:r w:rsidRPr="00FC08AF">
        <w:rPr>
          <w:noProof/>
          <w:lang w:eastAsia="ko-KR"/>
        </w:rPr>
        <w:t>60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Timers/TFP6</w:t>
      </w:r>
      <w:bookmarkEnd w:id="1231"/>
      <w:bookmarkEnd w:id="1232"/>
      <w:bookmarkEnd w:id="1233"/>
    </w:p>
    <w:p w14:paraId="26A5D82E" w14:textId="77777777" w:rsidR="00825C29" w:rsidRPr="00FC08AF" w:rsidRDefault="00825C29" w:rsidP="00825C29">
      <w:pPr>
        <w:pStyle w:val="TH"/>
        <w:rPr>
          <w:noProof/>
          <w:lang w:eastAsia="ko-KR"/>
        </w:rPr>
      </w:pPr>
      <w:r w:rsidRPr="00FC08AF">
        <w:rPr>
          <w:noProof/>
        </w:rPr>
        <w:t>Table </w:t>
      </w:r>
      <w:r w:rsidRPr="00FC08AF">
        <w:rPr>
          <w:noProof/>
          <w:lang w:eastAsia="ko-KR"/>
        </w:rPr>
        <w:t>8.2.60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F087E3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632ED5"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Timers/TFP6</w:t>
            </w:r>
          </w:p>
        </w:tc>
      </w:tr>
      <w:tr w:rsidR="00825C29" w:rsidRPr="00FC08AF" w14:paraId="421B95E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DEDFD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E2F78"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EBC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6162D"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9C1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1A96E5" w14:textId="77777777" w:rsidR="00825C29" w:rsidRPr="00FC08AF" w:rsidRDefault="00825C29" w:rsidP="00CF1FEB">
            <w:pPr>
              <w:jc w:val="center"/>
              <w:rPr>
                <w:rFonts w:ascii="Arial" w:hAnsi="Arial" w:cs="Arial"/>
                <w:b/>
                <w:noProof/>
                <w:sz w:val="18"/>
                <w:szCs w:val="18"/>
              </w:rPr>
            </w:pPr>
          </w:p>
        </w:tc>
      </w:tr>
      <w:tr w:rsidR="00825C29" w:rsidRPr="00FC08AF" w14:paraId="56C143A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536A8F"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BB20A"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E50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4FF24"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AC45"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59A2A4" w14:textId="77777777" w:rsidR="00825C29" w:rsidRPr="00FC08AF" w:rsidRDefault="00825C29" w:rsidP="00CF1FEB">
            <w:pPr>
              <w:jc w:val="center"/>
              <w:rPr>
                <w:b/>
                <w:noProof/>
              </w:rPr>
            </w:pPr>
          </w:p>
        </w:tc>
      </w:tr>
      <w:tr w:rsidR="00825C29" w:rsidRPr="00FC08AF" w14:paraId="44088E8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4DEC0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3F059"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MCPTT emergency </w:t>
            </w:r>
            <w:r w:rsidRPr="00FC08AF">
              <w:rPr>
                <w:noProof/>
              </w:rPr>
              <w:t xml:space="preserve">private call </w:t>
            </w:r>
            <w:r w:rsidRPr="00FC08AF">
              <w:rPr>
                <w:noProof/>
                <w:lang w:eastAsia="ko-KR"/>
              </w:rPr>
              <w:t>cancel</w:t>
            </w:r>
            <w:r w:rsidRPr="00FC08AF">
              <w:rPr>
                <w:noProof/>
              </w:rPr>
              <w:t xml:space="preserv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175199C2" w14:textId="77777777" w:rsidR="002C4C5A" w:rsidRPr="00FC08AF" w:rsidRDefault="002C4C5A" w:rsidP="002C4C5A">
      <w:pPr>
        <w:rPr>
          <w:noProof/>
          <w:lang w:eastAsia="ko-KR"/>
        </w:rPr>
      </w:pPr>
    </w:p>
    <w:p w14:paraId="3084557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5FD03DC0" w14:textId="77777777" w:rsidR="00825C29" w:rsidRPr="00FC08AF" w:rsidRDefault="00825C29" w:rsidP="00825C29">
      <w:pPr>
        <w:rPr>
          <w:noProof/>
          <w:lang w:eastAsia="ko-KR"/>
        </w:rPr>
      </w:pPr>
      <w:r w:rsidRPr="00FC08AF">
        <w:rPr>
          <w:noProof/>
        </w:rPr>
        <w:t xml:space="preserve">The </w:t>
      </w:r>
      <w:r w:rsidRPr="00FC08AF">
        <w:rPr>
          <w:noProof/>
          <w:lang w:eastAsia="ko-KR"/>
        </w:rPr>
        <w:t>timer TFP6</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52DDE86F" w14:textId="77777777" w:rsidR="00825C29" w:rsidRPr="00FC08AF" w:rsidRDefault="00825C29" w:rsidP="00825C29">
      <w:pPr>
        <w:pStyle w:val="Heading3"/>
        <w:rPr>
          <w:noProof/>
          <w:lang w:eastAsia="ko-KR"/>
        </w:rPr>
      </w:pPr>
      <w:bookmarkStart w:id="1234" w:name="_Toc4578548"/>
      <w:bookmarkStart w:id="1235" w:name="_Toc27728236"/>
      <w:bookmarkStart w:id="1236" w:name="_Toc176353557"/>
      <w:r w:rsidRPr="00FC08AF">
        <w:rPr>
          <w:noProof/>
        </w:rPr>
        <w:t>8.2.</w:t>
      </w:r>
      <w:r w:rsidRPr="00FC08AF">
        <w:rPr>
          <w:noProof/>
          <w:lang w:eastAsia="ko-KR"/>
        </w:rPr>
        <w:t>61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Timers/TFP7</w:t>
      </w:r>
      <w:bookmarkEnd w:id="1234"/>
      <w:bookmarkEnd w:id="1235"/>
      <w:bookmarkEnd w:id="1236"/>
    </w:p>
    <w:p w14:paraId="262AC391" w14:textId="77777777" w:rsidR="00825C29" w:rsidRPr="00FC08AF" w:rsidRDefault="00825C29" w:rsidP="00825C29">
      <w:pPr>
        <w:pStyle w:val="TH"/>
        <w:rPr>
          <w:noProof/>
          <w:lang w:eastAsia="ko-KR"/>
        </w:rPr>
      </w:pPr>
      <w:r w:rsidRPr="00FC08AF">
        <w:rPr>
          <w:noProof/>
        </w:rPr>
        <w:t>Table </w:t>
      </w:r>
      <w:r w:rsidRPr="00FC08AF">
        <w:rPr>
          <w:noProof/>
          <w:lang w:eastAsia="ko-KR"/>
        </w:rPr>
        <w:t>8.2.61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B5E44B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9D51F7"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Timers/TFP7</w:t>
            </w:r>
          </w:p>
        </w:tc>
      </w:tr>
      <w:tr w:rsidR="00825C29" w:rsidRPr="00FC08AF" w14:paraId="7DE8A96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7F5ECD"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4A009"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C50A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E4F1D"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DD378"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266476" w14:textId="77777777" w:rsidR="00825C29" w:rsidRPr="00FC08AF" w:rsidRDefault="00825C29" w:rsidP="00CF1FEB">
            <w:pPr>
              <w:jc w:val="center"/>
              <w:rPr>
                <w:rFonts w:ascii="Arial" w:hAnsi="Arial" w:cs="Arial"/>
                <w:b/>
                <w:noProof/>
                <w:sz w:val="18"/>
                <w:szCs w:val="18"/>
              </w:rPr>
            </w:pPr>
          </w:p>
        </w:tc>
      </w:tr>
      <w:tr w:rsidR="00825C29" w:rsidRPr="00FC08AF" w14:paraId="511AB1D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6D603"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D20F5"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6381C"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37399"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67DD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07537D" w14:textId="77777777" w:rsidR="00825C29" w:rsidRPr="00FC08AF" w:rsidRDefault="00825C29" w:rsidP="00CF1FEB">
            <w:pPr>
              <w:jc w:val="center"/>
              <w:rPr>
                <w:b/>
                <w:noProof/>
              </w:rPr>
            </w:pPr>
          </w:p>
        </w:tc>
      </w:tr>
      <w:tr w:rsidR="00825C29" w:rsidRPr="00FC08AF" w14:paraId="2D155CA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2526E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21C5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waiting for any message with same call identifier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790CEA9" w14:textId="77777777" w:rsidR="002C4C5A" w:rsidRPr="00FC08AF" w:rsidRDefault="002C4C5A" w:rsidP="002C4C5A">
      <w:pPr>
        <w:rPr>
          <w:noProof/>
          <w:lang w:eastAsia="ko-KR"/>
        </w:rPr>
      </w:pPr>
    </w:p>
    <w:p w14:paraId="7954E842"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495F1507" w14:textId="77777777" w:rsidR="00825C29" w:rsidRPr="00FC08AF" w:rsidRDefault="00825C29" w:rsidP="00825C29">
      <w:pPr>
        <w:rPr>
          <w:noProof/>
          <w:lang w:eastAsia="ko-KR"/>
        </w:rPr>
      </w:pPr>
      <w:r w:rsidRPr="00FC08AF">
        <w:rPr>
          <w:noProof/>
        </w:rPr>
        <w:t xml:space="preserve">The </w:t>
      </w:r>
      <w:r w:rsidRPr="00FC08AF">
        <w:rPr>
          <w:noProof/>
          <w:lang w:eastAsia="ko-KR"/>
        </w:rPr>
        <w:t>timer TFP7</w:t>
      </w:r>
      <w:r w:rsidRPr="00FC08AF">
        <w:rPr>
          <w:noProof/>
        </w:rPr>
        <w:t xml:space="preserve"> is in seconds</w:t>
      </w:r>
      <w:r w:rsidRPr="00FC08AF">
        <w:rPr>
          <w:noProof/>
          <w:lang w:eastAsia="ko-KR"/>
        </w:rPr>
        <w:t>.</w:t>
      </w:r>
    </w:p>
    <w:p w14:paraId="5FB67A7E" w14:textId="77777777" w:rsidR="006E70D5" w:rsidRPr="00FC08AF" w:rsidRDefault="006E70D5" w:rsidP="006E70D5">
      <w:pPr>
        <w:pStyle w:val="Heading3"/>
        <w:rPr>
          <w:noProof/>
          <w:lang w:eastAsia="ko-KR"/>
        </w:rPr>
      </w:pPr>
      <w:bookmarkStart w:id="1237" w:name="_Toc27728237"/>
      <w:bookmarkStart w:id="1238" w:name="_Toc4578549"/>
      <w:bookmarkStart w:id="1239" w:name="_Toc176353558"/>
      <w:r w:rsidRPr="00FC08AF">
        <w:rPr>
          <w:noProof/>
        </w:rPr>
        <w:lastRenderedPageBreak/>
        <w:t>8.2.</w:t>
      </w:r>
      <w:r w:rsidRPr="00FC08AF">
        <w:rPr>
          <w:noProof/>
          <w:lang w:eastAsia="ko-KR"/>
        </w:rPr>
        <w:t>61A</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Timers/TFP9</w:t>
      </w:r>
      <w:bookmarkEnd w:id="1237"/>
      <w:bookmarkEnd w:id="1239"/>
    </w:p>
    <w:p w14:paraId="76862284" w14:textId="77777777" w:rsidR="006E70D5" w:rsidRPr="00FC08AF" w:rsidRDefault="006E70D5" w:rsidP="006E70D5">
      <w:pPr>
        <w:pStyle w:val="TH"/>
        <w:rPr>
          <w:noProof/>
          <w:lang w:eastAsia="ko-KR"/>
        </w:rPr>
      </w:pPr>
      <w:r w:rsidRPr="00FC08AF">
        <w:rPr>
          <w:noProof/>
        </w:rPr>
        <w:t>Table </w:t>
      </w:r>
      <w:r w:rsidRPr="00FC08AF">
        <w:rPr>
          <w:noProof/>
          <w:lang w:eastAsia="ko-KR"/>
        </w:rPr>
        <w:t>8.2.61A</w:t>
      </w:r>
      <w:r w:rsidRPr="00FC08AF">
        <w:rPr>
          <w:noProof/>
        </w:rPr>
        <w:t>: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E70D5" w:rsidRPr="00FC08AF" w14:paraId="45028DB7" w14:textId="77777777" w:rsidTr="00971579">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E70DA1" w14:textId="77777777" w:rsidR="006E70D5" w:rsidRPr="00FC08AF" w:rsidRDefault="006E70D5" w:rsidP="00971579">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Timers/TFP9</w:t>
            </w:r>
          </w:p>
        </w:tc>
      </w:tr>
      <w:tr w:rsidR="006E70D5" w:rsidRPr="00FC08AF" w14:paraId="45C2CEE7" w14:textId="77777777" w:rsidTr="00971579">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03701D" w14:textId="77777777" w:rsidR="006E70D5" w:rsidRPr="00FC08AF" w:rsidRDefault="006E70D5" w:rsidP="00971579">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0B8B7" w14:textId="77777777" w:rsidR="006E70D5" w:rsidRPr="00FC08AF" w:rsidRDefault="006E70D5" w:rsidP="00971579">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1675" w14:textId="77777777" w:rsidR="006E70D5" w:rsidRPr="00FC08AF" w:rsidRDefault="006E70D5" w:rsidP="00971579">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92F0B" w14:textId="77777777" w:rsidR="006E70D5" w:rsidRPr="00FC08AF" w:rsidRDefault="006E70D5" w:rsidP="00971579">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E76BC" w14:textId="77777777" w:rsidR="006E70D5" w:rsidRPr="00FC08AF" w:rsidRDefault="006E70D5" w:rsidP="00971579">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DFDEA" w14:textId="77777777" w:rsidR="006E70D5" w:rsidRPr="00FC08AF" w:rsidRDefault="006E70D5" w:rsidP="00971579">
            <w:pPr>
              <w:jc w:val="center"/>
              <w:rPr>
                <w:rFonts w:ascii="Arial" w:hAnsi="Arial" w:cs="Arial"/>
                <w:b/>
                <w:noProof/>
                <w:sz w:val="18"/>
                <w:szCs w:val="18"/>
              </w:rPr>
            </w:pPr>
          </w:p>
        </w:tc>
      </w:tr>
      <w:tr w:rsidR="006E70D5" w:rsidRPr="00FC08AF" w14:paraId="05C1074A" w14:textId="77777777" w:rsidTr="00971579">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88460A" w14:textId="77777777" w:rsidR="006E70D5" w:rsidRPr="00FC08AF" w:rsidRDefault="006E70D5" w:rsidP="00971579">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3CA78" w14:textId="77777777" w:rsidR="006E70D5" w:rsidRPr="00FC08AF" w:rsidRDefault="006E70D5" w:rsidP="00971579">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B3974" w14:textId="77777777" w:rsidR="006E70D5" w:rsidRPr="00FC08AF" w:rsidRDefault="006E70D5" w:rsidP="00971579">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0B82" w14:textId="77777777" w:rsidR="006E70D5" w:rsidRPr="00FC08AF" w:rsidRDefault="006E70D5" w:rsidP="00971579">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3112" w14:textId="77777777" w:rsidR="006E70D5" w:rsidRPr="00FC08AF" w:rsidRDefault="006E70D5" w:rsidP="00971579">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5D7E40" w14:textId="77777777" w:rsidR="006E70D5" w:rsidRPr="00FC08AF" w:rsidRDefault="006E70D5" w:rsidP="00971579">
            <w:pPr>
              <w:jc w:val="center"/>
              <w:rPr>
                <w:b/>
                <w:noProof/>
              </w:rPr>
            </w:pPr>
          </w:p>
        </w:tc>
      </w:tr>
      <w:tr w:rsidR="006E70D5" w:rsidRPr="00FC08AF" w14:paraId="29C265B0" w14:textId="77777777" w:rsidTr="00971579">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415189" w14:textId="77777777" w:rsidR="006E70D5" w:rsidRPr="00FC08AF" w:rsidRDefault="006E70D5" w:rsidP="00971579">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E1E2B1" w14:textId="77777777" w:rsidR="006E70D5" w:rsidRPr="00FC08AF" w:rsidRDefault="006E70D5" w:rsidP="00971579">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MCPTT </w:t>
            </w:r>
            <w:r w:rsidRPr="00FC08AF">
              <w:rPr>
                <w:noProof/>
                <w:lang w:eastAsia="ko-KR"/>
              </w:rPr>
              <w:t xml:space="preserve">timer for </w:t>
            </w:r>
            <w:r w:rsidRPr="00FC08AF">
              <w:rPr>
                <w:noProof/>
              </w:rPr>
              <w:t>waiting for call response message</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1C3CC0F" w14:textId="77777777" w:rsidR="002C4C5A" w:rsidRPr="00FC08AF" w:rsidRDefault="002C4C5A" w:rsidP="002C4C5A">
      <w:pPr>
        <w:rPr>
          <w:noProof/>
          <w:lang w:eastAsia="ko-KR"/>
        </w:rPr>
      </w:pPr>
    </w:p>
    <w:p w14:paraId="6F781AFC" w14:textId="77777777" w:rsidR="006E70D5" w:rsidRPr="00FC08AF" w:rsidRDefault="006E70D5" w:rsidP="006E70D5">
      <w:pPr>
        <w:pStyle w:val="B1"/>
        <w:rPr>
          <w:noProof/>
        </w:rPr>
      </w:pPr>
      <w:r w:rsidRPr="00FC08AF">
        <w:rPr>
          <w:noProof/>
        </w:rPr>
        <w:t>-</w:t>
      </w:r>
      <w:r w:rsidRPr="00FC08AF">
        <w:rPr>
          <w:noProof/>
        </w:rPr>
        <w:tab/>
        <w:t xml:space="preserve">Values: </w:t>
      </w:r>
      <w:r w:rsidRPr="00FC08AF">
        <w:rPr>
          <w:noProof/>
          <w:lang w:eastAsia="ko-KR"/>
        </w:rPr>
        <w:t>0-60</w:t>
      </w:r>
    </w:p>
    <w:p w14:paraId="6DB036F2" w14:textId="77777777" w:rsidR="006E70D5" w:rsidRPr="00FC08AF" w:rsidRDefault="006E70D5" w:rsidP="006E70D5">
      <w:pPr>
        <w:rPr>
          <w:noProof/>
          <w:lang w:eastAsia="ko-KR"/>
        </w:rPr>
      </w:pPr>
      <w:r w:rsidRPr="00FC08AF">
        <w:rPr>
          <w:noProof/>
        </w:rPr>
        <w:t xml:space="preserve">The </w:t>
      </w:r>
      <w:r w:rsidRPr="00FC08AF">
        <w:rPr>
          <w:noProof/>
          <w:lang w:eastAsia="ko-KR"/>
        </w:rPr>
        <w:t>timer TFP9</w:t>
      </w:r>
      <w:r w:rsidRPr="00FC08AF">
        <w:rPr>
          <w:noProof/>
        </w:rPr>
        <w:t xml:space="preserve"> is in seconds</w:t>
      </w:r>
      <w:r w:rsidRPr="00FC08AF">
        <w:rPr>
          <w:noProof/>
          <w:lang w:eastAsia="ko-KR"/>
        </w:rPr>
        <w:t>.</w:t>
      </w:r>
    </w:p>
    <w:p w14:paraId="1C38D66E" w14:textId="77777777" w:rsidR="00825C29" w:rsidRPr="00FC08AF" w:rsidRDefault="00825C29" w:rsidP="00825C29">
      <w:pPr>
        <w:pStyle w:val="Heading3"/>
        <w:rPr>
          <w:noProof/>
          <w:lang w:eastAsia="ko-KR"/>
        </w:rPr>
      </w:pPr>
      <w:bookmarkStart w:id="1240" w:name="_Toc27728238"/>
      <w:bookmarkStart w:id="1241" w:name="_Toc176353559"/>
      <w:r w:rsidRPr="00FC08AF">
        <w:rPr>
          <w:noProof/>
        </w:rPr>
        <w:t>8.2.</w:t>
      </w:r>
      <w:r w:rsidRPr="00FC08AF">
        <w:rPr>
          <w:noProof/>
          <w:lang w:eastAsia="ko-KR"/>
        </w:rPr>
        <w:t>62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Timers/TFB1</w:t>
      </w:r>
      <w:bookmarkEnd w:id="1238"/>
      <w:bookmarkEnd w:id="1240"/>
      <w:bookmarkEnd w:id="1241"/>
    </w:p>
    <w:p w14:paraId="4B86FED2" w14:textId="77777777" w:rsidR="00825C29" w:rsidRPr="00FC08AF" w:rsidRDefault="00825C29" w:rsidP="00825C29">
      <w:pPr>
        <w:pStyle w:val="TH"/>
        <w:rPr>
          <w:noProof/>
          <w:lang w:eastAsia="ko-KR"/>
        </w:rPr>
      </w:pPr>
      <w:r w:rsidRPr="00FC08AF">
        <w:rPr>
          <w:noProof/>
        </w:rPr>
        <w:t>Table </w:t>
      </w:r>
      <w:r w:rsidRPr="00FC08AF">
        <w:rPr>
          <w:noProof/>
          <w:lang w:eastAsia="ko-KR"/>
        </w:rPr>
        <w:t>8.2.62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670A07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EA955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Timers/TFB1</w:t>
            </w:r>
          </w:p>
        </w:tc>
      </w:tr>
      <w:tr w:rsidR="00825C29" w:rsidRPr="00FC08AF" w14:paraId="6994B31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C80DD5"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764B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0A7FC"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95C2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AD7E"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E9ACBD" w14:textId="77777777" w:rsidR="00825C29" w:rsidRPr="00FC08AF" w:rsidRDefault="00825C29" w:rsidP="00CF1FEB">
            <w:pPr>
              <w:jc w:val="center"/>
              <w:rPr>
                <w:rFonts w:ascii="Arial" w:hAnsi="Arial" w:cs="Arial"/>
                <w:b/>
                <w:noProof/>
                <w:sz w:val="18"/>
                <w:szCs w:val="18"/>
              </w:rPr>
            </w:pPr>
          </w:p>
        </w:tc>
      </w:tr>
      <w:tr w:rsidR="00825C29" w:rsidRPr="00FC08AF" w14:paraId="7E100E4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A655F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BABF4"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0B2B1"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FE4E"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FAD2F"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73BC6B" w14:textId="77777777" w:rsidR="00825C29" w:rsidRPr="00FC08AF" w:rsidRDefault="00825C29" w:rsidP="00CF1FEB">
            <w:pPr>
              <w:jc w:val="center"/>
              <w:rPr>
                <w:b/>
                <w:noProof/>
              </w:rPr>
            </w:pPr>
          </w:p>
        </w:tc>
      </w:tr>
      <w:tr w:rsidR="00825C29" w:rsidRPr="00FC08AF" w14:paraId="64ED8D3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0025C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B67D31"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max duration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84FCE67" w14:textId="77777777" w:rsidR="002C4C5A" w:rsidRPr="00FC08AF" w:rsidRDefault="002C4C5A" w:rsidP="002C4C5A">
      <w:pPr>
        <w:rPr>
          <w:noProof/>
          <w:lang w:eastAsia="ko-KR"/>
        </w:rPr>
      </w:pPr>
    </w:p>
    <w:p w14:paraId="78AE013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0-600</w:t>
      </w:r>
    </w:p>
    <w:p w14:paraId="46714C82" w14:textId="77777777" w:rsidR="00825C29" w:rsidRPr="00FC08AF" w:rsidRDefault="00825C29" w:rsidP="00825C29">
      <w:pPr>
        <w:rPr>
          <w:noProof/>
          <w:lang w:eastAsia="ko-KR"/>
        </w:rPr>
      </w:pPr>
      <w:r w:rsidRPr="00FC08AF">
        <w:rPr>
          <w:noProof/>
        </w:rPr>
        <w:t xml:space="preserve">The </w:t>
      </w:r>
      <w:r w:rsidRPr="00FC08AF">
        <w:rPr>
          <w:noProof/>
          <w:lang w:eastAsia="ko-KR"/>
        </w:rPr>
        <w:t>timer TFB1</w:t>
      </w:r>
      <w:r w:rsidRPr="00FC08AF">
        <w:rPr>
          <w:noProof/>
        </w:rPr>
        <w:t xml:space="preserve"> is in seconds</w:t>
      </w:r>
      <w:r w:rsidRPr="00FC08AF">
        <w:rPr>
          <w:noProof/>
          <w:lang w:eastAsia="ko-KR"/>
        </w:rPr>
        <w:t>.</w:t>
      </w:r>
    </w:p>
    <w:p w14:paraId="0390F39E" w14:textId="77777777" w:rsidR="00825C29" w:rsidRPr="00FC08AF" w:rsidRDefault="00825C29" w:rsidP="00825C29">
      <w:pPr>
        <w:pStyle w:val="Heading3"/>
        <w:rPr>
          <w:noProof/>
          <w:lang w:eastAsia="ko-KR"/>
        </w:rPr>
      </w:pPr>
      <w:bookmarkStart w:id="1242" w:name="_Toc4578550"/>
      <w:bookmarkStart w:id="1243" w:name="_Toc27728239"/>
      <w:bookmarkStart w:id="1244" w:name="_Toc176353560"/>
      <w:r w:rsidRPr="00FC08AF">
        <w:rPr>
          <w:noProof/>
        </w:rPr>
        <w:t>8.2.</w:t>
      </w:r>
      <w:r w:rsidRPr="00FC08AF">
        <w:rPr>
          <w:noProof/>
          <w:lang w:eastAsia="ko-KR"/>
        </w:rPr>
        <w:t>63</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Timers/TFB2</w:t>
      </w:r>
      <w:bookmarkEnd w:id="1242"/>
      <w:bookmarkEnd w:id="1243"/>
      <w:bookmarkEnd w:id="1244"/>
    </w:p>
    <w:p w14:paraId="6ADEA673" w14:textId="77777777" w:rsidR="00825C29" w:rsidRPr="00FC08AF" w:rsidRDefault="00825C29" w:rsidP="00825C29">
      <w:pPr>
        <w:pStyle w:val="TH"/>
        <w:rPr>
          <w:noProof/>
          <w:lang w:eastAsia="ko-KR"/>
        </w:rPr>
      </w:pPr>
      <w:r w:rsidRPr="00FC08AF">
        <w:rPr>
          <w:noProof/>
        </w:rPr>
        <w:t>Table </w:t>
      </w:r>
      <w:r w:rsidRPr="00FC08AF">
        <w:rPr>
          <w:noProof/>
          <w:lang w:eastAsia="ko-KR"/>
        </w:rPr>
        <w:t>8.2.63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17CDFE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A47080"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Timers/TFB2</w:t>
            </w:r>
          </w:p>
        </w:tc>
      </w:tr>
      <w:tr w:rsidR="00825C29" w:rsidRPr="00FC08AF" w14:paraId="39393BD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66F11"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CA53"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1A266"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0118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C2B4D"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C5ED9B" w14:textId="77777777" w:rsidR="00825C29" w:rsidRPr="00FC08AF" w:rsidRDefault="00825C29" w:rsidP="00CF1FEB">
            <w:pPr>
              <w:jc w:val="center"/>
              <w:rPr>
                <w:rFonts w:ascii="Arial" w:hAnsi="Arial" w:cs="Arial"/>
                <w:b/>
                <w:noProof/>
                <w:sz w:val="18"/>
                <w:szCs w:val="18"/>
              </w:rPr>
            </w:pPr>
          </w:p>
        </w:tc>
      </w:tr>
      <w:tr w:rsidR="00825C29" w:rsidRPr="00FC08AF" w14:paraId="4CA4C09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9433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4002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69EFA"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DA93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2BA3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1EB222" w14:textId="77777777" w:rsidR="00825C29" w:rsidRPr="00FC08AF" w:rsidRDefault="00825C29" w:rsidP="00CF1FEB">
            <w:pPr>
              <w:jc w:val="center"/>
              <w:rPr>
                <w:b/>
                <w:noProof/>
              </w:rPr>
            </w:pPr>
          </w:p>
        </w:tc>
      </w:tr>
      <w:tr w:rsidR="00825C29" w:rsidRPr="00FC08AF" w14:paraId="28F43CF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7DD6B1"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A24314"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broadcast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CD4B73D" w14:textId="77777777" w:rsidR="002C4C5A" w:rsidRPr="00FC08AF" w:rsidRDefault="002C4C5A" w:rsidP="002C4C5A">
      <w:pPr>
        <w:rPr>
          <w:noProof/>
          <w:lang w:eastAsia="ko-KR"/>
        </w:rPr>
      </w:pPr>
    </w:p>
    <w:p w14:paraId="47866644"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0-10</w:t>
      </w:r>
    </w:p>
    <w:p w14:paraId="0A0E2702" w14:textId="77777777" w:rsidR="00825C29" w:rsidRPr="00FC08AF" w:rsidRDefault="00825C29" w:rsidP="00825C29">
      <w:pPr>
        <w:rPr>
          <w:noProof/>
          <w:lang w:eastAsia="ko-KR"/>
        </w:rPr>
      </w:pPr>
      <w:r w:rsidRPr="00FC08AF">
        <w:rPr>
          <w:noProof/>
        </w:rPr>
        <w:t xml:space="preserve">The </w:t>
      </w:r>
      <w:r w:rsidRPr="00FC08AF">
        <w:rPr>
          <w:noProof/>
          <w:lang w:eastAsia="ko-KR"/>
        </w:rPr>
        <w:t>timer TFB2</w:t>
      </w:r>
      <w:r w:rsidRPr="00FC08AF">
        <w:rPr>
          <w:noProof/>
        </w:rPr>
        <w:t xml:space="preserve"> is in seconds</w:t>
      </w:r>
      <w:r w:rsidRPr="00FC08AF">
        <w:rPr>
          <w:noProof/>
          <w:lang w:eastAsia="ko-KR"/>
        </w:rPr>
        <w:t>.</w:t>
      </w:r>
    </w:p>
    <w:p w14:paraId="5BFB2535" w14:textId="77777777" w:rsidR="00825C29" w:rsidRPr="00FC08AF" w:rsidRDefault="00825C29" w:rsidP="00825C29">
      <w:pPr>
        <w:pStyle w:val="Heading3"/>
        <w:rPr>
          <w:noProof/>
          <w:lang w:eastAsia="ko-KR"/>
        </w:rPr>
      </w:pPr>
      <w:bookmarkStart w:id="1245" w:name="_Toc4578551"/>
      <w:bookmarkStart w:id="1246" w:name="_Toc27728240"/>
      <w:bookmarkStart w:id="1247" w:name="_Toc176353561"/>
      <w:r w:rsidRPr="00FC08AF">
        <w:rPr>
          <w:noProof/>
        </w:rPr>
        <w:t>8.2.</w:t>
      </w:r>
      <w:r w:rsidRPr="00FC08AF">
        <w:rPr>
          <w:noProof/>
          <w:lang w:eastAsia="ko-KR"/>
        </w:rPr>
        <w:t>64</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Timers/TFB3</w:t>
      </w:r>
      <w:bookmarkEnd w:id="1245"/>
      <w:bookmarkEnd w:id="1246"/>
      <w:bookmarkEnd w:id="1247"/>
    </w:p>
    <w:p w14:paraId="4CCF45E8" w14:textId="77777777" w:rsidR="00825C29" w:rsidRPr="00FC08AF" w:rsidRDefault="00825C29" w:rsidP="00825C29">
      <w:pPr>
        <w:pStyle w:val="TH"/>
        <w:rPr>
          <w:noProof/>
          <w:lang w:eastAsia="ko-KR"/>
        </w:rPr>
      </w:pPr>
      <w:r w:rsidRPr="00FC08AF">
        <w:rPr>
          <w:noProof/>
        </w:rPr>
        <w:t>Table </w:t>
      </w:r>
      <w:r w:rsidRPr="00FC08AF">
        <w:rPr>
          <w:noProof/>
          <w:lang w:eastAsia="ko-KR"/>
        </w:rPr>
        <w:t>8.2.64</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FD8A36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B9C57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Timers/TFB3</w:t>
            </w:r>
          </w:p>
        </w:tc>
      </w:tr>
      <w:tr w:rsidR="00825C29" w:rsidRPr="00FC08AF" w14:paraId="137E8EA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132A2"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03BA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C73F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9BAD2"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1004D"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F56708" w14:textId="77777777" w:rsidR="00825C29" w:rsidRPr="00FC08AF" w:rsidRDefault="00825C29" w:rsidP="00CF1FEB">
            <w:pPr>
              <w:jc w:val="center"/>
              <w:rPr>
                <w:rFonts w:ascii="Arial" w:hAnsi="Arial" w:cs="Arial"/>
                <w:b/>
                <w:noProof/>
                <w:sz w:val="18"/>
                <w:szCs w:val="18"/>
              </w:rPr>
            </w:pPr>
          </w:p>
        </w:tc>
      </w:tr>
      <w:tr w:rsidR="00825C29" w:rsidRPr="00FC08AF" w14:paraId="30217AE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4447B"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4276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7A87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396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5781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CCE95D" w14:textId="77777777" w:rsidR="00825C29" w:rsidRPr="00FC08AF" w:rsidRDefault="00825C29" w:rsidP="00CF1FEB">
            <w:pPr>
              <w:jc w:val="center"/>
              <w:rPr>
                <w:b/>
                <w:noProof/>
              </w:rPr>
            </w:pPr>
          </w:p>
        </w:tc>
      </w:tr>
      <w:tr w:rsidR="00825C29" w:rsidRPr="00FC08AF" w14:paraId="3004C5F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752C9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3C5E9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waiting for the MCPTT user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22BF7D7" w14:textId="77777777" w:rsidR="002C4C5A" w:rsidRPr="00FC08AF" w:rsidRDefault="002C4C5A" w:rsidP="002C4C5A">
      <w:pPr>
        <w:rPr>
          <w:noProof/>
          <w:lang w:eastAsia="ko-KR"/>
        </w:rPr>
      </w:pPr>
    </w:p>
    <w:p w14:paraId="2BCFBBC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w:t>
      </w:r>
    </w:p>
    <w:p w14:paraId="5B63EF33" w14:textId="77777777" w:rsidR="00825C29" w:rsidRPr="00FC08AF" w:rsidRDefault="00825C29" w:rsidP="00825C29">
      <w:pPr>
        <w:rPr>
          <w:noProof/>
          <w:lang w:eastAsia="ko-KR"/>
        </w:rPr>
      </w:pPr>
      <w:r w:rsidRPr="00FC08AF">
        <w:rPr>
          <w:noProof/>
        </w:rPr>
        <w:lastRenderedPageBreak/>
        <w:t xml:space="preserve">The </w:t>
      </w:r>
      <w:r w:rsidRPr="00FC08AF">
        <w:rPr>
          <w:noProof/>
          <w:lang w:eastAsia="ko-KR"/>
        </w:rPr>
        <w:t>timer TFB3</w:t>
      </w:r>
      <w:r w:rsidRPr="00FC08AF">
        <w:rPr>
          <w:noProof/>
        </w:rPr>
        <w:t xml:space="preserve"> is in seconds</w:t>
      </w:r>
      <w:r w:rsidRPr="00FC08AF">
        <w:rPr>
          <w:noProof/>
          <w:lang w:eastAsia="ko-KR"/>
        </w:rPr>
        <w:t>.</w:t>
      </w:r>
    </w:p>
    <w:p w14:paraId="23DC67EC" w14:textId="77777777" w:rsidR="00825C29" w:rsidRPr="00FC08AF" w:rsidRDefault="00825C29" w:rsidP="00825C29">
      <w:pPr>
        <w:pStyle w:val="Heading3"/>
        <w:rPr>
          <w:noProof/>
          <w:lang w:eastAsia="ko-KR"/>
        </w:rPr>
      </w:pPr>
      <w:bookmarkStart w:id="1248" w:name="_Toc4578552"/>
      <w:bookmarkStart w:id="1249" w:name="_Toc27728241"/>
      <w:bookmarkStart w:id="1250" w:name="_Toc176353562"/>
      <w:r w:rsidRPr="00FC08AF">
        <w:rPr>
          <w:noProof/>
        </w:rPr>
        <w:t>8.2.</w:t>
      </w:r>
      <w:r w:rsidRPr="00FC08AF">
        <w:rPr>
          <w:noProof/>
          <w:lang w:eastAsia="ko-KR"/>
        </w:rPr>
        <w:t>65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Timers/T201</w:t>
      </w:r>
      <w:bookmarkEnd w:id="1248"/>
      <w:bookmarkEnd w:id="1249"/>
      <w:bookmarkEnd w:id="1250"/>
    </w:p>
    <w:p w14:paraId="598B8DE4" w14:textId="77777777" w:rsidR="00825C29" w:rsidRPr="00FC08AF" w:rsidRDefault="00825C29" w:rsidP="00825C29">
      <w:pPr>
        <w:pStyle w:val="TH"/>
        <w:rPr>
          <w:noProof/>
          <w:lang w:eastAsia="ko-KR"/>
        </w:rPr>
      </w:pPr>
      <w:r w:rsidRPr="00FC08AF">
        <w:rPr>
          <w:noProof/>
        </w:rPr>
        <w:t>Table </w:t>
      </w:r>
      <w:r w:rsidRPr="00FC08AF">
        <w:rPr>
          <w:noProof/>
          <w:lang w:eastAsia="ko-KR"/>
        </w:rPr>
        <w:t>8.2.65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2408F7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CF56C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Timers/T201</w:t>
            </w:r>
          </w:p>
        </w:tc>
      </w:tr>
      <w:tr w:rsidR="00825C29" w:rsidRPr="00FC08AF" w14:paraId="5646750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CCC88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4FBD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F5FE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F784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57D8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D800F" w14:textId="77777777" w:rsidR="00825C29" w:rsidRPr="00FC08AF" w:rsidRDefault="00825C29" w:rsidP="00CF1FEB">
            <w:pPr>
              <w:jc w:val="center"/>
              <w:rPr>
                <w:rFonts w:ascii="Arial" w:hAnsi="Arial" w:cs="Arial"/>
                <w:b/>
                <w:noProof/>
                <w:sz w:val="18"/>
                <w:szCs w:val="18"/>
              </w:rPr>
            </w:pPr>
          </w:p>
        </w:tc>
      </w:tr>
      <w:tr w:rsidR="00825C29" w:rsidRPr="00FC08AF" w14:paraId="4C65A7B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043C2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456E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667E8"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D0B8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FB7CC"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7AD5B7" w14:textId="77777777" w:rsidR="00825C29" w:rsidRPr="00FC08AF" w:rsidRDefault="00825C29" w:rsidP="00CF1FEB">
            <w:pPr>
              <w:jc w:val="center"/>
              <w:rPr>
                <w:b/>
                <w:noProof/>
              </w:rPr>
            </w:pPr>
          </w:p>
        </w:tc>
      </w:tr>
      <w:tr w:rsidR="00825C29" w:rsidRPr="00FC08AF" w14:paraId="0FF5215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DF25D0"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BA87B5"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4A0DDB4E" w14:textId="77777777" w:rsidR="002C4C5A" w:rsidRPr="00FC08AF" w:rsidRDefault="002C4C5A" w:rsidP="002C4C5A">
      <w:pPr>
        <w:rPr>
          <w:noProof/>
          <w:lang w:eastAsia="ko-KR"/>
        </w:rPr>
      </w:pPr>
    </w:p>
    <w:p w14:paraId="10A3161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5B93CA52" w14:textId="77777777" w:rsidR="00825C29" w:rsidRPr="00FC08AF" w:rsidRDefault="00825C29" w:rsidP="00825C29">
      <w:pPr>
        <w:rPr>
          <w:noProof/>
          <w:lang w:eastAsia="ko-KR"/>
        </w:rPr>
      </w:pPr>
      <w:r w:rsidRPr="00FC08AF">
        <w:rPr>
          <w:noProof/>
        </w:rPr>
        <w:t xml:space="preserve">The </w:t>
      </w:r>
      <w:r w:rsidRPr="00FC08AF">
        <w:rPr>
          <w:noProof/>
          <w:lang w:eastAsia="ko-KR"/>
        </w:rPr>
        <w:t>timer T201</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4FC594B0" w14:textId="77777777" w:rsidR="00825C29" w:rsidRPr="00FC08AF" w:rsidRDefault="00825C29" w:rsidP="00825C29">
      <w:pPr>
        <w:pStyle w:val="Heading3"/>
        <w:rPr>
          <w:noProof/>
          <w:lang w:eastAsia="ko-KR"/>
        </w:rPr>
      </w:pPr>
      <w:bookmarkStart w:id="1251" w:name="_Toc4578553"/>
      <w:bookmarkStart w:id="1252" w:name="_Toc27728242"/>
      <w:bookmarkStart w:id="1253" w:name="_Toc176353563"/>
      <w:r w:rsidRPr="00FC08AF">
        <w:rPr>
          <w:noProof/>
        </w:rPr>
        <w:t>8.2.</w:t>
      </w:r>
      <w:r w:rsidRPr="00FC08AF">
        <w:rPr>
          <w:noProof/>
          <w:lang w:eastAsia="ko-KR"/>
        </w:rPr>
        <w:t>66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Timers/T203</w:t>
      </w:r>
      <w:bookmarkEnd w:id="1251"/>
      <w:bookmarkEnd w:id="1252"/>
      <w:bookmarkEnd w:id="1253"/>
    </w:p>
    <w:p w14:paraId="69E6092A" w14:textId="77777777" w:rsidR="00825C29" w:rsidRPr="00FC08AF" w:rsidRDefault="00825C29" w:rsidP="00825C29">
      <w:pPr>
        <w:pStyle w:val="TH"/>
        <w:rPr>
          <w:noProof/>
          <w:lang w:eastAsia="ko-KR"/>
        </w:rPr>
      </w:pPr>
      <w:r w:rsidRPr="00FC08AF">
        <w:rPr>
          <w:noProof/>
        </w:rPr>
        <w:t>Table </w:t>
      </w:r>
      <w:r w:rsidRPr="00FC08AF">
        <w:rPr>
          <w:noProof/>
          <w:lang w:eastAsia="ko-KR"/>
        </w:rPr>
        <w:t>8.2.66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C0C987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A794F"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Timers/T203</w:t>
            </w:r>
          </w:p>
        </w:tc>
      </w:tr>
      <w:tr w:rsidR="00825C29" w:rsidRPr="00FC08AF" w14:paraId="4867CF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434750"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36F40"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FC40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F9828"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140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6B7D8" w14:textId="77777777" w:rsidR="00825C29" w:rsidRPr="00FC08AF" w:rsidRDefault="00825C29" w:rsidP="00CF1FEB">
            <w:pPr>
              <w:jc w:val="center"/>
              <w:rPr>
                <w:rFonts w:ascii="Arial" w:hAnsi="Arial" w:cs="Arial"/>
                <w:b/>
                <w:noProof/>
                <w:sz w:val="18"/>
                <w:szCs w:val="18"/>
              </w:rPr>
            </w:pPr>
          </w:p>
        </w:tc>
      </w:tr>
      <w:tr w:rsidR="00825C29" w:rsidRPr="00FC08AF" w14:paraId="60FEDE5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811F6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E1E5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AF60"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A9918"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FEF6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13443" w14:textId="77777777" w:rsidR="00825C29" w:rsidRPr="00FC08AF" w:rsidRDefault="00825C29" w:rsidP="00CF1FEB">
            <w:pPr>
              <w:jc w:val="center"/>
              <w:rPr>
                <w:b/>
                <w:noProof/>
              </w:rPr>
            </w:pPr>
          </w:p>
        </w:tc>
      </w:tr>
      <w:tr w:rsidR="00825C29" w:rsidRPr="00FC08AF" w14:paraId="2BF83A6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A5382E"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68FE7F"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end of RTP media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6CE593AD" w14:textId="77777777" w:rsidR="002C4C5A" w:rsidRPr="00FC08AF" w:rsidRDefault="002C4C5A" w:rsidP="002C4C5A">
      <w:pPr>
        <w:rPr>
          <w:noProof/>
          <w:lang w:eastAsia="ko-KR"/>
        </w:rPr>
      </w:pPr>
    </w:p>
    <w:p w14:paraId="3E5F4344"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67A46570" w14:textId="77777777" w:rsidR="00825C29" w:rsidRPr="00FC08AF" w:rsidRDefault="00825C29" w:rsidP="00825C29">
      <w:pPr>
        <w:rPr>
          <w:noProof/>
          <w:lang w:eastAsia="ko-KR"/>
        </w:rPr>
      </w:pPr>
      <w:r w:rsidRPr="00FC08AF">
        <w:rPr>
          <w:noProof/>
        </w:rPr>
        <w:t xml:space="preserve">The </w:t>
      </w:r>
      <w:r w:rsidRPr="00FC08AF">
        <w:rPr>
          <w:noProof/>
          <w:lang w:eastAsia="ko-KR"/>
        </w:rPr>
        <w:t>timer T203</w:t>
      </w:r>
      <w:r w:rsidRPr="00FC08AF">
        <w:rPr>
          <w:noProof/>
        </w:rPr>
        <w:t xml:space="preserve"> is in seconds</w:t>
      </w:r>
      <w:r w:rsidRPr="00FC08AF">
        <w:rPr>
          <w:noProof/>
          <w:lang w:eastAsia="ko-KR"/>
        </w:rPr>
        <w:t>.</w:t>
      </w:r>
    </w:p>
    <w:p w14:paraId="28D45C72" w14:textId="77777777" w:rsidR="00825C29" w:rsidRPr="00FC08AF" w:rsidRDefault="00825C29" w:rsidP="00825C29">
      <w:pPr>
        <w:pStyle w:val="Heading3"/>
        <w:rPr>
          <w:noProof/>
          <w:lang w:eastAsia="ko-KR"/>
        </w:rPr>
      </w:pPr>
      <w:bookmarkStart w:id="1254" w:name="_Toc4578554"/>
      <w:bookmarkStart w:id="1255" w:name="_Toc27728243"/>
      <w:bookmarkStart w:id="1256" w:name="_Toc176353564"/>
      <w:r w:rsidRPr="00FC08AF">
        <w:rPr>
          <w:noProof/>
        </w:rPr>
        <w:t>8.2.</w:t>
      </w:r>
      <w:r w:rsidRPr="00FC08AF">
        <w:rPr>
          <w:noProof/>
          <w:lang w:eastAsia="ko-KR"/>
        </w:rPr>
        <w:t>67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Timers/T204</w:t>
      </w:r>
      <w:bookmarkEnd w:id="1254"/>
      <w:bookmarkEnd w:id="1255"/>
      <w:bookmarkEnd w:id="1256"/>
    </w:p>
    <w:p w14:paraId="75EB4452" w14:textId="77777777" w:rsidR="00825C29" w:rsidRPr="00FC08AF" w:rsidRDefault="00825C29" w:rsidP="00825C29">
      <w:pPr>
        <w:pStyle w:val="TH"/>
        <w:rPr>
          <w:noProof/>
          <w:lang w:eastAsia="ko-KR"/>
        </w:rPr>
      </w:pPr>
      <w:r w:rsidRPr="00FC08AF">
        <w:rPr>
          <w:noProof/>
        </w:rPr>
        <w:t>Table </w:t>
      </w:r>
      <w:r w:rsidRPr="00FC08AF">
        <w:rPr>
          <w:noProof/>
          <w:lang w:eastAsia="ko-KR"/>
        </w:rPr>
        <w:t>8.2.67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8529D5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A905DB"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Timers/T204</w:t>
            </w:r>
          </w:p>
        </w:tc>
      </w:tr>
      <w:tr w:rsidR="00825C29" w:rsidRPr="00FC08AF" w14:paraId="790ED1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BEDD2"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F86D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532CF"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B125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0644"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9C5252" w14:textId="77777777" w:rsidR="00825C29" w:rsidRPr="00FC08AF" w:rsidRDefault="00825C29" w:rsidP="00CF1FEB">
            <w:pPr>
              <w:jc w:val="center"/>
              <w:rPr>
                <w:rFonts w:ascii="Arial" w:hAnsi="Arial" w:cs="Arial"/>
                <w:b/>
                <w:noProof/>
                <w:sz w:val="18"/>
                <w:szCs w:val="18"/>
              </w:rPr>
            </w:pPr>
          </w:p>
        </w:tc>
      </w:tr>
      <w:tr w:rsidR="00825C29" w:rsidRPr="00FC08AF" w14:paraId="694A02E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91BB4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A1E1C"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1DC0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3F4A7"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D965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1D621F" w14:textId="77777777" w:rsidR="00825C29" w:rsidRPr="00FC08AF" w:rsidRDefault="00825C29" w:rsidP="00CF1FEB">
            <w:pPr>
              <w:jc w:val="center"/>
              <w:rPr>
                <w:b/>
                <w:noProof/>
              </w:rPr>
            </w:pPr>
          </w:p>
        </w:tc>
      </w:tr>
      <w:tr w:rsidR="00825C29" w:rsidRPr="00FC08AF" w14:paraId="606D4D1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5EF266"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8604A6"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timer for f</w:t>
            </w:r>
            <w:r w:rsidRPr="00FC08AF">
              <w:rPr>
                <w:noProof/>
                <w:szCs w:val="18"/>
              </w:rPr>
              <w:t xml:space="preserve">loor </w:t>
            </w:r>
            <w:r w:rsidRPr="00FC08AF">
              <w:rPr>
                <w:noProof/>
                <w:szCs w:val="18"/>
                <w:lang w:eastAsia="ko-KR"/>
              </w:rPr>
              <w:t>q</w:t>
            </w:r>
            <w:r w:rsidRPr="00FC08AF">
              <w:rPr>
                <w:noProof/>
                <w:szCs w:val="18"/>
              </w:rPr>
              <w:t xml:space="preserve">ueue </w:t>
            </w:r>
            <w:r w:rsidRPr="00FC08AF">
              <w:rPr>
                <w:noProof/>
                <w:szCs w:val="18"/>
                <w:lang w:eastAsia="ko-KR"/>
              </w:rPr>
              <w:t>pos</w:t>
            </w:r>
            <w:r w:rsidRPr="00FC08AF">
              <w:rPr>
                <w:noProof/>
                <w:szCs w:val="18"/>
              </w:rPr>
              <w:t xml:space="preserve">ition </w:t>
            </w:r>
            <w:r w:rsidRPr="00FC08AF">
              <w:rPr>
                <w:noProof/>
                <w:szCs w:val="18"/>
                <w:lang w:eastAsia="ko-KR"/>
              </w:rPr>
              <w:t>r</w:t>
            </w:r>
            <w:r w:rsidRPr="00FC08AF">
              <w:rPr>
                <w:noProof/>
                <w:szCs w:val="18"/>
              </w:rPr>
              <w:t>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C333DB3" w14:textId="77777777" w:rsidR="002C4C5A" w:rsidRPr="00FC08AF" w:rsidRDefault="002C4C5A" w:rsidP="002C4C5A">
      <w:pPr>
        <w:rPr>
          <w:noProof/>
          <w:lang w:eastAsia="ko-KR"/>
        </w:rPr>
      </w:pPr>
    </w:p>
    <w:p w14:paraId="34D2EDC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DB2DA9" w:rsidRPr="00FC08AF">
        <w:rPr>
          <w:noProof/>
          <w:lang w:eastAsia="ko-KR"/>
        </w:rPr>
        <w:t>65535</w:t>
      </w:r>
    </w:p>
    <w:p w14:paraId="1AF86E11" w14:textId="77777777" w:rsidR="00825C29" w:rsidRPr="00FC08AF" w:rsidRDefault="00825C29" w:rsidP="00825C29">
      <w:pPr>
        <w:rPr>
          <w:noProof/>
          <w:lang w:eastAsia="ko-KR"/>
        </w:rPr>
      </w:pPr>
      <w:r w:rsidRPr="00FC08AF">
        <w:rPr>
          <w:noProof/>
        </w:rPr>
        <w:t xml:space="preserve">The </w:t>
      </w:r>
      <w:r w:rsidRPr="00FC08AF">
        <w:rPr>
          <w:noProof/>
          <w:lang w:eastAsia="ko-KR"/>
        </w:rPr>
        <w:t>timer T204</w:t>
      </w:r>
      <w:r w:rsidRPr="00FC08AF">
        <w:rPr>
          <w:noProof/>
        </w:rPr>
        <w:t xml:space="preserve"> is in </w:t>
      </w:r>
      <w:r w:rsidR="00DB2DA9" w:rsidRPr="00FC08AF">
        <w:rPr>
          <w:noProof/>
        </w:rPr>
        <w:t>milli</w:t>
      </w:r>
      <w:r w:rsidRPr="00FC08AF">
        <w:rPr>
          <w:noProof/>
        </w:rPr>
        <w:t>seconds</w:t>
      </w:r>
      <w:r w:rsidRPr="00FC08AF">
        <w:rPr>
          <w:noProof/>
          <w:lang w:eastAsia="ko-KR"/>
        </w:rPr>
        <w:t>.</w:t>
      </w:r>
    </w:p>
    <w:p w14:paraId="47A3514D" w14:textId="77777777" w:rsidR="00825C29" w:rsidRPr="00FC08AF" w:rsidRDefault="00825C29" w:rsidP="00825C29">
      <w:pPr>
        <w:pStyle w:val="Heading3"/>
        <w:rPr>
          <w:noProof/>
          <w:lang w:eastAsia="ko-KR"/>
        </w:rPr>
      </w:pPr>
      <w:bookmarkStart w:id="1257" w:name="_Toc4578555"/>
      <w:bookmarkStart w:id="1258" w:name="_Toc27728244"/>
      <w:bookmarkStart w:id="1259" w:name="_Toc176353565"/>
      <w:r w:rsidRPr="00FC08AF">
        <w:rPr>
          <w:noProof/>
        </w:rPr>
        <w:t>8.2.</w:t>
      </w:r>
      <w:r w:rsidRPr="00FC08AF">
        <w:rPr>
          <w:noProof/>
          <w:lang w:eastAsia="ko-KR"/>
        </w:rPr>
        <w:t>68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Timers/T205</w:t>
      </w:r>
      <w:bookmarkEnd w:id="1257"/>
      <w:bookmarkEnd w:id="1258"/>
      <w:bookmarkEnd w:id="1259"/>
    </w:p>
    <w:p w14:paraId="5F72C99E" w14:textId="77777777" w:rsidR="00825C29" w:rsidRPr="00FC08AF" w:rsidRDefault="00825C29" w:rsidP="00825C29">
      <w:pPr>
        <w:pStyle w:val="TH"/>
        <w:rPr>
          <w:noProof/>
          <w:lang w:eastAsia="ko-KR"/>
        </w:rPr>
      </w:pPr>
      <w:r w:rsidRPr="00FC08AF">
        <w:rPr>
          <w:noProof/>
        </w:rPr>
        <w:t>Table </w:t>
      </w:r>
      <w:r w:rsidRPr="00FC08AF">
        <w:rPr>
          <w:noProof/>
          <w:lang w:eastAsia="ko-KR"/>
        </w:rPr>
        <w:t>8.2.68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BEC5AB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AD99A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Timers/T205</w:t>
            </w:r>
          </w:p>
        </w:tc>
      </w:tr>
      <w:tr w:rsidR="00825C29" w:rsidRPr="00FC08AF" w14:paraId="67AD1C9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FBC3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3B516"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6EE8D"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A5DB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AA5D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96AA4" w14:textId="77777777" w:rsidR="00825C29" w:rsidRPr="00FC08AF" w:rsidRDefault="00825C29" w:rsidP="00CF1FEB">
            <w:pPr>
              <w:jc w:val="center"/>
              <w:rPr>
                <w:rFonts w:ascii="Arial" w:hAnsi="Arial" w:cs="Arial"/>
                <w:b/>
                <w:noProof/>
                <w:sz w:val="18"/>
                <w:szCs w:val="18"/>
              </w:rPr>
            </w:pPr>
          </w:p>
        </w:tc>
      </w:tr>
      <w:tr w:rsidR="00825C29" w:rsidRPr="00FC08AF" w14:paraId="3F6629A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2EFFB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4B2B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83EE3"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17DB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04A51"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1FDCCA" w14:textId="77777777" w:rsidR="00825C29" w:rsidRPr="00FC08AF" w:rsidRDefault="00825C29" w:rsidP="00CF1FEB">
            <w:pPr>
              <w:jc w:val="center"/>
              <w:rPr>
                <w:b/>
                <w:noProof/>
              </w:rPr>
            </w:pPr>
          </w:p>
        </w:tc>
      </w:tr>
      <w:tr w:rsidR="00825C29" w:rsidRPr="00FC08AF" w14:paraId="613897E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5866F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72411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timer for f</w:t>
            </w:r>
            <w:r w:rsidRPr="00FC08AF">
              <w:rPr>
                <w:noProof/>
                <w:szCs w:val="18"/>
              </w:rPr>
              <w:t xml:space="preserve">loor </w:t>
            </w:r>
            <w:r w:rsidRPr="00FC08AF">
              <w:rPr>
                <w:noProof/>
                <w:szCs w:val="18"/>
                <w:lang w:eastAsia="ko-KR"/>
              </w:rPr>
              <w:t>g</w:t>
            </w:r>
            <w:r w:rsidRPr="00FC08AF">
              <w:rPr>
                <w:noProof/>
                <w:szCs w:val="18"/>
              </w:rPr>
              <w:t>ranted request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329473F" w14:textId="77777777" w:rsidR="002C4C5A" w:rsidRPr="00FC08AF" w:rsidRDefault="002C4C5A" w:rsidP="002C4C5A">
      <w:pPr>
        <w:rPr>
          <w:noProof/>
          <w:lang w:eastAsia="ko-KR"/>
        </w:rPr>
      </w:pPr>
    </w:p>
    <w:p w14:paraId="719F2828"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DB2DA9" w:rsidRPr="00FC08AF">
        <w:rPr>
          <w:noProof/>
          <w:lang w:eastAsia="ko-KR"/>
        </w:rPr>
        <w:t>65535</w:t>
      </w:r>
    </w:p>
    <w:p w14:paraId="01D4726F" w14:textId="77777777" w:rsidR="00825C29" w:rsidRPr="00FC08AF" w:rsidRDefault="00825C29" w:rsidP="00825C29">
      <w:pPr>
        <w:rPr>
          <w:noProof/>
          <w:lang w:eastAsia="ko-KR"/>
        </w:rPr>
      </w:pPr>
      <w:r w:rsidRPr="00FC08AF">
        <w:rPr>
          <w:noProof/>
        </w:rPr>
        <w:lastRenderedPageBreak/>
        <w:t xml:space="preserve">The </w:t>
      </w:r>
      <w:r w:rsidRPr="00FC08AF">
        <w:rPr>
          <w:noProof/>
          <w:lang w:eastAsia="ko-KR"/>
        </w:rPr>
        <w:t>timer T205</w:t>
      </w:r>
      <w:r w:rsidRPr="00FC08AF">
        <w:rPr>
          <w:noProof/>
        </w:rPr>
        <w:t xml:space="preserve"> is in </w:t>
      </w:r>
      <w:r w:rsidR="00DB2DA9" w:rsidRPr="00FC08AF">
        <w:rPr>
          <w:noProof/>
        </w:rPr>
        <w:t>milli</w:t>
      </w:r>
      <w:r w:rsidRPr="00FC08AF">
        <w:rPr>
          <w:noProof/>
        </w:rPr>
        <w:t>seconds</w:t>
      </w:r>
      <w:r w:rsidRPr="00FC08AF">
        <w:rPr>
          <w:noProof/>
          <w:lang w:eastAsia="ko-KR"/>
        </w:rPr>
        <w:t>.</w:t>
      </w:r>
    </w:p>
    <w:p w14:paraId="4E36AF04" w14:textId="77777777" w:rsidR="00825C29" w:rsidRPr="00FC08AF" w:rsidRDefault="00825C29" w:rsidP="00825C29">
      <w:pPr>
        <w:pStyle w:val="Heading3"/>
        <w:rPr>
          <w:noProof/>
          <w:lang w:eastAsia="ko-KR"/>
        </w:rPr>
      </w:pPr>
      <w:bookmarkStart w:id="1260" w:name="_Toc4578556"/>
      <w:bookmarkStart w:id="1261" w:name="_Toc27728245"/>
      <w:bookmarkStart w:id="1262" w:name="_Toc176353566"/>
      <w:r w:rsidRPr="00FC08AF">
        <w:rPr>
          <w:noProof/>
        </w:rPr>
        <w:t>8.2.</w:t>
      </w:r>
      <w:r w:rsidRPr="00FC08AF">
        <w:rPr>
          <w:noProof/>
          <w:lang w:eastAsia="ko-KR"/>
        </w:rPr>
        <w:t>69</w:t>
      </w:r>
      <w:r w:rsidRPr="00FC08AF">
        <w:rPr>
          <w:noProof/>
        </w:rPr>
        <w:tab/>
      </w:r>
      <w:r w:rsidR="00D340CA" w:rsidRPr="00FC08AF">
        <w:rPr>
          <w:noProof/>
          <w:lang w:eastAsia="ko-KR"/>
        </w:rPr>
        <w:t>Void</w:t>
      </w:r>
      <w:bookmarkEnd w:id="1260"/>
      <w:bookmarkEnd w:id="1261"/>
      <w:bookmarkEnd w:id="1262"/>
    </w:p>
    <w:p w14:paraId="22E50A1E" w14:textId="77777777" w:rsidR="00825C29" w:rsidRPr="00FC08AF" w:rsidRDefault="00825C29" w:rsidP="009E135B">
      <w:pPr>
        <w:pStyle w:val="Heading3"/>
        <w:suppressAutoHyphens/>
        <w:ind w:left="0" w:firstLine="0"/>
        <w:rPr>
          <w:noProof/>
        </w:rPr>
      </w:pPr>
      <w:bookmarkStart w:id="1263" w:name="_Toc4578557"/>
      <w:bookmarkStart w:id="1264" w:name="_Toc27728246"/>
      <w:bookmarkStart w:id="1265" w:name="_Toc176353567"/>
      <w:r w:rsidRPr="00FC08AF">
        <w:rPr>
          <w:noProof/>
        </w:rPr>
        <w:t>8.2.</w:t>
      </w:r>
      <w:r w:rsidRPr="00FC08AF">
        <w:rPr>
          <w:noProof/>
          <w:lang w:eastAsia="ko-KR"/>
        </w:rPr>
        <w:t>70</w:t>
      </w:r>
      <w:r w:rsidRPr="00FC08AF">
        <w:rPr>
          <w:noProof/>
        </w:rPr>
        <w:tab/>
        <w:t>/</w:t>
      </w:r>
      <w:r w:rsidRPr="00FC08AF">
        <w:rPr>
          <w:i/>
          <w:iCs/>
          <w:noProof/>
        </w:rPr>
        <w:t>&lt;x&gt;</w:t>
      </w:r>
      <w:r w:rsidRPr="00FC08AF">
        <w:rPr>
          <w:noProof/>
        </w:rPr>
        <w:t>/OffNetwork/Timers/T233</w:t>
      </w:r>
      <w:bookmarkEnd w:id="1263"/>
      <w:bookmarkEnd w:id="1264"/>
      <w:bookmarkEnd w:id="1265"/>
    </w:p>
    <w:p w14:paraId="47C1ED53" w14:textId="77777777" w:rsidR="00825C29" w:rsidRPr="00FC08AF" w:rsidRDefault="00825C29" w:rsidP="00825C29">
      <w:pPr>
        <w:pStyle w:val="TH"/>
        <w:rPr>
          <w:noProof/>
        </w:rPr>
      </w:pPr>
      <w:r w:rsidRPr="00FC08AF">
        <w:rPr>
          <w:noProof/>
        </w:rPr>
        <w:t>Table 8.2.</w:t>
      </w:r>
      <w:r w:rsidRPr="00FC08AF">
        <w:rPr>
          <w:noProof/>
          <w:lang w:eastAsia="ko-KR"/>
        </w:rPr>
        <w:t>70</w:t>
      </w:r>
      <w:r w:rsidRPr="00FC08AF">
        <w:rPr>
          <w:noProof/>
        </w:rPr>
        <w:t>.1: /</w:t>
      </w:r>
      <w:r w:rsidRPr="00FC08AF">
        <w:rPr>
          <w:i/>
          <w:iCs/>
          <w:noProof/>
        </w:rPr>
        <w:t>&lt;x&gt;</w:t>
      </w:r>
      <w:r w:rsidRPr="00FC08AF">
        <w:rPr>
          <w:noProof/>
        </w:rPr>
        <w:t>/OffNetwork/Timers/T233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FC08AF" w14:paraId="0C06E9D8"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75BA6D7A" w14:textId="77777777" w:rsidR="00825C29" w:rsidRPr="00FC08AF" w:rsidRDefault="00825C29" w:rsidP="00CF1FEB">
            <w:pPr>
              <w:rPr>
                <w:noProof/>
              </w:rPr>
            </w:pPr>
            <w:r w:rsidRPr="00FC08AF">
              <w:rPr>
                <w:noProof/>
              </w:rPr>
              <w:t>OffNetwork/Timers/T233</w:t>
            </w:r>
          </w:p>
        </w:tc>
      </w:tr>
      <w:tr w:rsidR="00825C29" w:rsidRPr="00FC08AF" w14:paraId="3086B75F"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0045B527" w14:textId="77777777" w:rsidR="00825C29" w:rsidRPr="00FC08AF"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D4336B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6695ED81"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20C567D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02D6292" w14:textId="77777777" w:rsidR="00825C29" w:rsidRPr="00FC08AF" w:rsidRDefault="00825C29" w:rsidP="00CF1FEB">
            <w:pPr>
              <w:pStyle w:val="TAC"/>
              <w:rPr>
                <w:rFonts w:cs="Arial"/>
                <w:b/>
                <w:noProof/>
                <w:szCs w:val="18"/>
                <w:lang w:eastAsia="en-US"/>
              </w:rPr>
            </w:pPr>
            <w:r w:rsidRPr="00FC08AF">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782B4F1B" w14:textId="77777777" w:rsidR="00825C29" w:rsidRPr="00FC08AF" w:rsidRDefault="00825C29" w:rsidP="00CF1FEB">
            <w:pPr>
              <w:snapToGrid w:val="0"/>
              <w:jc w:val="center"/>
              <w:rPr>
                <w:rFonts w:ascii="Arial" w:hAnsi="Arial" w:cs="Arial"/>
                <w:b/>
                <w:noProof/>
                <w:sz w:val="18"/>
                <w:szCs w:val="18"/>
              </w:rPr>
            </w:pPr>
          </w:p>
        </w:tc>
      </w:tr>
      <w:tr w:rsidR="00825C29" w:rsidRPr="00FC08AF" w14:paraId="79487F85"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3B357507" w14:textId="77777777" w:rsidR="00825C29" w:rsidRPr="00FC08AF"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CD76C4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3F60C3D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E46F5B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034D2DB3" w14:textId="77777777" w:rsidR="00825C29" w:rsidRPr="00FC08AF" w:rsidRDefault="00825C29" w:rsidP="00CF1FEB">
            <w:pPr>
              <w:pStyle w:val="TAC"/>
              <w:rPr>
                <w:b/>
                <w:noProof/>
                <w:lang w:eastAsia="en-US"/>
              </w:rPr>
            </w:pPr>
            <w:r w:rsidRPr="00FC08AF">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2DED2C4" w14:textId="77777777" w:rsidR="00825C29" w:rsidRPr="00FC08AF" w:rsidRDefault="00825C29" w:rsidP="00CF1FEB">
            <w:pPr>
              <w:snapToGrid w:val="0"/>
              <w:jc w:val="center"/>
              <w:rPr>
                <w:b/>
                <w:noProof/>
              </w:rPr>
            </w:pPr>
          </w:p>
        </w:tc>
      </w:tr>
      <w:tr w:rsidR="00825C29" w:rsidRPr="00FC08AF" w14:paraId="047D658A"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6D510BBF" w14:textId="77777777" w:rsidR="00825C29" w:rsidRPr="00FC08AF"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C9718" w14:textId="77777777" w:rsidR="00825C29" w:rsidRPr="00FC08AF" w:rsidRDefault="00825C29" w:rsidP="00CF1FEB">
            <w:pPr>
              <w:rPr>
                <w:noProof/>
              </w:rPr>
            </w:pPr>
            <w:r w:rsidRPr="00FC08AF">
              <w:rPr>
                <w:noProof/>
              </w:rPr>
              <w:t xml:space="preserve">This leaf node indicates the </w:t>
            </w:r>
            <w:r w:rsidR="00467AE9" w:rsidRPr="00FC08AF">
              <w:rPr>
                <w:noProof/>
              </w:rPr>
              <w:t xml:space="preserve">MCPTT </w:t>
            </w:r>
            <w:r w:rsidRPr="00FC08AF">
              <w:rPr>
                <w:noProof/>
              </w:rPr>
              <w:t>timer for pending user action as specified in 3GPP TS 24.380 [8].</w:t>
            </w:r>
          </w:p>
        </w:tc>
      </w:tr>
    </w:tbl>
    <w:p w14:paraId="59AD0F3C" w14:textId="77777777" w:rsidR="002C4C5A" w:rsidRPr="00FC08AF" w:rsidRDefault="002C4C5A" w:rsidP="002C4C5A">
      <w:pPr>
        <w:rPr>
          <w:noProof/>
          <w:lang w:eastAsia="ko-KR"/>
        </w:rPr>
      </w:pPr>
    </w:p>
    <w:p w14:paraId="5F2E6229" w14:textId="77777777" w:rsidR="00825C29" w:rsidRPr="00FC08AF" w:rsidRDefault="00825C29" w:rsidP="00825C29">
      <w:pPr>
        <w:pStyle w:val="B1"/>
        <w:rPr>
          <w:noProof/>
        </w:rPr>
      </w:pPr>
      <w:r w:rsidRPr="00FC08AF">
        <w:rPr>
          <w:noProof/>
        </w:rPr>
        <w:t>-</w:t>
      </w:r>
      <w:r w:rsidRPr="00FC08AF">
        <w:rPr>
          <w:noProof/>
        </w:rPr>
        <w:tab/>
        <w:t>Values: 0-255</w:t>
      </w:r>
    </w:p>
    <w:p w14:paraId="1178B848" w14:textId="77777777" w:rsidR="00825C29" w:rsidRPr="00FC08AF" w:rsidRDefault="00825C29" w:rsidP="00825C29">
      <w:pPr>
        <w:rPr>
          <w:noProof/>
        </w:rPr>
      </w:pPr>
      <w:r w:rsidRPr="00FC08AF">
        <w:rPr>
          <w:noProof/>
        </w:rPr>
        <w:t>The timer T233 is in seconds.</w:t>
      </w:r>
    </w:p>
    <w:p w14:paraId="5F425F85" w14:textId="77777777" w:rsidR="00825C29" w:rsidRPr="00FC08AF" w:rsidRDefault="00825C29" w:rsidP="00825C29">
      <w:pPr>
        <w:pStyle w:val="Heading3"/>
        <w:rPr>
          <w:noProof/>
          <w:lang w:eastAsia="ko-KR"/>
        </w:rPr>
      </w:pPr>
      <w:bookmarkStart w:id="1266" w:name="_Toc4578558"/>
      <w:bookmarkStart w:id="1267" w:name="_Toc27728247"/>
      <w:bookmarkStart w:id="1268" w:name="_Toc176353568"/>
      <w:r w:rsidRPr="00FC08AF">
        <w:rPr>
          <w:noProof/>
        </w:rPr>
        <w:t>8.2.</w:t>
      </w:r>
      <w:r w:rsidRPr="00FC08AF">
        <w:rPr>
          <w:noProof/>
          <w:lang w:eastAsia="ko-KR"/>
        </w:rPr>
        <w:t>71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Timers/TFE1</w:t>
      </w:r>
      <w:bookmarkEnd w:id="1266"/>
      <w:bookmarkEnd w:id="1267"/>
      <w:bookmarkEnd w:id="1268"/>
    </w:p>
    <w:p w14:paraId="10576875" w14:textId="77777777" w:rsidR="00825C29" w:rsidRPr="00FC08AF" w:rsidRDefault="00825C29" w:rsidP="00825C29">
      <w:pPr>
        <w:pStyle w:val="TH"/>
        <w:rPr>
          <w:noProof/>
          <w:lang w:eastAsia="ko-KR"/>
        </w:rPr>
      </w:pPr>
      <w:r w:rsidRPr="00FC08AF">
        <w:rPr>
          <w:noProof/>
        </w:rPr>
        <w:t>Table </w:t>
      </w:r>
      <w:r w:rsidRPr="00FC08AF">
        <w:rPr>
          <w:noProof/>
          <w:lang w:eastAsia="ko-KR"/>
        </w:rPr>
        <w:t>8.2.71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53ED28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4EFCA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Timers/TFE1</w:t>
            </w:r>
          </w:p>
        </w:tc>
      </w:tr>
      <w:tr w:rsidR="00825C29" w:rsidRPr="00FC08AF" w14:paraId="4617654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1F72AA"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EB3A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E1974"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35B9F"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EAC7E"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6C2D6B" w14:textId="77777777" w:rsidR="00825C29" w:rsidRPr="00FC08AF" w:rsidRDefault="00825C29" w:rsidP="00CF1FEB">
            <w:pPr>
              <w:jc w:val="center"/>
              <w:rPr>
                <w:rFonts w:ascii="Arial" w:hAnsi="Arial" w:cs="Arial"/>
                <w:b/>
                <w:noProof/>
                <w:sz w:val="18"/>
                <w:szCs w:val="18"/>
              </w:rPr>
            </w:pPr>
          </w:p>
        </w:tc>
      </w:tr>
      <w:tr w:rsidR="00825C29" w:rsidRPr="00FC08AF" w14:paraId="776D81D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95DF2B"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F1DD5"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84A7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D27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0A050"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F2D8A1" w14:textId="77777777" w:rsidR="00825C29" w:rsidRPr="00FC08AF" w:rsidRDefault="00825C29" w:rsidP="00CF1FEB">
            <w:pPr>
              <w:jc w:val="center"/>
              <w:rPr>
                <w:b/>
                <w:noProof/>
              </w:rPr>
            </w:pPr>
          </w:p>
        </w:tc>
      </w:tr>
      <w:tr w:rsidR="00825C29" w:rsidRPr="00FC08AF" w14:paraId="0295D11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1AD76B"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6F446"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timer for MCPTT emergency alert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[7]</w:t>
            </w:r>
            <w:r w:rsidRPr="00FC08AF">
              <w:rPr>
                <w:noProof/>
                <w:lang w:eastAsia="ko-KR"/>
              </w:rPr>
              <w:t>.</w:t>
            </w:r>
          </w:p>
        </w:tc>
      </w:tr>
    </w:tbl>
    <w:p w14:paraId="4883008C" w14:textId="77777777" w:rsidR="002C4C5A" w:rsidRPr="00FC08AF" w:rsidRDefault="002C4C5A" w:rsidP="002C4C5A">
      <w:pPr>
        <w:rPr>
          <w:noProof/>
          <w:lang w:eastAsia="ko-KR"/>
        </w:rPr>
      </w:pPr>
    </w:p>
    <w:p w14:paraId="64B8E69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2473C0CC" w14:textId="77777777" w:rsidR="00825C29" w:rsidRPr="00FC08AF" w:rsidRDefault="00825C29" w:rsidP="00825C29">
      <w:pPr>
        <w:rPr>
          <w:noProof/>
          <w:lang w:eastAsia="ko-KR"/>
        </w:rPr>
      </w:pPr>
      <w:r w:rsidRPr="00FC08AF">
        <w:rPr>
          <w:noProof/>
        </w:rPr>
        <w:t xml:space="preserve">The </w:t>
      </w:r>
      <w:r w:rsidRPr="00FC08AF">
        <w:rPr>
          <w:noProof/>
          <w:lang w:eastAsia="ko-KR"/>
        </w:rPr>
        <w:t>timer TFE1</w:t>
      </w:r>
      <w:r w:rsidRPr="00FC08AF">
        <w:rPr>
          <w:noProof/>
        </w:rPr>
        <w:t xml:space="preserve"> is in seconds</w:t>
      </w:r>
      <w:r w:rsidRPr="00FC08AF">
        <w:rPr>
          <w:noProof/>
          <w:lang w:eastAsia="ko-KR"/>
        </w:rPr>
        <w:t>.</w:t>
      </w:r>
    </w:p>
    <w:p w14:paraId="07B80896" w14:textId="77777777" w:rsidR="00825C29" w:rsidRPr="00FC08AF" w:rsidRDefault="00825C29" w:rsidP="00825C29">
      <w:pPr>
        <w:pStyle w:val="Heading3"/>
        <w:rPr>
          <w:noProof/>
          <w:lang w:eastAsia="ko-KR"/>
        </w:rPr>
      </w:pPr>
      <w:bookmarkStart w:id="1269" w:name="_Toc4578559"/>
      <w:bookmarkStart w:id="1270" w:name="_Toc27728248"/>
      <w:bookmarkStart w:id="1271" w:name="_Toc176353569"/>
      <w:r w:rsidRPr="00FC08AF">
        <w:rPr>
          <w:noProof/>
        </w:rPr>
        <w:t>8.2.</w:t>
      </w:r>
      <w:r w:rsidRPr="00FC08AF">
        <w:rPr>
          <w:noProof/>
          <w:lang w:eastAsia="ko-KR"/>
        </w:rPr>
        <w:t>72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Timers/TFE2</w:t>
      </w:r>
      <w:bookmarkEnd w:id="1269"/>
      <w:bookmarkEnd w:id="1270"/>
      <w:bookmarkEnd w:id="1271"/>
    </w:p>
    <w:p w14:paraId="3A2E17FE" w14:textId="77777777" w:rsidR="00825C29" w:rsidRPr="00FC08AF" w:rsidRDefault="00825C29" w:rsidP="00825C29">
      <w:pPr>
        <w:pStyle w:val="TH"/>
        <w:rPr>
          <w:noProof/>
          <w:lang w:eastAsia="ko-KR"/>
        </w:rPr>
      </w:pPr>
      <w:r w:rsidRPr="00FC08AF">
        <w:rPr>
          <w:noProof/>
        </w:rPr>
        <w:t>Table </w:t>
      </w:r>
      <w:r w:rsidRPr="00FC08AF">
        <w:rPr>
          <w:noProof/>
          <w:lang w:eastAsia="ko-KR"/>
        </w:rPr>
        <w:t>8.2.72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7B10FA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5B3947"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Timers/TFE2</w:t>
            </w:r>
          </w:p>
        </w:tc>
      </w:tr>
      <w:tr w:rsidR="00825C29" w:rsidRPr="00FC08AF" w14:paraId="5F80DFC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1DEE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1BD2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17A1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4F1A2"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6BFA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9411F0" w14:textId="77777777" w:rsidR="00825C29" w:rsidRPr="00FC08AF" w:rsidRDefault="00825C29" w:rsidP="00CF1FEB">
            <w:pPr>
              <w:jc w:val="center"/>
              <w:rPr>
                <w:rFonts w:ascii="Arial" w:hAnsi="Arial" w:cs="Arial"/>
                <w:b/>
                <w:noProof/>
                <w:sz w:val="18"/>
                <w:szCs w:val="18"/>
              </w:rPr>
            </w:pPr>
          </w:p>
        </w:tc>
      </w:tr>
      <w:tr w:rsidR="00825C29" w:rsidRPr="00FC08AF" w14:paraId="324FFF4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4D87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0F8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E17E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7823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B192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0198CF" w14:textId="77777777" w:rsidR="00825C29" w:rsidRPr="00FC08AF" w:rsidRDefault="00825C29" w:rsidP="00CF1FEB">
            <w:pPr>
              <w:jc w:val="center"/>
              <w:rPr>
                <w:b/>
                <w:noProof/>
              </w:rPr>
            </w:pPr>
          </w:p>
        </w:tc>
      </w:tr>
      <w:tr w:rsidR="00825C29" w:rsidRPr="00FC08AF" w14:paraId="437C2E8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01754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FDE66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timer for MCPTT emergency alert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E1173E5" w14:textId="77777777" w:rsidR="002C4C5A" w:rsidRPr="00FC08AF" w:rsidRDefault="002C4C5A" w:rsidP="002C4C5A">
      <w:pPr>
        <w:rPr>
          <w:noProof/>
          <w:lang w:eastAsia="ko-KR"/>
        </w:rPr>
      </w:pPr>
    </w:p>
    <w:p w14:paraId="4E97C7E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0-10</w:t>
      </w:r>
    </w:p>
    <w:p w14:paraId="2FDD7743" w14:textId="77777777" w:rsidR="00825C29" w:rsidRPr="00FC08AF" w:rsidRDefault="00825C29" w:rsidP="00825C29">
      <w:pPr>
        <w:rPr>
          <w:noProof/>
          <w:lang w:eastAsia="ko-KR"/>
        </w:rPr>
      </w:pPr>
      <w:r w:rsidRPr="00FC08AF">
        <w:rPr>
          <w:noProof/>
        </w:rPr>
        <w:t xml:space="preserve">The </w:t>
      </w:r>
      <w:r w:rsidRPr="00FC08AF">
        <w:rPr>
          <w:noProof/>
          <w:lang w:eastAsia="ko-KR"/>
        </w:rPr>
        <w:t>timer TFE2</w:t>
      </w:r>
      <w:r w:rsidRPr="00FC08AF">
        <w:rPr>
          <w:noProof/>
        </w:rPr>
        <w:t xml:space="preserve"> is in seconds</w:t>
      </w:r>
      <w:r w:rsidRPr="00FC08AF">
        <w:rPr>
          <w:noProof/>
          <w:lang w:eastAsia="ko-KR"/>
        </w:rPr>
        <w:t>.</w:t>
      </w:r>
    </w:p>
    <w:p w14:paraId="5E35069A" w14:textId="77777777" w:rsidR="00825C29" w:rsidRPr="00FC08AF" w:rsidRDefault="00825C29" w:rsidP="00825C29">
      <w:pPr>
        <w:pStyle w:val="Heading3"/>
        <w:rPr>
          <w:noProof/>
          <w:lang w:eastAsia="ko-KR"/>
        </w:rPr>
      </w:pPr>
      <w:bookmarkStart w:id="1272" w:name="_Toc4578560"/>
      <w:bookmarkStart w:id="1273" w:name="_Toc27728249"/>
      <w:bookmarkStart w:id="1274" w:name="_Toc176353570"/>
      <w:r w:rsidRPr="00FC08AF">
        <w:rPr>
          <w:noProof/>
          <w:lang w:eastAsia="ko-KR"/>
        </w:rPr>
        <w:t>8</w:t>
      </w:r>
      <w:r w:rsidRPr="00FC08AF">
        <w:rPr>
          <w:noProof/>
        </w:rPr>
        <w:t>.2.</w:t>
      </w:r>
      <w:r w:rsidRPr="00FC08AF">
        <w:rPr>
          <w:noProof/>
          <w:lang w:eastAsia="ko-KR"/>
        </w:rPr>
        <w:t>73</w:t>
      </w:r>
      <w:r w:rsidRPr="00FC08AF">
        <w:rPr>
          <w:noProof/>
        </w:rPr>
        <w:tab/>
        <w:t>/</w:t>
      </w:r>
      <w:r w:rsidRPr="00FC08AF">
        <w:rPr>
          <w:i/>
          <w:iCs/>
          <w:noProof/>
        </w:rPr>
        <w:t>&lt;x&gt;</w:t>
      </w:r>
      <w:r w:rsidRPr="00FC08AF">
        <w:rPr>
          <w:noProof/>
        </w:rPr>
        <w:t>/OffNetwork/</w:t>
      </w:r>
      <w:r w:rsidRPr="00FC08AF">
        <w:rPr>
          <w:noProof/>
          <w:lang w:eastAsia="ko-KR"/>
        </w:rPr>
        <w:t>Counters</w:t>
      </w:r>
      <w:bookmarkEnd w:id="1272"/>
      <w:bookmarkEnd w:id="1273"/>
      <w:bookmarkEnd w:id="1274"/>
    </w:p>
    <w:p w14:paraId="334B23CE"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73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EB604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A951D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p>
        </w:tc>
      </w:tr>
      <w:tr w:rsidR="00825C29" w:rsidRPr="00FC08AF" w14:paraId="188BB4B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EA5439"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DE147"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84114"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55F6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9C2A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6DE234" w14:textId="77777777" w:rsidR="00825C29" w:rsidRPr="00FC08AF" w:rsidRDefault="00825C29" w:rsidP="00CF1FEB">
            <w:pPr>
              <w:jc w:val="center"/>
              <w:rPr>
                <w:rFonts w:ascii="Arial" w:hAnsi="Arial" w:cs="Arial"/>
                <w:b/>
                <w:noProof/>
                <w:sz w:val="18"/>
                <w:szCs w:val="18"/>
              </w:rPr>
            </w:pPr>
          </w:p>
        </w:tc>
      </w:tr>
      <w:tr w:rsidR="00825C29" w:rsidRPr="00FC08AF" w14:paraId="41FF00A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9FAEEF"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6EF5A"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91215"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786ED" w14:textId="77777777" w:rsidR="00825C29" w:rsidRPr="00FC08AF" w:rsidRDefault="00825C29"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FEDAA"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D7C1B" w14:textId="77777777" w:rsidR="00825C29" w:rsidRPr="00FC08AF" w:rsidRDefault="00825C29" w:rsidP="00CF1FEB">
            <w:pPr>
              <w:jc w:val="center"/>
              <w:rPr>
                <w:b/>
                <w:noProof/>
              </w:rPr>
            </w:pPr>
          </w:p>
        </w:tc>
      </w:tr>
      <w:tr w:rsidR="00825C29" w:rsidRPr="00FC08AF" w14:paraId="54624C7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C8251C"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449058" w14:textId="77777777" w:rsidR="00825C29" w:rsidRPr="00FC08AF" w:rsidRDefault="00825C29" w:rsidP="00CF1FEB">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counter</w:t>
            </w:r>
            <w:r w:rsidRPr="00FC08AF">
              <w:rPr>
                <w:noProof/>
              </w:rPr>
              <w:t xml:space="preserve"> configuration</w:t>
            </w:r>
            <w:r w:rsidRPr="00FC08AF">
              <w:rPr>
                <w:noProof/>
                <w:lang w:eastAsia="ko-KR"/>
              </w:rPr>
              <w:t>.</w:t>
            </w:r>
          </w:p>
        </w:tc>
      </w:tr>
    </w:tbl>
    <w:p w14:paraId="5A1C82E4" w14:textId="77777777" w:rsidR="002C4C5A" w:rsidRPr="00FC08AF" w:rsidRDefault="002C4C5A" w:rsidP="002C4C5A">
      <w:pPr>
        <w:rPr>
          <w:noProof/>
          <w:lang w:eastAsia="ko-KR"/>
        </w:rPr>
      </w:pPr>
      <w:bookmarkStart w:id="1275" w:name="_Toc4578561"/>
      <w:bookmarkStart w:id="1276" w:name="_Toc27728250"/>
    </w:p>
    <w:p w14:paraId="12D642DE" w14:textId="77777777" w:rsidR="00825C29" w:rsidRPr="00FC08AF" w:rsidRDefault="00825C29" w:rsidP="00825C29">
      <w:pPr>
        <w:pStyle w:val="Heading3"/>
        <w:rPr>
          <w:noProof/>
          <w:lang w:eastAsia="ko-KR"/>
        </w:rPr>
      </w:pPr>
      <w:bookmarkStart w:id="1277" w:name="_Toc176353571"/>
      <w:r w:rsidRPr="00FC08AF">
        <w:rPr>
          <w:noProof/>
        </w:rPr>
        <w:t>8.2.</w:t>
      </w:r>
      <w:r w:rsidRPr="00FC08AF">
        <w:rPr>
          <w:noProof/>
          <w:lang w:eastAsia="ko-KR"/>
        </w:rPr>
        <w:t>74</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Counters/CFP1</w:t>
      </w:r>
      <w:bookmarkEnd w:id="1275"/>
      <w:bookmarkEnd w:id="1276"/>
      <w:bookmarkEnd w:id="1277"/>
    </w:p>
    <w:p w14:paraId="40CFF08D" w14:textId="77777777" w:rsidR="00825C29" w:rsidRPr="00FC08AF" w:rsidRDefault="00825C29" w:rsidP="00825C29">
      <w:pPr>
        <w:pStyle w:val="TH"/>
        <w:rPr>
          <w:noProof/>
          <w:lang w:eastAsia="ko-KR"/>
        </w:rPr>
      </w:pPr>
      <w:r w:rsidRPr="00FC08AF">
        <w:rPr>
          <w:noProof/>
        </w:rPr>
        <w:t>Table </w:t>
      </w:r>
      <w:r w:rsidRPr="00FC08AF">
        <w:rPr>
          <w:noProof/>
          <w:lang w:eastAsia="ko-KR"/>
        </w:rPr>
        <w:t>8.2.74</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8F4984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4C2A0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Counters/CFP1</w:t>
            </w:r>
          </w:p>
        </w:tc>
      </w:tr>
      <w:tr w:rsidR="00825C29" w:rsidRPr="00FC08AF" w14:paraId="48C1ABA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8361F7"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23025"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FF7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E542C"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FCA9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CBDBF3" w14:textId="77777777" w:rsidR="00825C29" w:rsidRPr="00FC08AF" w:rsidRDefault="00825C29" w:rsidP="00CF1FEB">
            <w:pPr>
              <w:jc w:val="center"/>
              <w:rPr>
                <w:rFonts w:ascii="Arial" w:hAnsi="Arial" w:cs="Arial"/>
                <w:b/>
                <w:noProof/>
                <w:sz w:val="18"/>
                <w:szCs w:val="18"/>
              </w:rPr>
            </w:pPr>
          </w:p>
        </w:tc>
      </w:tr>
      <w:tr w:rsidR="00825C29" w:rsidRPr="00FC08AF" w14:paraId="79B7C6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E21BBA"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790D"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6B05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760B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6B41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2774C6" w14:textId="77777777" w:rsidR="00825C29" w:rsidRPr="00FC08AF" w:rsidRDefault="00825C29" w:rsidP="00CF1FEB">
            <w:pPr>
              <w:jc w:val="center"/>
              <w:rPr>
                <w:b/>
                <w:noProof/>
              </w:rPr>
            </w:pPr>
          </w:p>
        </w:tc>
      </w:tr>
      <w:tr w:rsidR="00825C29" w:rsidRPr="00FC08AF" w14:paraId="36ED6BA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42CAEA"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6F2BB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request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D484494" w14:textId="77777777" w:rsidR="002C4C5A" w:rsidRPr="00FC08AF" w:rsidRDefault="002C4C5A" w:rsidP="002C4C5A">
      <w:pPr>
        <w:rPr>
          <w:noProof/>
          <w:lang w:eastAsia="ko-KR"/>
        </w:rPr>
      </w:pPr>
    </w:p>
    <w:p w14:paraId="687BCA37"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700981C2" w14:textId="77777777" w:rsidR="00825C29" w:rsidRPr="00FC08AF" w:rsidRDefault="00825C29" w:rsidP="00825C29">
      <w:pPr>
        <w:pStyle w:val="Heading3"/>
        <w:rPr>
          <w:noProof/>
          <w:lang w:eastAsia="ko-KR"/>
        </w:rPr>
      </w:pPr>
      <w:bookmarkStart w:id="1278" w:name="_Toc4578562"/>
      <w:bookmarkStart w:id="1279" w:name="_Toc27728251"/>
      <w:bookmarkStart w:id="1280" w:name="_Toc176353572"/>
      <w:r w:rsidRPr="00FC08AF">
        <w:rPr>
          <w:noProof/>
        </w:rPr>
        <w:t>8.2.7</w:t>
      </w:r>
      <w:r w:rsidRPr="00FC08AF">
        <w:rPr>
          <w:noProof/>
          <w:lang w:eastAsia="ko-KR"/>
        </w:rPr>
        <w:t>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Counters/CFP3</w:t>
      </w:r>
      <w:bookmarkEnd w:id="1278"/>
      <w:bookmarkEnd w:id="1279"/>
      <w:bookmarkEnd w:id="1280"/>
    </w:p>
    <w:p w14:paraId="37C3F141" w14:textId="77777777" w:rsidR="00825C29" w:rsidRPr="00FC08AF" w:rsidRDefault="00825C29" w:rsidP="00825C29">
      <w:pPr>
        <w:pStyle w:val="TH"/>
        <w:rPr>
          <w:noProof/>
          <w:lang w:eastAsia="ko-KR"/>
        </w:rPr>
      </w:pPr>
      <w:r w:rsidRPr="00FC08AF">
        <w:rPr>
          <w:noProof/>
        </w:rPr>
        <w:t>Table </w:t>
      </w:r>
      <w:r w:rsidRPr="00FC08AF">
        <w:rPr>
          <w:noProof/>
          <w:lang w:eastAsia="ko-KR"/>
        </w:rPr>
        <w:t>8.2.75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B37E23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0B152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Counters/CFP3</w:t>
            </w:r>
          </w:p>
        </w:tc>
      </w:tr>
      <w:tr w:rsidR="00825C29" w:rsidRPr="00FC08AF" w14:paraId="0086A1A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D6E67"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683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8F20F"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AF3A1"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3A96"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0150D4" w14:textId="77777777" w:rsidR="00825C29" w:rsidRPr="00FC08AF" w:rsidRDefault="00825C29" w:rsidP="00CF1FEB">
            <w:pPr>
              <w:jc w:val="center"/>
              <w:rPr>
                <w:rFonts w:ascii="Arial" w:hAnsi="Arial" w:cs="Arial"/>
                <w:b/>
                <w:noProof/>
                <w:sz w:val="18"/>
                <w:szCs w:val="18"/>
              </w:rPr>
            </w:pPr>
          </w:p>
        </w:tc>
      </w:tr>
      <w:tr w:rsidR="00825C29" w:rsidRPr="00FC08AF" w14:paraId="50CC065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F4EFFE"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7B91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3A5A8"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6E7C4"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5F37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ADF79" w14:textId="77777777" w:rsidR="00825C29" w:rsidRPr="00FC08AF" w:rsidRDefault="00825C29" w:rsidP="00CF1FEB">
            <w:pPr>
              <w:jc w:val="center"/>
              <w:rPr>
                <w:b/>
                <w:noProof/>
              </w:rPr>
            </w:pPr>
          </w:p>
        </w:tc>
      </w:tr>
      <w:tr w:rsidR="00825C29" w:rsidRPr="00FC08AF" w14:paraId="28783A1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1CFCB8"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17FE00"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release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7585F97" w14:textId="77777777" w:rsidR="002C4C5A" w:rsidRPr="00FC08AF" w:rsidRDefault="002C4C5A" w:rsidP="002C4C5A">
      <w:pPr>
        <w:rPr>
          <w:noProof/>
          <w:lang w:eastAsia="ko-KR"/>
        </w:rPr>
      </w:pPr>
    </w:p>
    <w:p w14:paraId="0457ED4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3C36E3A9" w14:textId="77777777" w:rsidR="00825C29" w:rsidRPr="00FC08AF" w:rsidRDefault="00825C29" w:rsidP="00825C29">
      <w:pPr>
        <w:pStyle w:val="Heading3"/>
        <w:rPr>
          <w:noProof/>
          <w:lang w:eastAsia="ko-KR"/>
        </w:rPr>
      </w:pPr>
      <w:bookmarkStart w:id="1281" w:name="_Toc4578563"/>
      <w:bookmarkStart w:id="1282" w:name="_Toc27728252"/>
      <w:bookmarkStart w:id="1283" w:name="_Toc176353573"/>
      <w:r w:rsidRPr="00FC08AF">
        <w:rPr>
          <w:noProof/>
        </w:rPr>
        <w:t>8.2.7</w:t>
      </w:r>
      <w:r w:rsidRPr="00FC08AF">
        <w:rPr>
          <w:noProof/>
          <w:lang w:eastAsia="ko-KR"/>
        </w:rPr>
        <w:t>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Counters/CFP4</w:t>
      </w:r>
      <w:bookmarkEnd w:id="1281"/>
      <w:bookmarkEnd w:id="1282"/>
      <w:bookmarkEnd w:id="1283"/>
    </w:p>
    <w:p w14:paraId="20C89194" w14:textId="77777777" w:rsidR="00825C29" w:rsidRPr="00FC08AF" w:rsidRDefault="00825C29" w:rsidP="00825C29">
      <w:pPr>
        <w:pStyle w:val="TH"/>
        <w:rPr>
          <w:noProof/>
          <w:lang w:eastAsia="ko-KR"/>
        </w:rPr>
      </w:pPr>
      <w:r w:rsidRPr="00FC08AF">
        <w:rPr>
          <w:noProof/>
        </w:rPr>
        <w:t>Table </w:t>
      </w:r>
      <w:r w:rsidRPr="00FC08AF">
        <w:rPr>
          <w:noProof/>
          <w:lang w:eastAsia="ko-KR"/>
        </w:rPr>
        <w:t>8.2.76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6E4CD3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85A3A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Counters/CFP4</w:t>
            </w:r>
          </w:p>
        </w:tc>
      </w:tr>
      <w:tr w:rsidR="00825C29" w:rsidRPr="00FC08AF" w14:paraId="0D68600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A14E49"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50CC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8FCDA"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8EBB8"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7D85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939FDA" w14:textId="77777777" w:rsidR="00825C29" w:rsidRPr="00FC08AF" w:rsidRDefault="00825C29" w:rsidP="00CF1FEB">
            <w:pPr>
              <w:jc w:val="center"/>
              <w:rPr>
                <w:rFonts w:ascii="Arial" w:hAnsi="Arial" w:cs="Arial"/>
                <w:b/>
                <w:noProof/>
                <w:sz w:val="18"/>
                <w:szCs w:val="18"/>
              </w:rPr>
            </w:pPr>
          </w:p>
        </w:tc>
      </w:tr>
      <w:tr w:rsidR="00825C29" w:rsidRPr="00FC08AF" w14:paraId="7327736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3829A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1FDD3"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356B3"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20312"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C8E8B"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2575DC" w14:textId="77777777" w:rsidR="00825C29" w:rsidRPr="00FC08AF" w:rsidRDefault="00825C29" w:rsidP="00CF1FEB">
            <w:pPr>
              <w:jc w:val="center"/>
              <w:rPr>
                <w:b/>
                <w:noProof/>
              </w:rPr>
            </w:pPr>
          </w:p>
        </w:tc>
      </w:tr>
      <w:tr w:rsidR="00825C29" w:rsidRPr="00FC08AF" w14:paraId="3595139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41C33"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3AB74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accept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31CDBE0" w14:textId="77777777" w:rsidR="002C4C5A" w:rsidRPr="00FC08AF" w:rsidRDefault="002C4C5A" w:rsidP="002C4C5A">
      <w:pPr>
        <w:rPr>
          <w:noProof/>
          <w:lang w:eastAsia="ko-KR"/>
        </w:rPr>
      </w:pPr>
    </w:p>
    <w:p w14:paraId="752BE24F"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2F95EAE9" w14:textId="77777777" w:rsidR="00825C29" w:rsidRPr="00FC08AF" w:rsidRDefault="00825C29" w:rsidP="00825C29">
      <w:pPr>
        <w:pStyle w:val="Heading3"/>
        <w:rPr>
          <w:noProof/>
          <w:lang w:eastAsia="ko-KR"/>
        </w:rPr>
      </w:pPr>
      <w:bookmarkStart w:id="1284" w:name="_Toc4578564"/>
      <w:bookmarkStart w:id="1285" w:name="_Toc27728253"/>
      <w:bookmarkStart w:id="1286" w:name="_Toc176353574"/>
      <w:r w:rsidRPr="00FC08AF">
        <w:rPr>
          <w:noProof/>
        </w:rPr>
        <w:t>8.2.7</w:t>
      </w:r>
      <w:r w:rsidRPr="00FC08AF">
        <w:rPr>
          <w:noProof/>
          <w:lang w:eastAsia="ko-KR"/>
        </w:rPr>
        <w:t>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Counters/CFP6</w:t>
      </w:r>
      <w:bookmarkEnd w:id="1284"/>
      <w:bookmarkEnd w:id="1285"/>
      <w:bookmarkEnd w:id="1286"/>
    </w:p>
    <w:p w14:paraId="2561AA03" w14:textId="77777777" w:rsidR="00825C29" w:rsidRPr="00FC08AF" w:rsidRDefault="00825C29" w:rsidP="00825C29">
      <w:pPr>
        <w:pStyle w:val="TH"/>
        <w:rPr>
          <w:noProof/>
          <w:lang w:eastAsia="ko-KR"/>
        </w:rPr>
      </w:pPr>
      <w:r w:rsidRPr="00FC08AF">
        <w:rPr>
          <w:noProof/>
        </w:rPr>
        <w:t>Table </w:t>
      </w:r>
      <w:r w:rsidRPr="00FC08AF">
        <w:rPr>
          <w:noProof/>
          <w:lang w:eastAsia="ko-KR"/>
        </w:rPr>
        <w:t>8.2.77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121C1C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C405D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Counters/CFP6</w:t>
            </w:r>
          </w:p>
        </w:tc>
      </w:tr>
      <w:tr w:rsidR="00825C29" w:rsidRPr="00FC08AF" w14:paraId="496A11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13EEF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38DB7"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0756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5CF8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774B1"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846D83" w14:textId="77777777" w:rsidR="00825C29" w:rsidRPr="00FC08AF" w:rsidRDefault="00825C29" w:rsidP="00CF1FEB">
            <w:pPr>
              <w:jc w:val="center"/>
              <w:rPr>
                <w:rFonts w:ascii="Arial" w:hAnsi="Arial" w:cs="Arial"/>
                <w:b/>
                <w:noProof/>
                <w:sz w:val="18"/>
                <w:szCs w:val="18"/>
              </w:rPr>
            </w:pPr>
          </w:p>
        </w:tc>
      </w:tr>
      <w:tr w:rsidR="00825C29" w:rsidRPr="00FC08AF" w14:paraId="2DD007F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39F62A"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5531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09AA7"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9CC96"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A811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1821A7" w14:textId="77777777" w:rsidR="00825C29" w:rsidRPr="00FC08AF" w:rsidRDefault="00825C29" w:rsidP="00CF1FEB">
            <w:pPr>
              <w:jc w:val="center"/>
              <w:rPr>
                <w:b/>
                <w:noProof/>
              </w:rPr>
            </w:pPr>
          </w:p>
        </w:tc>
      </w:tr>
      <w:tr w:rsidR="00825C29" w:rsidRPr="00FC08AF" w14:paraId="750295E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CF6CB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8AB9B1" w14:textId="77777777" w:rsidR="00825C29" w:rsidRPr="00FC08AF" w:rsidRDefault="00825C29" w:rsidP="00C607FA">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counter for</w:t>
            </w:r>
            <w:r w:rsidR="00C607FA" w:rsidRPr="00FC08AF">
              <w:rPr>
                <w:noProof/>
                <w:lang w:eastAsia="ko-KR"/>
              </w:rPr>
              <w:t xml:space="preserve"> emergency</w:t>
            </w:r>
            <w:r w:rsidRPr="00FC08AF">
              <w:rPr>
                <w:noProof/>
                <w:lang w:eastAsia="ko-KR"/>
              </w:rPr>
              <w:t xml:space="preserve"> </w:t>
            </w:r>
            <w:r w:rsidRPr="00FC08AF">
              <w:rPr>
                <w:noProof/>
              </w:rPr>
              <w:t xml:space="preserve">private call </w:t>
            </w:r>
            <w:r w:rsidR="00C607FA" w:rsidRPr="00FC08AF">
              <w:rPr>
                <w:noProof/>
              </w:rPr>
              <w:t xml:space="preserve">cancel </w:t>
            </w:r>
            <w:r w:rsidRPr="00FC08AF">
              <w:rPr>
                <w:noProof/>
              </w:rPr>
              <w:t>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7F3D1674" w14:textId="77777777" w:rsidR="002C4C5A" w:rsidRPr="00FC08AF" w:rsidRDefault="002C4C5A" w:rsidP="002C4C5A">
      <w:pPr>
        <w:rPr>
          <w:noProof/>
          <w:lang w:eastAsia="ko-KR"/>
        </w:rPr>
      </w:pPr>
    </w:p>
    <w:p w14:paraId="65935D0B" w14:textId="77777777" w:rsidR="00825C29" w:rsidRPr="00FC08AF" w:rsidRDefault="00825C29" w:rsidP="00825C29">
      <w:pPr>
        <w:pStyle w:val="B1"/>
        <w:rPr>
          <w:noProof/>
          <w:lang w:eastAsia="ko-KR"/>
        </w:rPr>
      </w:pPr>
      <w:r w:rsidRPr="00FC08AF">
        <w:rPr>
          <w:noProof/>
        </w:rPr>
        <w:lastRenderedPageBreak/>
        <w:t>-</w:t>
      </w:r>
      <w:r w:rsidRPr="00FC08AF">
        <w:rPr>
          <w:noProof/>
        </w:rPr>
        <w:tab/>
        <w:t xml:space="preserve">Values: </w:t>
      </w:r>
      <w:r w:rsidRPr="00FC08AF">
        <w:rPr>
          <w:noProof/>
          <w:lang w:eastAsia="ko-KR"/>
        </w:rPr>
        <w:t>0-255</w:t>
      </w:r>
    </w:p>
    <w:p w14:paraId="61656767" w14:textId="77777777" w:rsidR="00825C29" w:rsidRPr="00FC08AF" w:rsidRDefault="00825C29" w:rsidP="00825C29">
      <w:pPr>
        <w:pStyle w:val="Heading3"/>
        <w:rPr>
          <w:noProof/>
          <w:lang w:eastAsia="ko-KR"/>
        </w:rPr>
      </w:pPr>
      <w:bookmarkStart w:id="1287" w:name="_Toc4578565"/>
      <w:bookmarkStart w:id="1288" w:name="_Toc27728254"/>
      <w:bookmarkStart w:id="1289" w:name="_Toc176353575"/>
      <w:r w:rsidRPr="00FC08AF">
        <w:rPr>
          <w:noProof/>
        </w:rPr>
        <w:t>8.2.7</w:t>
      </w:r>
      <w:r w:rsidRPr="00FC08AF">
        <w:rPr>
          <w:noProof/>
          <w:lang w:eastAsia="ko-KR"/>
        </w:rPr>
        <w:t>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bookmarkEnd w:id="1287"/>
      <w:bookmarkEnd w:id="1288"/>
      <w:bookmarkEnd w:id="1289"/>
    </w:p>
    <w:p w14:paraId="0A3CD6A7" w14:textId="77777777" w:rsidR="00825C29" w:rsidRPr="00FC08AF" w:rsidRDefault="00825C29" w:rsidP="00825C29">
      <w:pPr>
        <w:pStyle w:val="TH"/>
        <w:rPr>
          <w:noProof/>
          <w:lang w:eastAsia="ko-KR"/>
        </w:rPr>
      </w:pPr>
      <w:r w:rsidRPr="00FC08AF">
        <w:rPr>
          <w:noProof/>
        </w:rPr>
        <w:t>Table </w:t>
      </w:r>
      <w:r w:rsidRPr="00FC08AF">
        <w:rPr>
          <w:noProof/>
          <w:lang w:eastAsia="ko-KR"/>
        </w:rPr>
        <w:t>8.2.78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010AA8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037E49"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p>
        </w:tc>
      </w:tr>
      <w:tr w:rsidR="00825C29" w:rsidRPr="00FC08AF" w14:paraId="29A99F6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6A1DF6"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2CF4"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5442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4C99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608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1EE23" w14:textId="77777777" w:rsidR="00825C29" w:rsidRPr="00FC08AF" w:rsidRDefault="00825C29" w:rsidP="00CF1FEB">
            <w:pPr>
              <w:jc w:val="center"/>
              <w:rPr>
                <w:rFonts w:ascii="Arial" w:hAnsi="Arial" w:cs="Arial"/>
                <w:b/>
                <w:noProof/>
                <w:sz w:val="18"/>
                <w:szCs w:val="18"/>
              </w:rPr>
            </w:pPr>
          </w:p>
        </w:tc>
      </w:tr>
      <w:tr w:rsidR="00825C29" w:rsidRPr="00FC08AF" w14:paraId="22DF5B7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557228"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961C4"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87226"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DC6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6D832"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0D745" w14:textId="77777777" w:rsidR="00825C29" w:rsidRPr="00FC08AF" w:rsidRDefault="00825C29" w:rsidP="00CF1FEB">
            <w:pPr>
              <w:jc w:val="center"/>
              <w:rPr>
                <w:b/>
                <w:noProof/>
              </w:rPr>
            </w:pPr>
          </w:p>
        </w:tc>
      </w:tr>
      <w:tr w:rsidR="00825C29" w:rsidRPr="00FC08AF" w14:paraId="04568B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C5BA20"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825728"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counter for MCPTT group call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72CABCE" w14:textId="77777777" w:rsidR="002C4C5A" w:rsidRPr="00FC08AF" w:rsidRDefault="002C4C5A" w:rsidP="002C4C5A">
      <w:pPr>
        <w:rPr>
          <w:noProof/>
          <w:lang w:eastAsia="ko-KR"/>
        </w:rPr>
      </w:pPr>
    </w:p>
    <w:p w14:paraId="57C7A27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20B0F558" w14:textId="77777777" w:rsidR="00825C29" w:rsidRPr="00FC08AF" w:rsidRDefault="00825C29" w:rsidP="00825C29">
      <w:pPr>
        <w:pStyle w:val="Heading3"/>
        <w:rPr>
          <w:noProof/>
          <w:lang w:eastAsia="ko-KR"/>
        </w:rPr>
      </w:pPr>
      <w:bookmarkStart w:id="1290" w:name="_Toc4578566"/>
      <w:bookmarkStart w:id="1291" w:name="_Toc27728255"/>
      <w:bookmarkStart w:id="1292" w:name="_Toc176353576"/>
      <w:r w:rsidRPr="00FC08AF">
        <w:rPr>
          <w:noProof/>
        </w:rPr>
        <w:t>8.2.</w:t>
      </w:r>
      <w:r w:rsidRPr="00FC08AF">
        <w:rPr>
          <w:noProof/>
          <w:lang w:eastAsia="ko-KR"/>
        </w:rPr>
        <w:t>79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bookmarkEnd w:id="1290"/>
      <w:bookmarkEnd w:id="1291"/>
      <w:bookmarkEnd w:id="1292"/>
    </w:p>
    <w:p w14:paraId="3FC0EE56" w14:textId="77777777" w:rsidR="00825C29" w:rsidRPr="00FC08AF" w:rsidRDefault="00825C29" w:rsidP="00825C29">
      <w:pPr>
        <w:pStyle w:val="TH"/>
        <w:rPr>
          <w:noProof/>
          <w:lang w:eastAsia="ko-KR"/>
        </w:rPr>
      </w:pPr>
      <w:r w:rsidRPr="00FC08AF">
        <w:rPr>
          <w:noProof/>
        </w:rPr>
        <w:t>Table </w:t>
      </w:r>
      <w:r w:rsidRPr="00FC08AF">
        <w:rPr>
          <w:noProof/>
          <w:lang w:eastAsia="ko-KR"/>
        </w:rPr>
        <w:t>8.2.79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44CADF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842A0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p>
        </w:tc>
      </w:tr>
      <w:tr w:rsidR="00825C29" w:rsidRPr="00FC08AF" w14:paraId="5CACFF1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BA1C9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7BA7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9AA32"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30BC5"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7429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31D70" w14:textId="77777777" w:rsidR="00825C29" w:rsidRPr="00FC08AF" w:rsidRDefault="00825C29" w:rsidP="00CF1FEB">
            <w:pPr>
              <w:jc w:val="center"/>
              <w:rPr>
                <w:rFonts w:ascii="Arial" w:hAnsi="Arial" w:cs="Arial"/>
                <w:b/>
                <w:noProof/>
                <w:sz w:val="18"/>
                <w:szCs w:val="18"/>
              </w:rPr>
            </w:pPr>
          </w:p>
        </w:tc>
      </w:tr>
      <w:tr w:rsidR="00825C29" w:rsidRPr="00FC08AF" w14:paraId="69D1E17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31867"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C1BB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FC500"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4718"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56977"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2BEA8D" w14:textId="77777777" w:rsidR="00825C29" w:rsidRPr="00FC08AF" w:rsidRDefault="00825C29" w:rsidP="00CF1FEB">
            <w:pPr>
              <w:jc w:val="center"/>
              <w:rPr>
                <w:b/>
                <w:noProof/>
              </w:rPr>
            </w:pPr>
          </w:p>
        </w:tc>
      </w:tr>
      <w:tr w:rsidR="00825C29" w:rsidRPr="00FC08AF" w14:paraId="0EEADA9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C45014"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40EDAE"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counter for MCPTT imminent peril call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62D0BD67" w14:textId="77777777" w:rsidR="002C4C5A" w:rsidRPr="00FC08AF" w:rsidRDefault="002C4C5A" w:rsidP="002C4C5A">
      <w:pPr>
        <w:rPr>
          <w:noProof/>
          <w:lang w:eastAsia="ko-KR"/>
        </w:rPr>
      </w:pPr>
    </w:p>
    <w:p w14:paraId="7CFEFD7E"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5D4FCC40" w14:textId="77777777" w:rsidR="00825C29" w:rsidRPr="00FC08AF" w:rsidRDefault="00825C29" w:rsidP="00825C29">
      <w:pPr>
        <w:pStyle w:val="Heading3"/>
        <w:rPr>
          <w:noProof/>
          <w:lang w:eastAsia="ko-KR"/>
        </w:rPr>
      </w:pPr>
      <w:bookmarkStart w:id="1293" w:name="_Toc4578567"/>
      <w:bookmarkStart w:id="1294" w:name="_Toc27728256"/>
      <w:bookmarkStart w:id="1295" w:name="_Toc176353577"/>
      <w:r w:rsidRPr="00FC08AF">
        <w:rPr>
          <w:noProof/>
        </w:rPr>
        <w:t>8.2.</w:t>
      </w:r>
      <w:r w:rsidRPr="00FC08AF">
        <w:rPr>
          <w:noProof/>
          <w:lang w:eastAsia="ko-KR"/>
        </w:rPr>
        <w:t>80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Counters/C201</w:t>
      </w:r>
      <w:bookmarkEnd w:id="1293"/>
      <w:bookmarkEnd w:id="1294"/>
      <w:bookmarkEnd w:id="1295"/>
    </w:p>
    <w:p w14:paraId="595B884B" w14:textId="77777777" w:rsidR="00825C29" w:rsidRPr="00FC08AF" w:rsidRDefault="00825C29" w:rsidP="00825C29">
      <w:pPr>
        <w:pStyle w:val="TH"/>
        <w:rPr>
          <w:noProof/>
          <w:lang w:eastAsia="ko-KR"/>
        </w:rPr>
      </w:pPr>
      <w:r w:rsidRPr="00FC08AF">
        <w:rPr>
          <w:noProof/>
        </w:rPr>
        <w:t>Table </w:t>
      </w:r>
      <w:r w:rsidRPr="00FC08AF">
        <w:rPr>
          <w:noProof/>
          <w:lang w:eastAsia="ko-KR"/>
        </w:rPr>
        <w:t>8.2.80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B6ED5E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88854E"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Counters/C201</w:t>
            </w:r>
          </w:p>
        </w:tc>
      </w:tr>
      <w:tr w:rsidR="00825C29" w:rsidRPr="00FC08AF" w14:paraId="23282C5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11E81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0E7D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BBD4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9759C"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19E4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7254B3" w14:textId="77777777" w:rsidR="00825C29" w:rsidRPr="00FC08AF" w:rsidRDefault="00825C29" w:rsidP="00CF1FEB">
            <w:pPr>
              <w:jc w:val="center"/>
              <w:rPr>
                <w:rFonts w:ascii="Arial" w:hAnsi="Arial" w:cs="Arial"/>
                <w:b/>
                <w:noProof/>
                <w:sz w:val="18"/>
                <w:szCs w:val="18"/>
              </w:rPr>
            </w:pPr>
          </w:p>
        </w:tc>
      </w:tr>
      <w:tr w:rsidR="00825C29" w:rsidRPr="00FC08AF" w14:paraId="08A42A3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3B0E1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7FFBE"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AD3C5"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B0BCD"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08C25"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ED24A9" w14:textId="77777777" w:rsidR="00825C29" w:rsidRPr="00FC08AF" w:rsidRDefault="00825C29" w:rsidP="00CF1FEB">
            <w:pPr>
              <w:jc w:val="center"/>
              <w:rPr>
                <w:b/>
                <w:noProof/>
              </w:rPr>
            </w:pPr>
          </w:p>
        </w:tc>
      </w:tr>
      <w:tr w:rsidR="00825C29" w:rsidRPr="00FC08AF" w14:paraId="7449338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F4F42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8148C"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374A6E7A" w14:textId="77777777" w:rsidR="002C4C5A" w:rsidRPr="00FC08AF" w:rsidRDefault="002C4C5A" w:rsidP="002C4C5A">
      <w:pPr>
        <w:rPr>
          <w:noProof/>
          <w:lang w:eastAsia="ko-KR"/>
        </w:rPr>
      </w:pPr>
    </w:p>
    <w:p w14:paraId="3D7D0D38"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01710174" w14:textId="77777777" w:rsidR="00825C29" w:rsidRPr="00FC08AF" w:rsidRDefault="00825C29" w:rsidP="00825C29">
      <w:pPr>
        <w:pStyle w:val="Heading3"/>
        <w:rPr>
          <w:noProof/>
          <w:lang w:eastAsia="ko-KR"/>
        </w:rPr>
      </w:pPr>
      <w:bookmarkStart w:id="1296" w:name="_Toc4578568"/>
      <w:bookmarkStart w:id="1297" w:name="_Toc27728257"/>
      <w:bookmarkStart w:id="1298" w:name="_Toc176353578"/>
      <w:r w:rsidRPr="00FC08AF">
        <w:rPr>
          <w:noProof/>
        </w:rPr>
        <w:t>8.2.</w:t>
      </w:r>
      <w:r w:rsidRPr="00FC08AF">
        <w:rPr>
          <w:noProof/>
          <w:lang w:eastAsia="ko-KR"/>
        </w:rPr>
        <w:t>81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Counters/C204</w:t>
      </w:r>
      <w:bookmarkEnd w:id="1296"/>
      <w:bookmarkEnd w:id="1297"/>
      <w:bookmarkEnd w:id="1298"/>
    </w:p>
    <w:p w14:paraId="67516607" w14:textId="77777777" w:rsidR="00825C29" w:rsidRPr="00FC08AF" w:rsidRDefault="00825C29" w:rsidP="00825C29">
      <w:pPr>
        <w:pStyle w:val="TH"/>
        <w:rPr>
          <w:noProof/>
          <w:lang w:eastAsia="ko-KR"/>
        </w:rPr>
      </w:pPr>
      <w:r w:rsidRPr="00FC08AF">
        <w:rPr>
          <w:noProof/>
        </w:rPr>
        <w:t>Table </w:t>
      </w:r>
      <w:r w:rsidRPr="00FC08AF">
        <w:rPr>
          <w:noProof/>
          <w:lang w:eastAsia="ko-KR"/>
        </w:rPr>
        <w:t>8.2.81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212BEC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C3FEC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Counters/C204</w:t>
            </w:r>
          </w:p>
        </w:tc>
      </w:tr>
      <w:tr w:rsidR="00825C29" w:rsidRPr="00FC08AF" w14:paraId="625B453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D12D6"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866F8"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32005"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373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1D7F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573364" w14:textId="77777777" w:rsidR="00825C29" w:rsidRPr="00FC08AF" w:rsidRDefault="00825C29" w:rsidP="00CF1FEB">
            <w:pPr>
              <w:jc w:val="center"/>
              <w:rPr>
                <w:rFonts w:ascii="Arial" w:hAnsi="Arial" w:cs="Arial"/>
                <w:b/>
                <w:noProof/>
                <w:sz w:val="18"/>
                <w:szCs w:val="18"/>
              </w:rPr>
            </w:pPr>
          </w:p>
        </w:tc>
      </w:tr>
      <w:tr w:rsidR="00825C29" w:rsidRPr="00FC08AF" w14:paraId="4216EF8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7A35AD"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A15A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C648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75BA"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327C1"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D8E005" w14:textId="77777777" w:rsidR="00825C29" w:rsidRPr="00FC08AF" w:rsidRDefault="00825C29" w:rsidP="00CF1FEB">
            <w:pPr>
              <w:jc w:val="center"/>
              <w:rPr>
                <w:b/>
                <w:noProof/>
              </w:rPr>
            </w:pPr>
          </w:p>
        </w:tc>
      </w:tr>
      <w:tr w:rsidR="00825C29" w:rsidRPr="00FC08AF" w14:paraId="7BE5108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F0652A"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65C28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queue position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1DB7260B" w14:textId="77777777" w:rsidR="002C4C5A" w:rsidRPr="00FC08AF" w:rsidRDefault="002C4C5A" w:rsidP="002C4C5A">
      <w:pPr>
        <w:rPr>
          <w:noProof/>
          <w:lang w:eastAsia="ko-KR"/>
        </w:rPr>
      </w:pPr>
    </w:p>
    <w:p w14:paraId="163B2D2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774094CC" w14:textId="77777777" w:rsidR="00825C29" w:rsidRPr="00FC08AF" w:rsidRDefault="00825C29" w:rsidP="00825C29">
      <w:pPr>
        <w:pStyle w:val="Heading3"/>
        <w:rPr>
          <w:noProof/>
          <w:lang w:eastAsia="ko-KR"/>
        </w:rPr>
      </w:pPr>
      <w:bookmarkStart w:id="1299" w:name="_Toc4578569"/>
      <w:bookmarkStart w:id="1300" w:name="_Toc27728258"/>
      <w:bookmarkStart w:id="1301" w:name="_Toc176353579"/>
      <w:r w:rsidRPr="00FC08AF">
        <w:rPr>
          <w:noProof/>
        </w:rPr>
        <w:lastRenderedPageBreak/>
        <w:t>8.2.</w:t>
      </w:r>
      <w:r w:rsidRPr="00FC08AF">
        <w:rPr>
          <w:noProof/>
          <w:lang w:eastAsia="ko-KR"/>
        </w:rPr>
        <w:t>82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Counters/C205</w:t>
      </w:r>
      <w:bookmarkEnd w:id="1299"/>
      <w:bookmarkEnd w:id="1300"/>
      <w:bookmarkEnd w:id="1301"/>
    </w:p>
    <w:p w14:paraId="03994F92" w14:textId="77777777" w:rsidR="00825C29" w:rsidRPr="00FC08AF" w:rsidRDefault="00825C29" w:rsidP="00825C29">
      <w:pPr>
        <w:pStyle w:val="TH"/>
        <w:rPr>
          <w:noProof/>
          <w:lang w:eastAsia="ko-KR"/>
        </w:rPr>
      </w:pPr>
      <w:r w:rsidRPr="00FC08AF">
        <w:rPr>
          <w:noProof/>
        </w:rPr>
        <w:t>Table </w:t>
      </w:r>
      <w:r w:rsidRPr="00FC08AF">
        <w:rPr>
          <w:noProof/>
          <w:lang w:eastAsia="ko-KR"/>
        </w:rPr>
        <w:t>8.2.82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EE407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8E587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Counters/C205</w:t>
            </w:r>
          </w:p>
        </w:tc>
      </w:tr>
      <w:tr w:rsidR="00825C29" w:rsidRPr="00FC08AF" w14:paraId="39C3FC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CA2C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E8F00"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0EED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82B1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8E70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846FDA" w14:textId="77777777" w:rsidR="00825C29" w:rsidRPr="00FC08AF" w:rsidRDefault="00825C29" w:rsidP="00CF1FEB">
            <w:pPr>
              <w:jc w:val="center"/>
              <w:rPr>
                <w:rFonts w:ascii="Arial" w:hAnsi="Arial" w:cs="Arial"/>
                <w:b/>
                <w:noProof/>
                <w:sz w:val="18"/>
                <w:szCs w:val="18"/>
              </w:rPr>
            </w:pPr>
          </w:p>
        </w:tc>
      </w:tr>
      <w:tr w:rsidR="00825C29" w:rsidRPr="00FC08AF" w14:paraId="2341699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C423A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85F3D"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A6906"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BD80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C78DC"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457FB7" w14:textId="77777777" w:rsidR="00825C29" w:rsidRPr="00FC08AF" w:rsidRDefault="00825C29" w:rsidP="00CF1FEB">
            <w:pPr>
              <w:jc w:val="center"/>
              <w:rPr>
                <w:b/>
                <w:noProof/>
              </w:rPr>
            </w:pPr>
          </w:p>
        </w:tc>
      </w:tr>
      <w:tr w:rsidR="00825C29" w:rsidRPr="00FC08AF" w14:paraId="54839B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7DBFF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396FD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granted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7DEA61E" w14:textId="77777777" w:rsidR="002C4C5A" w:rsidRPr="00FC08AF" w:rsidRDefault="002C4C5A" w:rsidP="002C4C5A">
      <w:pPr>
        <w:rPr>
          <w:noProof/>
          <w:lang w:eastAsia="ko-KR"/>
        </w:rPr>
      </w:pPr>
    </w:p>
    <w:p w14:paraId="1397B98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3EB5F1DF" w14:textId="77777777" w:rsidR="006F494F" w:rsidRPr="00FC08AF" w:rsidRDefault="006F494F" w:rsidP="006F494F">
      <w:pPr>
        <w:pStyle w:val="Heading1"/>
        <w:tabs>
          <w:tab w:val="right" w:pos="9630"/>
        </w:tabs>
        <w:rPr>
          <w:noProof/>
          <w:lang w:eastAsia="ko-KR"/>
        </w:rPr>
      </w:pPr>
      <w:bookmarkStart w:id="1302" w:name="_Toc4578570"/>
      <w:bookmarkStart w:id="1303" w:name="_Toc27728259"/>
      <w:bookmarkStart w:id="1304" w:name="_Toc176353580"/>
      <w:r w:rsidRPr="00FC08AF">
        <w:rPr>
          <w:noProof/>
        </w:rPr>
        <w:t>9</w:t>
      </w:r>
      <w:r w:rsidRPr="00FC08AF">
        <w:rPr>
          <w:noProof/>
        </w:rPr>
        <w:tab/>
        <w:t xml:space="preserve">MCData </w:t>
      </w:r>
      <w:r w:rsidRPr="00FC08AF">
        <w:rPr>
          <w:noProof/>
          <w:lang w:eastAsia="ko-KR"/>
        </w:rPr>
        <w:t xml:space="preserve">UE configuration </w:t>
      </w:r>
      <w:r w:rsidRPr="00FC08AF">
        <w:rPr>
          <w:noProof/>
        </w:rPr>
        <w:t>MO</w:t>
      </w:r>
      <w:bookmarkEnd w:id="1302"/>
      <w:bookmarkEnd w:id="1303"/>
      <w:bookmarkEnd w:id="1304"/>
    </w:p>
    <w:p w14:paraId="650CD2D3" w14:textId="77777777" w:rsidR="006F494F" w:rsidRPr="00FC08AF" w:rsidRDefault="006F494F" w:rsidP="006F494F">
      <w:pPr>
        <w:pStyle w:val="Heading2"/>
        <w:rPr>
          <w:noProof/>
        </w:rPr>
      </w:pPr>
      <w:bookmarkStart w:id="1305" w:name="_Toc4578571"/>
      <w:bookmarkStart w:id="1306" w:name="_Toc27728260"/>
      <w:bookmarkStart w:id="1307" w:name="_Toc176353581"/>
      <w:r w:rsidRPr="00FC08AF">
        <w:rPr>
          <w:noProof/>
          <w:lang w:eastAsia="ko-KR"/>
        </w:rPr>
        <w:t>9.</w:t>
      </w:r>
      <w:r w:rsidRPr="00FC08AF">
        <w:rPr>
          <w:noProof/>
        </w:rPr>
        <w:t>1</w:t>
      </w:r>
      <w:r w:rsidRPr="00FC08AF">
        <w:rPr>
          <w:noProof/>
        </w:rPr>
        <w:tab/>
        <w:t>General</w:t>
      </w:r>
      <w:bookmarkEnd w:id="1305"/>
      <w:bookmarkEnd w:id="1306"/>
      <w:bookmarkEnd w:id="1307"/>
    </w:p>
    <w:p w14:paraId="3800C830" w14:textId="77777777" w:rsidR="006F494F" w:rsidRPr="00FC08AF" w:rsidRDefault="006F494F" w:rsidP="006F494F">
      <w:pPr>
        <w:rPr>
          <w:noProof/>
          <w:lang w:eastAsia="ko-KR"/>
        </w:rPr>
      </w:pPr>
      <w:r w:rsidRPr="00FC08AF">
        <w:rPr>
          <w:noProof/>
        </w:rPr>
        <w:t xml:space="preserve">The MCData </w:t>
      </w:r>
      <w:r w:rsidRPr="00FC08AF">
        <w:rPr>
          <w:noProof/>
          <w:lang w:eastAsia="ko-KR"/>
        </w:rPr>
        <w:t xml:space="preserve">UE configuration </w:t>
      </w:r>
      <w:r w:rsidRPr="00FC08AF">
        <w:rPr>
          <w:noProof/>
        </w:rPr>
        <w:t xml:space="preserve">Management Object (MO) is used to configure 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110CA39F" w14:textId="77777777" w:rsidR="006F494F" w:rsidRPr="00FC08AF" w:rsidRDefault="006F494F" w:rsidP="006F494F">
      <w:pPr>
        <w:rPr>
          <w:noProof/>
        </w:rPr>
      </w:pPr>
      <w:r w:rsidRPr="00FC08AF">
        <w:rPr>
          <w:noProof/>
        </w:rPr>
        <w:t>The Management Object Identifier is: urn:oma:mo:ext-3gpp-MCData</w:t>
      </w:r>
      <w:r w:rsidRPr="00FC08AF">
        <w:rPr>
          <w:noProof/>
          <w:lang w:eastAsia="ko-KR"/>
        </w:rPr>
        <w:t>-UE-configuration</w:t>
      </w:r>
      <w:r w:rsidRPr="00FC08AF">
        <w:rPr>
          <w:noProof/>
        </w:rPr>
        <w:t>:1.0.</w:t>
      </w:r>
    </w:p>
    <w:p w14:paraId="2CEDB77F" w14:textId="77777777" w:rsidR="006F494F" w:rsidRPr="00FC08AF" w:rsidRDefault="006F494F" w:rsidP="006F494F">
      <w:pPr>
        <w:rPr>
          <w:noProof/>
        </w:rPr>
      </w:pPr>
      <w:r w:rsidRPr="00FC08AF">
        <w:rPr>
          <w:noProof/>
        </w:rPr>
        <w:t>Protocol compatibility: This MO is compatible with OMA OMA DM 1.2 [</w:t>
      </w:r>
      <w:r w:rsidRPr="00FC08AF">
        <w:rPr>
          <w:noProof/>
          <w:lang w:eastAsia="ko-KR"/>
        </w:rPr>
        <w:t>3</w:t>
      </w:r>
      <w:r w:rsidRPr="00FC08AF">
        <w:rPr>
          <w:noProof/>
        </w:rPr>
        <w:t>].</w:t>
      </w:r>
    </w:p>
    <w:p w14:paraId="36A54779" w14:textId="77777777" w:rsidR="006F494F" w:rsidRPr="00FC08AF" w:rsidRDefault="006F494F" w:rsidP="006F494F">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UE configuration </w:t>
      </w:r>
      <w:r w:rsidRPr="00FC08AF">
        <w:rPr>
          <w:noProof/>
        </w:rPr>
        <w:t>MO.</w:t>
      </w:r>
    </w:p>
    <w:p w14:paraId="7DB3B99B" w14:textId="77777777" w:rsidR="006F494F" w:rsidRPr="00FC08AF" w:rsidRDefault="006F494F" w:rsidP="006F494F">
      <w:pPr>
        <w:rPr>
          <w:noProof/>
        </w:rPr>
      </w:pPr>
      <w:r w:rsidRPr="00FC08AF">
        <w:rPr>
          <w:noProof/>
        </w:rPr>
        <w:t>The following nodes and leaf objects are possible under the MCData</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9.1</w:t>
      </w:r>
      <w:r w:rsidRPr="00FC08AF">
        <w:rPr>
          <w:noProof/>
          <w:lang w:eastAsia="ko-KR"/>
        </w:rPr>
        <w:t>.1 and figure 9.1.2</w:t>
      </w:r>
      <w:r w:rsidR="00E01589">
        <w:rPr>
          <w:noProof/>
        </w:rPr>
        <w:t>.</w:t>
      </w:r>
    </w:p>
    <w:p w14:paraId="72E4688A" w14:textId="77777777" w:rsidR="006F494F" w:rsidRPr="00FC08AF" w:rsidRDefault="006F494F" w:rsidP="004268B5">
      <w:pPr>
        <w:pStyle w:val="TH"/>
        <w:rPr>
          <w:noProof/>
        </w:rPr>
      </w:pPr>
      <w:r w:rsidRPr="00FC08AF">
        <w:rPr>
          <w:noProof/>
        </w:rPr>
        <w:object w:dxaOrig="7411" w:dyaOrig="4267" w14:anchorId="534B4620">
          <v:shape id="_x0000_i1041" type="#_x0000_t75" style="width:370.65pt;height:212.85pt" o:ole="">
            <v:imagedata r:id="rId39" o:title=""/>
          </v:shape>
          <o:OLEObject Type="Embed" ProgID="Visio.Drawing.11" ShapeID="_x0000_i1041" DrawAspect="Content" ObjectID="_1786966728" r:id="rId40"/>
        </w:object>
      </w:r>
    </w:p>
    <w:p w14:paraId="3F8B7270" w14:textId="77777777" w:rsidR="006F494F" w:rsidRPr="00FC08AF" w:rsidRDefault="006F494F" w:rsidP="006F494F">
      <w:pPr>
        <w:pStyle w:val="TF"/>
        <w:rPr>
          <w:noProof/>
          <w:lang w:eastAsia="ko-KR"/>
        </w:rPr>
      </w:pPr>
      <w:r w:rsidRPr="00FC08AF">
        <w:rPr>
          <w:noProof/>
        </w:rPr>
        <w:t>Figure 9.1</w:t>
      </w:r>
      <w:r w:rsidRPr="00FC08AF">
        <w:rPr>
          <w:noProof/>
          <w:lang w:eastAsia="ko-KR"/>
        </w:rPr>
        <w:t>.1</w:t>
      </w:r>
      <w:r w:rsidRPr="00FC08AF">
        <w:rPr>
          <w:noProof/>
        </w:rPr>
        <w:t xml:space="preserve">: The MCData </w:t>
      </w:r>
      <w:r w:rsidRPr="00FC08AF">
        <w:rPr>
          <w:noProof/>
          <w:lang w:eastAsia="ko-KR"/>
        </w:rPr>
        <w:t>UE configuration MO (1 of 2)</w:t>
      </w:r>
    </w:p>
    <w:p w14:paraId="63B219B6" w14:textId="75E33D2C" w:rsidR="006F494F" w:rsidRPr="00FC08AF" w:rsidRDefault="000736D2" w:rsidP="004268B5">
      <w:pPr>
        <w:pStyle w:val="TH"/>
        <w:rPr>
          <w:noProof/>
        </w:rPr>
      </w:pPr>
      <w:r>
        <w:rPr>
          <w:noProof/>
        </w:rPr>
        <w:object w:dxaOrig="8910" w:dyaOrig="7245" w14:anchorId="2A2AEE24">
          <v:shape id="_x0000_i1053" type="#_x0000_t75" style="width:445.75pt;height:362.5pt" o:ole="">
            <v:imagedata r:id="rId41" o:title=""/>
          </v:shape>
          <o:OLEObject Type="Embed" ProgID="Visio.Drawing.15" ShapeID="_x0000_i1053" DrawAspect="Content" ObjectID="_1786966729" r:id="rId42"/>
        </w:object>
      </w:r>
    </w:p>
    <w:p w14:paraId="429151F4" w14:textId="77777777" w:rsidR="006F494F" w:rsidRPr="00FC08AF" w:rsidRDefault="006F494F" w:rsidP="006F494F">
      <w:pPr>
        <w:pStyle w:val="TF"/>
        <w:rPr>
          <w:noProof/>
          <w:lang w:eastAsia="ko-KR"/>
        </w:rPr>
      </w:pPr>
      <w:r w:rsidRPr="00FC08AF">
        <w:rPr>
          <w:noProof/>
        </w:rPr>
        <w:lastRenderedPageBreak/>
        <w:t>Figure 9.1</w:t>
      </w:r>
      <w:r w:rsidRPr="00FC08AF">
        <w:rPr>
          <w:noProof/>
          <w:lang w:eastAsia="ko-KR"/>
        </w:rPr>
        <w:t>.2</w:t>
      </w:r>
      <w:r w:rsidRPr="00FC08AF">
        <w:rPr>
          <w:noProof/>
        </w:rPr>
        <w:t xml:space="preserve">: The MCData </w:t>
      </w:r>
      <w:r w:rsidRPr="00FC08AF">
        <w:rPr>
          <w:noProof/>
          <w:lang w:eastAsia="ko-KR"/>
        </w:rPr>
        <w:t>UE configuration MO (2 of 2)</w:t>
      </w:r>
    </w:p>
    <w:p w14:paraId="5C01DAA0" w14:textId="77777777" w:rsidR="006F494F" w:rsidRPr="00FC08AF" w:rsidRDefault="006F494F" w:rsidP="006F494F">
      <w:pPr>
        <w:pStyle w:val="Heading2"/>
        <w:rPr>
          <w:noProof/>
        </w:rPr>
      </w:pPr>
      <w:bookmarkStart w:id="1308" w:name="_Toc4578572"/>
      <w:bookmarkStart w:id="1309" w:name="_Toc27728261"/>
      <w:bookmarkStart w:id="1310" w:name="_Toc176353582"/>
      <w:r w:rsidRPr="00FC08AF">
        <w:rPr>
          <w:noProof/>
          <w:lang w:eastAsia="ko-KR"/>
        </w:rPr>
        <w:t>9.2</w:t>
      </w:r>
      <w:r w:rsidRPr="00FC08AF">
        <w:rPr>
          <w:noProof/>
        </w:rPr>
        <w:tab/>
      </w:r>
      <w:r w:rsidRPr="00FC08AF">
        <w:rPr>
          <w:noProof/>
          <w:lang w:eastAsia="ko-KR"/>
        </w:rPr>
        <w:t>MCData UE configuration MO parameters</w:t>
      </w:r>
      <w:bookmarkEnd w:id="1308"/>
      <w:bookmarkEnd w:id="1309"/>
      <w:bookmarkEnd w:id="1310"/>
    </w:p>
    <w:p w14:paraId="4E2D15EC" w14:textId="77777777" w:rsidR="006F494F" w:rsidRPr="00FC08AF" w:rsidRDefault="006F494F" w:rsidP="006F494F">
      <w:pPr>
        <w:pStyle w:val="Heading3"/>
        <w:rPr>
          <w:noProof/>
        </w:rPr>
      </w:pPr>
      <w:bookmarkStart w:id="1311" w:name="_Toc4578573"/>
      <w:bookmarkStart w:id="1312" w:name="_Toc27728262"/>
      <w:bookmarkStart w:id="1313" w:name="_Toc176353583"/>
      <w:r w:rsidRPr="00FC08AF">
        <w:rPr>
          <w:noProof/>
          <w:lang w:eastAsia="ko-KR"/>
        </w:rPr>
        <w:t>9.2.</w:t>
      </w:r>
      <w:r w:rsidRPr="00FC08AF">
        <w:rPr>
          <w:noProof/>
        </w:rPr>
        <w:t>1</w:t>
      </w:r>
      <w:r w:rsidRPr="00FC08AF">
        <w:rPr>
          <w:noProof/>
        </w:rPr>
        <w:tab/>
        <w:t>General</w:t>
      </w:r>
      <w:bookmarkEnd w:id="1311"/>
      <w:bookmarkEnd w:id="1312"/>
      <w:bookmarkEnd w:id="1313"/>
    </w:p>
    <w:p w14:paraId="32AEEADB" w14:textId="77777777" w:rsidR="006F494F" w:rsidRPr="00FC08AF" w:rsidRDefault="006F494F" w:rsidP="006F494F">
      <w:pPr>
        <w:rPr>
          <w:noProof/>
          <w:lang w:eastAsia="ko-KR"/>
        </w:rPr>
      </w:pPr>
      <w:r w:rsidRPr="00FC08AF">
        <w:rPr>
          <w:noProof/>
        </w:rPr>
        <w:t>This clause describes the parameters for the MCData U</w:t>
      </w:r>
      <w:r w:rsidRPr="00FC08AF">
        <w:rPr>
          <w:noProof/>
          <w:lang w:eastAsia="ko-KR"/>
        </w:rPr>
        <w:t xml:space="preserve">E configuration </w:t>
      </w:r>
      <w:r w:rsidRPr="00FC08AF">
        <w:rPr>
          <w:noProof/>
        </w:rPr>
        <w:t>Management Object (MO).</w:t>
      </w:r>
    </w:p>
    <w:p w14:paraId="7B74B184" w14:textId="77777777" w:rsidR="006F494F" w:rsidRPr="00FC08AF" w:rsidRDefault="006F494F" w:rsidP="006F494F">
      <w:pPr>
        <w:pStyle w:val="Heading3"/>
        <w:rPr>
          <w:i/>
          <w:iCs/>
          <w:noProof/>
          <w:lang w:eastAsia="ko-KR"/>
        </w:rPr>
      </w:pPr>
      <w:bookmarkStart w:id="1314" w:name="_Toc4578574"/>
      <w:bookmarkStart w:id="1315" w:name="_Toc27728263"/>
      <w:bookmarkStart w:id="1316" w:name="_Toc176353584"/>
      <w:r w:rsidRPr="00FC08AF">
        <w:rPr>
          <w:noProof/>
          <w:lang w:eastAsia="ko-KR"/>
        </w:rPr>
        <w:t>9.2.2</w:t>
      </w:r>
      <w:r w:rsidRPr="00FC08AF">
        <w:rPr>
          <w:noProof/>
        </w:rPr>
        <w:tab/>
        <w:t xml:space="preserve">Node: </w:t>
      </w:r>
      <w:r w:rsidRPr="00FC08AF">
        <w:rPr>
          <w:i/>
          <w:iCs/>
          <w:noProof/>
        </w:rPr>
        <w:t>&lt;x&gt;</w:t>
      </w:r>
      <w:bookmarkEnd w:id="1314"/>
      <w:bookmarkEnd w:id="1315"/>
      <w:bookmarkEnd w:id="1316"/>
    </w:p>
    <w:p w14:paraId="46CB0C9D"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FC08AF" w14:paraId="4F66699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AFC005" w14:textId="77777777" w:rsidR="006F494F" w:rsidRPr="00FC08AF" w:rsidRDefault="006F494F" w:rsidP="003A70BF">
            <w:pPr>
              <w:rPr>
                <w:noProof/>
                <w:szCs w:val="18"/>
              </w:rPr>
            </w:pPr>
            <w:r w:rsidRPr="00FC08AF">
              <w:rPr>
                <w:noProof/>
              </w:rPr>
              <w:t>&lt;x&gt;</w:t>
            </w:r>
          </w:p>
        </w:tc>
      </w:tr>
      <w:tr w:rsidR="006F494F" w:rsidRPr="00FC08AF" w14:paraId="230E20AE"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6EE9829" w14:textId="77777777" w:rsidR="006F494F" w:rsidRPr="00FC08AF"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0147E" w14:textId="77777777" w:rsidR="006F494F" w:rsidRPr="00FC08AF" w:rsidRDefault="006F494F" w:rsidP="003A70BF">
            <w:pPr>
              <w:pStyle w:val="TAC"/>
              <w:rPr>
                <w:rFonts w:cs="Arial"/>
                <w:noProof/>
              </w:rPr>
            </w:pPr>
            <w:r w:rsidRPr="00FC08AF">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EF712" w14:textId="77777777" w:rsidR="006F494F" w:rsidRPr="00FC08AF" w:rsidRDefault="006F494F" w:rsidP="003A70BF">
            <w:pPr>
              <w:pStyle w:val="TAC"/>
              <w:rPr>
                <w:rFonts w:cs="Arial"/>
                <w:noProof/>
              </w:rPr>
            </w:pPr>
            <w:r w:rsidRPr="00FC08AF">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94A73" w14:textId="77777777" w:rsidR="006F494F" w:rsidRPr="00FC08AF" w:rsidRDefault="006F494F" w:rsidP="003A70BF">
            <w:pPr>
              <w:pStyle w:val="TAC"/>
              <w:rPr>
                <w:rFonts w:cs="Arial"/>
                <w:noProof/>
              </w:rPr>
            </w:pPr>
            <w:r w:rsidRPr="00FC08AF">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A009B" w14:textId="77777777" w:rsidR="006F494F" w:rsidRPr="00FC08AF" w:rsidRDefault="006F494F" w:rsidP="003A70BF">
            <w:pPr>
              <w:pStyle w:val="TAC"/>
              <w:rPr>
                <w:rFonts w:cs="Arial"/>
                <w:noProof/>
              </w:rPr>
            </w:pPr>
            <w:r w:rsidRPr="00FC08AF">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2362AA0" w14:textId="77777777" w:rsidR="006F494F" w:rsidRPr="00FC08AF" w:rsidRDefault="006F494F" w:rsidP="003A70BF">
            <w:pPr>
              <w:jc w:val="center"/>
              <w:rPr>
                <w:rFonts w:ascii="Arial" w:hAnsi="Arial" w:cs="Arial"/>
                <w:b/>
                <w:noProof/>
                <w:sz w:val="18"/>
                <w:szCs w:val="18"/>
              </w:rPr>
            </w:pPr>
          </w:p>
        </w:tc>
      </w:tr>
      <w:tr w:rsidR="006F494F" w:rsidRPr="00FC08AF" w14:paraId="0E8BFAB9"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008840E" w14:textId="77777777" w:rsidR="006F494F" w:rsidRPr="00FC08AF"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F0CEB" w14:textId="77777777" w:rsidR="006F494F" w:rsidRPr="00FC08AF" w:rsidRDefault="006F494F" w:rsidP="003A70BF">
            <w:pPr>
              <w:pStyle w:val="TAC"/>
              <w:rPr>
                <w:rFonts w:cs="Arial"/>
                <w:noProof/>
              </w:rPr>
            </w:pPr>
            <w:r w:rsidRPr="00FC08AF">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F4259" w14:textId="77777777" w:rsidR="006F494F" w:rsidRPr="00FC08AF" w:rsidRDefault="006F494F" w:rsidP="003A70BF">
            <w:pPr>
              <w:pStyle w:val="TAC"/>
              <w:rPr>
                <w:rFonts w:cs="Arial"/>
                <w:noProof/>
              </w:rPr>
            </w:pPr>
            <w:r w:rsidRPr="00FC08AF">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14C44" w14:textId="77777777" w:rsidR="006F494F" w:rsidRPr="00FC08AF" w:rsidRDefault="006F494F" w:rsidP="003A70BF">
            <w:pPr>
              <w:pStyle w:val="TAC"/>
              <w:rPr>
                <w:rFonts w:cs="Arial"/>
                <w:noProof/>
              </w:rPr>
            </w:pPr>
            <w:r w:rsidRPr="00FC08AF">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0D1" w14:textId="77777777" w:rsidR="006F494F" w:rsidRPr="00FC08AF" w:rsidRDefault="006F494F" w:rsidP="003A70BF">
            <w:pPr>
              <w:pStyle w:val="TAC"/>
              <w:rPr>
                <w:rFonts w:cs="Arial"/>
                <w:noProof/>
              </w:rPr>
            </w:pPr>
            <w:r w:rsidRPr="00FC08AF">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F5B59AD" w14:textId="77777777" w:rsidR="006F494F" w:rsidRPr="00FC08AF" w:rsidRDefault="006F494F" w:rsidP="003A70BF">
            <w:pPr>
              <w:jc w:val="center"/>
              <w:rPr>
                <w:b/>
                <w:noProof/>
              </w:rPr>
            </w:pPr>
          </w:p>
        </w:tc>
      </w:tr>
      <w:tr w:rsidR="006F494F" w:rsidRPr="00FC08AF" w14:paraId="49688F07"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1E3984" w14:textId="77777777" w:rsidR="006F494F" w:rsidRPr="00FC08AF"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13A2B" w14:textId="77777777" w:rsidR="006F494F" w:rsidRPr="00FC08AF" w:rsidRDefault="006F494F" w:rsidP="003A70BF">
            <w:pPr>
              <w:rPr>
                <w:noProof/>
                <w:lang w:eastAsia="ko-KR"/>
              </w:rPr>
            </w:pPr>
            <w:r w:rsidRPr="00FC08AF">
              <w:rPr>
                <w:noProof/>
              </w:rPr>
              <w:t xml:space="preserve">This interior node acts as a placeholder for the MCData </w:t>
            </w:r>
            <w:r w:rsidRPr="00FC08AF">
              <w:rPr>
                <w:noProof/>
                <w:lang w:eastAsia="ko-KR"/>
              </w:rPr>
              <w:t xml:space="preserve">UE configuration </w:t>
            </w:r>
            <w:r w:rsidRPr="00FC08AF">
              <w:rPr>
                <w:noProof/>
              </w:rPr>
              <w:t>Management Object (MO).</w:t>
            </w:r>
          </w:p>
          <w:p w14:paraId="7B716CD1" w14:textId="77777777" w:rsidR="006F494F" w:rsidRPr="00FC08AF" w:rsidRDefault="006F494F" w:rsidP="003A70BF">
            <w:pPr>
              <w:rPr>
                <w:noProof/>
              </w:rPr>
            </w:pPr>
            <w:r w:rsidRPr="00FC08AF">
              <w:rPr>
                <w:noProof/>
              </w:rPr>
              <w:t>For the MCData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"urn:oma:mo:oma-dm-mcdata</w:t>
            </w:r>
            <w:r w:rsidRPr="00FC08AF">
              <w:rPr>
                <w:noProof/>
                <w:lang w:eastAsia="ko-KR"/>
              </w:rPr>
              <w:t>-ue-configuration</w:t>
            </w:r>
            <w:r w:rsidRPr="00FC08AF">
              <w:rPr>
                <w:noProof/>
              </w:rPr>
              <w:t>:1.0"</w:t>
            </w:r>
          </w:p>
        </w:tc>
      </w:tr>
    </w:tbl>
    <w:p w14:paraId="4B43D82F" w14:textId="77777777" w:rsidR="00D65B36" w:rsidRPr="00FC08AF" w:rsidRDefault="00D65B36" w:rsidP="00D65B36">
      <w:pPr>
        <w:rPr>
          <w:noProof/>
          <w:lang w:eastAsia="ko-KR"/>
        </w:rPr>
      </w:pPr>
    </w:p>
    <w:p w14:paraId="04C95859" w14:textId="77777777" w:rsidR="006F494F" w:rsidRPr="00FC08AF" w:rsidRDefault="006F494F" w:rsidP="006F494F">
      <w:pPr>
        <w:pStyle w:val="B1"/>
        <w:rPr>
          <w:noProof/>
        </w:rPr>
      </w:pPr>
      <w:r w:rsidRPr="00FC08AF">
        <w:rPr>
          <w:noProof/>
        </w:rPr>
        <w:t>-</w:t>
      </w:r>
      <w:r w:rsidRPr="00FC08AF">
        <w:rPr>
          <w:noProof/>
        </w:rPr>
        <w:tab/>
        <w:t>Values: N/A</w:t>
      </w:r>
    </w:p>
    <w:p w14:paraId="3B4EF692" w14:textId="77777777" w:rsidR="006F494F" w:rsidRPr="00FC08AF" w:rsidRDefault="006F494F" w:rsidP="006F494F">
      <w:pPr>
        <w:pStyle w:val="Heading3"/>
        <w:rPr>
          <w:noProof/>
          <w:lang w:eastAsia="ko-KR"/>
        </w:rPr>
      </w:pPr>
      <w:bookmarkStart w:id="1317" w:name="_Toc4578575"/>
      <w:bookmarkStart w:id="1318" w:name="_Toc27728264"/>
      <w:bookmarkStart w:id="1319" w:name="_Toc176353585"/>
      <w:r w:rsidRPr="00FC08AF">
        <w:rPr>
          <w:noProof/>
          <w:lang w:eastAsia="ko-KR"/>
        </w:rPr>
        <w:t>9.2.</w:t>
      </w:r>
      <w:r w:rsidRPr="00FC08AF">
        <w:rPr>
          <w:noProof/>
        </w:rPr>
        <w:t>3</w:t>
      </w:r>
      <w:r w:rsidRPr="00FC08AF">
        <w:rPr>
          <w:noProof/>
        </w:rPr>
        <w:tab/>
        <w:t>/</w:t>
      </w:r>
      <w:r w:rsidRPr="00FC08AF">
        <w:rPr>
          <w:i/>
          <w:iCs/>
          <w:noProof/>
        </w:rPr>
        <w:t>&lt;x&gt;</w:t>
      </w:r>
      <w:r w:rsidRPr="00FC08AF">
        <w:rPr>
          <w:noProof/>
        </w:rPr>
        <w:t>/Name</w:t>
      </w:r>
      <w:bookmarkEnd w:id="1317"/>
      <w:bookmarkEnd w:id="1318"/>
      <w:bookmarkEnd w:id="1319"/>
    </w:p>
    <w:p w14:paraId="5F560745"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FC08AF" w14:paraId="7B07FE3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61BFCE" w14:textId="77777777" w:rsidR="006F494F" w:rsidRPr="00FC08AF" w:rsidRDefault="006F494F" w:rsidP="003A70BF">
            <w:pPr>
              <w:rPr>
                <w:rFonts w:cs="Arial"/>
                <w:noProof/>
                <w:szCs w:val="18"/>
              </w:rPr>
            </w:pPr>
            <w:r w:rsidRPr="00FC08AF">
              <w:rPr>
                <w:noProof/>
              </w:rPr>
              <w:t>Name</w:t>
            </w:r>
          </w:p>
        </w:tc>
      </w:tr>
      <w:tr w:rsidR="006F494F" w:rsidRPr="00FC08AF" w14:paraId="786446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B0E05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88AE"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746A9"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EBE39"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48239"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54A5AB" w14:textId="77777777" w:rsidR="006F494F" w:rsidRPr="00FC08AF" w:rsidRDefault="006F494F" w:rsidP="003A70BF">
            <w:pPr>
              <w:jc w:val="center"/>
              <w:rPr>
                <w:rFonts w:ascii="Arial" w:hAnsi="Arial" w:cs="Arial"/>
                <w:b/>
                <w:noProof/>
                <w:sz w:val="18"/>
                <w:szCs w:val="18"/>
              </w:rPr>
            </w:pPr>
          </w:p>
        </w:tc>
      </w:tr>
      <w:tr w:rsidR="006F494F" w:rsidRPr="00FC08AF" w14:paraId="6C2DE14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E7B06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7779A"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3FF0E" w14:textId="77777777" w:rsidR="006F494F" w:rsidRPr="00FC08AF" w:rsidRDefault="006F494F"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C60BB" w14:textId="77777777" w:rsidR="006F494F" w:rsidRPr="00FC08AF" w:rsidRDefault="006F494F"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79298"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89F8E97" w14:textId="77777777" w:rsidR="006F494F" w:rsidRPr="00FC08AF" w:rsidRDefault="006F494F" w:rsidP="003A70BF">
            <w:pPr>
              <w:jc w:val="center"/>
              <w:rPr>
                <w:b/>
                <w:noProof/>
              </w:rPr>
            </w:pPr>
          </w:p>
        </w:tc>
      </w:tr>
      <w:tr w:rsidR="006F494F" w:rsidRPr="00FC08AF" w14:paraId="63252E9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7C033"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053DEC" w14:textId="77777777" w:rsidR="006F494F" w:rsidRPr="00FC08AF" w:rsidRDefault="006F494F" w:rsidP="003A70BF">
            <w:pPr>
              <w:rPr>
                <w:noProof/>
              </w:rPr>
            </w:pPr>
            <w:r w:rsidRPr="00FC08AF">
              <w:rPr>
                <w:noProof/>
              </w:rPr>
              <w:t>The Name leaf is a name for the MCData UE configuration settings.</w:t>
            </w:r>
          </w:p>
        </w:tc>
      </w:tr>
    </w:tbl>
    <w:p w14:paraId="24796F56" w14:textId="77777777" w:rsidR="00D65B36" w:rsidRPr="00FC08AF" w:rsidRDefault="00D65B36" w:rsidP="00D65B36">
      <w:pPr>
        <w:rPr>
          <w:noProof/>
          <w:lang w:eastAsia="ko-KR"/>
        </w:rPr>
      </w:pPr>
    </w:p>
    <w:p w14:paraId="61B10238" w14:textId="77777777" w:rsidR="006F494F" w:rsidRPr="00FC08AF" w:rsidRDefault="006F494F" w:rsidP="006F494F">
      <w:pPr>
        <w:pStyle w:val="B1"/>
        <w:rPr>
          <w:noProof/>
        </w:rPr>
      </w:pPr>
      <w:r w:rsidRPr="00FC08AF">
        <w:rPr>
          <w:noProof/>
        </w:rPr>
        <w:t>-</w:t>
      </w:r>
      <w:r w:rsidRPr="00FC08AF">
        <w:rPr>
          <w:noProof/>
        </w:rPr>
        <w:tab/>
        <w:t>Values: &lt;User displayable name&gt;</w:t>
      </w:r>
    </w:p>
    <w:p w14:paraId="5EAEFF39" w14:textId="77777777" w:rsidR="006F494F" w:rsidRPr="00FC08AF" w:rsidRDefault="006F494F" w:rsidP="006F494F">
      <w:pPr>
        <w:pStyle w:val="Heading3"/>
        <w:rPr>
          <w:noProof/>
          <w:lang w:eastAsia="ko-KR"/>
        </w:rPr>
      </w:pPr>
      <w:bookmarkStart w:id="1320" w:name="_Toc4578576"/>
      <w:bookmarkStart w:id="1321" w:name="_Toc27728265"/>
      <w:bookmarkStart w:id="1322" w:name="_Toc176353586"/>
      <w:r w:rsidRPr="00FC08AF">
        <w:rPr>
          <w:noProof/>
          <w:lang w:eastAsia="ko-KR"/>
        </w:rPr>
        <w:t>9.2</w:t>
      </w:r>
      <w:r w:rsidRPr="00FC08AF">
        <w:rPr>
          <w:noProof/>
        </w:rPr>
        <w:t>.4</w:t>
      </w:r>
      <w:r w:rsidRPr="00FC08AF">
        <w:rPr>
          <w:noProof/>
        </w:rPr>
        <w:tab/>
        <w:t>/</w:t>
      </w:r>
      <w:r w:rsidRPr="00FC08AF">
        <w:rPr>
          <w:i/>
          <w:iCs/>
          <w:noProof/>
        </w:rPr>
        <w:t>&lt;x&gt;</w:t>
      </w:r>
      <w:r w:rsidRPr="00FC08AF">
        <w:rPr>
          <w:noProof/>
        </w:rPr>
        <w:t>/Ext/</w:t>
      </w:r>
      <w:bookmarkEnd w:id="1320"/>
      <w:bookmarkEnd w:id="1321"/>
      <w:bookmarkEnd w:id="1322"/>
    </w:p>
    <w:p w14:paraId="7A822896"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FC08AF" w14:paraId="5A3F3FA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5BFE7F" w14:textId="77777777" w:rsidR="006F494F" w:rsidRPr="00FC08AF" w:rsidRDefault="006F494F" w:rsidP="003A70BF">
            <w:pPr>
              <w:rPr>
                <w:rFonts w:cs="Arial"/>
                <w:noProof/>
                <w:szCs w:val="18"/>
              </w:rPr>
            </w:pPr>
            <w:r w:rsidRPr="00FC08AF">
              <w:rPr>
                <w:noProof/>
              </w:rPr>
              <w:t>Ext</w:t>
            </w:r>
          </w:p>
        </w:tc>
      </w:tr>
      <w:tr w:rsidR="006F494F" w:rsidRPr="00FC08AF" w14:paraId="67E2CEC4"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779CAB3" w14:textId="77777777" w:rsidR="006F494F" w:rsidRPr="00FC08AF"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2177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BBD7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FB09B" w14:textId="77777777" w:rsidR="006F494F" w:rsidRPr="00FC08AF" w:rsidRDefault="006F494F"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6FD41" w14:textId="77777777" w:rsidR="006F494F" w:rsidRPr="00FC08AF" w:rsidRDefault="006F494F"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F5E835F" w14:textId="77777777" w:rsidR="006F494F" w:rsidRPr="00FC08AF" w:rsidRDefault="006F494F" w:rsidP="003A70BF">
            <w:pPr>
              <w:jc w:val="center"/>
              <w:rPr>
                <w:rFonts w:ascii="Arial" w:hAnsi="Arial" w:cs="Arial"/>
                <w:b/>
                <w:noProof/>
                <w:sz w:val="18"/>
                <w:szCs w:val="18"/>
              </w:rPr>
            </w:pPr>
          </w:p>
        </w:tc>
      </w:tr>
      <w:tr w:rsidR="006F494F" w:rsidRPr="00FC08AF" w14:paraId="1EEF5DE6"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3232DC4" w14:textId="77777777" w:rsidR="006F494F" w:rsidRPr="00FC08AF"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F75A4"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112AF"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6A8F3" w14:textId="77777777" w:rsidR="006F494F" w:rsidRPr="00FC08AF" w:rsidRDefault="006F494F"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C6943" w14:textId="77777777" w:rsidR="006F494F" w:rsidRPr="00FC08AF" w:rsidRDefault="006F494F"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A8F1A43" w14:textId="77777777" w:rsidR="006F494F" w:rsidRPr="00FC08AF" w:rsidRDefault="006F494F" w:rsidP="003A70BF">
            <w:pPr>
              <w:jc w:val="center"/>
              <w:rPr>
                <w:b/>
                <w:noProof/>
              </w:rPr>
            </w:pPr>
          </w:p>
        </w:tc>
      </w:tr>
      <w:tr w:rsidR="006F494F" w:rsidRPr="00FC08AF" w14:paraId="6FCC1F62"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FF20710" w14:textId="77777777" w:rsidR="006F494F" w:rsidRPr="00FC08AF"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05C7BA" w14:textId="77777777" w:rsidR="006F494F" w:rsidRPr="00FC08AF" w:rsidRDefault="006F494F" w:rsidP="003A70BF">
            <w:pPr>
              <w:rPr>
                <w:noProof/>
              </w:rPr>
            </w:pPr>
            <w:r w:rsidRPr="00FC08AF">
              <w:rPr>
                <w:noProof/>
              </w:rPr>
              <w:t>The Ext is an interior node for where the vendor specific information about the MCData UE configuration MO is being placed.</w:t>
            </w:r>
          </w:p>
        </w:tc>
      </w:tr>
    </w:tbl>
    <w:p w14:paraId="04DCD343" w14:textId="77777777" w:rsidR="00D65B36" w:rsidRPr="00FC08AF" w:rsidRDefault="00D65B36" w:rsidP="00D65B36">
      <w:pPr>
        <w:rPr>
          <w:noProof/>
          <w:lang w:eastAsia="ko-KR"/>
        </w:rPr>
      </w:pPr>
    </w:p>
    <w:p w14:paraId="26A1711B" w14:textId="77777777" w:rsidR="006F494F" w:rsidRPr="00FC08AF" w:rsidRDefault="006F494F" w:rsidP="006F494F">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A7CE264" w14:textId="77777777" w:rsidR="006F494F" w:rsidRPr="00FC08AF" w:rsidRDefault="006F494F" w:rsidP="006F494F">
      <w:pPr>
        <w:pStyle w:val="B1"/>
        <w:rPr>
          <w:noProof/>
          <w:lang w:eastAsia="ko-KR"/>
        </w:rPr>
      </w:pPr>
      <w:r w:rsidRPr="00FC08AF">
        <w:rPr>
          <w:noProof/>
        </w:rPr>
        <w:t>-</w:t>
      </w:r>
      <w:r w:rsidRPr="00FC08AF">
        <w:rPr>
          <w:noProof/>
        </w:rPr>
        <w:tab/>
        <w:t>Values: N/A</w:t>
      </w:r>
    </w:p>
    <w:p w14:paraId="4405D80A" w14:textId="77777777" w:rsidR="006F494F" w:rsidRPr="00FC08AF" w:rsidRDefault="006F494F" w:rsidP="006F494F">
      <w:pPr>
        <w:pStyle w:val="Heading3"/>
        <w:rPr>
          <w:noProof/>
          <w:lang w:eastAsia="ko-KR"/>
        </w:rPr>
      </w:pPr>
      <w:bookmarkStart w:id="1323" w:name="_Toc4578577"/>
      <w:bookmarkStart w:id="1324" w:name="_Toc27728266"/>
      <w:bookmarkStart w:id="1325" w:name="_Toc176353587"/>
      <w:r w:rsidRPr="00FC08AF">
        <w:rPr>
          <w:noProof/>
        </w:rPr>
        <w:lastRenderedPageBreak/>
        <w:t>9.2.5</w:t>
      </w:r>
      <w:r w:rsidRPr="00FC08AF">
        <w:rPr>
          <w:noProof/>
        </w:rPr>
        <w:tab/>
        <w:t>/</w:t>
      </w:r>
      <w:r w:rsidRPr="00FC08AF">
        <w:rPr>
          <w:i/>
          <w:iCs/>
          <w:noProof/>
        </w:rPr>
        <w:t>&lt;x&gt;</w:t>
      </w:r>
      <w:r w:rsidRPr="00FC08AF">
        <w:rPr>
          <w:noProof/>
        </w:rPr>
        <w:t>/Common</w:t>
      </w:r>
      <w:bookmarkEnd w:id="1323"/>
      <w:bookmarkEnd w:id="1324"/>
      <w:bookmarkEnd w:id="1325"/>
    </w:p>
    <w:p w14:paraId="2F3DDCF0"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F60A32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351ACD7" w14:textId="77777777" w:rsidR="006F494F" w:rsidRPr="00FC08AF" w:rsidRDefault="006F494F" w:rsidP="003A70BF">
            <w:pPr>
              <w:rPr>
                <w:rFonts w:ascii="Arial" w:hAnsi="Arial" w:cs="Arial"/>
                <w:noProof/>
                <w:sz w:val="18"/>
                <w:szCs w:val="18"/>
              </w:rPr>
            </w:pPr>
            <w:r w:rsidRPr="00FC08AF">
              <w:rPr>
                <w:noProof/>
              </w:rPr>
              <w:t>Common</w:t>
            </w:r>
          </w:p>
        </w:tc>
      </w:tr>
      <w:tr w:rsidR="006F494F" w:rsidRPr="00FC08AF" w14:paraId="642729C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FCA2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A78A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8E7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451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6BB4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0C7667" w14:textId="77777777" w:rsidR="006F494F" w:rsidRPr="00FC08AF" w:rsidRDefault="006F494F" w:rsidP="003A70BF">
            <w:pPr>
              <w:jc w:val="center"/>
              <w:rPr>
                <w:rFonts w:ascii="Arial" w:hAnsi="Arial" w:cs="Arial"/>
                <w:b/>
                <w:noProof/>
                <w:sz w:val="18"/>
                <w:szCs w:val="18"/>
              </w:rPr>
            </w:pPr>
          </w:p>
        </w:tc>
      </w:tr>
      <w:tr w:rsidR="006F494F" w:rsidRPr="00FC08AF" w14:paraId="5158BB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7B9C4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629F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536C9"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3842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0A7E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99702F2" w14:textId="77777777" w:rsidR="006F494F" w:rsidRPr="00FC08AF" w:rsidRDefault="006F494F" w:rsidP="003A70BF">
            <w:pPr>
              <w:jc w:val="center"/>
              <w:rPr>
                <w:b/>
                <w:noProof/>
              </w:rPr>
            </w:pPr>
          </w:p>
        </w:tc>
      </w:tr>
      <w:tr w:rsidR="006F494F" w:rsidRPr="00FC08AF" w14:paraId="4CF7DD1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12AA0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2D810"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5BEA92C0" w14:textId="77777777" w:rsidR="00D65B36" w:rsidRPr="00FC08AF" w:rsidRDefault="00D65B36" w:rsidP="00D65B36">
      <w:pPr>
        <w:rPr>
          <w:noProof/>
          <w:lang w:eastAsia="ko-KR"/>
        </w:rPr>
      </w:pPr>
      <w:bookmarkStart w:id="1326" w:name="_Toc4578578"/>
      <w:bookmarkStart w:id="1327" w:name="_Toc27728267"/>
    </w:p>
    <w:p w14:paraId="510CBB32" w14:textId="77777777" w:rsidR="006F494F" w:rsidRPr="00FC08AF" w:rsidRDefault="006F494F" w:rsidP="006F494F">
      <w:pPr>
        <w:pStyle w:val="Heading3"/>
        <w:rPr>
          <w:noProof/>
          <w:lang w:eastAsia="ko-KR"/>
        </w:rPr>
      </w:pPr>
      <w:bookmarkStart w:id="1328" w:name="_Toc176353588"/>
      <w:r w:rsidRPr="00FC08AF">
        <w:rPr>
          <w:noProof/>
        </w:rPr>
        <w:t>9.2.6</w:t>
      </w:r>
      <w:r w:rsidRPr="00FC08AF">
        <w:rPr>
          <w:noProof/>
        </w:rPr>
        <w:tab/>
        <w:t>/</w:t>
      </w:r>
      <w:r w:rsidRPr="00FC08AF">
        <w:rPr>
          <w:i/>
          <w:iCs/>
          <w:noProof/>
        </w:rPr>
        <w:t>&lt;x&gt;</w:t>
      </w:r>
      <w:r w:rsidRPr="00FC08AF">
        <w:rPr>
          <w:noProof/>
        </w:rPr>
        <w:t>/Common/MCDataGroupTxns</w:t>
      </w:r>
      <w:bookmarkEnd w:id="1326"/>
      <w:bookmarkEnd w:id="1327"/>
      <w:bookmarkEnd w:id="1328"/>
    </w:p>
    <w:p w14:paraId="70765922"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26D23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4663BE" w14:textId="77777777" w:rsidR="006F494F" w:rsidRPr="00FC08AF" w:rsidRDefault="006F494F" w:rsidP="003A70BF">
            <w:pPr>
              <w:rPr>
                <w:rFonts w:ascii="Arial" w:hAnsi="Arial" w:cs="Arial"/>
                <w:noProof/>
                <w:sz w:val="18"/>
                <w:szCs w:val="18"/>
                <w:lang w:eastAsia="ko-KR"/>
              </w:rPr>
            </w:pPr>
            <w:r w:rsidRPr="00FC08AF">
              <w:rPr>
                <w:noProof/>
              </w:rPr>
              <w:t>Common/MCDataGroupTxns</w:t>
            </w:r>
          </w:p>
        </w:tc>
      </w:tr>
      <w:tr w:rsidR="006F494F" w:rsidRPr="00FC08AF" w14:paraId="3E99E3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EC37B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144D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9AC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36CB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EC6E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07F21" w14:textId="77777777" w:rsidR="006F494F" w:rsidRPr="00FC08AF" w:rsidRDefault="006F494F" w:rsidP="003A70BF">
            <w:pPr>
              <w:jc w:val="center"/>
              <w:rPr>
                <w:rFonts w:ascii="Arial" w:hAnsi="Arial" w:cs="Arial"/>
                <w:b/>
                <w:noProof/>
                <w:sz w:val="18"/>
                <w:szCs w:val="18"/>
              </w:rPr>
            </w:pPr>
          </w:p>
        </w:tc>
      </w:tr>
      <w:tr w:rsidR="006F494F" w:rsidRPr="00FC08AF" w14:paraId="68C67D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E80B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D784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BF65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52F9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F3CC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B4302" w14:textId="77777777" w:rsidR="006F494F" w:rsidRPr="00FC08AF" w:rsidRDefault="006F494F" w:rsidP="003A70BF">
            <w:pPr>
              <w:jc w:val="center"/>
              <w:rPr>
                <w:b/>
                <w:noProof/>
              </w:rPr>
            </w:pPr>
          </w:p>
        </w:tc>
      </w:tr>
      <w:tr w:rsidR="006F494F" w:rsidRPr="00FC08AF" w14:paraId="454297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D1B51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D0482"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MCData group</w:t>
            </w:r>
            <w:r w:rsidRPr="00FC08AF">
              <w:rPr>
                <w:noProof/>
              </w:rPr>
              <w:t xml:space="preserve"> transactions configuration</w:t>
            </w:r>
            <w:r w:rsidRPr="00FC08AF">
              <w:rPr>
                <w:noProof/>
                <w:lang w:eastAsia="ko-KR"/>
              </w:rPr>
              <w:t>.</w:t>
            </w:r>
          </w:p>
        </w:tc>
      </w:tr>
    </w:tbl>
    <w:p w14:paraId="26C7D7D1" w14:textId="77777777" w:rsidR="006F494F" w:rsidRPr="00FC08AF" w:rsidRDefault="006F494F" w:rsidP="006F494F">
      <w:pPr>
        <w:rPr>
          <w:noProof/>
        </w:rPr>
      </w:pPr>
    </w:p>
    <w:p w14:paraId="5BAF360E" w14:textId="77777777" w:rsidR="006F494F" w:rsidRPr="00FC08AF" w:rsidRDefault="006F494F" w:rsidP="006F494F">
      <w:pPr>
        <w:pStyle w:val="Heading3"/>
        <w:rPr>
          <w:noProof/>
          <w:lang w:eastAsia="ko-KR"/>
        </w:rPr>
      </w:pPr>
      <w:bookmarkStart w:id="1329" w:name="_Toc4578579"/>
      <w:bookmarkStart w:id="1330" w:name="_Toc27728268"/>
      <w:bookmarkStart w:id="1331" w:name="_Toc176353589"/>
      <w:r w:rsidRPr="00FC08AF">
        <w:rPr>
          <w:noProof/>
        </w:rPr>
        <w:t>9.2.7</w:t>
      </w:r>
      <w:r w:rsidRPr="00FC08AF">
        <w:rPr>
          <w:noProof/>
        </w:rPr>
        <w:tab/>
        <w:t>/</w:t>
      </w:r>
      <w:r w:rsidRPr="00FC08AF">
        <w:rPr>
          <w:i/>
          <w:iCs/>
          <w:noProof/>
        </w:rPr>
        <w:t>&lt;x&gt;</w:t>
      </w:r>
      <w:r w:rsidRPr="00FC08AF">
        <w:rPr>
          <w:noProof/>
        </w:rPr>
        <w:t>/Common/MCDataGroupTxns/MaxSDSNc4</w:t>
      </w:r>
      <w:bookmarkEnd w:id="1329"/>
      <w:bookmarkEnd w:id="1330"/>
      <w:bookmarkEnd w:id="1331"/>
    </w:p>
    <w:p w14:paraId="6BB99BB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/MaxSDSNc4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3F4E05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979325" w14:textId="77777777" w:rsidR="006F494F" w:rsidRPr="00FC08AF" w:rsidRDefault="006F494F" w:rsidP="003A70BF">
            <w:pPr>
              <w:rPr>
                <w:rFonts w:ascii="Arial" w:hAnsi="Arial" w:cs="Arial"/>
                <w:noProof/>
                <w:sz w:val="18"/>
                <w:szCs w:val="18"/>
                <w:lang w:eastAsia="ko-KR"/>
              </w:rPr>
            </w:pPr>
            <w:r w:rsidRPr="00FC08AF">
              <w:rPr>
                <w:noProof/>
              </w:rPr>
              <w:t>Common/MCDataGroupTxns/MaxSDS</w:t>
            </w:r>
            <w:r w:rsidRPr="00FC08AF">
              <w:rPr>
                <w:noProof/>
                <w:lang w:eastAsia="ko-KR"/>
              </w:rPr>
              <w:t>Nc4</w:t>
            </w:r>
          </w:p>
        </w:tc>
      </w:tr>
      <w:tr w:rsidR="006F494F" w:rsidRPr="00FC08AF" w14:paraId="68782EB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50152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8F41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96F5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1845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FFE9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D6A4AB" w14:textId="77777777" w:rsidR="006F494F" w:rsidRPr="00FC08AF" w:rsidRDefault="006F494F" w:rsidP="003A70BF">
            <w:pPr>
              <w:jc w:val="center"/>
              <w:rPr>
                <w:rFonts w:ascii="Arial" w:hAnsi="Arial" w:cs="Arial"/>
                <w:b/>
                <w:noProof/>
                <w:sz w:val="18"/>
                <w:szCs w:val="18"/>
              </w:rPr>
            </w:pPr>
          </w:p>
        </w:tc>
      </w:tr>
      <w:tr w:rsidR="006F494F" w:rsidRPr="00FC08AF" w14:paraId="7E26BC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48F8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2E33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49A0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552DC"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89FB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64B2A8" w14:textId="77777777" w:rsidR="006F494F" w:rsidRPr="00FC08AF" w:rsidRDefault="006F494F" w:rsidP="003A70BF">
            <w:pPr>
              <w:jc w:val="center"/>
              <w:rPr>
                <w:b/>
                <w:noProof/>
              </w:rPr>
            </w:pPr>
          </w:p>
        </w:tc>
      </w:tr>
      <w:tr w:rsidR="006F494F" w:rsidRPr="00FC08AF" w14:paraId="34F0167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0E392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B3848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SDS transactions</w:t>
            </w:r>
            <w:r w:rsidRPr="00FC08AF">
              <w:rPr>
                <w:noProof/>
                <w:lang w:eastAsia="ko-KR"/>
              </w:rPr>
              <w:t>.</w:t>
            </w:r>
          </w:p>
        </w:tc>
      </w:tr>
    </w:tbl>
    <w:p w14:paraId="7999E05D" w14:textId="77777777" w:rsidR="00D65B36" w:rsidRPr="00FC08AF" w:rsidRDefault="00D65B36" w:rsidP="00D65B36">
      <w:pPr>
        <w:rPr>
          <w:noProof/>
          <w:lang w:eastAsia="ko-KR"/>
        </w:rPr>
      </w:pPr>
    </w:p>
    <w:p w14:paraId="1F413E8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2508ACDE" w14:textId="77777777" w:rsidR="006F494F" w:rsidRPr="00FC08AF" w:rsidRDefault="006F494F" w:rsidP="006F494F">
      <w:pPr>
        <w:pStyle w:val="Heading3"/>
        <w:rPr>
          <w:noProof/>
          <w:lang w:eastAsia="ko-KR"/>
        </w:rPr>
      </w:pPr>
      <w:bookmarkStart w:id="1332" w:name="_Toc4578580"/>
      <w:bookmarkStart w:id="1333" w:name="_Toc27728269"/>
      <w:bookmarkStart w:id="1334" w:name="_Toc176353590"/>
      <w:r w:rsidRPr="00FC08AF">
        <w:rPr>
          <w:noProof/>
        </w:rPr>
        <w:t>9.2.8</w:t>
      </w:r>
      <w:r w:rsidRPr="00FC08AF">
        <w:rPr>
          <w:noProof/>
        </w:rPr>
        <w:tab/>
        <w:t>/</w:t>
      </w:r>
      <w:r w:rsidRPr="00FC08AF">
        <w:rPr>
          <w:i/>
          <w:iCs/>
          <w:noProof/>
        </w:rPr>
        <w:t>&lt;x&gt;</w:t>
      </w:r>
      <w:r w:rsidRPr="00FC08AF">
        <w:rPr>
          <w:noProof/>
        </w:rPr>
        <w:t>/Common/MCDataGroupTxns/SDSPresentationPriority</w:t>
      </w:r>
      <w:bookmarkEnd w:id="1332"/>
      <w:bookmarkEnd w:id="1333"/>
      <w:bookmarkEnd w:id="1334"/>
    </w:p>
    <w:p w14:paraId="58DC82B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02A02A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904815" w14:textId="77777777" w:rsidR="006F494F" w:rsidRPr="00FC08AF" w:rsidRDefault="006F494F" w:rsidP="003A70BF">
            <w:pPr>
              <w:rPr>
                <w:rFonts w:ascii="Arial" w:hAnsi="Arial" w:cs="Arial"/>
                <w:noProof/>
                <w:sz w:val="18"/>
                <w:szCs w:val="18"/>
              </w:rPr>
            </w:pPr>
            <w:r w:rsidRPr="00FC08AF">
              <w:rPr>
                <w:noProof/>
              </w:rPr>
              <w:t>Common/MCDataGroupTxns/SDSPresentationPriority</w:t>
            </w:r>
          </w:p>
        </w:tc>
      </w:tr>
      <w:tr w:rsidR="006F494F" w:rsidRPr="00FC08AF" w14:paraId="7FCF19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B597C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C09C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FED6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2BD9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F2BE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D44105" w14:textId="77777777" w:rsidR="006F494F" w:rsidRPr="00FC08AF" w:rsidRDefault="006F494F" w:rsidP="003A70BF">
            <w:pPr>
              <w:jc w:val="center"/>
              <w:rPr>
                <w:rFonts w:ascii="Arial" w:hAnsi="Arial" w:cs="Arial"/>
                <w:b/>
                <w:noProof/>
                <w:sz w:val="18"/>
                <w:szCs w:val="18"/>
              </w:rPr>
            </w:pPr>
          </w:p>
        </w:tc>
      </w:tr>
      <w:tr w:rsidR="006F494F" w:rsidRPr="00FC08AF" w14:paraId="112364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6EF8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FEFD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04D11"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94FBC"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4888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85B952" w14:textId="77777777" w:rsidR="006F494F" w:rsidRPr="00FC08AF" w:rsidRDefault="006F494F" w:rsidP="003A70BF">
            <w:pPr>
              <w:jc w:val="center"/>
              <w:rPr>
                <w:b/>
                <w:noProof/>
              </w:rPr>
            </w:pPr>
          </w:p>
        </w:tc>
      </w:tr>
      <w:tr w:rsidR="006F494F" w:rsidRPr="00FC08AF" w14:paraId="6A8BACA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CBF9F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41A60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SDS</w:t>
            </w:r>
            <w:r w:rsidRPr="00FC08AF">
              <w:rPr>
                <w:noProof/>
              </w:rPr>
              <w:t xml:space="preserve"> configuration</w:t>
            </w:r>
            <w:r w:rsidRPr="00FC08AF">
              <w:rPr>
                <w:noProof/>
                <w:lang w:eastAsia="ko-KR"/>
              </w:rPr>
              <w:t>.</w:t>
            </w:r>
          </w:p>
        </w:tc>
      </w:tr>
    </w:tbl>
    <w:p w14:paraId="0B6AF5B5" w14:textId="77777777" w:rsidR="00D65B36" w:rsidRPr="00FC08AF" w:rsidRDefault="00D65B36" w:rsidP="00D65B36">
      <w:pPr>
        <w:rPr>
          <w:noProof/>
          <w:lang w:eastAsia="ko-KR"/>
        </w:rPr>
      </w:pPr>
      <w:bookmarkStart w:id="1335" w:name="_Toc4578581"/>
      <w:bookmarkStart w:id="1336" w:name="_Toc27728270"/>
    </w:p>
    <w:p w14:paraId="2160EA56" w14:textId="77777777" w:rsidR="006F494F" w:rsidRPr="00FC08AF" w:rsidRDefault="006F494F" w:rsidP="006F494F">
      <w:pPr>
        <w:pStyle w:val="Heading3"/>
        <w:rPr>
          <w:noProof/>
          <w:lang w:eastAsia="ko-KR"/>
        </w:rPr>
      </w:pPr>
      <w:bookmarkStart w:id="1337" w:name="_Toc176353591"/>
      <w:r w:rsidRPr="00FC08AF">
        <w:rPr>
          <w:noProof/>
        </w:rPr>
        <w:t>9.2.9</w:t>
      </w:r>
      <w:r w:rsidRPr="00FC08AF">
        <w:rPr>
          <w:noProof/>
        </w:rPr>
        <w:tab/>
        <w:t>/</w:t>
      </w:r>
      <w:r w:rsidRPr="00FC08AF">
        <w:rPr>
          <w:i/>
          <w:iCs/>
          <w:noProof/>
        </w:rPr>
        <w:t>&lt;x&gt;</w:t>
      </w:r>
      <w:r w:rsidRPr="00FC08AF">
        <w:rPr>
          <w:noProof/>
        </w:rPr>
        <w:t>/Common/MCDataGroupTxns/SDSPresentationPriority/&lt;x&gt;</w:t>
      </w:r>
      <w:bookmarkEnd w:id="1335"/>
      <w:bookmarkEnd w:id="1336"/>
      <w:bookmarkEnd w:id="1337"/>
    </w:p>
    <w:p w14:paraId="1E0AA6F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070E49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3C3F2" w14:textId="77777777" w:rsidR="006F494F" w:rsidRPr="00FC08AF" w:rsidRDefault="006F494F" w:rsidP="003A70BF">
            <w:pPr>
              <w:rPr>
                <w:rFonts w:ascii="Arial" w:hAnsi="Arial" w:cs="Arial"/>
                <w:noProof/>
                <w:sz w:val="18"/>
                <w:szCs w:val="18"/>
              </w:rPr>
            </w:pPr>
            <w:r w:rsidRPr="00FC08AF">
              <w:rPr>
                <w:noProof/>
              </w:rPr>
              <w:t>Common/MCDataGroupTxns/SDSPresentationPriority/&lt;x&gt;</w:t>
            </w:r>
          </w:p>
        </w:tc>
      </w:tr>
      <w:tr w:rsidR="006F494F" w:rsidRPr="00FC08AF" w14:paraId="5301E8D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D7D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CDD0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81F9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00F9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1D3E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7A9DBB" w14:textId="77777777" w:rsidR="006F494F" w:rsidRPr="00FC08AF" w:rsidRDefault="006F494F" w:rsidP="003A70BF">
            <w:pPr>
              <w:jc w:val="center"/>
              <w:rPr>
                <w:rFonts w:ascii="Arial" w:hAnsi="Arial" w:cs="Arial"/>
                <w:b/>
                <w:noProof/>
                <w:sz w:val="18"/>
                <w:szCs w:val="18"/>
              </w:rPr>
            </w:pPr>
          </w:p>
        </w:tc>
      </w:tr>
      <w:tr w:rsidR="006F494F" w:rsidRPr="00FC08AF" w14:paraId="23FD0C9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4EA57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EE83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FC7AC"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BD9B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C1F3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1663BD" w14:textId="77777777" w:rsidR="006F494F" w:rsidRPr="00FC08AF" w:rsidRDefault="006F494F" w:rsidP="003A70BF">
            <w:pPr>
              <w:jc w:val="center"/>
              <w:rPr>
                <w:b/>
                <w:noProof/>
              </w:rPr>
            </w:pPr>
          </w:p>
        </w:tc>
      </w:tr>
      <w:tr w:rsidR="006F494F" w:rsidRPr="00FC08AF" w14:paraId="1F230F0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D81EB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2059D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SDS</w:t>
            </w:r>
            <w:r w:rsidRPr="00FC08AF">
              <w:rPr>
                <w:noProof/>
              </w:rPr>
              <w:t xml:space="preserve"> configuration</w:t>
            </w:r>
            <w:r w:rsidRPr="00FC08AF">
              <w:rPr>
                <w:noProof/>
                <w:lang w:eastAsia="ko-KR"/>
              </w:rPr>
              <w:t>.</w:t>
            </w:r>
          </w:p>
        </w:tc>
      </w:tr>
    </w:tbl>
    <w:p w14:paraId="1F055B4A" w14:textId="77777777" w:rsidR="00D65B36" w:rsidRPr="00FC08AF" w:rsidRDefault="00D65B36" w:rsidP="00D65B36">
      <w:pPr>
        <w:rPr>
          <w:noProof/>
          <w:lang w:eastAsia="ko-KR"/>
        </w:rPr>
      </w:pPr>
      <w:bookmarkStart w:id="1338" w:name="_Toc4578582"/>
      <w:bookmarkStart w:id="1339" w:name="_Toc27728271"/>
    </w:p>
    <w:p w14:paraId="2B8BD923" w14:textId="77777777" w:rsidR="006F494F" w:rsidRPr="00FC08AF" w:rsidRDefault="006F494F" w:rsidP="006F494F">
      <w:pPr>
        <w:pStyle w:val="Heading3"/>
        <w:rPr>
          <w:noProof/>
          <w:lang w:eastAsia="ko-KR"/>
        </w:rPr>
      </w:pPr>
      <w:bookmarkStart w:id="1340" w:name="_Toc176353592"/>
      <w:r w:rsidRPr="00FC08AF">
        <w:rPr>
          <w:noProof/>
        </w:rPr>
        <w:lastRenderedPageBreak/>
        <w:t>9.2.10</w:t>
      </w:r>
      <w:r w:rsidRPr="00FC08AF">
        <w:rPr>
          <w:noProof/>
        </w:rPr>
        <w:tab/>
        <w:t>/</w:t>
      </w:r>
      <w:r w:rsidRPr="00FC08AF">
        <w:rPr>
          <w:i/>
          <w:iCs/>
          <w:noProof/>
        </w:rPr>
        <w:t>&lt;x&gt;</w:t>
      </w:r>
      <w:r w:rsidRPr="00FC08AF">
        <w:rPr>
          <w:noProof/>
        </w:rPr>
        <w:t>/Common/MCDataGroupTxns/SDSPresentationPriority/</w:t>
      </w:r>
      <w:r w:rsidR="00C65F51" w:rsidRPr="00FC08AF">
        <w:rPr>
          <w:noProof/>
        </w:rPr>
        <w:br/>
      </w:r>
      <w:r w:rsidRPr="00FC08AF">
        <w:rPr>
          <w:noProof/>
        </w:rPr>
        <w:t>&lt;x&gt;/MCDataGroup</w:t>
      </w:r>
      <w:r w:rsidRPr="00FC08AF">
        <w:rPr>
          <w:noProof/>
          <w:lang w:eastAsia="ko-KR"/>
        </w:rPr>
        <w:t>ID</w:t>
      </w:r>
      <w:bookmarkEnd w:id="1338"/>
      <w:bookmarkEnd w:id="1339"/>
      <w:bookmarkEnd w:id="1340"/>
    </w:p>
    <w:p w14:paraId="2F15D07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MCDataGroupTxns/SDSPresentationPriority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EA769C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EBE46F" w14:textId="77777777" w:rsidR="006F494F" w:rsidRPr="00FC08AF" w:rsidRDefault="006F494F" w:rsidP="003A70BF">
            <w:pPr>
              <w:rPr>
                <w:rFonts w:ascii="Arial" w:hAnsi="Arial" w:cs="Arial"/>
                <w:noProof/>
                <w:sz w:val="18"/>
                <w:szCs w:val="18"/>
                <w:lang w:eastAsia="ko-KR"/>
              </w:rPr>
            </w:pPr>
            <w:r w:rsidRPr="00FC08AF">
              <w:rPr>
                <w:noProof/>
              </w:rPr>
              <w:t>Common/MCDataGroupTxns/SDSPresentationPriority/&lt;x&gt;/MCDataGroup</w:t>
            </w:r>
            <w:r w:rsidRPr="00FC08AF">
              <w:rPr>
                <w:noProof/>
                <w:lang w:eastAsia="ko-KR"/>
              </w:rPr>
              <w:t>ID</w:t>
            </w:r>
          </w:p>
        </w:tc>
      </w:tr>
      <w:tr w:rsidR="006F494F" w:rsidRPr="00FC08AF" w14:paraId="506C7AB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9240C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D65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A2BA8"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AF6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A3D4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F3CF414" w14:textId="77777777" w:rsidR="006F494F" w:rsidRPr="00FC08AF" w:rsidRDefault="006F494F" w:rsidP="003A70BF">
            <w:pPr>
              <w:jc w:val="center"/>
              <w:rPr>
                <w:rFonts w:ascii="Arial" w:hAnsi="Arial" w:cs="Arial"/>
                <w:b/>
                <w:noProof/>
                <w:sz w:val="18"/>
                <w:szCs w:val="18"/>
              </w:rPr>
            </w:pPr>
          </w:p>
        </w:tc>
      </w:tr>
      <w:tr w:rsidR="006F494F" w:rsidRPr="00FC08AF" w14:paraId="729CFF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AC4A9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7799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FBEB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442C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3A7E3"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CC7B24" w14:textId="77777777" w:rsidR="006F494F" w:rsidRPr="00FC08AF" w:rsidRDefault="006F494F" w:rsidP="003A70BF">
            <w:pPr>
              <w:jc w:val="center"/>
              <w:rPr>
                <w:b/>
                <w:noProof/>
              </w:rPr>
            </w:pPr>
          </w:p>
        </w:tc>
      </w:tr>
      <w:tr w:rsidR="006F494F" w:rsidRPr="00FC08AF" w14:paraId="4D8FC8A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00C3C9"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63A3C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2010F4E7" w14:textId="77777777" w:rsidR="00D65B36" w:rsidRPr="00FC08AF" w:rsidRDefault="00D65B36" w:rsidP="00D65B36">
      <w:pPr>
        <w:rPr>
          <w:noProof/>
          <w:lang w:eastAsia="ko-KR"/>
        </w:rPr>
      </w:pPr>
    </w:p>
    <w:p w14:paraId="458FF3AC"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3E83D857" w14:textId="77777777" w:rsidR="006F494F" w:rsidRPr="00FC08AF" w:rsidRDefault="006F494F" w:rsidP="006F494F">
      <w:pPr>
        <w:pStyle w:val="Heading3"/>
        <w:rPr>
          <w:noProof/>
          <w:lang w:eastAsia="ko-KR"/>
        </w:rPr>
      </w:pPr>
      <w:bookmarkStart w:id="1341" w:name="_Toc4578583"/>
      <w:bookmarkStart w:id="1342" w:name="_Toc27728272"/>
      <w:bookmarkStart w:id="1343" w:name="_Toc176353593"/>
      <w:r w:rsidRPr="00FC08AF">
        <w:rPr>
          <w:noProof/>
        </w:rPr>
        <w:t>9.2.11</w:t>
      </w:r>
      <w:r w:rsidRPr="00FC08AF">
        <w:rPr>
          <w:noProof/>
        </w:rPr>
        <w:tab/>
        <w:t>/</w:t>
      </w:r>
      <w:r w:rsidRPr="00FC08AF">
        <w:rPr>
          <w:i/>
          <w:iCs/>
          <w:noProof/>
        </w:rPr>
        <w:t>&lt;x&gt;</w:t>
      </w:r>
      <w:r w:rsidRPr="00FC08AF">
        <w:rPr>
          <w:noProof/>
        </w:rPr>
        <w:t>/Common/MCDataGroupTxns/SDSPresentationPriority/</w:t>
      </w:r>
      <w:r w:rsidR="00C65F51" w:rsidRPr="00FC08AF">
        <w:rPr>
          <w:noProof/>
        </w:rPr>
        <w:br/>
      </w:r>
      <w:r w:rsidRPr="00FC08AF">
        <w:rPr>
          <w:noProof/>
        </w:rPr>
        <w:t>&lt;x&gt;/MCDataGroupPriority</w:t>
      </w:r>
      <w:r w:rsidRPr="00FC08AF">
        <w:rPr>
          <w:noProof/>
          <w:lang w:eastAsia="ko-KR"/>
        </w:rPr>
        <w:t>Hierarchy</w:t>
      </w:r>
      <w:bookmarkEnd w:id="1341"/>
      <w:bookmarkEnd w:id="1342"/>
      <w:bookmarkEnd w:id="1343"/>
    </w:p>
    <w:p w14:paraId="630F46B0"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543EFA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17B9E8" w14:textId="77777777" w:rsidR="006F494F" w:rsidRPr="00FC08AF" w:rsidRDefault="006F494F" w:rsidP="003A70BF">
            <w:pPr>
              <w:rPr>
                <w:rFonts w:ascii="Arial" w:hAnsi="Arial" w:cs="Arial"/>
                <w:noProof/>
                <w:sz w:val="18"/>
                <w:szCs w:val="18"/>
                <w:lang w:eastAsia="ko-KR"/>
              </w:rPr>
            </w:pPr>
            <w:r w:rsidRPr="00FC08AF">
              <w:rPr>
                <w:noProof/>
              </w:rPr>
              <w:t>Common/MCDataGroupTxns/SDSPresentationPriority/&lt;x&gt;/MCDataGroupPriority</w:t>
            </w:r>
            <w:r w:rsidRPr="00FC08AF">
              <w:rPr>
                <w:noProof/>
                <w:lang w:eastAsia="ko-KR"/>
              </w:rPr>
              <w:t>Hierarchy</w:t>
            </w:r>
          </w:p>
        </w:tc>
      </w:tr>
      <w:tr w:rsidR="006F494F" w:rsidRPr="00FC08AF" w14:paraId="437E4B9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4E4CA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FCB8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F07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5AB9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4C00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8D132" w14:textId="77777777" w:rsidR="006F494F" w:rsidRPr="00FC08AF" w:rsidRDefault="006F494F" w:rsidP="003A70BF">
            <w:pPr>
              <w:jc w:val="center"/>
              <w:rPr>
                <w:rFonts w:ascii="Arial" w:hAnsi="Arial" w:cs="Arial"/>
                <w:b/>
                <w:noProof/>
                <w:sz w:val="18"/>
                <w:szCs w:val="18"/>
              </w:rPr>
            </w:pPr>
          </w:p>
        </w:tc>
      </w:tr>
      <w:tr w:rsidR="006F494F" w:rsidRPr="00FC08AF" w14:paraId="4FDBA71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26FDB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0BDE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2585A"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46444"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749F0"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8C4FBD" w14:textId="77777777" w:rsidR="006F494F" w:rsidRPr="00FC08AF" w:rsidRDefault="006F494F" w:rsidP="003A70BF">
            <w:pPr>
              <w:jc w:val="center"/>
              <w:rPr>
                <w:b/>
                <w:noProof/>
              </w:rPr>
            </w:pPr>
          </w:p>
        </w:tc>
      </w:tr>
      <w:tr w:rsidR="006F494F" w:rsidRPr="00FC08AF" w14:paraId="2F1CB0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A5848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DB10B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SDS transactions.</w:t>
            </w:r>
          </w:p>
        </w:tc>
      </w:tr>
    </w:tbl>
    <w:p w14:paraId="7AA8C957" w14:textId="77777777" w:rsidR="00D65B36" w:rsidRPr="00FC08AF" w:rsidRDefault="00D65B36" w:rsidP="00D65B36">
      <w:pPr>
        <w:rPr>
          <w:noProof/>
          <w:lang w:eastAsia="ko-KR"/>
        </w:rPr>
      </w:pPr>
    </w:p>
    <w:p w14:paraId="384111F5"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335AA784"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37D93FAE" w14:textId="77777777" w:rsidR="006F494F" w:rsidRPr="00FC08AF" w:rsidRDefault="006F494F" w:rsidP="006F494F">
      <w:pPr>
        <w:pStyle w:val="Heading3"/>
        <w:rPr>
          <w:noProof/>
          <w:lang w:eastAsia="ko-KR"/>
        </w:rPr>
      </w:pPr>
      <w:bookmarkStart w:id="1344" w:name="_Toc4578584"/>
      <w:bookmarkStart w:id="1345" w:name="_Toc27728273"/>
      <w:bookmarkStart w:id="1346" w:name="_Toc176353594"/>
      <w:r w:rsidRPr="00FC08AF">
        <w:rPr>
          <w:noProof/>
        </w:rPr>
        <w:t>9.2.12</w:t>
      </w:r>
      <w:r w:rsidRPr="00FC08AF">
        <w:rPr>
          <w:noProof/>
        </w:rPr>
        <w:tab/>
        <w:t>/</w:t>
      </w:r>
      <w:r w:rsidRPr="00FC08AF">
        <w:rPr>
          <w:i/>
          <w:iCs/>
          <w:noProof/>
        </w:rPr>
        <w:t>&lt;x&gt;</w:t>
      </w:r>
      <w:r w:rsidRPr="00FC08AF">
        <w:rPr>
          <w:noProof/>
        </w:rPr>
        <w:t>/Common/MCDataGroupTxns/MaxFDNc4</w:t>
      </w:r>
      <w:bookmarkEnd w:id="1344"/>
      <w:bookmarkEnd w:id="1345"/>
      <w:bookmarkEnd w:id="1346"/>
    </w:p>
    <w:p w14:paraId="246CD00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/MaxFDNc4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F90801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765464" w14:textId="77777777" w:rsidR="006F494F" w:rsidRPr="00FC08AF" w:rsidRDefault="006F494F" w:rsidP="003A70BF">
            <w:pPr>
              <w:rPr>
                <w:rFonts w:ascii="Arial" w:hAnsi="Arial" w:cs="Arial"/>
                <w:noProof/>
                <w:sz w:val="18"/>
                <w:szCs w:val="18"/>
                <w:lang w:eastAsia="ko-KR"/>
              </w:rPr>
            </w:pPr>
            <w:r w:rsidRPr="00FC08AF">
              <w:rPr>
                <w:noProof/>
              </w:rPr>
              <w:t>Common/MCDataGroupTxns/MaxFD</w:t>
            </w:r>
            <w:r w:rsidRPr="00FC08AF">
              <w:rPr>
                <w:noProof/>
                <w:lang w:eastAsia="ko-KR"/>
              </w:rPr>
              <w:t>Nc4</w:t>
            </w:r>
          </w:p>
        </w:tc>
      </w:tr>
      <w:tr w:rsidR="006F494F" w:rsidRPr="00FC08AF" w14:paraId="6D2B63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E73E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2442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E86E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B39B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218D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EFD781" w14:textId="77777777" w:rsidR="006F494F" w:rsidRPr="00FC08AF" w:rsidRDefault="006F494F" w:rsidP="003A70BF">
            <w:pPr>
              <w:jc w:val="center"/>
              <w:rPr>
                <w:rFonts w:ascii="Arial" w:hAnsi="Arial" w:cs="Arial"/>
                <w:b/>
                <w:noProof/>
                <w:sz w:val="18"/>
                <w:szCs w:val="18"/>
              </w:rPr>
            </w:pPr>
          </w:p>
        </w:tc>
      </w:tr>
      <w:tr w:rsidR="006F494F" w:rsidRPr="00FC08AF" w14:paraId="207295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88A41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BF22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690C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DC40A"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69CF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D131DC" w14:textId="77777777" w:rsidR="006F494F" w:rsidRPr="00FC08AF" w:rsidRDefault="006F494F" w:rsidP="003A70BF">
            <w:pPr>
              <w:jc w:val="center"/>
              <w:rPr>
                <w:b/>
                <w:noProof/>
              </w:rPr>
            </w:pPr>
          </w:p>
        </w:tc>
      </w:tr>
      <w:tr w:rsidR="006F494F" w:rsidRPr="00FC08AF" w14:paraId="604FE3A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D460E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97A2D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FD transactions</w:t>
            </w:r>
            <w:r w:rsidRPr="00FC08AF">
              <w:rPr>
                <w:noProof/>
                <w:lang w:eastAsia="ko-KR"/>
              </w:rPr>
              <w:t>.</w:t>
            </w:r>
          </w:p>
        </w:tc>
      </w:tr>
    </w:tbl>
    <w:p w14:paraId="73DD891B" w14:textId="77777777" w:rsidR="00D65B36" w:rsidRPr="00FC08AF" w:rsidRDefault="00D65B36" w:rsidP="00D65B36">
      <w:pPr>
        <w:rPr>
          <w:noProof/>
          <w:lang w:eastAsia="ko-KR"/>
        </w:rPr>
      </w:pPr>
    </w:p>
    <w:p w14:paraId="14E1D24A" w14:textId="77777777" w:rsidR="006F494F" w:rsidRPr="00FC08AF" w:rsidRDefault="006F494F" w:rsidP="004268B5">
      <w:pPr>
        <w:pStyle w:val="B1"/>
        <w:rPr>
          <w:noProof/>
        </w:rPr>
      </w:pPr>
      <w:r w:rsidRPr="00FC08AF">
        <w:rPr>
          <w:noProof/>
        </w:rPr>
        <w:t>-</w:t>
      </w:r>
      <w:r w:rsidRPr="00FC08AF">
        <w:rPr>
          <w:noProof/>
        </w:rPr>
        <w:tab/>
        <w:t xml:space="preserve">Values: </w:t>
      </w:r>
      <w:r w:rsidRPr="00FC08AF">
        <w:rPr>
          <w:noProof/>
          <w:lang w:eastAsia="ko-KR"/>
        </w:rPr>
        <w:t>0-255</w:t>
      </w:r>
    </w:p>
    <w:p w14:paraId="364D0F90" w14:textId="77777777" w:rsidR="006F494F" w:rsidRPr="00FC08AF" w:rsidRDefault="006F494F" w:rsidP="006F494F">
      <w:pPr>
        <w:pStyle w:val="Heading3"/>
        <w:rPr>
          <w:noProof/>
          <w:lang w:eastAsia="ko-KR"/>
        </w:rPr>
      </w:pPr>
      <w:bookmarkStart w:id="1347" w:name="_Toc4578585"/>
      <w:bookmarkStart w:id="1348" w:name="_Toc27728274"/>
      <w:bookmarkStart w:id="1349" w:name="_Toc176353595"/>
      <w:r w:rsidRPr="00FC08AF">
        <w:rPr>
          <w:noProof/>
        </w:rPr>
        <w:t>9.2.13</w:t>
      </w:r>
      <w:r w:rsidRPr="00FC08AF">
        <w:rPr>
          <w:noProof/>
        </w:rPr>
        <w:tab/>
        <w:t>/</w:t>
      </w:r>
      <w:r w:rsidRPr="00FC08AF">
        <w:rPr>
          <w:i/>
          <w:iCs/>
          <w:noProof/>
        </w:rPr>
        <w:t>&lt;x&gt;</w:t>
      </w:r>
      <w:r w:rsidRPr="00FC08AF">
        <w:rPr>
          <w:noProof/>
        </w:rPr>
        <w:t>/Common/MCDataGroupTxns/FDPresentationPriority</w:t>
      </w:r>
      <w:bookmarkEnd w:id="1347"/>
      <w:bookmarkEnd w:id="1348"/>
      <w:bookmarkEnd w:id="1349"/>
    </w:p>
    <w:p w14:paraId="455AE75F"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13</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256746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6AFC1B" w14:textId="77777777" w:rsidR="006F494F" w:rsidRPr="00FC08AF" w:rsidRDefault="006F494F" w:rsidP="003A70BF">
            <w:pPr>
              <w:rPr>
                <w:rFonts w:ascii="Arial" w:hAnsi="Arial" w:cs="Arial"/>
                <w:noProof/>
                <w:sz w:val="18"/>
                <w:szCs w:val="18"/>
              </w:rPr>
            </w:pPr>
            <w:r w:rsidRPr="00FC08AF">
              <w:rPr>
                <w:noProof/>
              </w:rPr>
              <w:t>Common/MCDataGroupTxns/FDPresentationPriority</w:t>
            </w:r>
          </w:p>
        </w:tc>
      </w:tr>
      <w:tr w:rsidR="006F494F" w:rsidRPr="00FC08AF" w14:paraId="5A5DB8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BD1A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2A42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0BB5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001E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4BF3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8C72C" w14:textId="77777777" w:rsidR="006F494F" w:rsidRPr="00FC08AF" w:rsidRDefault="006F494F" w:rsidP="003A70BF">
            <w:pPr>
              <w:jc w:val="center"/>
              <w:rPr>
                <w:rFonts w:ascii="Arial" w:hAnsi="Arial" w:cs="Arial"/>
                <w:b/>
                <w:noProof/>
                <w:sz w:val="18"/>
                <w:szCs w:val="18"/>
              </w:rPr>
            </w:pPr>
          </w:p>
        </w:tc>
      </w:tr>
      <w:tr w:rsidR="006F494F" w:rsidRPr="00FC08AF" w14:paraId="3799E67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6F845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4F05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45727"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331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4842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FE5F47" w14:textId="77777777" w:rsidR="006F494F" w:rsidRPr="00FC08AF" w:rsidRDefault="006F494F" w:rsidP="003A70BF">
            <w:pPr>
              <w:jc w:val="center"/>
              <w:rPr>
                <w:b/>
                <w:noProof/>
              </w:rPr>
            </w:pPr>
          </w:p>
        </w:tc>
      </w:tr>
      <w:tr w:rsidR="006F494F" w:rsidRPr="00FC08AF" w14:paraId="5B2A77F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2BE5A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164A3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FD</w:t>
            </w:r>
            <w:r w:rsidRPr="00FC08AF">
              <w:rPr>
                <w:noProof/>
              </w:rPr>
              <w:t xml:space="preserve"> configuration</w:t>
            </w:r>
            <w:r w:rsidRPr="00FC08AF">
              <w:rPr>
                <w:noProof/>
                <w:lang w:eastAsia="ko-KR"/>
              </w:rPr>
              <w:t>.</w:t>
            </w:r>
          </w:p>
        </w:tc>
      </w:tr>
    </w:tbl>
    <w:p w14:paraId="074A6541" w14:textId="77777777" w:rsidR="00D65B36" w:rsidRPr="00FC08AF" w:rsidRDefault="00D65B36" w:rsidP="00D65B36">
      <w:pPr>
        <w:rPr>
          <w:noProof/>
          <w:lang w:eastAsia="ko-KR"/>
        </w:rPr>
      </w:pPr>
      <w:bookmarkStart w:id="1350" w:name="_Toc4578586"/>
      <w:bookmarkStart w:id="1351" w:name="_Toc27728275"/>
    </w:p>
    <w:p w14:paraId="4C1B2C81" w14:textId="77777777" w:rsidR="006F494F" w:rsidRPr="00FC08AF" w:rsidRDefault="006F494F" w:rsidP="006F494F">
      <w:pPr>
        <w:pStyle w:val="Heading3"/>
        <w:rPr>
          <w:noProof/>
          <w:lang w:eastAsia="ko-KR"/>
        </w:rPr>
      </w:pPr>
      <w:bookmarkStart w:id="1352" w:name="_Toc176353596"/>
      <w:r w:rsidRPr="00FC08AF">
        <w:rPr>
          <w:noProof/>
        </w:rPr>
        <w:lastRenderedPageBreak/>
        <w:t>9.2.14</w:t>
      </w:r>
      <w:r w:rsidRPr="00FC08AF">
        <w:rPr>
          <w:noProof/>
        </w:rPr>
        <w:tab/>
        <w:t>/</w:t>
      </w:r>
      <w:r w:rsidRPr="00FC08AF">
        <w:rPr>
          <w:i/>
          <w:iCs/>
          <w:noProof/>
        </w:rPr>
        <w:t>&lt;x&gt;</w:t>
      </w:r>
      <w:r w:rsidRPr="00FC08AF">
        <w:rPr>
          <w:noProof/>
        </w:rPr>
        <w:t>/Common/MCDataGroupTxns/FDPresentationPriority/&lt;x&gt;</w:t>
      </w:r>
      <w:bookmarkEnd w:id="1350"/>
      <w:bookmarkEnd w:id="1351"/>
      <w:bookmarkEnd w:id="1352"/>
    </w:p>
    <w:p w14:paraId="49872C0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14</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CBB6A3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B1CABC" w14:textId="77777777" w:rsidR="006F494F" w:rsidRPr="00FC08AF" w:rsidRDefault="006F494F" w:rsidP="003A70BF">
            <w:pPr>
              <w:rPr>
                <w:rFonts w:ascii="Arial" w:hAnsi="Arial" w:cs="Arial"/>
                <w:noProof/>
                <w:sz w:val="18"/>
                <w:szCs w:val="18"/>
              </w:rPr>
            </w:pPr>
            <w:r w:rsidRPr="00FC08AF">
              <w:rPr>
                <w:noProof/>
              </w:rPr>
              <w:t>Common/MCDataGroupTxns/FDPresentationPriority /&lt;x&gt;</w:t>
            </w:r>
          </w:p>
        </w:tc>
      </w:tr>
      <w:tr w:rsidR="006F494F" w:rsidRPr="00FC08AF" w14:paraId="5D75F4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E754C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BBC7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921B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ECA6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7033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7256BB" w14:textId="77777777" w:rsidR="006F494F" w:rsidRPr="00FC08AF" w:rsidRDefault="006F494F" w:rsidP="003A70BF">
            <w:pPr>
              <w:jc w:val="center"/>
              <w:rPr>
                <w:rFonts w:ascii="Arial" w:hAnsi="Arial" w:cs="Arial"/>
                <w:b/>
                <w:noProof/>
                <w:sz w:val="18"/>
                <w:szCs w:val="18"/>
              </w:rPr>
            </w:pPr>
          </w:p>
        </w:tc>
      </w:tr>
      <w:tr w:rsidR="006F494F" w:rsidRPr="00FC08AF" w14:paraId="4471AC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426D1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FACE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C1F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2C73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27D4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DBC67" w14:textId="77777777" w:rsidR="006F494F" w:rsidRPr="00FC08AF" w:rsidRDefault="006F494F" w:rsidP="003A70BF">
            <w:pPr>
              <w:jc w:val="center"/>
              <w:rPr>
                <w:b/>
                <w:noProof/>
              </w:rPr>
            </w:pPr>
          </w:p>
        </w:tc>
      </w:tr>
      <w:tr w:rsidR="006F494F" w:rsidRPr="00FC08AF" w14:paraId="67C6FFD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F5A09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DEAD7"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FD</w:t>
            </w:r>
            <w:r w:rsidRPr="00FC08AF">
              <w:rPr>
                <w:noProof/>
              </w:rPr>
              <w:t xml:space="preserve"> configuration</w:t>
            </w:r>
            <w:r w:rsidRPr="00FC08AF">
              <w:rPr>
                <w:noProof/>
                <w:lang w:eastAsia="ko-KR"/>
              </w:rPr>
              <w:t>.</w:t>
            </w:r>
          </w:p>
        </w:tc>
      </w:tr>
    </w:tbl>
    <w:p w14:paraId="58529F3E" w14:textId="77777777" w:rsidR="00D65B36" w:rsidRPr="00FC08AF" w:rsidRDefault="00D65B36" w:rsidP="00D65B36">
      <w:pPr>
        <w:rPr>
          <w:noProof/>
          <w:lang w:eastAsia="ko-KR"/>
        </w:rPr>
      </w:pPr>
      <w:bookmarkStart w:id="1353" w:name="_Toc4578587"/>
      <w:bookmarkStart w:id="1354" w:name="_Toc27728276"/>
    </w:p>
    <w:p w14:paraId="74B4052E" w14:textId="77777777" w:rsidR="006F494F" w:rsidRPr="00FC08AF" w:rsidRDefault="006F494F" w:rsidP="006F494F">
      <w:pPr>
        <w:pStyle w:val="Heading3"/>
        <w:rPr>
          <w:noProof/>
          <w:lang w:eastAsia="ko-KR"/>
        </w:rPr>
      </w:pPr>
      <w:bookmarkStart w:id="1355" w:name="_Toc176353597"/>
      <w:r w:rsidRPr="00FC08AF">
        <w:rPr>
          <w:noProof/>
        </w:rPr>
        <w:t>9.2.15</w:t>
      </w:r>
      <w:r w:rsidRPr="00FC08AF">
        <w:rPr>
          <w:noProof/>
        </w:rPr>
        <w:tab/>
        <w:t>/</w:t>
      </w:r>
      <w:r w:rsidRPr="00FC08AF">
        <w:rPr>
          <w:i/>
          <w:iCs/>
          <w:noProof/>
        </w:rPr>
        <w:t>&lt;x&gt;</w:t>
      </w:r>
      <w:r w:rsidRPr="00FC08AF">
        <w:rPr>
          <w:noProof/>
        </w:rPr>
        <w:t>/Common/MCDataGroupTxns/FDPresentationPriority/</w:t>
      </w:r>
      <w:r w:rsidR="00C65F51" w:rsidRPr="00FC08AF">
        <w:rPr>
          <w:noProof/>
        </w:rPr>
        <w:br/>
      </w:r>
      <w:r w:rsidRPr="00FC08AF">
        <w:rPr>
          <w:noProof/>
        </w:rPr>
        <w:t>&lt;x&gt;/MCDataGroup</w:t>
      </w:r>
      <w:r w:rsidRPr="00FC08AF">
        <w:rPr>
          <w:noProof/>
          <w:lang w:eastAsia="ko-KR"/>
        </w:rPr>
        <w:t>ID</w:t>
      </w:r>
      <w:bookmarkEnd w:id="1353"/>
      <w:bookmarkEnd w:id="1354"/>
      <w:bookmarkEnd w:id="1355"/>
    </w:p>
    <w:p w14:paraId="3937B8F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15</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8BD191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C07E61" w14:textId="77777777" w:rsidR="006F494F" w:rsidRPr="00FC08AF" w:rsidRDefault="006F494F" w:rsidP="003A70BF">
            <w:pPr>
              <w:rPr>
                <w:rFonts w:ascii="Arial" w:hAnsi="Arial" w:cs="Arial"/>
                <w:noProof/>
                <w:sz w:val="18"/>
                <w:szCs w:val="18"/>
                <w:lang w:eastAsia="ko-KR"/>
              </w:rPr>
            </w:pPr>
            <w:r w:rsidRPr="00FC08AF">
              <w:rPr>
                <w:noProof/>
              </w:rPr>
              <w:t>Common/MCDataGroupTxns/FDPresentationPriority/&lt;x&gt;/MCDataGroup</w:t>
            </w:r>
            <w:r w:rsidRPr="00FC08AF">
              <w:rPr>
                <w:noProof/>
                <w:lang w:eastAsia="ko-KR"/>
              </w:rPr>
              <w:t>ID</w:t>
            </w:r>
          </w:p>
        </w:tc>
      </w:tr>
      <w:tr w:rsidR="006F494F" w:rsidRPr="00FC08AF" w14:paraId="4E6327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79717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376D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3EDCD"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6B28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AE15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12D430" w14:textId="77777777" w:rsidR="006F494F" w:rsidRPr="00FC08AF" w:rsidRDefault="006F494F" w:rsidP="003A70BF">
            <w:pPr>
              <w:jc w:val="center"/>
              <w:rPr>
                <w:rFonts w:ascii="Arial" w:hAnsi="Arial" w:cs="Arial"/>
                <w:b/>
                <w:noProof/>
                <w:sz w:val="18"/>
                <w:szCs w:val="18"/>
              </w:rPr>
            </w:pPr>
          </w:p>
        </w:tc>
      </w:tr>
      <w:tr w:rsidR="006F494F" w:rsidRPr="00FC08AF" w14:paraId="272DDF3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F41E6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0651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2D1E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AC39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E2E55"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242861" w14:textId="77777777" w:rsidR="006F494F" w:rsidRPr="00FC08AF" w:rsidRDefault="006F494F" w:rsidP="003A70BF">
            <w:pPr>
              <w:jc w:val="center"/>
              <w:rPr>
                <w:b/>
                <w:noProof/>
              </w:rPr>
            </w:pPr>
          </w:p>
        </w:tc>
      </w:tr>
      <w:tr w:rsidR="006F494F" w:rsidRPr="00FC08AF" w14:paraId="4155712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DA0FE0"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9FC50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05E370D1" w14:textId="77777777" w:rsidR="00D65B36" w:rsidRPr="00FC08AF" w:rsidRDefault="00D65B36" w:rsidP="00D65B36">
      <w:pPr>
        <w:rPr>
          <w:noProof/>
          <w:lang w:eastAsia="ko-KR"/>
        </w:rPr>
      </w:pPr>
    </w:p>
    <w:p w14:paraId="016BAE83"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1B128DFE" w14:textId="77777777" w:rsidR="006F494F" w:rsidRPr="00FC08AF" w:rsidRDefault="006F494F" w:rsidP="006F494F">
      <w:pPr>
        <w:pStyle w:val="Heading3"/>
        <w:rPr>
          <w:noProof/>
          <w:lang w:eastAsia="ko-KR"/>
        </w:rPr>
      </w:pPr>
      <w:bookmarkStart w:id="1356" w:name="_Toc4578588"/>
      <w:bookmarkStart w:id="1357" w:name="_Toc27728277"/>
      <w:bookmarkStart w:id="1358" w:name="_Toc176353598"/>
      <w:r w:rsidRPr="00FC08AF">
        <w:rPr>
          <w:noProof/>
        </w:rPr>
        <w:t>9.2.16</w:t>
      </w:r>
      <w:r w:rsidRPr="00FC08AF">
        <w:rPr>
          <w:noProof/>
        </w:rPr>
        <w:tab/>
        <w:t>/</w:t>
      </w:r>
      <w:r w:rsidRPr="00FC08AF">
        <w:rPr>
          <w:i/>
          <w:iCs/>
          <w:noProof/>
        </w:rPr>
        <w:t>&lt;x&gt;</w:t>
      </w:r>
      <w:r w:rsidRPr="00FC08AF">
        <w:rPr>
          <w:noProof/>
        </w:rPr>
        <w:t>/Common/MCDataGroupTxns/FDPresentationPriority/</w:t>
      </w:r>
      <w:r w:rsidR="00C65F51" w:rsidRPr="00FC08AF">
        <w:rPr>
          <w:noProof/>
        </w:rPr>
        <w:br/>
      </w:r>
      <w:r w:rsidRPr="00FC08AF">
        <w:rPr>
          <w:noProof/>
        </w:rPr>
        <w:t>&lt;x&gt;/MCDataGroupPriority</w:t>
      </w:r>
      <w:r w:rsidRPr="00FC08AF">
        <w:rPr>
          <w:noProof/>
          <w:lang w:eastAsia="ko-KR"/>
        </w:rPr>
        <w:t>Hierarchy</w:t>
      </w:r>
      <w:bookmarkEnd w:id="1356"/>
      <w:bookmarkEnd w:id="1357"/>
      <w:bookmarkEnd w:id="1358"/>
    </w:p>
    <w:p w14:paraId="31DDF7C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78BAEF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B787776" w14:textId="77777777" w:rsidR="006F494F" w:rsidRPr="00FC08AF" w:rsidRDefault="006F494F" w:rsidP="003A70BF">
            <w:pPr>
              <w:rPr>
                <w:rFonts w:ascii="Arial" w:hAnsi="Arial" w:cs="Arial"/>
                <w:noProof/>
                <w:sz w:val="18"/>
                <w:szCs w:val="18"/>
                <w:lang w:eastAsia="ko-KR"/>
              </w:rPr>
            </w:pPr>
            <w:r w:rsidRPr="00FC08AF">
              <w:rPr>
                <w:noProof/>
              </w:rPr>
              <w:t>Common/MCDataGroupTxns/FDPresentationPriority/&lt;x&gt;/MCDataGroupPriority</w:t>
            </w:r>
            <w:r w:rsidRPr="00FC08AF">
              <w:rPr>
                <w:noProof/>
                <w:lang w:eastAsia="ko-KR"/>
              </w:rPr>
              <w:t>Hierarchy</w:t>
            </w:r>
          </w:p>
        </w:tc>
      </w:tr>
      <w:tr w:rsidR="006F494F" w:rsidRPr="00FC08AF" w14:paraId="3AAAAF9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C4FC2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B782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E6622"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15F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5A3D7"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D4B3E88" w14:textId="77777777" w:rsidR="006F494F" w:rsidRPr="00FC08AF" w:rsidRDefault="006F494F" w:rsidP="003A70BF">
            <w:pPr>
              <w:jc w:val="center"/>
              <w:rPr>
                <w:rFonts w:ascii="Arial" w:hAnsi="Arial" w:cs="Arial"/>
                <w:b/>
                <w:noProof/>
                <w:sz w:val="18"/>
                <w:szCs w:val="18"/>
              </w:rPr>
            </w:pPr>
          </w:p>
        </w:tc>
      </w:tr>
      <w:tr w:rsidR="006F494F" w:rsidRPr="00FC08AF" w14:paraId="5FA10E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DFE1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92C2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F49FB"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5E10C"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77269"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1CF2F2" w14:textId="77777777" w:rsidR="006F494F" w:rsidRPr="00FC08AF" w:rsidRDefault="006F494F" w:rsidP="003A70BF">
            <w:pPr>
              <w:jc w:val="center"/>
              <w:rPr>
                <w:b/>
                <w:noProof/>
              </w:rPr>
            </w:pPr>
          </w:p>
        </w:tc>
      </w:tr>
      <w:tr w:rsidR="006F494F" w:rsidRPr="00FC08AF" w14:paraId="252D4D3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BE9CC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0983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FD transactions.</w:t>
            </w:r>
          </w:p>
        </w:tc>
      </w:tr>
    </w:tbl>
    <w:p w14:paraId="55F887A8" w14:textId="77777777" w:rsidR="00D65B36" w:rsidRPr="00FC08AF" w:rsidRDefault="00D65B36" w:rsidP="00D65B36">
      <w:pPr>
        <w:rPr>
          <w:noProof/>
          <w:lang w:eastAsia="ko-KR"/>
        </w:rPr>
      </w:pPr>
    </w:p>
    <w:p w14:paraId="3A790CDA"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0EED259"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75088149" w14:textId="77777777" w:rsidR="006F494F" w:rsidRPr="00FC08AF" w:rsidRDefault="006F494F" w:rsidP="006F494F">
      <w:pPr>
        <w:pStyle w:val="Heading3"/>
        <w:rPr>
          <w:noProof/>
          <w:lang w:eastAsia="ko-KR"/>
        </w:rPr>
      </w:pPr>
      <w:bookmarkStart w:id="1359" w:name="_Toc4578589"/>
      <w:bookmarkStart w:id="1360" w:name="_Toc27728278"/>
      <w:bookmarkStart w:id="1361" w:name="_Toc176353599"/>
      <w:r w:rsidRPr="00FC08AF">
        <w:rPr>
          <w:noProof/>
        </w:rPr>
        <w:t>9.2.17</w:t>
      </w:r>
      <w:r w:rsidRPr="00FC08AF">
        <w:rPr>
          <w:noProof/>
        </w:rPr>
        <w:tab/>
        <w:t>/</w:t>
      </w:r>
      <w:r w:rsidRPr="00FC08AF">
        <w:rPr>
          <w:i/>
          <w:iCs/>
          <w:noProof/>
        </w:rPr>
        <w:t>&lt;x&gt;</w:t>
      </w:r>
      <w:r w:rsidRPr="00FC08AF">
        <w:rPr>
          <w:noProof/>
        </w:rPr>
        <w:t>/Common/MCDataGroupTxns/ConversationPresentationPriority</w:t>
      </w:r>
      <w:bookmarkEnd w:id="1359"/>
      <w:bookmarkEnd w:id="1360"/>
      <w:bookmarkEnd w:id="1361"/>
    </w:p>
    <w:p w14:paraId="6254CF5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A62A19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A4411B" w14:textId="77777777" w:rsidR="006F494F" w:rsidRPr="00FC08AF" w:rsidRDefault="006F494F" w:rsidP="003A70BF">
            <w:pPr>
              <w:rPr>
                <w:rFonts w:ascii="Arial" w:hAnsi="Arial" w:cs="Arial"/>
                <w:noProof/>
                <w:sz w:val="18"/>
                <w:szCs w:val="18"/>
              </w:rPr>
            </w:pPr>
            <w:r w:rsidRPr="00FC08AF">
              <w:rPr>
                <w:noProof/>
              </w:rPr>
              <w:t>Common/MCDataGroupTxns/ConversationPresentationPriority</w:t>
            </w:r>
          </w:p>
        </w:tc>
      </w:tr>
      <w:tr w:rsidR="006F494F" w:rsidRPr="00FC08AF" w14:paraId="18E1C7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E169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840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ADCB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2F55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B94D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E94AA8" w14:textId="77777777" w:rsidR="006F494F" w:rsidRPr="00FC08AF" w:rsidRDefault="006F494F" w:rsidP="003A70BF">
            <w:pPr>
              <w:jc w:val="center"/>
              <w:rPr>
                <w:rFonts w:ascii="Arial" w:hAnsi="Arial" w:cs="Arial"/>
                <w:b/>
                <w:noProof/>
                <w:sz w:val="18"/>
                <w:szCs w:val="18"/>
              </w:rPr>
            </w:pPr>
          </w:p>
        </w:tc>
      </w:tr>
      <w:tr w:rsidR="006F494F" w:rsidRPr="00FC08AF" w14:paraId="3A27C7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C3F2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F106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4644E"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8E2F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82DB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4FB036" w14:textId="77777777" w:rsidR="006F494F" w:rsidRPr="00FC08AF" w:rsidRDefault="006F494F" w:rsidP="003A70BF">
            <w:pPr>
              <w:jc w:val="center"/>
              <w:rPr>
                <w:b/>
                <w:noProof/>
              </w:rPr>
            </w:pPr>
          </w:p>
        </w:tc>
      </w:tr>
      <w:tr w:rsidR="006F494F" w:rsidRPr="00FC08AF" w14:paraId="7816548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1BA40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716AAD"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for the prioritized MCData conversation management </w:t>
            </w:r>
            <w:r w:rsidRPr="00FC08AF">
              <w:rPr>
                <w:noProof/>
              </w:rPr>
              <w:t>configuration</w:t>
            </w:r>
            <w:r w:rsidRPr="00FC08AF">
              <w:rPr>
                <w:noProof/>
                <w:lang w:eastAsia="ko-KR"/>
              </w:rPr>
              <w:t>.</w:t>
            </w:r>
          </w:p>
        </w:tc>
      </w:tr>
    </w:tbl>
    <w:p w14:paraId="0BB58541" w14:textId="77777777" w:rsidR="00D65B36" w:rsidRPr="00FC08AF" w:rsidRDefault="00D65B36" w:rsidP="00D65B36">
      <w:pPr>
        <w:rPr>
          <w:noProof/>
          <w:lang w:eastAsia="ko-KR"/>
        </w:rPr>
      </w:pPr>
      <w:bookmarkStart w:id="1362" w:name="_Toc4578590"/>
      <w:bookmarkStart w:id="1363" w:name="_Toc27728279"/>
    </w:p>
    <w:p w14:paraId="4DC5C9BB" w14:textId="77777777" w:rsidR="006F494F" w:rsidRPr="00FC08AF" w:rsidRDefault="006F494F" w:rsidP="006F494F">
      <w:pPr>
        <w:pStyle w:val="Heading3"/>
        <w:rPr>
          <w:noProof/>
          <w:lang w:eastAsia="ko-KR"/>
        </w:rPr>
      </w:pPr>
      <w:bookmarkStart w:id="1364" w:name="_Toc176353600"/>
      <w:r w:rsidRPr="00FC08AF">
        <w:rPr>
          <w:noProof/>
        </w:rPr>
        <w:lastRenderedPageBreak/>
        <w:t>9.2.18</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w:t>
      </w:r>
      <w:bookmarkEnd w:id="1362"/>
      <w:bookmarkEnd w:id="1363"/>
      <w:bookmarkEnd w:id="1364"/>
    </w:p>
    <w:p w14:paraId="37D8F0D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808F2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9C1CC8" w14:textId="77777777" w:rsidR="006F494F" w:rsidRPr="00FC08AF" w:rsidRDefault="006F494F" w:rsidP="003A70BF">
            <w:pPr>
              <w:rPr>
                <w:rFonts w:ascii="Arial" w:hAnsi="Arial" w:cs="Arial"/>
                <w:noProof/>
                <w:sz w:val="18"/>
                <w:szCs w:val="18"/>
              </w:rPr>
            </w:pPr>
            <w:r w:rsidRPr="00FC08AF">
              <w:rPr>
                <w:noProof/>
              </w:rPr>
              <w:t>Common/MCDataGroupTxns/ConversationPresentationPriority /&lt;x&gt;</w:t>
            </w:r>
          </w:p>
        </w:tc>
      </w:tr>
      <w:tr w:rsidR="006F494F" w:rsidRPr="00FC08AF" w14:paraId="471931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54D41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30C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3C4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D187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FCC4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C3A65" w14:textId="77777777" w:rsidR="006F494F" w:rsidRPr="00FC08AF" w:rsidRDefault="006F494F" w:rsidP="003A70BF">
            <w:pPr>
              <w:jc w:val="center"/>
              <w:rPr>
                <w:rFonts w:ascii="Arial" w:hAnsi="Arial" w:cs="Arial"/>
                <w:b/>
                <w:noProof/>
                <w:sz w:val="18"/>
                <w:szCs w:val="18"/>
              </w:rPr>
            </w:pPr>
          </w:p>
        </w:tc>
      </w:tr>
      <w:tr w:rsidR="006F494F" w:rsidRPr="00FC08AF" w14:paraId="5B612A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9C0C0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69A0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0A3F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EF9E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5A4BF"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FE3C6E" w14:textId="77777777" w:rsidR="006F494F" w:rsidRPr="00FC08AF" w:rsidRDefault="006F494F" w:rsidP="003A70BF">
            <w:pPr>
              <w:jc w:val="center"/>
              <w:rPr>
                <w:b/>
                <w:noProof/>
              </w:rPr>
            </w:pPr>
          </w:p>
        </w:tc>
      </w:tr>
      <w:tr w:rsidR="006F494F" w:rsidRPr="00FC08AF" w14:paraId="716DC3B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2386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5A975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conversation management</w:t>
            </w:r>
            <w:r w:rsidRPr="00FC08AF">
              <w:rPr>
                <w:noProof/>
              </w:rPr>
              <w:t xml:space="preserve"> configuration</w:t>
            </w:r>
            <w:r w:rsidRPr="00FC08AF">
              <w:rPr>
                <w:noProof/>
                <w:lang w:eastAsia="ko-KR"/>
              </w:rPr>
              <w:t>.</w:t>
            </w:r>
          </w:p>
        </w:tc>
      </w:tr>
    </w:tbl>
    <w:p w14:paraId="1AFA4A21" w14:textId="77777777" w:rsidR="00D65B36" w:rsidRPr="00FC08AF" w:rsidRDefault="00D65B36" w:rsidP="00D65B36">
      <w:pPr>
        <w:rPr>
          <w:noProof/>
          <w:lang w:eastAsia="ko-KR"/>
        </w:rPr>
      </w:pPr>
      <w:bookmarkStart w:id="1365" w:name="_Toc4578591"/>
      <w:bookmarkStart w:id="1366" w:name="_Toc27728280"/>
    </w:p>
    <w:p w14:paraId="0EFA9734" w14:textId="77777777" w:rsidR="006F494F" w:rsidRPr="00FC08AF" w:rsidRDefault="006F494F" w:rsidP="006F494F">
      <w:pPr>
        <w:pStyle w:val="Heading3"/>
        <w:rPr>
          <w:noProof/>
          <w:lang w:eastAsia="ko-KR"/>
        </w:rPr>
      </w:pPr>
      <w:bookmarkStart w:id="1367" w:name="_Toc176353601"/>
      <w:r w:rsidRPr="00FC08AF">
        <w:rPr>
          <w:noProof/>
        </w:rPr>
        <w:t>9.2.19</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ConversationPresentationPriority/&lt;x&gt;/MCDataGroup</w:t>
      </w:r>
      <w:r w:rsidRPr="00FC08AF">
        <w:rPr>
          <w:noProof/>
          <w:lang w:eastAsia="ko-KR"/>
        </w:rPr>
        <w:t>ID</w:t>
      </w:r>
      <w:bookmarkEnd w:id="1365"/>
      <w:bookmarkEnd w:id="1366"/>
      <w:bookmarkEnd w:id="1367"/>
    </w:p>
    <w:p w14:paraId="3E8756BF"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19</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A95A38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917A158" w14:textId="77777777" w:rsidR="006F494F" w:rsidRPr="00FC08AF" w:rsidRDefault="006F494F" w:rsidP="003A70BF">
            <w:pPr>
              <w:rPr>
                <w:rFonts w:ascii="Arial" w:hAnsi="Arial" w:cs="Arial"/>
                <w:noProof/>
                <w:sz w:val="18"/>
                <w:szCs w:val="18"/>
                <w:lang w:eastAsia="ko-KR"/>
              </w:rPr>
            </w:pPr>
            <w:r w:rsidRPr="00FC08AF">
              <w:rPr>
                <w:noProof/>
              </w:rPr>
              <w:t>Common/MCDataGroupTxns/ConversationPresentationPriority/&lt;x&gt;/MCDataGroup</w:t>
            </w:r>
            <w:r w:rsidRPr="00FC08AF">
              <w:rPr>
                <w:noProof/>
                <w:lang w:eastAsia="ko-KR"/>
              </w:rPr>
              <w:t>ID</w:t>
            </w:r>
          </w:p>
        </w:tc>
      </w:tr>
      <w:tr w:rsidR="006F494F" w:rsidRPr="00FC08AF" w14:paraId="77C1D2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AE735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BA48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3934D"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6DD0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9DFC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8BDD9F" w14:textId="77777777" w:rsidR="006F494F" w:rsidRPr="00FC08AF" w:rsidRDefault="006F494F" w:rsidP="003A70BF">
            <w:pPr>
              <w:jc w:val="center"/>
              <w:rPr>
                <w:rFonts w:ascii="Arial" w:hAnsi="Arial" w:cs="Arial"/>
                <w:b/>
                <w:noProof/>
                <w:sz w:val="18"/>
                <w:szCs w:val="18"/>
              </w:rPr>
            </w:pPr>
          </w:p>
        </w:tc>
      </w:tr>
      <w:tr w:rsidR="006F494F" w:rsidRPr="00FC08AF" w14:paraId="7E99EC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6012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7F9F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DFBD6"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2F891"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69284"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CFA27F" w14:textId="77777777" w:rsidR="006F494F" w:rsidRPr="00FC08AF" w:rsidRDefault="006F494F" w:rsidP="003A70BF">
            <w:pPr>
              <w:jc w:val="center"/>
              <w:rPr>
                <w:b/>
                <w:noProof/>
              </w:rPr>
            </w:pPr>
          </w:p>
        </w:tc>
      </w:tr>
      <w:tr w:rsidR="006F494F" w:rsidRPr="00FC08AF" w14:paraId="43859E6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1103F7"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D2153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781A95B4" w14:textId="77777777" w:rsidR="00D65B36" w:rsidRPr="00FC08AF" w:rsidRDefault="00D65B36" w:rsidP="00D65B36">
      <w:pPr>
        <w:rPr>
          <w:noProof/>
          <w:lang w:eastAsia="ko-KR"/>
        </w:rPr>
      </w:pPr>
    </w:p>
    <w:p w14:paraId="2EEE14C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7E9ED50D" w14:textId="77777777" w:rsidR="006F494F" w:rsidRPr="00FC08AF" w:rsidRDefault="006F494F" w:rsidP="006F494F">
      <w:pPr>
        <w:pStyle w:val="Heading3"/>
        <w:rPr>
          <w:noProof/>
          <w:lang w:eastAsia="ko-KR"/>
        </w:rPr>
      </w:pPr>
      <w:bookmarkStart w:id="1368" w:name="_Toc4578592"/>
      <w:bookmarkStart w:id="1369" w:name="_Toc27728281"/>
      <w:bookmarkStart w:id="1370" w:name="_Toc176353602"/>
      <w:r w:rsidRPr="00FC08AF">
        <w:rPr>
          <w:noProof/>
        </w:rPr>
        <w:t>9.2.20</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w:t>
      </w:r>
      <w:r w:rsidR="00C65F51" w:rsidRPr="00FC08AF">
        <w:rPr>
          <w:noProof/>
        </w:rPr>
        <w:br/>
      </w:r>
      <w:r w:rsidRPr="00FC08AF">
        <w:rPr>
          <w:noProof/>
        </w:rPr>
        <w:t>MCDataGroupPriority</w:t>
      </w:r>
      <w:r w:rsidRPr="00FC08AF">
        <w:rPr>
          <w:noProof/>
          <w:lang w:eastAsia="ko-KR"/>
        </w:rPr>
        <w:t>Hierarchy</w:t>
      </w:r>
      <w:bookmarkEnd w:id="1368"/>
      <w:bookmarkEnd w:id="1369"/>
      <w:bookmarkEnd w:id="1370"/>
    </w:p>
    <w:p w14:paraId="2E60429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20.</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AB5DE3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DE87AA5" w14:textId="77777777" w:rsidR="006F494F" w:rsidRPr="00FC08AF" w:rsidRDefault="006F494F" w:rsidP="003A70BF">
            <w:pPr>
              <w:rPr>
                <w:rFonts w:ascii="Arial" w:hAnsi="Arial" w:cs="Arial"/>
                <w:noProof/>
                <w:sz w:val="18"/>
                <w:szCs w:val="18"/>
                <w:lang w:eastAsia="ko-KR"/>
              </w:rPr>
            </w:pPr>
            <w:r w:rsidRPr="00FC08AF">
              <w:rPr>
                <w:noProof/>
              </w:rPr>
              <w:t>Common/MCDataGroupTxns/ConversationPresentationPriority/&lt;x&gt;/MCDataGroupPriority</w:t>
            </w:r>
            <w:r w:rsidRPr="00FC08AF">
              <w:rPr>
                <w:noProof/>
                <w:lang w:eastAsia="ko-KR"/>
              </w:rPr>
              <w:t>Hierarchy</w:t>
            </w:r>
          </w:p>
        </w:tc>
      </w:tr>
      <w:tr w:rsidR="006F494F" w:rsidRPr="00FC08AF" w14:paraId="6D283F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1AA86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AD7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B540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366C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B098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4A72F0" w14:textId="77777777" w:rsidR="006F494F" w:rsidRPr="00FC08AF" w:rsidRDefault="006F494F" w:rsidP="003A70BF">
            <w:pPr>
              <w:jc w:val="center"/>
              <w:rPr>
                <w:rFonts w:ascii="Arial" w:hAnsi="Arial" w:cs="Arial"/>
                <w:b/>
                <w:noProof/>
                <w:sz w:val="18"/>
                <w:szCs w:val="18"/>
              </w:rPr>
            </w:pPr>
          </w:p>
        </w:tc>
      </w:tr>
      <w:tr w:rsidR="006F494F" w:rsidRPr="00FC08AF" w14:paraId="08C00F3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1F853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5B5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474F"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0794B"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F2AF"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2600582" w14:textId="77777777" w:rsidR="006F494F" w:rsidRPr="00FC08AF" w:rsidRDefault="006F494F" w:rsidP="003A70BF">
            <w:pPr>
              <w:jc w:val="center"/>
              <w:rPr>
                <w:b/>
                <w:noProof/>
              </w:rPr>
            </w:pPr>
          </w:p>
        </w:tc>
      </w:tr>
      <w:tr w:rsidR="006F494F" w:rsidRPr="00FC08AF" w14:paraId="5DC2B41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14734B"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97D491"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conversation management transactions.</w:t>
            </w:r>
          </w:p>
        </w:tc>
      </w:tr>
    </w:tbl>
    <w:p w14:paraId="1183A209" w14:textId="77777777" w:rsidR="00D65B36" w:rsidRPr="00FC08AF" w:rsidRDefault="00D65B36" w:rsidP="00D65B36">
      <w:pPr>
        <w:rPr>
          <w:noProof/>
          <w:lang w:eastAsia="ko-KR"/>
        </w:rPr>
      </w:pPr>
    </w:p>
    <w:p w14:paraId="01EBF84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4A0A0CC"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31458642" w14:textId="77777777" w:rsidR="006F494F" w:rsidRPr="00FC08AF" w:rsidRDefault="006F494F" w:rsidP="006F494F">
      <w:pPr>
        <w:pStyle w:val="Heading3"/>
        <w:rPr>
          <w:noProof/>
          <w:lang w:eastAsia="ko-KR"/>
        </w:rPr>
      </w:pPr>
      <w:bookmarkStart w:id="1371" w:name="_Toc4578593"/>
      <w:bookmarkStart w:id="1372" w:name="_Toc27728282"/>
      <w:bookmarkStart w:id="1373" w:name="_Toc176353603"/>
      <w:r w:rsidRPr="00FC08AF">
        <w:rPr>
          <w:noProof/>
        </w:rPr>
        <w:t>9.2.21</w:t>
      </w:r>
      <w:r w:rsidRPr="00FC08AF">
        <w:rPr>
          <w:noProof/>
        </w:rPr>
        <w:tab/>
        <w:t>/</w:t>
      </w:r>
      <w:r w:rsidRPr="00FC08AF">
        <w:rPr>
          <w:i/>
          <w:iCs/>
          <w:noProof/>
        </w:rPr>
        <w:t>&lt;x&gt;</w:t>
      </w:r>
      <w:r w:rsidRPr="00FC08AF">
        <w:rPr>
          <w:noProof/>
        </w:rPr>
        <w:t>/Common/MCDataGroupTxns/MaxTCNc4</w:t>
      </w:r>
      <w:bookmarkEnd w:id="1371"/>
      <w:bookmarkEnd w:id="1372"/>
      <w:bookmarkEnd w:id="1373"/>
    </w:p>
    <w:p w14:paraId="533C5BC8"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21</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/MaxTCNc4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2F0FC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99DE46" w14:textId="77777777" w:rsidR="006F494F" w:rsidRPr="00FC08AF" w:rsidRDefault="006F494F" w:rsidP="003A70BF">
            <w:pPr>
              <w:rPr>
                <w:rFonts w:ascii="Arial" w:hAnsi="Arial" w:cs="Arial"/>
                <w:noProof/>
                <w:sz w:val="18"/>
                <w:szCs w:val="18"/>
                <w:lang w:eastAsia="ko-KR"/>
              </w:rPr>
            </w:pPr>
            <w:r w:rsidRPr="00FC08AF">
              <w:rPr>
                <w:noProof/>
              </w:rPr>
              <w:t>Common/MCDataGroupTxns/MaxTC</w:t>
            </w:r>
            <w:r w:rsidRPr="00FC08AF">
              <w:rPr>
                <w:noProof/>
                <w:lang w:eastAsia="ko-KR"/>
              </w:rPr>
              <w:t>Nc4</w:t>
            </w:r>
          </w:p>
        </w:tc>
      </w:tr>
      <w:tr w:rsidR="006F494F" w:rsidRPr="00FC08AF" w14:paraId="40A1241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E934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5625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538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FBE9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FF7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03D222" w14:textId="77777777" w:rsidR="006F494F" w:rsidRPr="00FC08AF" w:rsidRDefault="006F494F" w:rsidP="003A70BF">
            <w:pPr>
              <w:jc w:val="center"/>
              <w:rPr>
                <w:rFonts w:ascii="Arial" w:hAnsi="Arial" w:cs="Arial"/>
                <w:b/>
                <w:noProof/>
                <w:sz w:val="18"/>
                <w:szCs w:val="18"/>
              </w:rPr>
            </w:pPr>
          </w:p>
        </w:tc>
      </w:tr>
      <w:tr w:rsidR="006F494F" w:rsidRPr="00FC08AF" w14:paraId="6921AA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F15F1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ACB8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FCF4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505A"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4E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A5091" w14:textId="77777777" w:rsidR="006F494F" w:rsidRPr="00FC08AF" w:rsidRDefault="006F494F" w:rsidP="003A70BF">
            <w:pPr>
              <w:jc w:val="center"/>
              <w:rPr>
                <w:b/>
                <w:noProof/>
              </w:rPr>
            </w:pPr>
          </w:p>
        </w:tc>
      </w:tr>
      <w:tr w:rsidR="006F494F" w:rsidRPr="00FC08AF" w14:paraId="6FD0619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BA3C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179C3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data transmissions</w:t>
            </w:r>
            <w:r w:rsidRPr="00FC08AF">
              <w:rPr>
                <w:noProof/>
                <w:lang w:eastAsia="ko-KR"/>
              </w:rPr>
              <w:t>.</w:t>
            </w:r>
          </w:p>
        </w:tc>
      </w:tr>
    </w:tbl>
    <w:p w14:paraId="283CAA82" w14:textId="77777777" w:rsidR="00D65B36" w:rsidRPr="00FC08AF" w:rsidRDefault="00D65B36" w:rsidP="00D65B36">
      <w:pPr>
        <w:rPr>
          <w:noProof/>
          <w:lang w:eastAsia="ko-KR"/>
        </w:rPr>
      </w:pPr>
    </w:p>
    <w:p w14:paraId="3A66102C" w14:textId="77777777" w:rsidR="006F494F" w:rsidRPr="00FC08AF" w:rsidRDefault="006F494F" w:rsidP="006F494F">
      <w:pPr>
        <w:pStyle w:val="B1"/>
        <w:rPr>
          <w:noProof/>
          <w:lang w:eastAsia="ko-KR"/>
        </w:rPr>
      </w:pPr>
      <w:r w:rsidRPr="00FC08AF">
        <w:rPr>
          <w:noProof/>
        </w:rPr>
        <w:t>-</w:t>
      </w:r>
      <w:r w:rsidRPr="00FC08AF">
        <w:rPr>
          <w:noProof/>
        </w:rPr>
        <w:tab/>
        <w:t xml:space="preserve">Values: </w:t>
      </w:r>
      <w:r w:rsidRPr="00FC08AF">
        <w:rPr>
          <w:noProof/>
          <w:lang w:eastAsia="ko-KR"/>
        </w:rPr>
        <w:t>0-255</w:t>
      </w:r>
    </w:p>
    <w:p w14:paraId="788744BE" w14:textId="77777777" w:rsidR="006F494F" w:rsidRPr="00FC08AF" w:rsidRDefault="006F494F" w:rsidP="006F494F">
      <w:pPr>
        <w:pStyle w:val="Heading3"/>
        <w:rPr>
          <w:noProof/>
          <w:lang w:eastAsia="ko-KR"/>
        </w:rPr>
      </w:pPr>
      <w:bookmarkStart w:id="1374" w:name="_Toc4578594"/>
      <w:bookmarkStart w:id="1375" w:name="_Toc27728283"/>
      <w:bookmarkStart w:id="1376" w:name="_Toc176353604"/>
      <w:r w:rsidRPr="00FC08AF">
        <w:rPr>
          <w:noProof/>
        </w:rPr>
        <w:t>9.2.22</w:t>
      </w:r>
      <w:r w:rsidRPr="00FC08AF">
        <w:rPr>
          <w:noProof/>
        </w:rPr>
        <w:tab/>
        <w:t>/</w:t>
      </w:r>
      <w:r w:rsidRPr="00FC08AF">
        <w:rPr>
          <w:i/>
          <w:iCs/>
          <w:noProof/>
        </w:rPr>
        <w:t>&lt;x&gt;</w:t>
      </w:r>
      <w:r w:rsidRPr="00FC08AF">
        <w:rPr>
          <w:noProof/>
        </w:rPr>
        <w:t>/Common/MCDataGroupTxns/MaxTCNc5</w:t>
      </w:r>
      <w:bookmarkEnd w:id="1374"/>
      <w:bookmarkEnd w:id="1375"/>
      <w:bookmarkEnd w:id="1376"/>
    </w:p>
    <w:p w14:paraId="78652847"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22</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/MaxTCNc5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1CA749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C7245A" w14:textId="77777777" w:rsidR="006F494F" w:rsidRPr="00FC08AF" w:rsidRDefault="006F494F" w:rsidP="003A70BF">
            <w:pPr>
              <w:rPr>
                <w:rFonts w:ascii="Arial" w:hAnsi="Arial" w:cs="Arial"/>
                <w:noProof/>
                <w:sz w:val="18"/>
                <w:szCs w:val="18"/>
                <w:lang w:eastAsia="ko-KR"/>
              </w:rPr>
            </w:pPr>
            <w:r w:rsidRPr="00FC08AF">
              <w:rPr>
                <w:noProof/>
              </w:rPr>
              <w:t>Common/MCDataGroupTxns/MaxTC</w:t>
            </w:r>
            <w:r w:rsidRPr="00FC08AF">
              <w:rPr>
                <w:noProof/>
                <w:lang w:eastAsia="ko-KR"/>
              </w:rPr>
              <w:t>N5</w:t>
            </w:r>
          </w:p>
        </w:tc>
      </w:tr>
      <w:tr w:rsidR="006F494F" w:rsidRPr="00FC08AF" w14:paraId="6904DB7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E70A1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BC4C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96A7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59B4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33B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482A6" w14:textId="77777777" w:rsidR="006F494F" w:rsidRPr="00FC08AF" w:rsidRDefault="006F494F" w:rsidP="003A70BF">
            <w:pPr>
              <w:jc w:val="center"/>
              <w:rPr>
                <w:rFonts w:ascii="Arial" w:hAnsi="Arial" w:cs="Arial"/>
                <w:b/>
                <w:noProof/>
                <w:sz w:val="18"/>
                <w:szCs w:val="18"/>
              </w:rPr>
            </w:pPr>
          </w:p>
        </w:tc>
      </w:tr>
      <w:tr w:rsidR="006F494F" w:rsidRPr="00FC08AF" w14:paraId="278DAA8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6562A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F13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FD2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CC9A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FDB3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298985" w14:textId="77777777" w:rsidR="006F494F" w:rsidRPr="00FC08AF" w:rsidRDefault="006F494F" w:rsidP="003A70BF">
            <w:pPr>
              <w:jc w:val="center"/>
              <w:rPr>
                <w:b/>
                <w:noProof/>
              </w:rPr>
            </w:pPr>
          </w:p>
        </w:tc>
      </w:tr>
      <w:tr w:rsidR="006F494F" w:rsidRPr="00FC08AF" w14:paraId="655176C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D3D69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BEE4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data transmissions in a group</w:t>
            </w:r>
            <w:r w:rsidRPr="00FC08AF">
              <w:rPr>
                <w:noProof/>
                <w:lang w:eastAsia="ko-KR"/>
              </w:rPr>
              <w:t>.</w:t>
            </w:r>
          </w:p>
        </w:tc>
      </w:tr>
    </w:tbl>
    <w:p w14:paraId="0145C8AC" w14:textId="77777777" w:rsidR="00D65B36" w:rsidRPr="00FC08AF" w:rsidRDefault="00D65B36" w:rsidP="00D65B36">
      <w:pPr>
        <w:rPr>
          <w:noProof/>
          <w:lang w:eastAsia="ko-KR"/>
        </w:rPr>
      </w:pPr>
    </w:p>
    <w:p w14:paraId="6D3019F1"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696019E0" w14:textId="77777777" w:rsidR="006F494F" w:rsidRPr="00FC08AF" w:rsidRDefault="006F494F" w:rsidP="006F494F">
      <w:pPr>
        <w:pStyle w:val="Heading3"/>
        <w:rPr>
          <w:noProof/>
          <w:lang w:eastAsia="ko-KR"/>
        </w:rPr>
      </w:pPr>
      <w:bookmarkStart w:id="1377" w:name="_Toc4578595"/>
      <w:bookmarkStart w:id="1378" w:name="_Toc27728284"/>
      <w:bookmarkStart w:id="1379" w:name="_Toc176353605"/>
      <w:r w:rsidRPr="00FC08AF">
        <w:rPr>
          <w:noProof/>
        </w:rPr>
        <w:t>9.2.23</w:t>
      </w:r>
      <w:r w:rsidRPr="00FC08AF">
        <w:rPr>
          <w:noProof/>
        </w:rPr>
        <w:tab/>
        <w:t>/</w:t>
      </w:r>
      <w:r w:rsidRPr="00FC08AF">
        <w:rPr>
          <w:i/>
          <w:iCs/>
          <w:noProof/>
        </w:rPr>
        <w:t>&lt;x&gt;</w:t>
      </w:r>
      <w:r w:rsidRPr="00FC08AF">
        <w:rPr>
          <w:noProof/>
        </w:rPr>
        <w:t>/Common/MCDataGroupTxns/DataPresentationPriority</w:t>
      </w:r>
      <w:bookmarkEnd w:id="1377"/>
      <w:bookmarkEnd w:id="1378"/>
      <w:bookmarkEnd w:id="1379"/>
    </w:p>
    <w:p w14:paraId="26CD9E5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23</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B721B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401BAA" w14:textId="77777777" w:rsidR="006F494F" w:rsidRPr="00FC08AF" w:rsidRDefault="006F494F" w:rsidP="003A70BF">
            <w:pPr>
              <w:rPr>
                <w:rFonts w:ascii="Arial" w:hAnsi="Arial" w:cs="Arial"/>
                <w:noProof/>
                <w:sz w:val="18"/>
                <w:szCs w:val="18"/>
              </w:rPr>
            </w:pPr>
            <w:r w:rsidRPr="00FC08AF">
              <w:rPr>
                <w:noProof/>
              </w:rPr>
              <w:t>Common/MCDataGroupTxns/DataPresentationPriority</w:t>
            </w:r>
          </w:p>
        </w:tc>
      </w:tr>
      <w:tr w:rsidR="006F494F" w:rsidRPr="00FC08AF" w14:paraId="70E059A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86A6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24F1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0DC0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6CF7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2D66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B863FA" w14:textId="77777777" w:rsidR="006F494F" w:rsidRPr="00FC08AF" w:rsidRDefault="006F494F" w:rsidP="003A70BF">
            <w:pPr>
              <w:jc w:val="center"/>
              <w:rPr>
                <w:rFonts w:ascii="Arial" w:hAnsi="Arial" w:cs="Arial"/>
                <w:b/>
                <w:noProof/>
                <w:sz w:val="18"/>
                <w:szCs w:val="18"/>
              </w:rPr>
            </w:pPr>
          </w:p>
        </w:tc>
      </w:tr>
      <w:tr w:rsidR="006F494F" w:rsidRPr="00FC08AF" w14:paraId="2771D8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DBD10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EDB7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69A4E"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A8B0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3C26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762B8F" w14:textId="77777777" w:rsidR="006F494F" w:rsidRPr="00FC08AF" w:rsidRDefault="006F494F" w:rsidP="003A70BF">
            <w:pPr>
              <w:jc w:val="center"/>
              <w:rPr>
                <w:b/>
                <w:noProof/>
              </w:rPr>
            </w:pPr>
          </w:p>
        </w:tc>
      </w:tr>
      <w:tr w:rsidR="006F494F" w:rsidRPr="00FC08AF" w14:paraId="58DB57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905D7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5FB6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Transmission Control</w:t>
            </w:r>
            <w:r w:rsidRPr="00FC08AF">
              <w:rPr>
                <w:noProof/>
              </w:rPr>
              <w:t xml:space="preserve"> configuration</w:t>
            </w:r>
            <w:r w:rsidRPr="00FC08AF">
              <w:rPr>
                <w:noProof/>
                <w:lang w:eastAsia="ko-KR"/>
              </w:rPr>
              <w:t>.</w:t>
            </w:r>
          </w:p>
        </w:tc>
      </w:tr>
    </w:tbl>
    <w:p w14:paraId="71ADFEDE" w14:textId="77777777" w:rsidR="00D65B36" w:rsidRPr="00FC08AF" w:rsidRDefault="00D65B36" w:rsidP="00D65B36">
      <w:pPr>
        <w:rPr>
          <w:noProof/>
          <w:lang w:eastAsia="ko-KR"/>
        </w:rPr>
      </w:pPr>
      <w:bookmarkStart w:id="1380" w:name="_Toc4578596"/>
      <w:bookmarkStart w:id="1381" w:name="_Toc27728285"/>
    </w:p>
    <w:p w14:paraId="3B1790B2" w14:textId="77777777" w:rsidR="006F494F" w:rsidRPr="00FC08AF" w:rsidRDefault="006F494F" w:rsidP="006F494F">
      <w:pPr>
        <w:pStyle w:val="Heading3"/>
        <w:rPr>
          <w:noProof/>
          <w:lang w:eastAsia="ko-KR"/>
        </w:rPr>
      </w:pPr>
      <w:bookmarkStart w:id="1382" w:name="_Toc176353606"/>
      <w:r w:rsidRPr="00FC08AF">
        <w:rPr>
          <w:noProof/>
        </w:rPr>
        <w:t>9.2.24</w:t>
      </w:r>
      <w:r w:rsidRPr="00FC08AF">
        <w:rPr>
          <w:noProof/>
        </w:rPr>
        <w:tab/>
        <w:t>/</w:t>
      </w:r>
      <w:r w:rsidRPr="00FC08AF">
        <w:rPr>
          <w:i/>
          <w:iCs/>
          <w:noProof/>
        </w:rPr>
        <w:t>&lt;x&gt;</w:t>
      </w:r>
      <w:r w:rsidRPr="00FC08AF">
        <w:rPr>
          <w:noProof/>
        </w:rPr>
        <w:t>/Common/MCDataGroupTxns/DataPresentationPriority/&lt;x&gt;</w:t>
      </w:r>
      <w:bookmarkEnd w:id="1380"/>
      <w:bookmarkEnd w:id="1381"/>
      <w:bookmarkEnd w:id="1382"/>
    </w:p>
    <w:p w14:paraId="1216D4D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24</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B521B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F0A762" w14:textId="77777777" w:rsidR="006F494F" w:rsidRPr="00FC08AF" w:rsidRDefault="006F494F" w:rsidP="003A70BF">
            <w:pPr>
              <w:rPr>
                <w:rFonts w:ascii="Arial" w:hAnsi="Arial" w:cs="Arial"/>
                <w:noProof/>
                <w:sz w:val="18"/>
                <w:szCs w:val="18"/>
              </w:rPr>
            </w:pPr>
            <w:r w:rsidRPr="00FC08AF">
              <w:rPr>
                <w:noProof/>
              </w:rPr>
              <w:t>Common/MCDataGroupTxns/DataPresentationPriority/&lt;x&gt;</w:t>
            </w:r>
          </w:p>
        </w:tc>
      </w:tr>
      <w:tr w:rsidR="006F494F" w:rsidRPr="00FC08AF" w14:paraId="5FD59D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F84FA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4D30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1463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01B3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1591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8372BD" w14:textId="77777777" w:rsidR="006F494F" w:rsidRPr="00FC08AF" w:rsidRDefault="006F494F" w:rsidP="003A70BF">
            <w:pPr>
              <w:jc w:val="center"/>
              <w:rPr>
                <w:rFonts w:ascii="Arial" w:hAnsi="Arial" w:cs="Arial"/>
                <w:b/>
                <w:noProof/>
                <w:sz w:val="18"/>
                <w:szCs w:val="18"/>
              </w:rPr>
            </w:pPr>
          </w:p>
        </w:tc>
      </w:tr>
      <w:tr w:rsidR="006F494F" w:rsidRPr="00FC08AF" w14:paraId="623ACA3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592E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233D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C6DBE"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ADE4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F065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840830" w14:textId="77777777" w:rsidR="006F494F" w:rsidRPr="00FC08AF" w:rsidRDefault="006F494F" w:rsidP="003A70BF">
            <w:pPr>
              <w:jc w:val="center"/>
              <w:rPr>
                <w:b/>
                <w:noProof/>
              </w:rPr>
            </w:pPr>
          </w:p>
        </w:tc>
      </w:tr>
      <w:tr w:rsidR="006F494F" w:rsidRPr="00FC08AF" w14:paraId="178CC4E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6C835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74E8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Transmission Control</w:t>
            </w:r>
            <w:r w:rsidRPr="00FC08AF">
              <w:rPr>
                <w:noProof/>
              </w:rPr>
              <w:t xml:space="preserve"> configuration</w:t>
            </w:r>
            <w:r w:rsidRPr="00FC08AF">
              <w:rPr>
                <w:noProof/>
                <w:lang w:eastAsia="ko-KR"/>
              </w:rPr>
              <w:t>.</w:t>
            </w:r>
          </w:p>
        </w:tc>
      </w:tr>
    </w:tbl>
    <w:p w14:paraId="0E697675" w14:textId="77777777" w:rsidR="00D65B36" w:rsidRPr="00FC08AF" w:rsidRDefault="00D65B36" w:rsidP="00D65B36">
      <w:pPr>
        <w:rPr>
          <w:noProof/>
          <w:lang w:eastAsia="ko-KR"/>
        </w:rPr>
      </w:pPr>
      <w:bookmarkStart w:id="1383" w:name="_Toc4578597"/>
      <w:bookmarkStart w:id="1384" w:name="_Toc27728286"/>
    </w:p>
    <w:p w14:paraId="7EF21901" w14:textId="77777777" w:rsidR="006F494F" w:rsidRPr="00FC08AF" w:rsidRDefault="006F494F" w:rsidP="006F494F">
      <w:pPr>
        <w:pStyle w:val="Heading3"/>
        <w:rPr>
          <w:noProof/>
          <w:lang w:eastAsia="ko-KR"/>
        </w:rPr>
      </w:pPr>
      <w:bookmarkStart w:id="1385" w:name="_Toc176353607"/>
      <w:r w:rsidRPr="00FC08AF">
        <w:rPr>
          <w:noProof/>
        </w:rPr>
        <w:t>9.2.25</w:t>
      </w:r>
      <w:r w:rsidRPr="00FC08AF">
        <w:rPr>
          <w:noProof/>
        </w:rPr>
        <w:tab/>
        <w:t>/</w:t>
      </w:r>
      <w:r w:rsidRPr="00FC08AF">
        <w:rPr>
          <w:i/>
          <w:iCs/>
          <w:noProof/>
        </w:rPr>
        <w:t>&lt;x&gt;</w:t>
      </w:r>
      <w:r w:rsidRPr="00FC08AF">
        <w:rPr>
          <w:noProof/>
        </w:rPr>
        <w:t>/Common/MCDataGroupTxns/DataPresentationPriority/</w:t>
      </w:r>
      <w:r w:rsidR="00C65F51" w:rsidRPr="00FC08AF">
        <w:rPr>
          <w:noProof/>
        </w:rPr>
        <w:br/>
      </w:r>
      <w:r w:rsidRPr="00FC08AF">
        <w:rPr>
          <w:noProof/>
        </w:rPr>
        <w:t>&lt;x&gt;/MCDataGroup</w:t>
      </w:r>
      <w:r w:rsidRPr="00FC08AF">
        <w:rPr>
          <w:noProof/>
          <w:lang w:eastAsia="ko-KR"/>
        </w:rPr>
        <w:t>ID</w:t>
      </w:r>
      <w:bookmarkEnd w:id="1383"/>
      <w:bookmarkEnd w:id="1384"/>
      <w:bookmarkEnd w:id="1385"/>
    </w:p>
    <w:p w14:paraId="28B6258A"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25</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MCDataGroupTxns/DataPresentationPriority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7837A2B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ECAE171" w14:textId="77777777" w:rsidR="006F494F" w:rsidRPr="00FC08AF" w:rsidRDefault="006F494F" w:rsidP="003A70BF">
            <w:pPr>
              <w:rPr>
                <w:rFonts w:ascii="Arial" w:hAnsi="Arial" w:cs="Arial"/>
                <w:noProof/>
                <w:sz w:val="18"/>
                <w:szCs w:val="18"/>
                <w:lang w:eastAsia="ko-KR"/>
              </w:rPr>
            </w:pPr>
            <w:r w:rsidRPr="00FC08AF">
              <w:rPr>
                <w:noProof/>
              </w:rPr>
              <w:t>Common/MCDataGroupTxns/DataPresentationPriority/&lt;x&gt;/MCDataGroup</w:t>
            </w:r>
            <w:r w:rsidRPr="00FC08AF">
              <w:rPr>
                <w:noProof/>
                <w:lang w:eastAsia="ko-KR"/>
              </w:rPr>
              <w:t>ID</w:t>
            </w:r>
          </w:p>
        </w:tc>
      </w:tr>
      <w:tr w:rsidR="006F494F" w:rsidRPr="00FC08AF" w14:paraId="79C8D7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6AFBB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740D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076F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1A8C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5484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522E58" w14:textId="77777777" w:rsidR="006F494F" w:rsidRPr="00FC08AF" w:rsidRDefault="006F494F" w:rsidP="003A70BF">
            <w:pPr>
              <w:jc w:val="center"/>
              <w:rPr>
                <w:rFonts w:ascii="Arial" w:hAnsi="Arial" w:cs="Arial"/>
                <w:b/>
                <w:noProof/>
                <w:sz w:val="18"/>
                <w:szCs w:val="18"/>
              </w:rPr>
            </w:pPr>
          </w:p>
        </w:tc>
      </w:tr>
      <w:tr w:rsidR="006F494F" w:rsidRPr="00FC08AF" w14:paraId="65DE1D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FCB12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4450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9426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49AD2"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43AD7"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1B207B2" w14:textId="77777777" w:rsidR="006F494F" w:rsidRPr="00FC08AF" w:rsidRDefault="006F494F" w:rsidP="003A70BF">
            <w:pPr>
              <w:jc w:val="center"/>
              <w:rPr>
                <w:b/>
                <w:noProof/>
              </w:rPr>
            </w:pPr>
          </w:p>
        </w:tc>
      </w:tr>
      <w:tr w:rsidR="006F494F" w:rsidRPr="00FC08AF" w14:paraId="539CDB2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87F1B"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D0E2E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43906C51" w14:textId="77777777" w:rsidR="00D65B36" w:rsidRPr="00FC08AF" w:rsidRDefault="00D65B36" w:rsidP="00D65B36">
      <w:pPr>
        <w:rPr>
          <w:noProof/>
          <w:lang w:eastAsia="ko-KR"/>
        </w:rPr>
      </w:pPr>
    </w:p>
    <w:p w14:paraId="169830A7"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678F263F" w14:textId="77777777" w:rsidR="006F494F" w:rsidRPr="00FC08AF" w:rsidRDefault="006F494F" w:rsidP="006F494F">
      <w:pPr>
        <w:pStyle w:val="Heading3"/>
        <w:rPr>
          <w:noProof/>
          <w:lang w:eastAsia="ko-KR"/>
        </w:rPr>
      </w:pPr>
      <w:bookmarkStart w:id="1386" w:name="_Toc4578598"/>
      <w:bookmarkStart w:id="1387" w:name="_Toc27728287"/>
      <w:bookmarkStart w:id="1388" w:name="_Toc176353608"/>
      <w:r w:rsidRPr="00FC08AF">
        <w:rPr>
          <w:noProof/>
        </w:rPr>
        <w:lastRenderedPageBreak/>
        <w:t>9.2.26</w:t>
      </w:r>
      <w:r w:rsidRPr="00FC08AF">
        <w:rPr>
          <w:noProof/>
        </w:rPr>
        <w:tab/>
        <w:t>/</w:t>
      </w:r>
      <w:r w:rsidRPr="00FC08AF">
        <w:rPr>
          <w:i/>
          <w:iCs/>
          <w:noProof/>
        </w:rPr>
        <w:t>&lt;x&gt;</w:t>
      </w:r>
      <w:r w:rsidRPr="00FC08AF">
        <w:rPr>
          <w:noProof/>
        </w:rPr>
        <w:t>/Common/MCDataGroupTxns/DataPresentationPriority/</w:t>
      </w:r>
      <w:r w:rsidR="00C65F51" w:rsidRPr="00FC08AF">
        <w:rPr>
          <w:noProof/>
        </w:rPr>
        <w:br/>
      </w:r>
      <w:r w:rsidRPr="00FC08AF">
        <w:rPr>
          <w:noProof/>
        </w:rPr>
        <w:t>&lt;x&gt;/MCDataGroupPriority</w:t>
      </w:r>
      <w:r w:rsidRPr="00FC08AF">
        <w:rPr>
          <w:noProof/>
          <w:lang w:eastAsia="ko-KR"/>
        </w:rPr>
        <w:t>Hierarchy</w:t>
      </w:r>
      <w:bookmarkEnd w:id="1386"/>
      <w:bookmarkEnd w:id="1387"/>
      <w:bookmarkEnd w:id="1388"/>
    </w:p>
    <w:p w14:paraId="79BB25D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1E4ABD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BA7729D" w14:textId="77777777" w:rsidR="006F494F" w:rsidRPr="00FC08AF" w:rsidRDefault="006F494F" w:rsidP="003A70BF">
            <w:pPr>
              <w:rPr>
                <w:rFonts w:ascii="Arial" w:hAnsi="Arial" w:cs="Arial"/>
                <w:noProof/>
                <w:sz w:val="18"/>
                <w:szCs w:val="18"/>
                <w:lang w:eastAsia="ko-KR"/>
              </w:rPr>
            </w:pPr>
            <w:r w:rsidRPr="00FC08AF">
              <w:rPr>
                <w:noProof/>
              </w:rPr>
              <w:t>Common/MCDataGroupTxns/DataPresentationPriority/&lt;x&gt;/MCDataGroupPriority</w:t>
            </w:r>
            <w:r w:rsidRPr="00FC08AF">
              <w:rPr>
                <w:noProof/>
                <w:lang w:eastAsia="ko-KR"/>
              </w:rPr>
              <w:t>Hierarchy</w:t>
            </w:r>
          </w:p>
        </w:tc>
      </w:tr>
      <w:tr w:rsidR="006F494F" w:rsidRPr="00FC08AF" w14:paraId="7BD891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A1BA9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F80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A9507"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43D1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90F8D"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F56466E" w14:textId="77777777" w:rsidR="006F494F" w:rsidRPr="00FC08AF" w:rsidRDefault="006F494F" w:rsidP="003A70BF">
            <w:pPr>
              <w:jc w:val="center"/>
              <w:rPr>
                <w:rFonts w:ascii="Arial" w:hAnsi="Arial" w:cs="Arial"/>
                <w:b/>
                <w:noProof/>
                <w:sz w:val="18"/>
                <w:szCs w:val="18"/>
              </w:rPr>
            </w:pPr>
          </w:p>
        </w:tc>
      </w:tr>
      <w:tr w:rsidR="006F494F" w:rsidRPr="00FC08AF" w14:paraId="5BDCA1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61F74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826A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F8F91"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584F"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FB619"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499D066" w14:textId="77777777" w:rsidR="006F494F" w:rsidRPr="00FC08AF" w:rsidRDefault="006F494F" w:rsidP="003A70BF">
            <w:pPr>
              <w:jc w:val="center"/>
              <w:rPr>
                <w:b/>
                <w:noProof/>
              </w:rPr>
            </w:pPr>
          </w:p>
        </w:tc>
      </w:tr>
      <w:tr w:rsidR="006F494F" w:rsidRPr="00FC08AF" w14:paraId="3ED5F3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2CEAD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3B1D0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data received.</w:t>
            </w:r>
          </w:p>
        </w:tc>
      </w:tr>
    </w:tbl>
    <w:p w14:paraId="30D9510D" w14:textId="77777777" w:rsidR="00D65B36" w:rsidRPr="00FC08AF" w:rsidRDefault="00D65B36" w:rsidP="00D65B36">
      <w:pPr>
        <w:rPr>
          <w:noProof/>
          <w:lang w:eastAsia="ko-KR"/>
        </w:rPr>
      </w:pPr>
    </w:p>
    <w:p w14:paraId="1C071CB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7E56CC6"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178ACF09" w14:textId="77777777" w:rsidR="006F494F" w:rsidRPr="00FC08AF" w:rsidRDefault="006F494F" w:rsidP="006F494F">
      <w:pPr>
        <w:pStyle w:val="Heading3"/>
        <w:rPr>
          <w:noProof/>
          <w:lang w:eastAsia="ko-KR"/>
        </w:rPr>
      </w:pPr>
      <w:bookmarkStart w:id="1389" w:name="_Toc4578599"/>
      <w:bookmarkStart w:id="1390" w:name="_Toc27728288"/>
      <w:bookmarkStart w:id="1391" w:name="_Toc176353609"/>
      <w:r w:rsidRPr="00FC08AF">
        <w:rPr>
          <w:noProof/>
        </w:rPr>
        <w:t>9.2.27</w:t>
      </w:r>
      <w:r w:rsidRPr="00FC08AF">
        <w:rPr>
          <w:noProof/>
        </w:rPr>
        <w:tab/>
        <w:t>/</w:t>
      </w:r>
      <w:r w:rsidRPr="00FC08AF">
        <w:rPr>
          <w:i/>
          <w:iCs/>
          <w:noProof/>
        </w:rPr>
        <w:t>&lt;x&gt;</w:t>
      </w:r>
      <w:r w:rsidRPr="00FC08AF">
        <w:rPr>
          <w:noProof/>
        </w:rPr>
        <w:t>/Common/MCDataGroupTxns/MaxRCNc4</w:t>
      </w:r>
      <w:bookmarkEnd w:id="1389"/>
      <w:bookmarkEnd w:id="1390"/>
      <w:bookmarkEnd w:id="1391"/>
    </w:p>
    <w:p w14:paraId="43353D59"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/MaxRCNc4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C6760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F5832" w14:textId="77777777" w:rsidR="006F494F" w:rsidRPr="00FC08AF" w:rsidRDefault="006F494F" w:rsidP="003A70BF">
            <w:pPr>
              <w:rPr>
                <w:rFonts w:ascii="Arial" w:hAnsi="Arial" w:cs="Arial"/>
                <w:noProof/>
                <w:sz w:val="18"/>
                <w:szCs w:val="18"/>
                <w:lang w:eastAsia="ko-KR"/>
              </w:rPr>
            </w:pPr>
            <w:r w:rsidRPr="00FC08AF">
              <w:rPr>
                <w:noProof/>
              </w:rPr>
              <w:t>Common/MCDataGroupTxns/MaxRC</w:t>
            </w:r>
            <w:r w:rsidRPr="00FC08AF">
              <w:rPr>
                <w:noProof/>
                <w:lang w:eastAsia="ko-KR"/>
              </w:rPr>
              <w:t>Nc4</w:t>
            </w:r>
          </w:p>
        </w:tc>
      </w:tr>
      <w:tr w:rsidR="006F494F" w:rsidRPr="00FC08AF" w14:paraId="786E50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E7ABE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B26C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299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7270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1E31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2644B" w14:textId="77777777" w:rsidR="006F494F" w:rsidRPr="00FC08AF" w:rsidRDefault="006F494F" w:rsidP="003A70BF">
            <w:pPr>
              <w:jc w:val="center"/>
              <w:rPr>
                <w:rFonts w:ascii="Arial" w:hAnsi="Arial" w:cs="Arial"/>
                <w:b/>
                <w:noProof/>
                <w:sz w:val="18"/>
                <w:szCs w:val="18"/>
              </w:rPr>
            </w:pPr>
          </w:p>
        </w:tc>
      </w:tr>
      <w:tr w:rsidR="006F494F" w:rsidRPr="00FC08AF" w14:paraId="3CF2EB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1E0A0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4AF9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16B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EB508"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D46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38BE8D" w14:textId="77777777" w:rsidR="006F494F" w:rsidRPr="00FC08AF" w:rsidRDefault="006F494F" w:rsidP="003A70BF">
            <w:pPr>
              <w:jc w:val="center"/>
              <w:rPr>
                <w:b/>
                <w:noProof/>
              </w:rPr>
            </w:pPr>
          </w:p>
        </w:tc>
      </w:tr>
      <w:tr w:rsidR="006F494F" w:rsidRPr="00FC08AF" w14:paraId="3998F58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25A6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C20078"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data receptions</w:t>
            </w:r>
            <w:r w:rsidRPr="00FC08AF">
              <w:rPr>
                <w:noProof/>
                <w:lang w:eastAsia="ko-KR"/>
              </w:rPr>
              <w:t>.</w:t>
            </w:r>
          </w:p>
        </w:tc>
      </w:tr>
    </w:tbl>
    <w:p w14:paraId="3C0F1DB8" w14:textId="77777777" w:rsidR="00D65B36" w:rsidRPr="00FC08AF" w:rsidRDefault="00D65B36" w:rsidP="00D65B36">
      <w:pPr>
        <w:rPr>
          <w:noProof/>
          <w:lang w:eastAsia="ko-KR"/>
        </w:rPr>
      </w:pPr>
    </w:p>
    <w:p w14:paraId="2AF3FD1A" w14:textId="77777777" w:rsidR="006F494F" w:rsidRPr="00FC08AF" w:rsidRDefault="006F494F" w:rsidP="006F494F">
      <w:pPr>
        <w:pStyle w:val="B1"/>
        <w:rPr>
          <w:noProof/>
          <w:lang w:eastAsia="ko-KR"/>
        </w:rPr>
      </w:pPr>
      <w:r w:rsidRPr="00FC08AF">
        <w:rPr>
          <w:noProof/>
        </w:rPr>
        <w:t>-</w:t>
      </w:r>
      <w:r w:rsidRPr="00FC08AF">
        <w:rPr>
          <w:noProof/>
        </w:rPr>
        <w:tab/>
        <w:t xml:space="preserve">Values: </w:t>
      </w:r>
      <w:r w:rsidRPr="00FC08AF">
        <w:rPr>
          <w:noProof/>
          <w:lang w:eastAsia="ko-KR"/>
        </w:rPr>
        <w:t>0-255</w:t>
      </w:r>
    </w:p>
    <w:p w14:paraId="6D419F71" w14:textId="77777777" w:rsidR="006F494F" w:rsidRPr="00FC08AF" w:rsidRDefault="006F494F" w:rsidP="006F494F">
      <w:pPr>
        <w:pStyle w:val="Heading3"/>
        <w:rPr>
          <w:noProof/>
          <w:lang w:eastAsia="ko-KR"/>
        </w:rPr>
      </w:pPr>
      <w:bookmarkStart w:id="1392" w:name="_Toc4578600"/>
      <w:bookmarkStart w:id="1393" w:name="_Toc27728289"/>
      <w:bookmarkStart w:id="1394" w:name="_Toc176353610"/>
      <w:r w:rsidRPr="00FC08AF">
        <w:rPr>
          <w:noProof/>
        </w:rPr>
        <w:t>9.2.28</w:t>
      </w:r>
      <w:r w:rsidRPr="00FC08AF">
        <w:rPr>
          <w:noProof/>
        </w:rPr>
        <w:tab/>
        <w:t>/</w:t>
      </w:r>
      <w:r w:rsidRPr="00FC08AF">
        <w:rPr>
          <w:i/>
          <w:iCs/>
          <w:noProof/>
        </w:rPr>
        <w:t>&lt;x&gt;</w:t>
      </w:r>
      <w:r w:rsidRPr="00FC08AF">
        <w:rPr>
          <w:noProof/>
        </w:rPr>
        <w:t>/Common/MCDataGroupTxns/MaxRCNc5</w:t>
      </w:r>
      <w:bookmarkEnd w:id="1392"/>
      <w:bookmarkEnd w:id="1393"/>
      <w:bookmarkEnd w:id="1394"/>
    </w:p>
    <w:p w14:paraId="098E997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/MaxRCNc5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EC951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1C418" w14:textId="77777777" w:rsidR="006F494F" w:rsidRPr="00FC08AF" w:rsidRDefault="006F494F" w:rsidP="003A70BF">
            <w:pPr>
              <w:rPr>
                <w:rFonts w:ascii="Arial" w:hAnsi="Arial" w:cs="Arial"/>
                <w:noProof/>
                <w:sz w:val="18"/>
                <w:szCs w:val="18"/>
                <w:lang w:eastAsia="ko-KR"/>
              </w:rPr>
            </w:pPr>
            <w:r w:rsidRPr="00FC08AF">
              <w:rPr>
                <w:noProof/>
              </w:rPr>
              <w:t>Common/MCDataGroupTxns/MaxRC</w:t>
            </w:r>
            <w:r w:rsidRPr="00FC08AF">
              <w:rPr>
                <w:noProof/>
                <w:lang w:eastAsia="ko-KR"/>
              </w:rPr>
              <w:t>N5</w:t>
            </w:r>
          </w:p>
        </w:tc>
      </w:tr>
      <w:tr w:rsidR="006F494F" w:rsidRPr="00FC08AF" w14:paraId="07FB950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20CBC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85A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4352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7CD7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2463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B9839" w14:textId="77777777" w:rsidR="006F494F" w:rsidRPr="00FC08AF" w:rsidRDefault="006F494F" w:rsidP="003A70BF">
            <w:pPr>
              <w:jc w:val="center"/>
              <w:rPr>
                <w:rFonts w:ascii="Arial" w:hAnsi="Arial" w:cs="Arial"/>
                <w:b/>
                <w:noProof/>
                <w:sz w:val="18"/>
                <w:szCs w:val="18"/>
              </w:rPr>
            </w:pPr>
          </w:p>
        </w:tc>
      </w:tr>
      <w:tr w:rsidR="006F494F" w:rsidRPr="00FC08AF" w14:paraId="06C3AC9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92057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875B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9560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75018"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88FF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380279" w14:textId="77777777" w:rsidR="006F494F" w:rsidRPr="00FC08AF" w:rsidRDefault="006F494F" w:rsidP="003A70BF">
            <w:pPr>
              <w:jc w:val="center"/>
              <w:rPr>
                <w:b/>
                <w:noProof/>
              </w:rPr>
            </w:pPr>
          </w:p>
        </w:tc>
      </w:tr>
      <w:tr w:rsidR="006F494F" w:rsidRPr="00FC08AF" w14:paraId="2F809FA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C094B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15057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data receptions in a group</w:t>
            </w:r>
            <w:r w:rsidRPr="00FC08AF">
              <w:rPr>
                <w:noProof/>
                <w:lang w:eastAsia="ko-KR"/>
              </w:rPr>
              <w:t>.</w:t>
            </w:r>
          </w:p>
        </w:tc>
      </w:tr>
    </w:tbl>
    <w:p w14:paraId="747953DB" w14:textId="77777777" w:rsidR="00D65B36" w:rsidRPr="00FC08AF" w:rsidRDefault="00D65B36" w:rsidP="00D65B36">
      <w:pPr>
        <w:rPr>
          <w:noProof/>
          <w:lang w:eastAsia="ko-KR"/>
        </w:rPr>
      </w:pPr>
    </w:p>
    <w:p w14:paraId="6D92ED5F" w14:textId="77777777" w:rsidR="006F494F" w:rsidRPr="00FC08AF" w:rsidRDefault="006F494F" w:rsidP="006F494F">
      <w:pPr>
        <w:rPr>
          <w:noProof/>
          <w:lang w:eastAsia="x-none"/>
        </w:rPr>
      </w:pPr>
      <w:r w:rsidRPr="00FC08AF">
        <w:rPr>
          <w:noProof/>
        </w:rPr>
        <w:t>-</w:t>
      </w:r>
      <w:r w:rsidRPr="00FC08AF">
        <w:rPr>
          <w:noProof/>
        </w:rPr>
        <w:tab/>
        <w:t xml:space="preserve">Values: </w:t>
      </w:r>
      <w:r w:rsidRPr="00FC08AF">
        <w:rPr>
          <w:noProof/>
          <w:lang w:eastAsia="ko-KR"/>
        </w:rPr>
        <w:t>0-255</w:t>
      </w:r>
    </w:p>
    <w:p w14:paraId="6011BEC5" w14:textId="77777777" w:rsidR="00633CE6" w:rsidRDefault="00633CE6" w:rsidP="00633CE6">
      <w:pPr>
        <w:pStyle w:val="Heading3"/>
        <w:rPr>
          <w:noProof/>
          <w:lang w:eastAsia="ko-KR"/>
        </w:rPr>
      </w:pPr>
      <w:bookmarkStart w:id="1395" w:name="_Toc4578601"/>
      <w:bookmarkStart w:id="1396" w:name="_Toc27728290"/>
      <w:bookmarkStart w:id="1397" w:name="_Toc20158055"/>
      <w:bookmarkStart w:id="1398" w:name="_Toc27507603"/>
      <w:bookmarkStart w:id="1399" w:name="_Toc27508469"/>
      <w:bookmarkStart w:id="1400" w:name="_Toc27509334"/>
      <w:bookmarkStart w:id="1401" w:name="_Toc27553464"/>
      <w:bookmarkStart w:id="1402" w:name="_Toc27554330"/>
      <w:bookmarkStart w:id="1403" w:name="_Toc27555197"/>
      <w:bookmarkStart w:id="1404" w:name="_Toc27556061"/>
      <w:bookmarkStart w:id="1405" w:name="_Toc36036261"/>
      <w:bookmarkStart w:id="1406" w:name="_Toc45273816"/>
      <w:bookmarkStart w:id="1407" w:name="_Toc51937545"/>
      <w:bookmarkStart w:id="1408" w:name="_Toc51938739"/>
      <w:bookmarkStart w:id="1409" w:name="_Toc144197736"/>
      <w:bookmarkStart w:id="1410" w:name="_Toc144199380"/>
      <w:bookmarkStart w:id="1411" w:name="_Toc161674439"/>
      <w:bookmarkStart w:id="1412" w:name="_Toc176353611"/>
      <w:r>
        <w:rPr>
          <w:noProof/>
        </w:rPr>
        <w:t>9.2.28A</w:t>
      </w:r>
      <w:r>
        <w:rPr>
          <w:noProof/>
        </w:rPr>
        <w:tab/>
        <w:t>/</w:t>
      </w:r>
      <w:r>
        <w:t>&lt;x&gt;</w:t>
      </w:r>
      <w:r>
        <w:rPr>
          <w:noProof/>
        </w:rPr>
        <w:t>/Common/</w:t>
      </w:r>
      <w:proofErr w:type="spellStart"/>
      <w:r>
        <w:rPr>
          <w:noProof/>
        </w:rPr>
        <w:t>MCData</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r>
        <w:rPr>
          <w:noProof/>
        </w:rPr>
        <w:t>SDSCharset</w:t>
      </w:r>
      <w:bookmarkEnd w:id="1412"/>
      <w:proofErr w:type="spellEnd"/>
    </w:p>
    <w:p w14:paraId="23D06CE6" w14:textId="77777777" w:rsidR="00633CE6" w:rsidRDefault="00633CE6" w:rsidP="00633CE6">
      <w:pPr>
        <w:pStyle w:val="TH"/>
        <w:rPr>
          <w:noProof/>
          <w:lang w:eastAsia="ko-KR"/>
        </w:rPr>
      </w:pPr>
      <w:r>
        <w:rPr>
          <w:noProof/>
        </w:rPr>
        <w:t>Table </w:t>
      </w:r>
      <w:r>
        <w:rPr>
          <w:noProof/>
          <w:lang w:eastAsia="ko-KR"/>
        </w:rPr>
        <w:t>9.</w:t>
      </w:r>
      <w:r>
        <w:rPr>
          <w:noProof/>
        </w:rPr>
        <w:t>2.</w:t>
      </w:r>
      <w:r>
        <w:rPr>
          <w:noProof/>
          <w:lang w:eastAsia="ko-KR"/>
        </w:rPr>
        <w:t>28A</w:t>
      </w:r>
      <w:r>
        <w:rPr>
          <w:noProof/>
        </w:rPr>
        <w:t>.1: /</w:t>
      </w:r>
      <w:r>
        <w:t>&lt;x&gt;</w:t>
      </w:r>
      <w:r>
        <w:rPr>
          <w:noProof/>
        </w:rPr>
        <w:t>/Common</w:t>
      </w:r>
      <w:r>
        <w:rPr>
          <w:noProof/>
          <w:lang w:eastAsia="ko-KR"/>
        </w:rPr>
        <w:t>/</w:t>
      </w:r>
      <w:proofErr w:type="spellStart"/>
      <w:r>
        <w:rPr>
          <w:noProof/>
          <w:lang w:eastAsia="ko-KR"/>
        </w:rPr>
        <w:t>MCDataSDSCharset</w:t>
      </w:r>
      <w:proofErr w:type="spellEnd"/>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1184"/>
        <w:gridCol w:w="1544"/>
        <w:gridCol w:w="1909"/>
        <w:gridCol w:w="1948"/>
        <w:gridCol w:w="2384"/>
      </w:tblGrid>
      <w:tr w:rsidR="00633CE6" w14:paraId="136B5099" w14:textId="77777777" w:rsidTr="00E0060D">
        <w:trPr>
          <w:cantSplit/>
          <w:trHeight w:val="320"/>
          <w:jc w:val="center"/>
        </w:trPr>
        <w:tc>
          <w:tcPr>
            <w:tcW w:w="9639" w:type="dxa"/>
            <w:gridSpan w:val="6"/>
            <w:tcBorders>
              <w:top w:val="single" w:sz="4" w:space="0" w:color="FFFFFF"/>
              <w:left w:val="single" w:sz="4" w:space="0" w:color="FFFFFF"/>
              <w:bottom w:val="single" w:sz="4" w:space="0" w:color="FFFFFF"/>
              <w:right w:val="single" w:sz="4" w:space="0" w:color="FFFFFF"/>
            </w:tcBorders>
            <w:hideMark/>
          </w:tcPr>
          <w:p w14:paraId="0DEE8B86" w14:textId="77777777" w:rsidR="00633CE6" w:rsidRDefault="00633CE6" w:rsidP="00E0060D">
            <w:pPr>
              <w:rPr>
                <w:rFonts w:ascii="Arial" w:hAnsi="Arial" w:cs="Arial"/>
                <w:noProof/>
                <w:sz w:val="18"/>
                <w:szCs w:val="18"/>
                <w:lang w:eastAsia="ko-KR"/>
              </w:rPr>
            </w:pPr>
            <w:r>
              <w:rPr>
                <w:noProof/>
              </w:rPr>
              <w:t>Common/MCDataSDS</w:t>
            </w:r>
            <w:r>
              <w:rPr>
                <w:noProof/>
                <w:lang w:eastAsia="ko-KR"/>
              </w:rPr>
              <w:t>Charset</w:t>
            </w:r>
          </w:p>
        </w:tc>
      </w:tr>
      <w:tr w:rsidR="00633CE6" w14:paraId="01021868" w14:textId="77777777" w:rsidTr="00E0060D">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tcPr>
          <w:p w14:paraId="16FFCAE9" w14:textId="77777777" w:rsidR="00633CE6" w:rsidRDefault="00633CE6" w:rsidP="00E0060D">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E181180" w14:textId="77777777" w:rsidR="00633CE6" w:rsidRDefault="00633CE6" w:rsidP="00E0060D">
            <w:pPr>
              <w:pStyle w:val="TAC"/>
              <w:rPr>
                <w:noProof/>
              </w:rPr>
            </w:pPr>
            <w:r>
              <w:rPr>
                <w:noProof/>
              </w:rPr>
              <w:t>Status</w:t>
            </w:r>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2C6458EE" w14:textId="77777777" w:rsidR="00633CE6" w:rsidRDefault="00633CE6" w:rsidP="00E0060D">
            <w:pPr>
              <w:pStyle w:val="TAC"/>
              <w:rPr>
                <w:noProof/>
              </w:rPr>
            </w:pPr>
            <w:r>
              <w:rPr>
                <w:noProof/>
              </w:rPr>
              <w:t>Occurrence</w:t>
            </w:r>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20B47F00" w14:textId="77777777" w:rsidR="00633CE6" w:rsidRDefault="00633CE6" w:rsidP="00E0060D">
            <w:pPr>
              <w:pStyle w:val="TAC"/>
              <w:rPr>
                <w:noProof/>
              </w:rPr>
            </w:pPr>
            <w:r>
              <w:rPr>
                <w:noProof/>
              </w:rPr>
              <w:t>Format</w:t>
            </w:r>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4778E2FD" w14:textId="77777777" w:rsidR="00633CE6" w:rsidRDefault="00633CE6" w:rsidP="00E0060D">
            <w:pPr>
              <w:pStyle w:val="TAC"/>
              <w:rPr>
                <w:noProof/>
              </w:rPr>
            </w:pPr>
            <w:r>
              <w:rPr>
                <w:noProof/>
              </w:rPr>
              <w:t>Min. Access Types</w:t>
            </w:r>
          </w:p>
        </w:tc>
        <w:tc>
          <w:tcPr>
            <w:tcW w:w="2383" w:type="dxa"/>
            <w:tcBorders>
              <w:top w:val="single" w:sz="4" w:space="0" w:color="FFFFFF"/>
              <w:left w:val="single" w:sz="4" w:space="0" w:color="000000"/>
              <w:bottom w:val="single" w:sz="4" w:space="0" w:color="FFFFFF"/>
              <w:right w:val="single" w:sz="4" w:space="0" w:color="FFFFFF"/>
            </w:tcBorders>
          </w:tcPr>
          <w:p w14:paraId="03A8E266" w14:textId="77777777" w:rsidR="00633CE6" w:rsidRDefault="00633CE6" w:rsidP="00E0060D">
            <w:pPr>
              <w:jc w:val="center"/>
              <w:rPr>
                <w:rFonts w:ascii="Arial" w:hAnsi="Arial" w:cs="Arial"/>
                <w:b/>
                <w:noProof/>
                <w:sz w:val="18"/>
                <w:szCs w:val="18"/>
              </w:rPr>
            </w:pPr>
          </w:p>
        </w:tc>
      </w:tr>
      <w:tr w:rsidR="00633CE6" w14:paraId="6AB89918" w14:textId="77777777" w:rsidTr="00E0060D">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tcPr>
          <w:p w14:paraId="486F0DD8" w14:textId="77777777" w:rsidR="00633CE6" w:rsidRDefault="00633CE6" w:rsidP="00E0060D">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772FCEC" w14:textId="77777777" w:rsidR="00633CE6" w:rsidRDefault="00633CE6" w:rsidP="00E0060D">
            <w:pPr>
              <w:pStyle w:val="TAC"/>
              <w:rPr>
                <w:noProof/>
              </w:rPr>
            </w:pPr>
            <w:r>
              <w:rPr>
                <w:noProof/>
              </w:rPr>
              <w:t>Optional</w:t>
            </w:r>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415DCCCA" w14:textId="77777777" w:rsidR="00633CE6" w:rsidRDefault="00633CE6" w:rsidP="00E0060D">
            <w:pPr>
              <w:pStyle w:val="TAC"/>
              <w:rPr>
                <w:noProof/>
              </w:rPr>
            </w:pPr>
            <w:r>
              <w:rPr>
                <w:noProof/>
              </w:rPr>
              <w:t>ZeroOrMore</w:t>
            </w:r>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4686402B" w14:textId="77777777" w:rsidR="00633CE6" w:rsidRDefault="00633CE6" w:rsidP="00E0060D">
            <w:pPr>
              <w:pStyle w:val="TAC"/>
              <w:rPr>
                <w:noProof/>
              </w:rPr>
            </w:pPr>
            <w:r>
              <w:rPr>
                <w:noProof/>
              </w:rPr>
              <w:t>int</w:t>
            </w:r>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275882D8" w14:textId="77777777" w:rsidR="00633CE6" w:rsidRDefault="00633CE6" w:rsidP="00E0060D">
            <w:pPr>
              <w:pStyle w:val="TAC"/>
              <w:rPr>
                <w:noProof/>
              </w:rPr>
            </w:pPr>
            <w:r>
              <w:rPr>
                <w:noProof/>
              </w:rPr>
              <w:t>Get, Replace</w:t>
            </w:r>
          </w:p>
        </w:tc>
        <w:tc>
          <w:tcPr>
            <w:tcW w:w="2383" w:type="dxa"/>
            <w:tcBorders>
              <w:top w:val="single" w:sz="4" w:space="0" w:color="FFFFFF"/>
              <w:left w:val="single" w:sz="4" w:space="0" w:color="000000"/>
              <w:bottom w:val="single" w:sz="4" w:space="0" w:color="FFFFFF"/>
              <w:right w:val="single" w:sz="4" w:space="0" w:color="FFFFFF"/>
            </w:tcBorders>
          </w:tcPr>
          <w:p w14:paraId="09A06E6A" w14:textId="77777777" w:rsidR="00633CE6" w:rsidRDefault="00633CE6" w:rsidP="00E0060D">
            <w:pPr>
              <w:jc w:val="center"/>
              <w:rPr>
                <w:b/>
                <w:noProof/>
              </w:rPr>
            </w:pPr>
          </w:p>
        </w:tc>
      </w:tr>
      <w:tr w:rsidR="00633CE6" w14:paraId="0B03AB02" w14:textId="77777777" w:rsidTr="00E0060D">
        <w:trPr>
          <w:cantSplit/>
          <w:jc w:val="center"/>
        </w:trPr>
        <w:tc>
          <w:tcPr>
            <w:tcW w:w="675" w:type="dxa"/>
            <w:tcBorders>
              <w:top w:val="single" w:sz="4" w:space="0" w:color="FFFFFF"/>
              <w:left w:val="single" w:sz="4" w:space="0" w:color="FFFFFF"/>
              <w:bottom w:val="single" w:sz="4" w:space="0" w:color="FFFFFF"/>
              <w:right w:val="single" w:sz="4" w:space="0" w:color="FFFFFF"/>
            </w:tcBorders>
          </w:tcPr>
          <w:p w14:paraId="46D61D96" w14:textId="77777777" w:rsidR="00633CE6" w:rsidRDefault="00633CE6" w:rsidP="00E0060D">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vAlign w:val="center"/>
            <w:hideMark/>
          </w:tcPr>
          <w:p w14:paraId="1F39E49A" w14:textId="77777777" w:rsidR="00633CE6" w:rsidRDefault="00633CE6" w:rsidP="00E0060D">
            <w:pPr>
              <w:rPr>
                <w:noProof/>
                <w:lang w:eastAsia="ko-KR"/>
              </w:rPr>
            </w:pPr>
            <w:r>
              <w:rPr>
                <w:noProof/>
              </w:rPr>
              <w:t xml:space="preserve">This leaf node indicates an available charset </w:t>
            </w:r>
            <w:r>
              <w:rPr>
                <w:noProof/>
                <w:lang w:eastAsia="ko-KR"/>
              </w:rPr>
              <w:t>for text use in</w:t>
            </w:r>
            <w:r>
              <w:rPr>
                <w:noProof/>
              </w:rPr>
              <w:t xml:space="preserve"> SDS messages</w:t>
            </w:r>
            <w:r>
              <w:rPr>
                <w:noProof/>
                <w:lang w:eastAsia="ko-KR"/>
              </w:rPr>
              <w:t>.</w:t>
            </w:r>
          </w:p>
        </w:tc>
      </w:tr>
    </w:tbl>
    <w:p w14:paraId="26C43502" w14:textId="77777777" w:rsidR="00633CE6" w:rsidRDefault="00633CE6" w:rsidP="00633CE6">
      <w:pPr>
        <w:rPr>
          <w:noProof/>
          <w:lang w:eastAsia="ko-KR"/>
        </w:rPr>
      </w:pPr>
    </w:p>
    <w:p w14:paraId="503259EE" w14:textId="3FB86F9D" w:rsidR="00633CE6" w:rsidRDefault="00633CE6" w:rsidP="00633CE6">
      <w:pPr>
        <w:pStyle w:val="B1"/>
        <w:rPr>
          <w:noProof/>
        </w:rPr>
      </w:pPr>
      <w:r>
        <w:rPr>
          <w:noProof/>
        </w:rPr>
        <w:t>-</w:t>
      </w:r>
      <w:r>
        <w:rPr>
          <w:noProof/>
        </w:rPr>
        <w:tab/>
        <w:t xml:space="preserve">Values: </w:t>
      </w:r>
      <w:r>
        <w:rPr>
          <w:noProof/>
          <w:lang w:eastAsia="ko-KR"/>
        </w:rPr>
        <w:t>0-2999 as indexed in the MIBenum values for IANA Character Sets [</w:t>
      </w:r>
      <w:r w:rsidR="002C1AB3">
        <w:rPr>
          <w:noProof/>
          <w:lang w:eastAsia="ko-KR"/>
        </w:rPr>
        <w:t>27</w:t>
      </w:r>
      <w:r>
        <w:rPr>
          <w:noProof/>
          <w:lang w:eastAsia="ko-KR"/>
        </w:rPr>
        <w:t>]</w:t>
      </w:r>
    </w:p>
    <w:p w14:paraId="38A9363F" w14:textId="77777777" w:rsidR="006F494F" w:rsidRPr="00FC08AF" w:rsidRDefault="006F494F" w:rsidP="006F494F">
      <w:pPr>
        <w:pStyle w:val="Heading3"/>
        <w:rPr>
          <w:noProof/>
          <w:lang w:eastAsia="ko-KR"/>
        </w:rPr>
      </w:pPr>
      <w:bookmarkStart w:id="1413" w:name="_Toc176353612"/>
      <w:r w:rsidRPr="00FC08AF">
        <w:rPr>
          <w:noProof/>
        </w:rPr>
        <w:lastRenderedPageBreak/>
        <w:t>9.2.29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1395"/>
      <w:bookmarkEnd w:id="1396"/>
      <w:bookmarkEnd w:id="1413"/>
    </w:p>
    <w:p w14:paraId="4E92D58B"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7B5AB4E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171A59"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6F494F" w:rsidRPr="00FC08AF" w14:paraId="117B5A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DAE36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2A6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862E9"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774F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EE5F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D9A3F4E" w14:textId="77777777" w:rsidR="006F494F" w:rsidRPr="00FC08AF" w:rsidRDefault="006F494F" w:rsidP="003A70BF">
            <w:pPr>
              <w:jc w:val="center"/>
              <w:rPr>
                <w:rFonts w:ascii="Arial" w:hAnsi="Arial" w:cs="Arial"/>
                <w:b/>
                <w:noProof/>
                <w:sz w:val="18"/>
                <w:szCs w:val="18"/>
              </w:rPr>
            </w:pPr>
          </w:p>
        </w:tc>
      </w:tr>
      <w:tr w:rsidR="006F494F" w:rsidRPr="00FC08AF" w14:paraId="0A30DA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5508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0BD1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3739A"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696A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EC8AE"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059BA4" w14:textId="77777777" w:rsidR="006F494F" w:rsidRPr="00FC08AF" w:rsidRDefault="006F494F" w:rsidP="003A70BF">
            <w:pPr>
              <w:jc w:val="center"/>
              <w:rPr>
                <w:b/>
                <w:noProof/>
              </w:rPr>
            </w:pPr>
          </w:p>
        </w:tc>
      </w:tr>
      <w:tr w:rsidR="006F494F" w:rsidRPr="00FC08AF" w14:paraId="5FD2159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28939D"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B39E71" w14:textId="77777777" w:rsidR="006F494F" w:rsidRPr="00FC08AF" w:rsidRDefault="006F494F" w:rsidP="003A70BF">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19921E37" w14:textId="77777777" w:rsidR="00D65B36" w:rsidRPr="00FC08AF" w:rsidRDefault="00D65B36" w:rsidP="00D65B36">
      <w:pPr>
        <w:rPr>
          <w:noProof/>
          <w:lang w:eastAsia="ko-KR"/>
        </w:rPr>
      </w:pPr>
      <w:bookmarkStart w:id="1414" w:name="_Toc4578602"/>
      <w:bookmarkStart w:id="1415" w:name="_Toc27728291"/>
    </w:p>
    <w:p w14:paraId="159DE2D9" w14:textId="77777777" w:rsidR="006F494F" w:rsidRPr="00FC08AF" w:rsidRDefault="006F494F" w:rsidP="006F494F">
      <w:pPr>
        <w:pStyle w:val="Heading3"/>
        <w:rPr>
          <w:noProof/>
          <w:lang w:eastAsia="ko-KR"/>
        </w:rPr>
      </w:pPr>
      <w:bookmarkStart w:id="1416" w:name="_Toc176353613"/>
      <w:r w:rsidRPr="00FC08AF">
        <w:rPr>
          <w:noProof/>
        </w:rPr>
        <w:t>9.2.30</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bookmarkEnd w:id="1414"/>
      <w:bookmarkEnd w:id="1415"/>
      <w:bookmarkEnd w:id="1416"/>
    </w:p>
    <w:p w14:paraId="65146184"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30</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95477B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9EDF81E" w14:textId="77777777" w:rsidR="006F494F" w:rsidRPr="00FC08AF" w:rsidRDefault="006F494F" w:rsidP="003A70BF">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Pr="00FC08AF">
              <w:rPr>
                <w:noProof/>
                <w:lang w:eastAsia="ko-KR"/>
              </w:rPr>
              <w:t>RelayService</w:t>
            </w:r>
          </w:p>
        </w:tc>
      </w:tr>
      <w:tr w:rsidR="006F494F" w:rsidRPr="00FC08AF" w14:paraId="6825E1F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128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121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3A2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EA16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4E26"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ACD2F6" w14:textId="77777777" w:rsidR="006F494F" w:rsidRPr="00FC08AF" w:rsidRDefault="006F494F" w:rsidP="003A70BF">
            <w:pPr>
              <w:jc w:val="center"/>
              <w:rPr>
                <w:rFonts w:ascii="Arial" w:hAnsi="Arial" w:cs="Arial"/>
                <w:b/>
                <w:noProof/>
                <w:sz w:val="18"/>
                <w:szCs w:val="18"/>
              </w:rPr>
            </w:pPr>
          </w:p>
        </w:tc>
      </w:tr>
      <w:tr w:rsidR="006F494F" w:rsidRPr="00FC08AF" w14:paraId="75B1450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5A75D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8241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D0515"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8CD2B"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3E2F6"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869FE8" w14:textId="77777777" w:rsidR="006F494F" w:rsidRPr="00FC08AF" w:rsidRDefault="006F494F" w:rsidP="003A70BF">
            <w:pPr>
              <w:jc w:val="center"/>
              <w:rPr>
                <w:b/>
                <w:noProof/>
              </w:rPr>
            </w:pPr>
          </w:p>
        </w:tc>
      </w:tr>
      <w:tr w:rsidR="006F494F" w:rsidRPr="00FC08AF" w14:paraId="624ABD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B1C46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9944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p>
        </w:tc>
      </w:tr>
    </w:tbl>
    <w:p w14:paraId="68430086" w14:textId="77777777" w:rsidR="00D65B36" w:rsidRPr="00FC08AF" w:rsidRDefault="00D65B36" w:rsidP="00D65B36">
      <w:pPr>
        <w:rPr>
          <w:noProof/>
          <w:lang w:eastAsia="ko-KR"/>
        </w:rPr>
      </w:pPr>
    </w:p>
    <w:p w14:paraId="6D77F0FD"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group is allowed to use a relay service.</w:t>
      </w:r>
    </w:p>
    <w:p w14:paraId="2D6511B9"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group is not allowed to use a relay service.</w:t>
      </w:r>
    </w:p>
    <w:p w14:paraId="1965AAC5" w14:textId="77777777" w:rsidR="006F494F" w:rsidRPr="00FC08AF" w:rsidRDefault="006F494F" w:rsidP="006F494F">
      <w:pPr>
        <w:pStyle w:val="Heading3"/>
        <w:rPr>
          <w:noProof/>
          <w:lang w:eastAsia="ko-KR"/>
        </w:rPr>
      </w:pPr>
      <w:bookmarkStart w:id="1417" w:name="_Toc4578603"/>
      <w:bookmarkStart w:id="1418" w:name="_Toc27728292"/>
      <w:bookmarkStart w:id="1419" w:name="_Toc176353614"/>
      <w:r w:rsidRPr="00FC08AF">
        <w:rPr>
          <w:noProof/>
        </w:rPr>
        <w:t>9.2.31</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1417"/>
      <w:bookmarkEnd w:id="1418"/>
      <w:bookmarkEnd w:id="1419"/>
    </w:p>
    <w:p w14:paraId="6C5502C2"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2.31.1: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46E625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57B95A"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6F494F" w:rsidRPr="00FC08AF" w14:paraId="45E362F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BEDF9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3C09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FADC2"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9A39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6004B"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79623AD" w14:textId="77777777" w:rsidR="006F494F" w:rsidRPr="00FC08AF" w:rsidRDefault="006F494F" w:rsidP="003A70BF">
            <w:pPr>
              <w:jc w:val="center"/>
              <w:rPr>
                <w:rFonts w:ascii="Arial" w:hAnsi="Arial" w:cs="Arial"/>
                <w:b/>
                <w:noProof/>
                <w:sz w:val="18"/>
                <w:szCs w:val="18"/>
              </w:rPr>
            </w:pPr>
          </w:p>
        </w:tc>
      </w:tr>
      <w:tr w:rsidR="006F494F" w:rsidRPr="00FC08AF" w14:paraId="2486A7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5768C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811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457A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364A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94358"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DA9574B" w14:textId="77777777" w:rsidR="006F494F" w:rsidRPr="00FC08AF" w:rsidRDefault="006F494F" w:rsidP="003A70BF">
            <w:pPr>
              <w:jc w:val="center"/>
              <w:rPr>
                <w:b/>
                <w:noProof/>
              </w:rPr>
            </w:pPr>
          </w:p>
        </w:tc>
      </w:tr>
      <w:tr w:rsidR="006F494F" w:rsidRPr="00FC08AF" w14:paraId="3D24C8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CDA49"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DF0DE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IPv6 is preferred over IPv4 for on-network operation when the MCData UE has both IPv4 and IPv6 host configuration.</w:t>
            </w:r>
          </w:p>
        </w:tc>
      </w:tr>
    </w:tbl>
    <w:p w14:paraId="47396786" w14:textId="77777777" w:rsidR="00D65B36" w:rsidRPr="00FC08AF" w:rsidRDefault="00D65B36" w:rsidP="00D65B36">
      <w:pPr>
        <w:rPr>
          <w:noProof/>
          <w:lang w:eastAsia="ko-KR"/>
        </w:rPr>
      </w:pPr>
    </w:p>
    <w:p w14:paraId="004558D9" w14:textId="77777777" w:rsidR="006F494F" w:rsidRPr="00FC08AF" w:rsidRDefault="006F494F" w:rsidP="006F494F">
      <w:pPr>
        <w:rPr>
          <w:noProof/>
          <w:lang w:eastAsia="ko-KR"/>
        </w:rPr>
      </w:pPr>
      <w:r w:rsidRPr="00FC08AF">
        <w:rPr>
          <w:noProof/>
          <w:lang w:eastAsia="ko-KR"/>
        </w:rPr>
        <w:t xml:space="preserve">If the MCData UE has </w:t>
      </w:r>
      <w:r w:rsidRPr="00FC08AF">
        <w:rPr>
          <w:noProof/>
        </w:rPr>
        <w:t>both IPv4 and IPv6 host configuration and:</w:t>
      </w:r>
    </w:p>
    <w:p w14:paraId="7F6E3626" w14:textId="77777777" w:rsidR="006F494F" w:rsidRPr="00FC08AF" w:rsidRDefault="006F494F" w:rsidP="006F494F">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42204E49" w14:textId="77777777" w:rsidR="006F494F" w:rsidRPr="00FC08AF" w:rsidRDefault="006F494F" w:rsidP="006F494F">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6C681FC2" w14:textId="77777777" w:rsidR="006F494F" w:rsidRPr="00FC08AF" w:rsidRDefault="006F494F" w:rsidP="006F494F">
      <w:pPr>
        <w:pStyle w:val="Heading3"/>
        <w:rPr>
          <w:noProof/>
          <w:lang w:eastAsia="ko-KR"/>
        </w:rPr>
      </w:pPr>
      <w:bookmarkStart w:id="1420" w:name="_Toc4578604"/>
      <w:bookmarkStart w:id="1421" w:name="_Toc27728293"/>
      <w:bookmarkStart w:id="1422" w:name="_Toc176353615"/>
      <w:r w:rsidRPr="00FC08AF">
        <w:rPr>
          <w:noProof/>
        </w:rPr>
        <w:t>9.2.32</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w:t>
      </w:r>
      <w:bookmarkEnd w:id="1420"/>
      <w:bookmarkEnd w:id="1421"/>
      <w:bookmarkEnd w:id="1422"/>
    </w:p>
    <w:p w14:paraId="71973C20"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32</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2EF4FB9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EA9222"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w:t>
            </w:r>
          </w:p>
        </w:tc>
      </w:tr>
      <w:tr w:rsidR="006F494F" w:rsidRPr="00FC08AF" w14:paraId="66DE950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4B6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A6D3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CEEF0"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72EC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9531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7677CD" w14:textId="77777777" w:rsidR="006F494F" w:rsidRPr="00FC08AF" w:rsidRDefault="006F494F" w:rsidP="003A70BF">
            <w:pPr>
              <w:jc w:val="center"/>
              <w:rPr>
                <w:rFonts w:ascii="Arial" w:hAnsi="Arial" w:cs="Arial"/>
                <w:b/>
                <w:noProof/>
                <w:sz w:val="18"/>
                <w:szCs w:val="18"/>
              </w:rPr>
            </w:pPr>
          </w:p>
        </w:tc>
      </w:tr>
      <w:tr w:rsidR="006F494F" w:rsidRPr="00FC08AF" w14:paraId="50966B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0888D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2CCC" w14:textId="77777777" w:rsidR="006F494F" w:rsidRPr="00FC08AF" w:rsidRDefault="006F494F" w:rsidP="003A70BF">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E75E3" w14:textId="77777777" w:rsidR="006F494F" w:rsidRPr="00FC08AF" w:rsidRDefault="003F26BC" w:rsidP="003A70BF">
            <w:pPr>
              <w:pStyle w:val="TAC"/>
              <w:rPr>
                <w:noProof/>
              </w:rPr>
            </w:pPr>
            <w:r w:rsidRPr="00FC08AF">
              <w:rPr>
                <w:noProof/>
              </w:rPr>
              <w:t>ZeroOr</w:t>
            </w:r>
            <w:r w:rsidR="006F494F"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D4EE6" w14:textId="77777777" w:rsidR="006F494F" w:rsidRPr="00FC08AF" w:rsidRDefault="006F494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88155"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7166110" w14:textId="77777777" w:rsidR="006F494F" w:rsidRPr="00FC08AF" w:rsidRDefault="006F494F" w:rsidP="003A70BF">
            <w:pPr>
              <w:jc w:val="center"/>
              <w:rPr>
                <w:b/>
                <w:noProof/>
              </w:rPr>
            </w:pPr>
          </w:p>
        </w:tc>
      </w:tr>
      <w:tr w:rsidR="006F494F" w:rsidRPr="00FC08AF" w14:paraId="22C6550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AF419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733BB5"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MCData groups.</w:t>
            </w:r>
          </w:p>
        </w:tc>
      </w:tr>
    </w:tbl>
    <w:p w14:paraId="2DB922A5" w14:textId="77777777" w:rsidR="006F494F" w:rsidRPr="00FC08AF" w:rsidRDefault="006F494F" w:rsidP="006F494F">
      <w:pPr>
        <w:rPr>
          <w:noProof/>
          <w:lang w:eastAsia="ko-KR"/>
        </w:rPr>
      </w:pPr>
    </w:p>
    <w:p w14:paraId="3272EEC1" w14:textId="77777777" w:rsidR="006F494F" w:rsidRPr="00FC08AF" w:rsidRDefault="006F494F" w:rsidP="006F494F">
      <w:pPr>
        <w:pStyle w:val="Heading3"/>
        <w:rPr>
          <w:noProof/>
          <w:lang w:eastAsia="ko-KR"/>
        </w:rPr>
      </w:pPr>
      <w:bookmarkStart w:id="1423" w:name="_Toc4578605"/>
      <w:bookmarkStart w:id="1424" w:name="_Toc27728294"/>
      <w:bookmarkStart w:id="1425" w:name="_Toc176353616"/>
      <w:r w:rsidRPr="00FC08AF">
        <w:rPr>
          <w:noProof/>
        </w:rPr>
        <w:lastRenderedPageBreak/>
        <w:t>9.2.</w:t>
      </w:r>
      <w:r w:rsidRPr="00FC08AF">
        <w:rPr>
          <w:noProof/>
          <w:lang w:eastAsia="ko-KR"/>
        </w:rPr>
        <w:t>33</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w:t>
      </w:r>
      <w:bookmarkEnd w:id="1423"/>
      <w:bookmarkEnd w:id="1424"/>
      <w:bookmarkEnd w:id="1425"/>
    </w:p>
    <w:p w14:paraId="7E3E41A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33</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22E8334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69477C"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w:t>
            </w:r>
          </w:p>
        </w:tc>
      </w:tr>
      <w:tr w:rsidR="006F494F" w:rsidRPr="00FC08AF" w14:paraId="5FF688C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04968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F30B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D2331"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BDD8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F406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5611D2" w14:textId="77777777" w:rsidR="006F494F" w:rsidRPr="00FC08AF" w:rsidRDefault="006F494F" w:rsidP="003A70BF">
            <w:pPr>
              <w:jc w:val="center"/>
              <w:rPr>
                <w:rFonts w:ascii="Arial" w:hAnsi="Arial" w:cs="Arial"/>
                <w:b/>
                <w:noProof/>
                <w:sz w:val="18"/>
                <w:szCs w:val="18"/>
              </w:rPr>
            </w:pPr>
          </w:p>
        </w:tc>
      </w:tr>
      <w:tr w:rsidR="006F494F" w:rsidRPr="00FC08AF" w14:paraId="76C9ED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AB5F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16AE"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E967" w14:textId="77777777" w:rsidR="006F494F" w:rsidRPr="00FC08AF" w:rsidRDefault="006F494F" w:rsidP="003A70BF">
            <w:pPr>
              <w:pStyle w:val="TAC"/>
              <w:rPr>
                <w:noProof/>
                <w:lang w:eastAsia="ko-KR"/>
              </w:rPr>
            </w:pPr>
            <w:r w:rsidRPr="00FC08AF">
              <w:rPr>
                <w:noProof/>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4E63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1997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FCA1665" w14:textId="77777777" w:rsidR="006F494F" w:rsidRPr="00FC08AF" w:rsidRDefault="006F494F" w:rsidP="003A70BF">
            <w:pPr>
              <w:jc w:val="center"/>
              <w:rPr>
                <w:b/>
                <w:noProof/>
              </w:rPr>
            </w:pPr>
          </w:p>
        </w:tc>
      </w:tr>
      <w:tr w:rsidR="006F494F" w:rsidRPr="00FC08AF" w14:paraId="0D7FFC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A31BD7"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FDD0B"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MCData groups.</w:t>
            </w:r>
          </w:p>
        </w:tc>
      </w:tr>
    </w:tbl>
    <w:p w14:paraId="01FF52B9" w14:textId="77777777" w:rsidR="006F494F" w:rsidRPr="00FC08AF" w:rsidRDefault="006F494F" w:rsidP="006F494F">
      <w:pPr>
        <w:rPr>
          <w:noProof/>
          <w:lang w:eastAsia="ko-KR"/>
        </w:rPr>
      </w:pPr>
    </w:p>
    <w:p w14:paraId="3B152586" w14:textId="77777777" w:rsidR="006F494F" w:rsidRPr="00FC08AF" w:rsidRDefault="006F494F" w:rsidP="006F494F">
      <w:pPr>
        <w:pStyle w:val="Heading3"/>
        <w:rPr>
          <w:noProof/>
          <w:lang w:eastAsia="ko-KR"/>
        </w:rPr>
      </w:pPr>
      <w:bookmarkStart w:id="1426" w:name="_Toc4578606"/>
      <w:bookmarkStart w:id="1427" w:name="_Toc27728295"/>
      <w:bookmarkStart w:id="1428" w:name="_Toc176353617"/>
      <w:r w:rsidRPr="00FC08AF">
        <w:rPr>
          <w:noProof/>
        </w:rPr>
        <w:t>9.2.</w:t>
      </w:r>
      <w:r w:rsidRPr="00FC08AF">
        <w:rPr>
          <w:noProof/>
          <w:lang w:eastAsia="ko-KR"/>
        </w:rPr>
        <w:t>34</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RelayedMCDataGroup/&lt;x&gt;/MCDataGroupID</w:t>
      </w:r>
      <w:bookmarkEnd w:id="1426"/>
      <w:bookmarkEnd w:id="1427"/>
      <w:bookmarkEnd w:id="1428"/>
    </w:p>
    <w:p w14:paraId="354D66D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34</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BBBE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00D50"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RelayedMCDataGroup/&lt;x&gt;/MCDataGroupID</w:t>
            </w:r>
          </w:p>
        </w:tc>
      </w:tr>
      <w:tr w:rsidR="006F494F" w:rsidRPr="00FC08AF" w14:paraId="6C159B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96B1A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A2D6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DC60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2D82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A3ED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F8565A" w14:textId="77777777" w:rsidR="006F494F" w:rsidRPr="00FC08AF" w:rsidRDefault="006F494F" w:rsidP="003A70BF">
            <w:pPr>
              <w:jc w:val="center"/>
              <w:rPr>
                <w:rFonts w:ascii="Arial" w:hAnsi="Arial" w:cs="Arial"/>
                <w:b/>
                <w:noProof/>
                <w:sz w:val="18"/>
                <w:szCs w:val="18"/>
              </w:rPr>
            </w:pPr>
          </w:p>
        </w:tc>
      </w:tr>
      <w:tr w:rsidR="006F494F" w:rsidRPr="00FC08AF" w14:paraId="394312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01312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79D22"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3CD6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C077E"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8382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1EFFAB" w14:textId="77777777" w:rsidR="006F494F" w:rsidRPr="00FC08AF" w:rsidRDefault="006F494F" w:rsidP="003A70BF">
            <w:pPr>
              <w:jc w:val="center"/>
              <w:rPr>
                <w:b/>
                <w:noProof/>
              </w:rPr>
            </w:pPr>
          </w:p>
        </w:tc>
      </w:tr>
      <w:tr w:rsidR="006F494F" w:rsidRPr="00FC08AF" w14:paraId="723E2F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1FCD8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1CC1A9"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56AD9FC4" w14:textId="77777777" w:rsidR="00D65B36" w:rsidRPr="00FC08AF" w:rsidRDefault="00D65B36" w:rsidP="00D65B36">
      <w:pPr>
        <w:rPr>
          <w:noProof/>
          <w:lang w:eastAsia="ko-KR"/>
        </w:rPr>
      </w:pPr>
    </w:p>
    <w:p w14:paraId="5DD70D2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E1F662F" w14:textId="77777777" w:rsidR="006F494F" w:rsidRPr="00FC08AF" w:rsidRDefault="006F494F" w:rsidP="006F494F">
      <w:pPr>
        <w:pStyle w:val="Heading3"/>
        <w:rPr>
          <w:noProof/>
          <w:lang w:eastAsia="ko-KR"/>
        </w:rPr>
      </w:pPr>
      <w:bookmarkStart w:id="1429" w:name="_Toc4578607"/>
      <w:bookmarkStart w:id="1430" w:name="_Toc27728296"/>
      <w:bookmarkStart w:id="1431" w:name="_Toc176353618"/>
      <w:r w:rsidRPr="00FC08AF">
        <w:rPr>
          <w:noProof/>
        </w:rPr>
        <w:t>9.2.</w:t>
      </w:r>
      <w:r w:rsidRPr="00FC08AF">
        <w:rPr>
          <w:noProof/>
          <w:lang w:eastAsia="ko-KR"/>
        </w:rPr>
        <w:t>35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RelayedMCDataGroup/&lt;x&gt;/RelayServiceCode</w:t>
      </w:r>
      <w:bookmarkEnd w:id="1429"/>
      <w:bookmarkEnd w:id="1430"/>
      <w:bookmarkEnd w:id="1431"/>
    </w:p>
    <w:p w14:paraId="359FDF9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35</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326050C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512E0C"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RelayedMCDataGroup/&lt;x&gt;/RelayServiceCode</w:t>
            </w:r>
          </w:p>
        </w:tc>
      </w:tr>
      <w:tr w:rsidR="006F494F" w:rsidRPr="00FC08AF" w14:paraId="6B828E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8F5D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CB88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041C8"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393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90A70"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5261E6" w14:textId="77777777" w:rsidR="006F494F" w:rsidRPr="00FC08AF" w:rsidRDefault="006F494F" w:rsidP="003A70BF">
            <w:pPr>
              <w:jc w:val="center"/>
              <w:rPr>
                <w:rFonts w:ascii="Arial" w:hAnsi="Arial" w:cs="Arial"/>
                <w:b/>
                <w:noProof/>
                <w:sz w:val="18"/>
                <w:szCs w:val="18"/>
              </w:rPr>
            </w:pPr>
          </w:p>
        </w:tc>
      </w:tr>
      <w:tr w:rsidR="006F494F" w:rsidRPr="00FC08AF" w14:paraId="147552E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8F2B0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1D9CC"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D3A6D"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76734"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EF641"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F9F693" w14:textId="77777777" w:rsidR="006F494F" w:rsidRPr="00FC08AF" w:rsidRDefault="006F494F" w:rsidP="003A70BF">
            <w:pPr>
              <w:jc w:val="center"/>
              <w:rPr>
                <w:b/>
                <w:noProof/>
              </w:rPr>
            </w:pPr>
          </w:p>
        </w:tc>
      </w:tr>
      <w:tr w:rsidR="006F494F" w:rsidRPr="00FC08AF" w14:paraId="3E13FD0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F91D4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E659E8" w14:textId="77777777" w:rsidR="006F494F" w:rsidRPr="00FC08AF" w:rsidRDefault="006F494F" w:rsidP="003A70BF">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1FDE2CDD" w14:textId="77777777" w:rsidR="006F494F" w:rsidRPr="00FC08AF" w:rsidRDefault="006F494F" w:rsidP="006F494F">
      <w:pPr>
        <w:rPr>
          <w:noProof/>
        </w:rPr>
      </w:pPr>
    </w:p>
    <w:p w14:paraId="296BECC8" w14:textId="77777777" w:rsidR="006F494F" w:rsidRPr="00FC08AF" w:rsidRDefault="006F494F" w:rsidP="006F494F">
      <w:pPr>
        <w:pStyle w:val="Heading1"/>
        <w:tabs>
          <w:tab w:val="right" w:pos="9630"/>
        </w:tabs>
        <w:rPr>
          <w:noProof/>
          <w:lang w:eastAsia="ko-KR"/>
        </w:rPr>
      </w:pPr>
      <w:bookmarkStart w:id="1432" w:name="_Toc4578608"/>
      <w:bookmarkStart w:id="1433" w:name="_Toc27728297"/>
      <w:bookmarkStart w:id="1434" w:name="_Toc176353619"/>
      <w:r w:rsidRPr="00FC08AF">
        <w:rPr>
          <w:noProof/>
          <w:lang w:eastAsia="ko-KR"/>
        </w:rPr>
        <w:t>10</w:t>
      </w:r>
      <w:r w:rsidRPr="00FC08AF">
        <w:rPr>
          <w:noProof/>
        </w:rPr>
        <w:tab/>
        <w:t xml:space="preserve">MCData </w:t>
      </w:r>
      <w:r w:rsidRPr="00FC08AF">
        <w:rPr>
          <w:noProof/>
          <w:lang w:eastAsia="ko-KR"/>
        </w:rPr>
        <w:t xml:space="preserve">user profile </w:t>
      </w:r>
      <w:r w:rsidRPr="00FC08AF">
        <w:rPr>
          <w:noProof/>
        </w:rPr>
        <w:t>MO</w:t>
      </w:r>
      <w:bookmarkEnd w:id="1432"/>
      <w:bookmarkEnd w:id="1433"/>
      <w:bookmarkEnd w:id="1434"/>
    </w:p>
    <w:p w14:paraId="2C678DF9" w14:textId="77777777" w:rsidR="006F494F" w:rsidRPr="00FC08AF" w:rsidRDefault="006F494F" w:rsidP="006F494F">
      <w:pPr>
        <w:pStyle w:val="Heading2"/>
        <w:rPr>
          <w:noProof/>
        </w:rPr>
      </w:pPr>
      <w:bookmarkStart w:id="1435" w:name="_Toc4578609"/>
      <w:bookmarkStart w:id="1436" w:name="_Toc27728298"/>
      <w:bookmarkStart w:id="1437" w:name="_Toc176353620"/>
      <w:r w:rsidRPr="00FC08AF">
        <w:rPr>
          <w:noProof/>
          <w:lang w:eastAsia="ko-KR"/>
        </w:rPr>
        <w:t>10.</w:t>
      </w:r>
      <w:r w:rsidRPr="00FC08AF">
        <w:rPr>
          <w:noProof/>
        </w:rPr>
        <w:t>1</w:t>
      </w:r>
      <w:r w:rsidRPr="00FC08AF">
        <w:rPr>
          <w:noProof/>
        </w:rPr>
        <w:tab/>
        <w:t>General</w:t>
      </w:r>
      <w:bookmarkEnd w:id="1435"/>
      <w:bookmarkEnd w:id="1436"/>
      <w:bookmarkEnd w:id="1437"/>
    </w:p>
    <w:p w14:paraId="1BBE50B7" w14:textId="77777777" w:rsidR="006F494F" w:rsidRPr="00FC08AF" w:rsidRDefault="006F494F" w:rsidP="006F494F">
      <w:pPr>
        <w:rPr>
          <w:noProof/>
          <w:lang w:eastAsia="ko-KR"/>
        </w:rPr>
      </w:pPr>
      <w:r w:rsidRPr="00FC08AF">
        <w:rPr>
          <w:noProof/>
        </w:rPr>
        <w:t xml:space="preserve">The MCData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user profile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6F2B4C5A" w14:textId="77777777" w:rsidR="006F494F" w:rsidRPr="00FC08AF" w:rsidRDefault="006F494F" w:rsidP="006F494F">
      <w:pPr>
        <w:rPr>
          <w:noProof/>
        </w:rPr>
      </w:pPr>
      <w:r w:rsidRPr="00FC08AF">
        <w:rPr>
          <w:noProof/>
        </w:rPr>
        <w:t>The Management Object Identifier is: urn:oma:mo:ext-3gpp-MCData</w:t>
      </w:r>
      <w:r w:rsidRPr="00FC08AF">
        <w:rPr>
          <w:noProof/>
          <w:lang w:eastAsia="ko-KR"/>
        </w:rPr>
        <w:t>-user-profile</w:t>
      </w:r>
      <w:r w:rsidRPr="00FC08AF">
        <w:rPr>
          <w:noProof/>
        </w:rPr>
        <w:t>:1.0.</w:t>
      </w:r>
    </w:p>
    <w:p w14:paraId="6B1D0AA9" w14:textId="77777777" w:rsidR="006F494F" w:rsidRPr="00FC08AF" w:rsidRDefault="006F494F" w:rsidP="006F494F">
      <w:pPr>
        <w:rPr>
          <w:noProof/>
        </w:rPr>
      </w:pPr>
      <w:r w:rsidRPr="00FC08AF">
        <w:rPr>
          <w:noProof/>
        </w:rPr>
        <w:t>Protocol compatibility: This MO is compatible with OMA OMA DM 1.2 [</w:t>
      </w:r>
      <w:r w:rsidRPr="00FC08AF">
        <w:rPr>
          <w:noProof/>
          <w:lang w:eastAsia="ko-KR"/>
        </w:rPr>
        <w:t>3</w:t>
      </w:r>
      <w:r w:rsidRPr="00FC08AF">
        <w:rPr>
          <w:noProof/>
        </w:rPr>
        <w:t>].</w:t>
      </w:r>
    </w:p>
    <w:p w14:paraId="542ED9DF" w14:textId="77777777" w:rsidR="006F494F" w:rsidRPr="00FC08AF" w:rsidRDefault="006F494F" w:rsidP="006F494F">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user profile </w:t>
      </w:r>
      <w:r w:rsidRPr="00FC08AF">
        <w:rPr>
          <w:noProof/>
        </w:rPr>
        <w:t>MO.</w:t>
      </w:r>
    </w:p>
    <w:p w14:paraId="2469302E" w14:textId="77777777" w:rsidR="006F494F" w:rsidRPr="00FC08AF" w:rsidRDefault="006F494F" w:rsidP="006F494F">
      <w:pPr>
        <w:rPr>
          <w:noProof/>
        </w:rPr>
      </w:pPr>
      <w:r w:rsidRPr="00FC08AF">
        <w:rPr>
          <w:noProof/>
        </w:rPr>
        <w:t xml:space="preserve">The following nodes and leaf objects are possible under the MCData </w:t>
      </w:r>
      <w:r w:rsidRPr="00FC08AF">
        <w:rPr>
          <w:noProof/>
          <w:lang w:eastAsia="ko-KR"/>
        </w:rPr>
        <w:t xml:space="preserve">user profile </w:t>
      </w:r>
      <w:r w:rsidRPr="00FC08AF">
        <w:rPr>
          <w:noProof/>
        </w:rPr>
        <w:t>node as described in figure </w:t>
      </w:r>
      <w:r w:rsidRPr="00FC08AF">
        <w:rPr>
          <w:noProof/>
          <w:lang w:eastAsia="ko-KR"/>
        </w:rPr>
        <w:t>10.1.</w:t>
      </w:r>
      <w:r w:rsidRPr="00FC08AF">
        <w:rPr>
          <w:noProof/>
        </w:rPr>
        <w:t>1, figure </w:t>
      </w:r>
      <w:r w:rsidRPr="00FC08AF">
        <w:rPr>
          <w:noProof/>
          <w:lang w:eastAsia="ko-KR"/>
        </w:rPr>
        <w:t>10.1.2 and figure</w:t>
      </w:r>
      <w:r w:rsidRPr="00FC08AF">
        <w:rPr>
          <w:noProof/>
        </w:rPr>
        <w:t> 10.1.3</w:t>
      </w:r>
      <w:r w:rsidR="00785294">
        <w:rPr>
          <w:noProof/>
        </w:rPr>
        <w:t>.</w:t>
      </w:r>
    </w:p>
    <w:p w14:paraId="726A2B53" w14:textId="77777777" w:rsidR="006F494F" w:rsidRPr="00FC08AF" w:rsidRDefault="00BB281F" w:rsidP="006F494F">
      <w:pPr>
        <w:pStyle w:val="TH"/>
        <w:rPr>
          <w:noProof/>
        </w:rPr>
      </w:pPr>
      <w:r>
        <w:rPr>
          <w:noProof/>
        </w:rPr>
        <w:object w:dxaOrig="9910" w:dyaOrig="11501" w14:anchorId="40FBC5BB">
          <v:shape id="_x0000_i1043" type="#_x0000_t75" style="width:480.85pt;height:557.85pt" o:ole="">
            <v:imagedata r:id="rId43" o:title=""/>
          </v:shape>
          <o:OLEObject Type="Embed" ProgID="Visio.Drawing.15" ShapeID="_x0000_i1043" DrawAspect="Content" ObjectID="_1786966730" r:id="rId44"/>
        </w:object>
      </w:r>
    </w:p>
    <w:p w14:paraId="6E0D0E74" w14:textId="77777777" w:rsidR="006F494F" w:rsidRPr="00FC08AF" w:rsidRDefault="006F494F" w:rsidP="006F494F">
      <w:pPr>
        <w:pStyle w:val="TF"/>
        <w:rPr>
          <w:noProof/>
        </w:rPr>
      </w:pPr>
      <w:r w:rsidRPr="00FC08AF">
        <w:rPr>
          <w:noProof/>
        </w:rPr>
        <w:t>Figure </w:t>
      </w:r>
      <w:r w:rsidRPr="00FC08AF">
        <w:rPr>
          <w:noProof/>
          <w:lang w:eastAsia="ko-KR"/>
        </w:rPr>
        <w:t>10.</w:t>
      </w:r>
      <w:r w:rsidRPr="00FC08AF">
        <w:rPr>
          <w:noProof/>
        </w:rPr>
        <w:t>1</w:t>
      </w:r>
      <w:r w:rsidRPr="00FC08AF">
        <w:rPr>
          <w:noProof/>
          <w:lang w:eastAsia="ko-KR"/>
        </w:rPr>
        <w:t>.1</w:t>
      </w:r>
      <w:r w:rsidRPr="00FC08AF">
        <w:rPr>
          <w:noProof/>
        </w:rPr>
        <w:t xml:space="preserve">: The MCData </w:t>
      </w:r>
      <w:r w:rsidRPr="00FC08AF">
        <w:rPr>
          <w:noProof/>
          <w:lang w:eastAsia="ko-KR"/>
        </w:rPr>
        <w:t>user profile MO (1 of 3)</w:t>
      </w:r>
    </w:p>
    <w:p w14:paraId="05F0695C" w14:textId="77777777" w:rsidR="006F494F" w:rsidRPr="00FC08AF" w:rsidRDefault="00286206" w:rsidP="006F494F">
      <w:pPr>
        <w:pStyle w:val="TH"/>
        <w:rPr>
          <w:noProof/>
        </w:rPr>
      </w:pPr>
      <w:r>
        <w:rPr>
          <w:noProof/>
        </w:rPr>
        <w:object w:dxaOrig="9401" w:dyaOrig="12021" w14:anchorId="15DD6576">
          <v:shape id="_x0000_i1044" type="#_x0000_t75" style="width:470.2pt;height:601.05pt" o:ole="">
            <v:imagedata r:id="rId45" o:title=""/>
          </v:shape>
          <o:OLEObject Type="Embed" ProgID="Visio.Drawing.15" ShapeID="_x0000_i1044" DrawAspect="Content" ObjectID="_1786966731" r:id="rId46"/>
        </w:object>
      </w:r>
    </w:p>
    <w:p w14:paraId="7306B394" w14:textId="77777777" w:rsidR="006F494F" w:rsidRPr="00FC08AF" w:rsidRDefault="006F494F" w:rsidP="006F494F">
      <w:pPr>
        <w:pStyle w:val="TF"/>
        <w:rPr>
          <w:noProof/>
          <w:lang w:eastAsia="ko-KR"/>
        </w:rPr>
      </w:pPr>
      <w:r w:rsidRPr="00FC08AF">
        <w:rPr>
          <w:noProof/>
        </w:rPr>
        <w:t>Figure </w:t>
      </w:r>
      <w:r w:rsidRPr="00FC08AF">
        <w:rPr>
          <w:noProof/>
          <w:lang w:eastAsia="ko-KR"/>
        </w:rPr>
        <w:t>10.1.2</w:t>
      </w:r>
      <w:r w:rsidRPr="00FC08AF">
        <w:rPr>
          <w:noProof/>
        </w:rPr>
        <w:t xml:space="preserve">: The MCData </w:t>
      </w:r>
      <w:r w:rsidRPr="00FC08AF">
        <w:rPr>
          <w:noProof/>
          <w:lang w:eastAsia="ko-KR"/>
        </w:rPr>
        <w:t>user profile MO (2 of 3)</w:t>
      </w:r>
    </w:p>
    <w:p w14:paraId="632427B4" w14:textId="77777777" w:rsidR="006F494F" w:rsidRPr="00FC08AF" w:rsidRDefault="00286206" w:rsidP="004268B5">
      <w:pPr>
        <w:pStyle w:val="TH"/>
        <w:rPr>
          <w:noProof/>
          <w:lang w:eastAsia="ko-KR"/>
        </w:rPr>
      </w:pPr>
      <w:r>
        <w:rPr>
          <w:noProof/>
        </w:rPr>
        <w:object w:dxaOrig="7360" w:dyaOrig="3381" w14:anchorId="698A2121">
          <v:shape id="_x0000_i1045" type="#_x0000_t75" style="width:368.15pt;height:168.4pt" o:ole="">
            <v:imagedata r:id="rId47" o:title=""/>
          </v:shape>
          <o:OLEObject Type="Embed" ProgID="Visio.Drawing.15" ShapeID="_x0000_i1045" DrawAspect="Content" ObjectID="_1786966732" r:id="rId48"/>
        </w:object>
      </w:r>
    </w:p>
    <w:p w14:paraId="7D1416CD" w14:textId="77777777" w:rsidR="006F494F" w:rsidRPr="00FC08AF" w:rsidRDefault="006F494F" w:rsidP="006F494F">
      <w:pPr>
        <w:pStyle w:val="TF"/>
        <w:rPr>
          <w:noProof/>
        </w:rPr>
      </w:pPr>
      <w:r w:rsidRPr="00FC08AF">
        <w:rPr>
          <w:noProof/>
        </w:rPr>
        <w:t>Figure </w:t>
      </w:r>
      <w:r w:rsidRPr="00FC08AF">
        <w:rPr>
          <w:noProof/>
          <w:lang w:eastAsia="ko-KR"/>
        </w:rPr>
        <w:t>10.1.3</w:t>
      </w:r>
      <w:r w:rsidRPr="00FC08AF">
        <w:rPr>
          <w:noProof/>
        </w:rPr>
        <w:t xml:space="preserve">: The MCData </w:t>
      </w:r>
      <w:r w:rsidRPr="00FC08AF">
        <w:rPr>
          <w:noProof/>
          <w:lang w:eastAsia="ko-KR"/>
        </w:rPr>
        <w:t>user profile MO (3 of 3)</w:t>
      </w:r>
    </w:p>
    <w:p w14:paraId="06BBC4B1" w14:textId="77777777" w:rsidR="006F494F" w:rsidRPr="00FC08AF" w:rsidRDefault="006F494F" w:rsidP="006F494F">
      <w:pPr>
        <w:pStyle w:val="Heading2"/>
        <w:rPr>
          <w:noProof/>
        </w:rPr>
      </w:pPr>
      <w:bookmarkStart w:id="1438" w:name="_Toc4578610"/>
      <w:bookmarkStart w:id="1439" w:name="_Toc27728299"/>
      <w:bookmarkStart w:id="1440" w:name="_Toc176353621"/>
      <w:r w:rsidRPr="00FC08AF">
        <w:rPr>
          <w:noProof/>
          <w:lang w:eastAsia="ko-KR"/>
        </w:rPr>
        <w:t>10.2</w:t>
      </w:r>
      <w:r w:rsidRPr="00FC08AF">
        <w:rPr>
          <w:noProof/>
        </w:rPr>
        <w:tab/>
      </w:r>
      <w:r w:rsidRPr="00FC08AF">
        <w:rPr>
          <w:noProof/>
          <w:lang w:eastAsia="ko-KR"/>
        </w:rPr>
        <w:t>MCData user profile MO parameters</w:t>
      </w:r>
      <w:bookmarkEnd w:id="1438"/>
      <w:bookmarkEnd w:id="1439"/>
      <w:bookmarkEnd w:id="1440"/>
    </w:p>
    <w:p w14:paraId="6C75647C" w14:textId="77777777" w:rsidR="006F494F" w:rsidRPr="00FC08AF" w:rsidRDefault="006F494F" w:rsidP="006F494F">
      <w:pPr>
        <w:pStyle w:val="Heading3"/>
        <w:rPr>
          <w:noProof/>
        </w:rPr>
      </w:pPr>
      <w:bookmarkStart w:id="1441" w:name="_Toc4578611"/>
      <w:bookmarkStart w:id="1442" w:name="_Toc27728300"/>
      <w:bookmarkStart w:id="1443" w:name="_Toc176353622"/>
      <w:r w:rsidRPr="00FC08AF">
        <w:rPr>
          <w:noProof/>
          <w:lang w:eastAsia="ko-KR"/>
        </w:rPr>
        <w:t>10.2.</w:t>
      </w:r>
      <w:r w:rsidRPr="00FC08AF">
        <w:rPr>
          <w:noProof/>
        </w:rPr>
        <w:t>1</w:t>
      </w:r>
      <w:r w:rsidRPr="00FC08AF">
        <w:rPr>
          <w:noProof/>
        </w:rPr>
        <w:tab/>
        <w:t>General</w:t>
      </w:r>
      <w:bookmarkEnd w:id="1441"/>
      <w:bookmarkEnd w:id="1442"/>
      <w:bookmarkEnd w:id="1443"/>
    </w:p>
    <w:p w14:paraId="6E9CCD00" w14:textId="77777777" w:rsidR="006F494F" w:rsidRPr="00FC08AF" w:rsidRDefault="006F494F" w:rsidP="006F494F">
      <w:pPr>
        <w:rPr>
          <w:noProof/>
          <w:lang w:eastAsia="ko-KR"/>
        </w:rPr>
      </w:pPr>
      <w:r w:rsidRPr="00FC08AF">
        <w:rPr>
          <w:noProof/>
        </w:rPr>
        <w:t xml:space="preserve">This clause describes the parameters for the MCData </w:t>
      </w:r>
      <w:r w:rsidRPr="00FC08AF">
        <w:rPr>
          <w:noProof/>
          <w:lang w:eastAsia="ko-KR"/>
        </w:rPr>
        <w:t xml:space="preserve">user profile </w:t>
      </w:r>
      <w:r w:rsidRPr="00FC08AF">
        <w:rPr>
          <w:noProof/>
        </w:rPr>
        <w:t>Management Object (MO).</w:t>
      </w:r>
    </w:p>
    <w:p w14:paraId="10715ED5" w14:textId="77777777" w:rsidR="006F494F" w:rsidRPr="00FC08AF" w:rsidRDefault="006F494F" w:rsidP="006F494F">
      <w:pPr>
        <w:pStyle w:val="Heading3"/>
        <w:rPr>
          <w:i/>
          <w:iCs/>
          <w:noProof/>
          <w:lang w:eastAsia="ko-KR"/>
        </w:rPr>
      </w:pPr>
      <w:bookmarkStart w:id="1444" w:name="_Toc4578612"/>
      <w:bookmarkStart w:id="1445" w:name="_Toc27728301"/>
      <w:bookmarkStart w:id="1446" w:name="_Toc176353623"/>
      <w:r w:rsidRPr="00FC08AF">
        <w:rPr>
          <w:noProof/>
          <w:lang w:eastAsia="ko-KR"/>
        </w:rPr>
        <w:t>10.2.2</w:t>
      </w:r>
      <w:r w:rsidRPr="00FC08AF">
        <w:rPr>
          <w:noProof/>
        </w:rPr>
        <w:tab/>
        <w:t xml:space="preserve">Node: </w:t>
      </w:r>
      <w:r w:rsidRPr="00FC08AF">
        <w:rPr>
          <w:i/>
          <w:iCs/>
          <w:noProof/>
        </w:rPr>
        <w:t>&lt;x&gt;</w:t>
      </w:r>
      <w:bookmarkEnd w:id="1444"/>
      <w:bookmarkEnd w:id="1445"/>
      <w:bookmarkEnd w:id="1446"/>
    </w:p>
    <w:p w14:paraId="684FBF2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FC08AF" w14:paraId="0A495C2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65610F" w14:textId="77777777" w:rsidR="006F494F" w:rsidRPr="00FC08AF" w:rsidRDefault="006F494F" w:rsidP="003A70BF">
            <w:pPr>
              <w:rPr>
                <w:rFonts w:ascii="Arial" w:hAnsi="Arial" w:cs="Arial"/>
                <w:noProof/>
                <w:sz w:val="18"/>
                <w:szCs w:val="18"/>
              </w:rPr>
            </w:pPr>
            <w:r w:rsidRPr="00FC08AF">
              <w:rPr>
                <w:noProof/>
              </w:rPr>
              <w:t>&lt;x&gt;</w:t>
            </w:r>
          </w:p>
        </w:tc>
      </w:tr>
      <w:tr w:rsidR="006F494F" w:rsidRPr="00FC08AF" w14:paraId="263DB1A6"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B605C78" w14:textId="77777777" w:rsidR="006F494F" w:rsidRPr="00FC08AF"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83272"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42ADC"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D260B"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5208"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C6CD53F" w14:textId="77777777" w:rsidR="006F494F" w:rsidRPr="00FC08AF" w:rsidRDefault="006F494F" w:rsidP="003A70BF">
            <w:pPr>
              <w:jc w:val="center"/>
              <w:rPr>
                <w:rFonts w:ascii="Arial" w:hAnsi="Arial" w:cs="Arial"/>
                <w:b/>
                <w:noProof/>
                <w:sz w:val="18"/>
                <w:szCs w:val="18"/>
              </w:rPr>
            </w:pPr>
          </w:p>
        </w:tc>
      </w:tr>
      <w:tr w:rsidR="006F494F" w:rsidRPr="00FC08AF" w14:paraId="4C0066C5"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D4E62D" w14:textId="77777777" w:rsidR="006F494F" w:rsidRPr="00FC08AF"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F2105"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27A08" w14:textId="77777777" w:rsidR="006F494F" w:rsidRPr="00FC08AF" w:rsidRDefault="006F494F" w:rsidP="003A70BF">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06E1A" w14:textId="77777777" w:rsidR="006F494F" w:rsidRPr="00FC08AF" w:rsidRDefault="006F494F" w:rsidP="003A70BF">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CDC8B"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35BF7F" w14:textId="77777777" w:rsidR="006F494F" w:rsidRPr="00FC08AF" w:rsidRDefault="006F494F" w:rsidP="003A70BF">
            <w:pPr>
              <w:jc w:val="center"/>
              <w:rPr>
                <w:b/>
                <w:noProof/>
              </w:rPr>
            </w:pPr>
          </w:p>
        </w:tc>
      </w:tr>
      <w:tr w:rsidR="006F494F" w:rsidRPr="00FC08AF" w14:paraId="088140A0"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6736251" w14:textId="77777777" w:rsidR="006F494F" w:rsidRPr="00FC08AF"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F9398" w14:textId="77777777" w:rsidR="006F494F" w:rsidRPr="00FC08AF" w:rsidRDefault="006F494F" w:rsidP="003A70BF">
            <w:pPr>
              <w:rPr>
                <w:noProof/>
              </w:rPr>
            </w:pPr>
            <w:r w:rsidRPr="00FC08AF">
              <w:rPr>
                <w:noProof/>
              </w:rPr>
              <w:t xml:space="preserve">This interior node acts as a placeholder for the MCData </w:t>
            </w:r>
            <w:r w:rsidRPr="00FC08AF">
              <w:rPr>
                <w:noProof/>
                <w:lang w:eastAsia="ko-KR"/>
              </w:rPr>
              <w:t xml:space="preserve">user profile </w:t>
            </w:r>
            <w:r w:rsidRPr="00FC08AF">
              <w:rPr>
                <w:noProof/>
              </w:rPr>
              <w:t>Management Object (MO).</w:t>
            </w:r>
          </w:p>
          <w:p w14:paraId="461E03B6" w14:textId="77777777" w:rsidR="006F494F" w:rsidRPr="00FC08AF" w:rsidRDefault="006F494F" w:rsidP="003A70BF">
            <w:pPr>
              <w:rPr>
                <w:noProof/>
              </w:rPr>
            </w:pPr>
            <w:r w:rsidRPr="00FC08AF">
              <w:rPr>
                <w:noProof/>
              </w:rPr>
              <w:t xml:space="preserve">For the MCData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"urn:oma:mo:oma-dm-mcdata</w:t>
            </w:r>
            <w:r w:rsidRPr="00FC08AF">
              <w:rPr>
                <w:noProof/>
                <w:lang w:eastAsia="ko-KR"/>
              </w:rPr>
              <w:t>-user-profile</w:t>
            </w:r>
            <w:r w:rsidRPr="00FC08AF">
              <w:rPr>
                <w:noProof/>
              </w:rPr>
              <w:t>:1.0"</w:t>
            </w:r>
          </w:p>
        </w:tc>
      </w:tr>
    </w:tbl>
    <w:p w14:paraId="6198F5FE" w14:textId="77777777" w:rsidR="00DA1DFA" w:rsidRPr="00FC08AF" w:rsidRDefault="00DA1DFA" w:rsidP="00DA1DFA">
      <w:pPr>
        <w:rPr>
          <w:noProof/>
          <w:lang w:eastAsia="ko-KR"/>
        </w:rPr>
      </w:pPr>
    </w:p>
    <w:p w14:paraId="4421F022" w14:textId="77777777" w:rsidR="006F494F" w:rsidRPr="00FC08AF" w:rsidRDefault="006F494F" w:rsidP="006F494F">
      <w:pPr>
        <w:pStyle w:val="B1"/>
        <w:rPr>
          <w:noProof/>
        </w:rPr>
      </w:pPr>
      <w:r w:rsidRPr="00FC08AF">
        <w:rPr>
          <w:noProof/>
        </w:rPr>
        <w:t>-</w:t>
      </w:r>
      <w:r w:rsidRPr="00FC08AF">
        <w:rPr>
          <w:noProof/>
        </w:rPr>
        <w:tab/>
        <w:t>Values: N/A</w:t>
      </w:r>
    </w:p>
    <w:p w14:paraId="6506208A" w14:textId="77777777" w:rsidR="006F494F" w:rsidRPr="00FC08AF" w:rsidRDefault="006F494F" w:rsidP="006F494F">
      <w:pPr>
        <w:pStyle w:val="Heading3"/>
        <w:rPr>
          <w:noProof/>
          <w:lang w:eastAsia="ko-KR"/>
        </w:rPr>
      </w:pPr>
      <w:bookmarkStart w:id="1447" w:name="_Toc4578613"/>
      <w:bookmarkStart w:id="1448" w:name="_Toc27728302"/>
      <w:bookmarkStart w:id="1449" w:name="_Toc176353624"/>
      <w:r w:rsidRPr="00FC08AF">
        <w:rPr>
          <w:noProof/>
          <w:lang w:eastAsia="ko-KR"/>
        </w:rPr>
        <w:t>10.2.</w:t>
      </w:r>
      <w:r w:rsidRPr="00FC08AF">
        <w:rPr>
          <w:noProof/>
        </w:rPr>
        <w:t>3</w:t>
      </w:r>
      <w:r w:rsidRPr="00FC08AF">
        <w:rPr>
          <w:noProof/>
        </w:rPr>
        <w:tab/>
        <w:t>/</w:t>
      </w:r>
      <w:r w:rsidRPr="00FC08AF">
        <w:rPr>
          <w:i/>
          <w:iCs/>
          <w:noProof/>
        </w:rPr>
        <w:t>&lt;x&gt;</w:t>
      </w:r>
      <w:r w:rsidRPr="00FC08AF">
        <w:rPr>
          <w:noProof/>
        </w:rPr>
        <w:t>/Name</w:t>
      </w:r>
      <w:bookmarkEnd w:id="1447"/>
      <w:bookmarkEnd w:id="1448"/>
      <w:bookmarkEnd w:id="1449"/>
    </w:p>
    <w:p w14:paraId="371B465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FC08AF" w14:paraId="4BD64A1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6578C1" w14:textId="77777777" w:rsidR="006F494F" w:rsidRPr="00FC08AF" w:rsidRDefault="006F494F" w:rsidP="003A70BF">
            <w:pPr>
              <w:rPr>
                <w:rFonts w:ascii="Arial" w:hAnsi="Arial" w:cs="Arial"/>
                <w:noProof/>
                <w:sz w:val="18"/>
                <w:szCs w:val="18"/>
              </w:rPr>
            </w:pPr>
            <w:r w:rsidRPr="00FC08AF">
              <w:rPr>
                <w:noProof/>
              </w:rPr>
              <w:t>Name</w:t>
            </w:r>
          </w:p>
        </w:tc>
      </w:tr>
      <w:tr w:rsidR="006F494F" w:rsidRPr="00FC08AF" w14:paraId="144A2DC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E56D9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9D86D"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ABA2"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53E1F"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CDDB0"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7618C25" w14:textId="77777777" w:rsidR="006F494F" w:rsidRPr="00FC08AF" w:rsidRDefault="006F494F" w:rsidP="003A70BF">
            <w:pPr>
              <w:jc w:val="center"/>
              <w:rPr>
                <w:rFonts w:ascii="Arial" w:hAnsi="Arial" w:cs="Arial"/>
                <w:b/>
                <w:noProof/>
                <w:sz w:val="18"/>
                <w:szCs w:val="18"/>
              </w:rPr>
            </w:pPr>
          </w:p>
        </w:tc>
      </w:tr>
      <w:tr w:rsidR="006F494F" w:rsidRPr="00FC08AF" w14:paraId="64E1F7A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BDA7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86AD5"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74D5D" w14:textId="77777777" w:rsidR="006F494F" w:rsidRPr="00FC08AF" w:rsidRDefault="006F494F"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B669" w14:textId="77777777" w:rsidR="006F494F" w:rsidRPr="00FC08AF" w:rsidRDefault="006F494F"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5BAE1"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8BF1052" w14:textId="77777777" w:rsidR="006F494F" w:rsidRPr="00FC08AF" w:rsidRDefault="006F494F" w:rsidP="003A70BF">
            <w:pPr>
              <w:jc w:val="center"/>
              <w:rPr>
                <w:b/>
                <w:noProof/>
              </w:rPr>
            </w:pPr>
          </w:p>
        </w:tc>
      </w:tr>
      <w:tr w:rsidR="006F494F" w:rsidRPr="00FC08AF" w14:paraId="60B8B0B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E7722D"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140962" w14:textId="77777777" w:rsidR="006F494F" w:rsidRPr="00FC08AF" w:rsidRDefault="006F494F" w:rsidP="003A70BF">
            <w:pPr>
              <w:rPr>
                <w:noProof/>
              </w:rPr>
            </w:pPr>
            <w:r w:rsidRPr="00FC08AF">
              <w:rPr>
                <w:noProof/>
              </w:rPr>
              <w:t>The Name leaf is a name for the MCData user profile settings.</w:t>
            </w:r>
          </w:p>
        </w:tc>
      </w:tr>
    </w:tbl>
    <w:p w14:paraId="285F6A11" w14:textId="77777777" w:rsidR="00DA1DFA" w:rsidRPr="00FC08AF" w:rsidRDefault="00DA1DFA" w:rsidP="00DA1DFA">
      <w:pPr>
        <w:rPr>
          <w:noProof/>
          <w:lang w:eastAsia="ko-KR"/>
        </w:rPr>
      </w:pPr>
    </w:p>
    <w:p w14:paraId="6F74DA00" w14:textId="77777777" w:rsidR="006F494F" w:rsidRPr="00FC08AF" w:rsidRDefault="006F494F" w:rsidP="006F494F">
      <w:pPr>
        <w:pStyle w:val="B1"/>
        <w:rPr>
          <w:noProof/>
        </w:rPr>
      </w:pPr>
      <w:r w:rsidRPr="00FC08AF">
        <w:rPr>
          <w:noProof/>
        </w:rPr>
        <w:t>-</w:t>
      </w:r>
      <w:r w:rsidRPr="00FC08AF">
        <w:rPr>
          <w:noProof/>
        </w:rPr>
        <w:tab/>
        <w:t>Values: &lt;User displayable name&gt;</w:t>
      </w:r>
    </w:p>
    <w:p w14:paraId="70DC2B4E" w14:textId="77777777" w:rsidR="006F494F" w:rsidRPr="00FC08AF" w:rsidRDefault="006F494F" w:rsidP="006F494F">
      <w:pPr>
        <w:pStyle w:val="Heading3"/>
        <w:rPr>
          <w:noProof/>
          <w:lang w:eastAsia="ko-KR"/>
        </w:rPr>
      </w:pPr>
      <w:bookmarkStart w:id="1450" w:name="_Toc4578614"/>
      <w:bookmarkStart w:id="1451" w:name="_Toc27728303"/>
      <w:bookmarkStart w:id="1452" w:name="_Toc176353625"/>
      <w:r w:rsidRPr="00FC08AF">
        <w:rPr>
          <w:noProof/>
          <w:lang w:eastAsia="ko-KR"/>
        </w:rPr>
        <w:t>10.2</w:t>
      </w:r>
      <w:r w:rsidRPr="00FC08AF">
        <w:rPr>
          <w:noProof/>
        </w:rPr>
        <w:t>.4</w:t>
      </w:r>
      <w:r w:rsidRPr="00FC08AF">
        <w:rPr>
          <w:noProof/>
        </w:rPr>
        <w:tab/>
        <w:t>/</w:t>
      </w:r>
      <w:r w:rsidRPr="00FC08AF">
        <w:rPr>
          <w:i/>
          <w:iCs/>
          <w:noProof/>
        </w:rPr>
        <w:t>&lt;x&gt;</w:t>
      </w:r>
      <w:r w:rsidRPr="00FC08AF">
        <w:rPr>
          <w:noProof/>
        </w:rPr>
        <w:t>/Ext/</w:t>
      </w:r>
      <w:bookmarkEnd w:id="1450"/>
      <w:bookmarkEnd w:id="1451"/>
      <w:bookmarkEnd w:id="1452"/>
    </w:p>
    <w:p w14:paraId="4976528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FC08AF" w14:paraId="216B4DB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492DB5" w14:textId="77777777" w:rsidR="006F494F" w:rsidRPr="00FC08AF" w:rsidRDefault="006F494F" w:rsidP="003A70BF">
            <w:pPr>
              <w:rPr>
                <w:rFonts w:ascii="Arial" w:hAnsi="Arial" w:cs="Arial"/>
                <w:noProof/>
                <w:sz w:val="18"/>
                <w:szCs w:val="18"/>
              </w:rPr>
            </w:pPr>
            <w:r w:rsidRPr="00FC08AF">
              <w:rPr>
                <w:noProof/>
              </w:rPr>
              <w:t>Ext</w:t>
            </w:r>
          </w:p>
        </w:tc>
      </w:tr>
      <w:tr w:rsidR="006F494F" w:rsidRPr="00FC08AF" w14:paraId="4B3FF3DF"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C918B4C" w14:textId="77777777" w:rsidR="006F494F" w:rsidRPr="00FC08AF"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9BB5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43B6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735CF" w14:textId="77777777" w:rsidR="006F494F" w:rsidRPr="00FC08AF" w:rsidRDefault="006F494F"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80ECD" w14:textId="77777777" w:rsidR="006F494F" w:rsidRPr="00FC08AF" w:rsidRDefault="006F494F"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B1CCF0C" w14:textId="77777777" w:rsidR="006F494F" w:rsidRPr="00FC08AF" w:rsidRDefault="006F494F" w:rsidP="003A70BF">
            <w:pPr>
              <w:jc w:val="center"/>
              <w:rPr>
                <w:rFonts w:ascii="Arial" w:hAnsi="Arial" w:cs="Arial"/>
                <w:b/>
                <w:noProof/>
                <w:sz w:val="18"/>
                <w:szCs w:val="18"/>
              </w:rPr>
            </w:pPr>
          </w:p>
        </w:tc>
      </w:tr>
      <w:tr w:rsidR="006F494F" w:rsidRPr="00FC08AF" w14:paraId="6C230A4F"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F7B9D3B" w14:textId="77777777" w:rsidR="006F494F" w:rsidRPr="00FC08AF"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BDDD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B43D3"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5B5B8" w14:textId="77777777" w:rsidR="006F494F" w:rsidRPr="00FC08AF" w:rsidRDefault="006F494F"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912F0" w14:textId="77777777" w:rsidR="006F494F" w:rsidRPr="00FC08AF" w:rsidRDefault="006F494F"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728326B" w14:textId="77777777" w:rsidR="006F494F" w:rsidRPr="00FC08AF" w:rsidRDefault="006F494F" w:rsidP="003A70BF">
            <w:pPr>
              <w:jc w:val="center"/>
              <w:rPr>
                <w:b/>
                <w:noProof/>
              </w:rPr>
            </w:pPr>
          </w:p>
        </w:tc>
      </w:tr>
      <w:tr w:rsidR="006F494F" w:rsidRPr="00FC08AF" w14:paraId="6D486468"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74F77EE" w14:textId="77777777" w:rsidR="006F494F" w:rsidRPr="00FC08AF"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B8A96B" w14:textId="77777777" w:rsidR="006F494F" w:rsidRPr="00FC08AF" w:rsidRDefault="006F494F" w:rsidP="003A70BF">
            <w:pPr>
              <w:rPr>
                <w:noProof/>
              </w:rPr>
            </w:pPr>
            <w:r w:rsidRPr="00FC08AF">
              <w:rPr>
                <w:noProof/>
              </w:rPr>
              <w:t>The Ext is an interior node for where the vendor specific information about the MCData user profile MO is being placed.</w:t>
            </w:r>
          </w:p>
        </w:tc>
      </w:tr>
    </w:tbl>
    <w:p w14:paraId="0D40D143" w14:textId="77777777" w:rsidR="00DA1DFA" w:rsidRPr="00FC08AF" w:rsidRDefault="00DA1DFA" w:rsidP="00DA1DFA">
      <w:pPr>
        <w:rPr>
          <w:noProof/>
          <w:lang w:eastAsia="ko-KR"/>
        </w:rPr>
      </w:pPr>
    </w:p>
    <w:p w14:paraId="0AA8A4FA" w14:textId="77777777" w:rsidR="006F494F" w:rsidRPr="00FC08AF" w:rsidRDefault="006F494F" w:rsidP="006F494F">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2CDAFB0" w14:textId="77777777" w:rsidR="006F494F" w:rsidRPr="00FC08AF" w:rsidRDefault="006F494F" w:rsidP="006F494F">
      <w:pPr>
        <w:pStyle w:val="B1"/>
        <w:rPr>
          <w:noProof/>
        </w:rPr>
      </w:pPr>
      <w:r w:rsidRPr="00FC08AF">
        <w:rPr>
          <w:noProof/>
        </w:rPr>
        <w:t>-</w:t>
      </w:r>
      <w:r w:rsidRPr="00FC08AF">
        <w:rPr>
          <w:noProof/>
        </w:rPr>
        <w:tab/>
        <w:t>Values: N/A</w:t>
      </w:r>
    </w:p>
    <w:p w14:paraId="27D9B480" w14:textId="77777777" w:rsidR="006F494F" w:rsidRPr="00FC08AF" w:rsidRDefault="006F494F" w:rsidP="006F494F">
      <w:pPr>
        <w:pStyle w:val="Heading3"/>
        <w:rPr>
          <w:noProof/>
          <w:lang w:eastAsia="ko-KR"/>
        </w:rPr>
      </w:pPr>
      <w:bookmarkStart w:id="1453" w:name="_Toc4578615"/>
      <w:bookmarkStart w:id="1454" w:name="_Toc27728304"/>
      <w:bookmarkStart w:id="1455" w:name="_Toc176353626"/>
      <w:r w:rsidRPr="00FC08AF">
        <w:rPr>
          <w:noProof/>
          <w:lang w:eastAsia="ko-KR"/>
        </w:rPr>
        <w:t>10.2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1453"/>
      <w:bookmarkEnd w:id="1454"/>
      <w:bookmarkEnd w:id="1455"/>
    </w:p>
    <w:p w14:paraId="65EE69D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84BAA1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60528D" w14:textId="77777777" w:rsidR="006F494F" w:rsidRPr="00FC08AF" w:rsidRDefault="006F494F" w:rsidP="003A70BF">
            <w:pPr>
              <w:rPr>
                <w:rFonts w:ascii="Arial" w:hAnsi="Arial" w:cs="Arial"/>
                <w:noProof/>
                <w:sz w:val="18"/>
                <w:szCs w:val="18"/>
              </w:rPr>
            </w:pPr>
            <w:r w:rsidRPr="00FC08AF">
              <w:rPr>
                <w:noProof/>
              </w:rPr>
              <w:t>&lt;x&gt;</w:t>
            </w:r>
          </w:p>
        </w:tc>
      </w:tr>
      <w:tr w:rsidR="006F494F" w:rsidRPr="00FC08AF" w14:paraId="63EC1B6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C8F70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A2DC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BCBE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AC3E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0E7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780F34" w14:textId="77777777" w:rsidR="006F494F" w:rsidRPr="00FC08AF" w:rsidRDefault="006F494F" w:rsidP="003A70BF">
            <w:pPr>
              <w:jc w:val="center"/>
              <w:rPr>
                <w:rFonts w:ascii="Arial" w:hAnsi="Arial" w:cs="Arial"/>
                <w:b/>
                <w:noProof/>
                <w:sz w:val="18"/>
                <w:szCs w:val="18"/>
              </w:rPr>
            </w:pPr>
          </w:p>
        </w:tc>
      </w:tr>
      <w:tr w:rsidR="006F494F" w:rsidRPr="00FC08AF" w14:paraId="23629C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E40C4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7825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02457"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E43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4E35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E1B17C" w14:textId="77777777" w:rsidR="006F494F" w:rsidRPr="00FC08AF" w:rsidRDefault="006F494F" w:rsidP="003A70BF">
            <w:pPr>
              <w:jc w:val="center"/>
              <w:rPr>
                <w:b/>
                <w:noProof/>
              </w:rPr>
            </w:pPr>
          </w:p>
        </w:tc>
      </w:tr>
      <w:tr w:rsidR="006F494F" w:rsidRPr="00FC08AF" w14:paraId="4DFAEA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22FAF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019696"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2E0A0E85" w14:textId="77777777" w:rsidR="00DA1DFA" w:rsidRPr="00FC08AF" w:rsidRDefault="00DA1DFA" w:rsidP="00DA1DFA">
      <w:pPr>
        <w:rPr>
          <w:noProof/>
          <w:lang w:eastAsia="ko-KR"/>
        </w:rPr>
      </w:pPr>
      <w:bookmarkStart w:id="1456" w:name="_Toc4578616"/>
      <w:bookmarkStart w:id="1457" w:name="_Toc27728305"/>
    </w:p>
    <w:p w14:paraId="52DBE114" w14:textId="77777777" w:rsidR="006F494F" w:rsidRPr="00FC08AF" w:rsidRDefault="006F494F" w:rsidP="006F494F">
      <w:pPr>
        <w:pStyle w:val="Heading3"/>
        <w:rPr>
          <w:noProof/>
          <w:lang w:eastAsia="ko-KR"/>
        </w:rPr>
      </w:pPr>
      <w:bookmarkStart w:id="1458" w:name="_Toc176353627"/>
      <w:r w:rsidRPr="00FC08AF">
        <w:rPr>
          <w:noProof/>
        </w:rPr>
        <w:t>10.2.6</w:t>
      </w:r>
      <w:r w:rsidRPr="00FC08AF">
        <w:rPr>
          <w:noProof/>
        </w:rPr>
        <w:tab/>
        <w:t>/</w:t>
      </w:r>
      <w:r w:rsidRPr="00FC08AF">
        <w:rPr>
          <w:i/>
          <w:iCs/>
          <w:noProof/>
        </w:rPr>
        <w:t>&lt;x&gt;</w:t>
      </w:r>
      <w:r w:rsidRPr="00FC08AF">
        <w:rPr>
          <w:noProof/>
        </w:rPr>
        <w:t>/&lt;x&gt;/Common</w:t>
      </w:r>
      <w:bookmarkEnd w:id="1456"/>
      <w:bookmarkEnd w:id="1457"/>
      <w:bookmarkEnd w:id="1458"/>
    </w:p>
    <w:p w14:paraId="5856912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A00A4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0BA405" w14:textId="77777777" w:rsidR="006F494F" w:rsidRPr="00FC08AF" w:rsidRDefault="006F494F" w:rsidP="003A70BF">
            <w:pPr>
              <w:rPr>
                <w:rFonts w:ascii="Arial" w:hAnsi="Arial" w:cs="Arial"/>
                <w:noProof/>
                <w:sz w:val="18"/>
                <w:szCs w:val="18"/>
              </w:rPr>
            </w:pPr>
            <w:r w:rsidRPr="00FC08AF">
              <w:rPr>
                <w:noProof/>
              </w:rPr>
              <w:t>&lt;x&gt;/Common</w:t>
            </w:r>
          </w:p>
        </w:tc>
      </w:tr>
      <w:tr w:rsidR="006F494F" w:rsidRPr="00FC08AF" w14:paraId="738D3A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B794B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2316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D802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B16B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23DC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9894B2" w14:textId="77777777" w:rsidR="006F494F" w:rsidRPr="00FC08AF" w:rsidRDefault="006F494F" w:rsidP="003A70BF">
            <w:pPr>
              <w:jc w:val="center"/>
              <w:rPr>
                <w:rFonts w:ascii="Arial" w:hAnsi="Arial" w:cs="Arial"/>
                <w:b/>
                <w:noProof/>
                <w:sz w:val="18"/>
                <w:szCs w:val="18"/>
              </w:rPr>
            </w:pPr>
          </w:p>
        </w:tc>
      </w:tr>
      <w:tr w:rsidR="006F494F" w:rsidRPr="00FC08AF" w14:paraId="1F58D5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00449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486F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5BF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7E3D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C4F7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F050CE" w14:textId="77777777" w:rsidR="006F494F" w:rsidRPr="00FC08AF" w:rsidRDefault="006F494F" w:rsidP="003A70BF">
            <w:pPr>
              <w:jc w:val="center"/>
              <w:rPr>
                <w:b/>
                <w:noProof/>
              </w:rPr>
            </w:pPr>
          </w:p>
        </w:tc>
      </w:tr>
      <w:tr w:rsidR="006F494F" w:rsidRPr="00FC08AF" w14:paraId="0504DC8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14FD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308255"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268E2015" w14:textId="77777777" w:rsidR="00DA1DFA" w:rsidRPr="00FC08AF" w:rsidRDefault="00DA1DFA" w:rsidP="00DA1DFA">
      <w:pPr>
        <w:rPr>
          <w:noProof/>
          <w:lang w:eastAsia="ko-KR"/>
        </w:rPr>
      </w:pPr>
      <w:bookmarkStart w:id="1459" w:name="_Toc4578617"/>
      <w:bookmarkStart w:id="1460" w:name="_Toc27728306"/>
    </w:p>
    <w:p w14:paraId="3571A011" w14:textId="77777777" w:rsidR="006F494F" w:rsidRPr="00FC08AF" w:rsidRDefault="006F494F" w:rsidP="006F494F">
      <w:pPr>
        <w:pStyle w:val="Heading3"/>
        <w:rPr>
          <w:noProof/>
          <w:lang w:eastAsia="ko-KR"/>
        </w:rPr>
      </w:pPr>
      <w:bookmarkStart w:id="1461" w:name="_Toc176353628"/>
      <w:r w:rsidRPr="00FC08AF">
        <w:rPr>
          <w:noProof/>
        </w:rPr>
        <w:t>10.2.7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MCDataUserID</w:t>
      </w:r>
      <w:bookmarkEnd w:id="1459"/>
      <w:bookmarkEnd w:id="1460"/>
      <w:bookmarkEnd w:id="1461"/>
    </w:p>
    <w:p w14:paraId="63168F3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459A9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81A937"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MCDataUserID</w:t>
            </w:r>
          </w:p>
        </w:tc>
      </w:tr>
      <w:tr w:rsidR="006F494F" w:rsidRPr="00FC08AF" w14:paraId="537763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47829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ACE5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B1C3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5B1A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C7D4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ED614" w14:textId="77777777" w:rsidR="006F494F" w:rsidRPr="00FC08AF" w:rsidRDefault="006F494F" w:rsidP="003A70BF">
            <w:pPr>
              <w:jc w:val="center"/>
              <w:rPr>
                <w:rFonts w:ascii="Arial" w:hAnsi="Arial" w:cs="Arial"/>
                <w:b/>
                <w:noProof/>
                <w:sz w:val="18"/>
                <w:szCs w:val="18"/>
              </w:rPr>
            </w:pPr>
          </w:p>
        </w:tc>
      </w:tr>
      <w:tr w:rsidR="006F494F" w:rsidRPr="00FC08AF" w14:paraId="04FABF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21D23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B0FF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FDA6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AAECE"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0BA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9A279" w14:textId="77777777" w:rsidR="006F494F" w:rsidRPr="00FC08AF" w:rsidRDefault="006F494F" w:rsidP="003A70BF">
            <w:pPr>
              <w:jc w:val="center"/>
              <w:rPr>
                <w:b/>
                <w:noProof/>
              </w:rPr>
            </w:pPr>
          </w:p>
        </w:tc>
      </w:tr>
      <w:tr w:rsidR="006F494F" w:rsidRPr="00FC08AF" w14:paraId="531D1BF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8D4B7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9458B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w:t>
            </w:r>
            <w:r w:rsidRPr="00FC08AF">
              <w:rPr>
                <w:noProof/>
              </w:rPr>
              <w:t>MCData user identity (MCData ID)</w:t>
            </w:r>
            <w:r w:rsidRPr="00FC08AF">
              <w:rPr>
                <w:noProof/>
                <w:lang w:eastAsia="ko-KR"/>
              </w:rPr>
              <w:t xml:space="preserve"> which is </w:t>
            </w:r>
            <w:r w:rsidRPr="00FC08AF">
              <w:rPr>
                <w:noProof/>
              </w:rPr>
              <w:t>a globally unique identifier within the MCData service that represents the MCData user</w:t>
            </w:r>
            <w:r w:rsidRPr="00FC08AF">
              <w:rPr>
                <w:noProof/>
                <w:lang w:eastAsia="ko-KR"/>
              </w:rPr>
              <w:t>.</w:t>
            </w:r>
          </w:p>
        </w:tc>
      </w:tr>
    </w:tbl>
    <w:p w14:paraId="1EC662EB" w14:textId="77777777" w:rsidR="00DA1DFA" w:rsidRPr="00FC08AF" w:rsidRDefault="00DA1DFA" w:rsidP="00DA1DFA">
      <w:pPr>
        <w:rPr>
          <w:noProof/>
          <w:lang w:eastAsia="ko-KR"/>
        </w:rPr>
      </w:pPr>
      <w:bookmarkStart w:id="1462" w:name="_Toc4578618"/>
      <w:bookmarkStart w:id="1463" w:name="_Toc27728307"/>
    </w:p>
    <w:p w14:paraId="3BCD8DD7" w14:textId="77777777" w:rsidR="006F494F" w:rsidRPr="00FC08AF" w:rsidRDefault="006F494F" w:rsidP="006F494F">
      <w:pPr>
        <w:pStyle w:val="Heading3"/>
        <w:rPr>
          <w:noProof/>
          <w:lang w:eastAsia="ko-KR"/>
        </w:rPr>
      </w:pPr>
      <w:bookmarkStart w:id="1464" w:name="_Toc176353629"/>
      <w:r w:rsidRPr="00FC08AF">
        <w:rPr>
          <w:noProof/>
        </w:rPr>
        <w:t>10.2.8</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MCDataUserProfileIndex</w:t>
      </w:r>
      <w:bookmarkEnd w:id="1462"/>
      <w:bookmarkEnd w:id="1463"/>
      <w:bookmarkEnd w:id="1464"/>
    </w:p>
    <w:p w14:paraId="57C73AF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79AF4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2EB323"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MCDataUserProfileIndex</w:t>
            </w:r>
          </w:p>
        </w:tc>
      </w:tr>
      <w:tr w:rsidR="006F494F" w:rsidRPr="00FC08AF" w14:paraId="5C3ECB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96072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CAAA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C63F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4190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2008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A4D92" w14:textId="77777777" w:rsidR="006F494F" w:rsidRPr="00FC08AF" w:rsidRDefault="006F494F" w:rsidP="003A70BF">
            <w:pPr>
              <w:jc w:val="center"/>
              <w:rPr>
                <w:rFonts w:ascii="Arial" w:hAnsi="Arial" w:cs="Arial"/>
                <w:b/>
                <w:noProof/>
                <w:sz w:val="18"/>
                <w:szCs w:val="18"/>
              </w:rPr>
            </w:pPr>
          </w:p>
        </w:tc>
      </w:tr>
      <w:tr w:rsidR="006F494F" w:rsidRPr="00FC08AF" w14:paraId="46A2B84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1C872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9D8A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977A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10F19" w14:textId="77777777" w:rsidR="006F494F" w:rsidRPr="00FC08AF" w:rsidRDefault="006F494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D177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9DA91" w14:textId="77777777" w:rsidR="006F494F" w:rsidRPr="00FC08AF" w:rsidRDefault="006F494F" w:rsidP="003A70BF">
            <w:pPr>
              <w:jc w:val="center"/>
              <w:rPr>
                <w:b/>
                <w:noProof/>
              </w:rPr>
            </w:pPr>
          </w:p>
        </w:tc>
      </w:tr>
      <w:tr w:rsidR="006F494F" w:rsidRPr="00FC08AF" w14:paraId="3E9AB5B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84603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6B474A" w14:textId="77777777" w:rsidR="006F494F" w:rsidRPr="00FC08AF" w:rsidRDefault="006F494F" w:rsidP="003A70BF">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MCData </w:t>
            </w:r>
            <w:r w:rsidRPr="00FC08AF">
              <w:rPr>
                <w:noProof/>
              </w:rPr>
              <w:t>user profile</w:t>
            </w:r>
            <w:r w:rsidRPr="00FC08AF">
              <w:rPr>
                <w:noProof/>
                <w:lang w:eastAsia="ko-KR"/>
              </w:rPr>
              <w:t>.</w:t>
            </w:r>
          </w:p>
        </w:tc>
      </w:tr>
    </w:tbl>
    <w:p w14:paraId="503A8439" w14:textId="77777777" w:rsidR="00DA1DFA" w:rsidRPr="00FC08AF" w:rsidRDefault="00DA1DFA" w:rsidP="00DA1DFA">
      <w:pPr>
        <w:rPr>
          <w:noProof/>
          <w:lang w:eastAsia="ko-KR"/>
        </w:rPr>
      </w:pPr>
    </w:p>
    <w:p w14:paraId="6FEF6EDF" w14:textId="77777777" w:rsidR="006F494F" w:rsidRPr="00FC08AF" w:rsidRDefault="006F494F" w:rsidP="006F494F">
      <w:pPr>
        <w:pStyle w:val="B1"/>
        <w:rPr>
          <w:noProof/>
        </w:rPr>
      </w:pPr>
      <w:r w:rsidRPr="00FC08AF">
        <w:rPr>
          <w:noProof/>
        </w:rPr>
        <w:lastRenderedPageBreak/>
        <w:t>-</w:t>
      </w:r>
      <w:r w:rsidRPr="00FC08AF">
        <w:rPr>
          <w:noProof/>
        </w:rPr>
        <w:tab/>
        <w:t xml:space="preserve">Values: </w:t>
      </w:r>
      <w:r w:rsidRPr="00FC08AF">
        <w:rPr>
          <w:noProof/>
          <w:lang w:eastAsia="ko-KR"/>
        </w:rPr>
        <w:t>0-255</w:t>
      </w:r>
    </w:p>
    <w:p w14:paraId="4F7D5DFE" w14:textId="77777777" w:rsidR="006F494F" w:rsidRPr="00FC08AF" w:rsidRDefault="006F494F" w:rsidP="006F494F">
      <w:pPr>
        <w:pStyle w:val="Heading3"/>
        <w:rPr>
          <w:noProof/>
          <w:lang w:eastAsia="ko-KR"/>
        </w:rPr>
      </w:pPr>
      <w:bookmarkStart w:id="1465" w:name="_Toc4578619"/>
      <w:bookmarkStart w:id="1466" w:name="_Toc27728308"/>
      <w:bookmarkStart w:id="1467" w:name="_Toc176353630"/>
      <w:r w:rsidRPr="00FC08AF">
        <w:rPr>
          <w:noProof/>
        </w:rPr>
        <w:t>10.2.9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MCDataUserProfileName</w:t>
      </w:r>
      <w:bookmarkEnd w:id="1465"/>
      <w:bookmarkEnd w:id="1466"/>
      <w:bookmarkEnd w:id="1467"/>
    </w:p>
    <w:p w14:paraId="178BB23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E16A0F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40B2C2"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MCDataUserProfileName</w:t>
            </w:r>
          </w:p>
        </w:tc>
      </w:tr>
      <w:tr w:rsidR="006F494F" w:rsidRPr="00FC08AF" w14:paraId="5CA5D60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29A0B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81B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EFF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7143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B6C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C3FBF6" w14:textId="77777777" w:rsidR="006F494F" w:rsidRPr="00FC08AF" w:rsidRDefault="006F494F" w:rsidP="003A70BF">
            <w:pPr>
              <w:jc w:val="center"/>
              <w:rPr>
                <w:rFonts w:ascii="Arial" w:hAnsi="Arial" w:cs="Arial"/>
                <w:b/>
                <w:noProof/>
                <w:sz w:val="18"/>
                <w:szCs w:val="18"/>
              </w:rPr>
            </w:pPr>
          </w:p>
        </w:tc>
      </w:tr>
      <w:tr w:rsidR="006F494F" w:rsidRPr="00FC08AF" w14:paraId="67DC835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06CD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D151A" w14:textId="77777777" w:rsidR="006F494F" w:rsidRPr="00FC08AF" w:rsidRDefault="006F494F" w:rsidP="003A70BF">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F76D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EDB44"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8C4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8720E" w14:textId="77777777" w:rsidR="006F494F" w:rsidRPr="00FC08AF" w:rsidRDefault="006F494F" w:rsidP="003A70BF">
            <w:pPr>
              <w:jc w:val="center"/>
              <w:rPr>
                <w:b/>
                <w:noProof/>
              </w:rPr>
            </w:pPr>
          </w:p>
        </w:tc>
      </w:tr>
      <w:tr w:rsidR="006F494F" w:rsidRPr="00FC08AF" w14:paraId="5557EC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85F6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61ADDF" w14:textId="77777777" w:rsidR="006F494F" w:rsidRPr="00FC08AF" w:rsidRDefault="006F494F" w:rsidP="003A70BF">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MCData </w:t>
            </w:r>
            <w:r w:rsidRPr="00FC08AF">
              <w:rPr>
                <w:noProof/>
              </w:rPr>
              <w:t>user profile</w:t>
            </w:r>
            <w:r w:rsidRPr="00FC08AF">
              <w:rPr>
                <w:noProof/>
                <w:lang w:eastAsia="ko-KR"/>
              </w:rPr>
              <w:t>.</w:t>
            </w:r>
          </w:p>
        </w:tc>
      </w:tr>
    </w:tbl>
    <w:p w14:paraId="290F1B7C" w14:textId="77777777" w:rsidR="00DA1DFA" w:rsidRPr="00FC08AF" w:rsidRDefault="00DA1DFA" w:rsidP="00DA1DFA">
      <w:pPr>
        <w:rPr>
          <w:noProof/>
          <w:lang w:eastAsia="ko-KR"/>
        </w:rPr>
      </w:pPr>
      <w:bookmarkStart w:id="1468" w:name="_Toc4578620"/>
      <w:bookmarkStart w:id="1469" w:name="_Toc27728309"/>
    </w:p>
    <w:p w14:paraId="439E1B6B" w14:textId="77777777" w:rsidR="003F26BC" w:rsidRPr="00FC08AF" w:rsidRDefault="003F26BC" w:rsidP="003F26BC">
      <w:pPr>
        <w:pStyle w:val="Heading3"/>
        <w:rPr>
          <w:noProof/>
          <w:lang w:eastAsia="ko-KR"/>
        </w:rPr>
      </w:pPr>
      <w:bookmarkStart w:id="1470" w:name="_Toc176353631"/>
      <w:r w:rsidRPr="00FC08AF">
        <w:rPr>
          <w:noProof/>
        </w:rPr>
        <w:t>10.2.9A</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MCDataUserIDKMSURI</w:t>
      </w:r>
      <w:bookmarkEnd w:id="1468"/>
      <w:bookmarkEnd w:id="1469"/>
      <w:bookmarkEnd w:id="1470"/>
    </w:p>
    <w:p w14:paraId="238EBAA1"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196ABC4"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9A7566" w14:textId="77777777" w:rsidR="003F26BC" w:rsidRPr="00FC08AF" w:rsidRDefault="003F26BC" w:rsidP="00FC10EA">
            <w:pPr>
              <w:rPr>
                <w:rFonts w:ascii="Arial" w:hAnsi="Arial" w:cs="Arial"/>
                <w:noProof/>
                <w:sz w:val="18"/>
                <w:szCs w:val="18"/>
                <w:lang w:eastAsia="ko-KR"/>
              </w:rPr>
            </w:pPr>
            <w:r w:rsidRPr="00FC08AF">
              <w:rPr>
                <w:noProof/>
              </w:rPr>
              <w:t>&lt;x&gt;/Common/</w:t>
            </w:r>
            <w:r w:rsidRPr="00FC08AF">
              <w:rPr>
                <w:noProof/>
                <w:lang w:eastAsia="ko-KR"/>
              </w:rPr>
              <w:t>MCDataUserIDKMSURI</w:t>
            </w:r>
          </w:p>
        </w:tc>
      </w:tr>
      <w:tr w:rsidR="003F26BC" w:rsidRPr="00FC08AF" w14:paraId="1BE4825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82C4A"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7BB32"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547DE"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2D196"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3B56"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9435E6" w14:textId="77777777" w:rsidR="003F26BC" w:rsidRPr="00FC08AF" w:rsidRDefault="003F26BC" w:rsidP="00FC10EA">
            <w:pPr>
              <w:jc w:val="center"/>
              <w:rPr>
                <w:rFonts w:ascii="Arial" w:hAnsi="Arial" w:cs="Arial"/>
                <w:b/>
                <w:noProof/>
                <w:sz w:val="18"/>
                <w:szCs w:val="18"/>
              </w:rPr>
            </w:pPr>
          </w:p>
        </w:tc>
      </w:tr>
      <w:tr w:rsidR="003F26BC" w:rsidRPr="00FC08AF" w14:paraId="53DB6D8D"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69DA0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E8A92" w14:textId="77777777" w:rsidR="003F26BC" w:rsidRPr="00FC08AF" w:rsidRDefault="003F26BC" w:rsidP="00FC10EA">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6F42F"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26D57" w14:textId="77777777" w:rsidR="003F26BC" w:rsidRPr="00FC08AF" w:rsidRDefault="003F26BC"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7A46"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C496D7" w14:textId="77777777" w:rsidR="003F26BC" w:rsidRPr="00FC08AF" w:rsidRDefault="003F26BC" w:rsidP="00FC10EA">
            <w:pPr>
              <w:jc w:val="center"/>
              <w:rPr>
                <w:b/>
                <w:noProof/>
              </w:rPr>
            </w:pPr>
          </w:p>
        </w:tc>
      </w:tr>
      <w:tr w:rsidR="003F26BC" w:rsidRPr="00FC08AF" w14:paraId="148E4E43"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06A3F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CC6012" w14:textId="77777777" w:rsidR="003F26BC" w:rsidRPr="00FC08AF" w:rsidRDefault="003F26BC" w:rsidP="00FC10EA">
            <w:pPr>
              <w:rPr>
                <w:noProof/>
                <w:lang w:eastAsia="ko-KR"/>
              </w:rPr>
            </w:pPr>
            <w:r w:rsidRPr="00FC08AF">
              <w:rPr>
                <w:noProof/>
              </w:rPr>
              <w:t>This leaf node indicates key management server URI for the security domain of the MCData user</w:t>
            </w:r>
            <w:r w:rsidRPr="00FC08AF">
              <w:rPr>
                <w:noProof/>
                <w:lang w:eastAsia="ko-KR"/>
              </w:rPr>
              <w:t>.</w:t>
            </w:r>
          </w:p>
        </w:tc>
      </w:tr>
    </w:tbl>
    <w:p w14:paraId="325D0AE6" w14:textId="77777777" w:rsidR="00DA1DFA" w:rsidRPr="00FC08AF" w:rsidRDefault="00DA1DFA" w:rsidP="00DA1DFA">
      <w:pPr>
        <w:rPr>
          <w:noProof/>
          <w:lang w:eastAsia="ko-KR"/>
        </w:rPr>
      </w:pPr>
    </w:p>
    <w:p w14:paraId="3677F9FD"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3BE2FFC" w14:textId="77777777" w:rsidR="006F494F" w:rsidRPr="00FC08AF" w:rsidRDefault="006F494F" w:rsidP="006F494F">
      <w:pPr>
        <w:pStyle w:val="Heading3"/>
        <w:rPr>
          <w:noProof/>
          <w:lang w:eastAsia="ko-KR"/>
        </w:rPr>
      </w:pPr>
      <w:bookmarkStart w:id="1471" w:name="_Toc4578621"/>
      <w:bookmarkStart w:id="1472" w:name="_Toc27728310"/>
      <w:bookmarkStart w:id="1473" w:name="_Toc176353632"/>
      <w:r w:rsidRPr="00FC08AF">
        <w:rPr>
          <w:noProof/>
        </w:rPr>
        <w:t>10.2.10</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1471"/>
      <w:bookmarkEnd w:id="1472"/>
      <w:bookmarkEnd w:id="1473"/>
    </w:p>
    <w:p w14:paraId="22439E8E" w14:textId="77777777" w:rsidR="006F494F" w:rsidRPr="00FC08AF" w:rsidRDefault="006F494F" w:rsidP="006F494F">
      <w:pPr>
        <w:pStyle w:val="TH"/>
        <w:rPr>
          <w:noProof/>
          <w:lang w:eastAsia="ko-KR"/>
        </w:rPr>
      </w:pPr>
      <w:r w:rsidRPr="00FC08AF">
        <w:rPr>
          <w:noProof/>
        </w:rPr>
        <w:t>Table </w:t>
      </w:r>
      <w:r w:rsidRPr="00FC08AF">
        <w:rPr>
          <w:noProof/>
          <w:lang w:eastAsia="ko-KR"/>
        </w:rPr>
        <w:t>10.2.10.1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3999AFA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26766B"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6F494F" w:rsidRPr="00FC08AF" w14:paraId="30819C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F3754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6EAB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6C0E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0D2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96ED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7DADCE" w14:textId="77777777" w:rsidR="006F494F" w:rsidRPr="00FC08AF" w:rsidRDefault="006F494F" w:rsidP="003A70BF">
            <w:pPr>
              <w:jc w:val="center"/>
              <w:rPr>
                <w:rFonts w:ascii="Arial" w:hAnsi="Arial" w:cs="Arial"/>
                <w:b/>
                <w:noProof/>
                <w:sz w:val="18"/>
                <w:szCs w:val="18"/>
              </w:rPr>
            </w:pPr>
          </w:p>
        </w:tc>
      </w:tr>
      <w:tr w:rsidR="006F494F" w:rsidRPr="00FC08AF" w14:paraId="60CBA64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50D96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18F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71870"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7F8B" w14:textId="77777777" w:rsidR="006F494F" w:rsidRPr="00FC08AF" w:rsidRDefault="006F494F" w:rsidP="003A70BF">
            <w:pPr>
              <w:pStyle w:val="TAC"/>
              <w:rPr>
                <w:noProof/>
              </w:rPr>
            </w:pPr>
            <w:r w:rsidRPr="00FC08AF">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6BEE7"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A681BA" w14:textId="77777777" w:rsidR="006F494F" w:rsidRPr="00FC08AF" w:rsidRDefault="006F494F" w:rsidP="003A70BF">
            <w:pPr>
              <w:jc w:val="center"/>
              <w:rPr>
                <w:b/>
                <w:noProof/>
              </w:rPr>
            </w:pPr>
          </w:p>
        </w:tc>
      </w:tr>
      <w:tr w:rsidR="006F494F" w:rsidRPr="00FC08AF" w14:paraId="55AD08A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B77078"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62BB0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that this MCData user profile </w:t>
            </w:r>
            <w:r w:rsidRPr="00FC08AF">
              <w:rPr>
                <w:noProof/>
              </w:rPr>
              <w:t xml:space="preserve">MO </w:t>
            </w:r>
            <w:r w:rsidRPr="00FC08AF">
              <w:rPr>
                <w:noProof/>
                <w:lang w:eastAsia="ko-KR"/>
              </w:rPr>
              <w:t>is designated to be the pre-selected MCData user profile as defined by 3GPP</w:t>
            </w:r>
            <w:r w:rsidRPr="00FC08AF">
              <w:rPr>
                <w:noProof/>
              </w:rPr>
              <w:t> TS 23.179 [15]</w:t>
            </w:r>
          </w:p>
        </w:tc>
      </w:tr>
    </w:tbl>
    <w:p w14:paraId="6A32C397" w14:textId="77777777" w:rsidR="006F494F" w:rsidRPr="00FC08AF" w:rsidRDefault="006F494F" w:rsidP="004268B5">
      <w:pPr>
        <w:rPr>
          <w:noProof/>
        </w:rPr>
      </w:pPr>
    </w:p>
    <w:p w14:paraId="38866387"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null</w:t>
      </w:r>
    </w:p>
    <w:p w14:paraId="16A50C8F" w14:textId="77777777" w:rsidR="006F494F" w:rsidRPr="00FC08AF" w:rsidRDefault="006F494F" w:rsidP="006F494F">
      <w:pPr>
        <w:rPr>
          <w:noProof/>
          <w:lang w:eastAsia="ko-KR"/>
        </w:rPr>
      </w:pPr>
      <w:r w:rsidRPr="00FC08AF">
        <w:rPr>
          <w:noProof/>
        </w:rPr>
        <w:t xml:space="preserve">When this leaf node is present, </w:t>
      </w:r>
      <w:r w:rsidRPr="00FC08AF">
        <w:rPr>
          <w:noProof/>
          <w:lang w:eastAsia="ko-KR"/>
        </w:rPr>
        <w:t>this MCData user profile MO is designated as the pre-selected MCData user profile.</w:t>
      </w:r>
    </w:p>
    <w:p w14:paraId="54DF8D9C" w14:textId="77777777" w:rsidR="006F494F" w:rsidRPr="00FC08AF" w:rsidRDefault="006F494F" w:rsidP="006F494F">
      <w:pPr>
        <w:rPr>
          <w:noProof/>
          <w:lang w:eastAsia="ko-KR"/>
        </w:rPr>
      </w:pPr>
      <w:r w:rsidRPr="00FC08AF">
        <w:rPr>
          <w:noProof/>
        </w:rPr>
        <w:t xml:space="preserve">When this leaf node is absent, </w:t>
      </w:r>
      <w:r w:rsidRPr="00FC08AF">
        <w:rPr>
          <w:noProof/>
          <w:lang w:eastAsia="ko-KR"/>
        </w:rPr>
        <w:t>this MCData user profile MO is not designated as the pre-selected MCData user profile.</w:t>
      </w:r>
    </w:p>
    <w:p w14:paraId="1F487456" w14:textId="77777777" w:rsidR="006F494F" w:rsidRPr="00FC08AF" w:rsidRDefault="006F494F" w:rsidP="006F494F">
      <w:pPr>
        <w:rPr>
          <w:noProof/>
        </w:rPr>
      </w:pPr>
      <w:r w:rsidRPr="00FC08AF">
        <w:rPr>
          <w:noProof/>
        </w:rPr>
        <w:t xml:space="preserve">If more than one MCData </w:t>
      </w:r>
      <w:r w:rsidRPr="00FC08AF">
        <w:rPr>
          <w:noProof/>
          <w:lang w:eastAsia="ko-KR"/>
        </w:rPr>
        <w:t xml:space="preserve">user profile </w:t>
      </w:r>
      <w:r w:rsidRPr="00FC08AF">
        <w:rPr>
          <w:noProof/>
        </w:rPr>
        <w:t xml:space="preserve">MO is specified for the MCData user, then only one MCData </w:t>
      </w:r>
      <w:r w:rsidRPr="00FC08AF">
        <w:rPr>
          <w:noProof/>
          <w:lang w:eastAsia="ko-KR"/>
        </w:rPr>
        <w:t xml:space="preserve">user profile </w:t>
      </w:r>
      <w:r w:rsidRPr="00FC08AF">
        <w:rPr>
          <w:noProof/>
        </w:rPr>
        <w:t>MO for the MCData user shall contain the &lt;x&gt;/Common/</w:t>
      </w:r>
      <w:r w:rsidRPr="00FC08AF">
        <w:rPr>
          <w:noProof/>
          <w:lang w:eastAsia="ko-KR"/>
        </w:rPr>
        <w:t>PreSelectedIndication leaf node.</w:t>
      </w:r>
    </w:p>
    <w:p w14:paraId="39A3D8D7" w14:textId="77777777" w:rsidR="006F494F" w:rsidRPr="00FC08AF" w:rsidRDefault="006F494F" w:rsidP="006F494F">
      <w:pPr>
        <w:rPr>
          <w:noProof/>
          <w:lang w:eastAsia="ko-KR"/>
        </w:rPr>
      </w:pPr>
      <w:r w:rsidRPr="00FC08AF">
        <w:rPr>
          <w:noProof/>
        </w:rPr>
        <w:t xml:space="preserve">If there is only one MCData </w:t>
      </w:r>
      <w:r w:rsidRPr="00FC08AF">
        <w:rPr>
          <w:noProof/>
          <w:lang w:eastAsia="ko-KR"/>
        </w:rPr>
        <w:t xml:space="preserve">user profile </w:t>
      </w:r>
      <w:r w:rsidRPr="00FC08AF">
        <w:rPr>
          <w:noProof/>
        </w:rPr>
        <w:t>MO specified for the MCData user, then it is optional to include the &lt;x&gt;/Common/</w:t>
      </w:r>
      <w:r w:rsidRPr="00FC08AF">
        <w:rPr>
          <w:noProof/>
          <w:lang w:eastAsia="ko-KR"/>
        </w:rPr>
        <w:t>PreSelectedIndication leaf node.</w:t>
      </w:r>
    </w:p>
    <w:p w14:paraId="5DC28286" w14:textId="77777777" w:rsidR="006F494F" w:rsidRPr="00FC08AF" w:rsidRDefault="006F494F" w:rsidP="006F494F">
      <w:pPr>
        <w:pStyle w:val="Heading3"/>
        <w:rPr>
          <w:noProof/>
          <w:lang w:eastAsia="ko-KR"/>
        </w:rPr>
      </w:pPr>
      <w:bookmarkStart w:id="1474" w:name="_Toc4578622"/>
      <w:bookmarkStart w:id="1475" w:name="_Toc27728311"/>
      <w:bookmarkStart w:id="1476" w:name="_Toc176353633"/>
      <w:r w:rsidRPr="00FC08AF">
        <w:rPr>
          <w:noProof/>
        </w:rPr>
        <w:t>10.2.</w:t>
      </w:r>
      <w:r w:rsidRPr="00FC08AF">
        <w:rPr>
          <w:noProof/>
          <w:lang w:eastAsia="ko-KR"/>
        </w:rPr>
        <w:t>11</w:t>
      </w:r>
      <w:r w:rsidRPr="00FC08AF">
        <w:rPr>
          <w:noProof/>
        </w:rPr>
        <w:tab/>
        <w:t>/</w:t>
      </w:r>
      <w:r w:rsidRPr="00FC08AF">
        <w:rPr>
          <w:i/>
          <w:iCs/>
          <w:noProof/>
        </w:rPr>
        <w:t>&lt;x&gt;</w:t>
      </w:r>
      <w:r w:rsidRPr="00FC08AF">
        <w:rPr>
          <w:noProof/>
        </w:rPr>
        <w:t>/&lt;x&gt;/Common/UserAliases</w:t>
      </w:r>
      <w:bookmarkEnd w:id="1474"/>
      <w:bookmarkEnd w:id="1475"/>
      <w:bookmarkEnd w:id="1476"/>
    </w:p>
    <w:p w14:paraId="0A16476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AB1F94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BD92B6" w14:textId="77777777" w:rsidR="006F494F" w:rsidRPr="00FC08AF" w:rsidRDefault="006F494F" w:rsidP="003A70BF">
            <w:pPr>
              <w:rPr>
                <w:rFonts w:ascii="Arial" w:hAnsi="Arial" w:cs="Arial"/>
                <w:noProof/>
                <w:sz w:val="18"/>
                <w:szCs w:val="18"/>
              </w:rPr>
            </w:pPr>
            <w:r w:rsidRPr="00FC08AF">
              <w:rPr>
                <w:noProof/>
              </w:rPr>
              <w:t>&lt;x&gt;/Common/UserAliases</w:t>
            </w:r>
          </w:p>
        </w:tc>
      </w:tr>
      <w:tr w:rsidR="006F494F" w:rsidRPr="00FC08AF" w14:paraId="373329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B401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3824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AD19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4CD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CD7A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E94CC6" w14:textId="77777777" w:rsidR="006F494F" w:rsidRPr="00FC08AF" w:rsidRDefault="006F494F" w:rsidP="003A70BF">
            <w:pPr>
              <w:jc w:val="center"/>
              <w:rPr>
                <w:rFonts w:ascii="Arial" w:hAnsi="Arial" w:cs="Arial"/>
                <w:b/>
                <w:noProof/>
                <w:sz w:val="18"/>
                <w:szCs w:val="18"/>
              </w:rPr>
            </w:pPr>
          </w:p>
        </w:tc>
      </w:tr>
      <w:tr w:rsidR="006F494F" w:rsidRPr="00FC08AF" w14:paraId="4B5C5C2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CB66E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81C4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211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CA8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9CFC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3B465" w14:textId="77777777" w:rsidR="006F494F" w:rsidRPr="00FC08AF" w:rsidRDefault="006F494F" w:rsidP="003A70BF">
            <w:pPr>
              <w:jc w:val="center"/>
              <w:rPr>
                <w:b/>
                <w:noProof/>
              </w:rPr>
            </w:pPr>
          </w:p>
        </w:tc>
      </w:tr>
      <w:tr w:rsidR="006F494F" w:rsidRPr="00FC08AF" w14:paraId="698B9A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47EAA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18D0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a list of aliases of an MCData user.</w:t>
            </w:r>
          </w:p>
        </w:tc>
      </w:tr>
    </w:tbl>
    <w:p w14:paraId="2BB169B3" w14:textId="77777777" w:rsidR="00DA1DFA" w:rsidRPr="00FC08AF" w:rsidRDefault="00DA1DFA" w:rsidP="00DA1DFA">
      <w:pPr>
        <w:rPr>
          <w:noProof/>
          <w:lang w:eastAsia="ko-KR"/>
        </w:rPr>
      </w:pPr>
      <w:bookmarkStart w:id="1477" w:name="_Toc4578623"/>
      <w:bookmarkStart w:id="1478" w:name="_Toc27728312"/>
    </w:p>
    <w:p w14:paraId="5030C0C8" w14:textId="77777777" w:rsidR="006F494F" w:rsidRPr="00FC08AF" w:rsidRDefault="006F494F" w:rsidP="006F494F">
      <w:pPr>
        <w:pStyle w:val="Heading3"/>
        <w:rPr>
          <w:noProof/>
          <w:lang w:eastAsia="ko-KR"/>
        </w:rPr>
      </w:pPr>
      <w:bookmarkStart w:id="1479" w:name="_Toc176353634"/>
      <w:r w:rsidRPr="00FC08AF">
        <w:rPr>
          <w:noProof/>
        </w:rPr>
        <w:t>10.2.</w:t>
      </w:r>
      <w:r w:rsidRPr="00FC08AF">
        <w:rPr>
          <w:noProof/>
          <w:lang w:eastAsia="ko-KR"/>
        </w:rPr>
        <w:t>12</w:t>
      </w:r>
      <w:r w:rsidRPr="00FC08AF">
        <w:rPr>
          <w:noProof/>
          <w:lang w:eastAsia="ko-KR"/>
        </w:rPr>
        <w:tab/>
      </w:r>
      <w:r w:rsidRPr="00FC08AF">
        <w:rPr>
          <w:noProof/>
        </w:rPr>
        <w:t>/</w:t>
      </w:r>
      <w:r w:rsidRPr="00FC08AF">
        <w:rPr>
          <w:i/>
          <w:iCs/>
          <w:noProof/>
        </w:rPr>
        <w:t>&lt;x&gt;</w:t>
      </w:r>
      <w:r w:rsidRPr="00FC08AF">
        <w:rPr>
          <w:noProof/>
        </w:rPr>
        <w:t>/&lt;x&gt;/Common/UserAliases/&lt;x&gt;</w:t>
      </w:r>
      <w:bookmarkEnd w:id="1477"/>
      <w:bookmarkEnd w:id="1478"/>
      <w:bookmarkEnd w:id="1479"/>
    </w:p>
    <w:p w14:paraId="7960A0C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2.12.1: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D1956C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05EB1C" w14:textId="77777777" w:rsidR="006F494F" w:rsidRPr="00FC08AF" w:rsidRDefault="006F494F" w:rsidP="003A70BF">
            <w:pPr>
              <w:rPr>
                <w:rFonts w:ascii="Arial" w:hAnsi="Arial" w:cs="Arial"/>
                <w:noProof/>
                <w:sz w:val="18"/>
                <w:szCs w:val="18"/>
              </w:rPr>
            </w:pPr>
            <w:r w:rsidRPr="00FC08AF">
              <w:rPr>
                <w:noProof/>
              </w:rPr>
              <w:t>&lt;x&gt;/Common/UserAliases/&lt;x&gt;</w:t>
            </w:r>
          </w:p>
        </w:tc>
      </w:tr>
      <w:tr w:rsidR="006F494F" w:rsidRPr="00FC08AF" w14:paraId="492B67A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306A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41A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313E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FBB8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9AA0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ED5039" w14:textId="77777777" w:rsidR="006F494F" w:rsidRPr="00FC08AF" w:rsidRDefault="006F494F" w:rsidP="003A70BF">
            <w:pPr>
              <w:jc w:val="center"/>
              <w:rPr>
                <w:rFonts w:ascii="Arial" w:hAnsi="Arial" w:cs="Arial"/>
                <w:b/>
                <w:noProof/>
                <w:sz w:val="18"/>
                <w:szCs w:val="18"/>
              </w:rPr>
            </w:pPr>
          </w:p>
        </w:tc>
      </w:tr>
      <w:tr w:rsidR="006F494F" w:rsidRPr="00FC08AF" w14:paraId="06EFC2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3486C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3459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1FF7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2158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B6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8E0F5B" w14:textId="77777777" w:rsidR="006F494F" w:rsidRPr="00FC08AF" w:rsidRDefault="006F494F" w:rsidP="003A70BF">
            <w:pPr>
              <w:jc w:val="center"/>
              <w:rPr>
                <w:b/>
                <w:noProof/>
              </w:rPr>
            </w:pPr>
          </w:p>
        </w:tc>
      </w:tr>
      <w:tr w:rsidR="006F494F" w:rsidRPr="00FC08AF" w14:paraId="0FB72F3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F6CB3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DFFB4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aliases of an MCData user.</w:t>
            </w:r>
          </w:p>
        </w:tc>
      </w:tr>
    </w:tbl>
    <w:p w14:paraId="019AAD05" w14:textId="77777777" w:rsidR="00DA1DFA" w:rsidRPr="00FC08AF" w:rsidRDefault="00DA1DFA" w:rsidP="00DA1DFA">
      <w:pPr>
        <w:rPr>
          <w:noProof/>
          <w:lang w:eastAsia="ko-KR"/>
        </w:rPr>
      </w:pPr>
      <w:bookmarkStart w:id="1480" w:name="_Toc4578624"/>
      <w:bookmarkStart w:id="1481" w:name="_Toc27728313"/>
    </w:p>
    <w:p w14:paraId="25EC451A" w14:textId="77777777" w:rsidR="006F494F" w:rsidRPr="00FC08AF" w:rsidRDefault="006F494F" w:rsidP="006F494F">
      <w:pPr>
        <w:pStyle w:val="Heading3"/>
        <w:rPr>
          <w:noProof/>
          <w:lang w:eastAsia="ko-KR"/>
        </w:rPr>
      </w:pPr>
      <w:bookmarkStart w:id="1482" w:name="_Toc176353635"/>
      <w:r w:rsidRPr="00FC08AF">
        <w:rPr>
          <w:noProof/>
        </w:rPr>
        <w:t>10.2.13</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1480"/>
      <w:bookmarkEnd w:id="1481"/>
      <w:bookmarkEnd w:id="1482"/>
    </w:p>
    <w:p w14:paraId="7423B75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A5179D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3D28C3" w14:textId="77777777" w:rsidR="006F494F" w:rsidRPr="00FC08AF" w:rsidRDefault="006F494F" w:rsidP="003A70BF">
            <w:pPr>
              <w:rPr>
                <w:rFonts w:ascii="Arial" w:hAnsi="Arial" w:cs="Arial"/>
                <w:noProof/>
                <w:sz w:val="18"/>
                <w:szCs w:val="18"/>
              </w:rPr>
            </w:pPr>
            <w:r w:rsidRPr="00FC08AF">
              <w:rPr>
                <w:noProof/>
              </w:rPr>
              <w:t>&lt;x&gt;/Common/UserAliases/&lt;x&gt;/UserAlias</w:t>
            </w:r>
          </w:p>
        </w:tc>
      </w:tr>
      <w:tr w:rsidR="006F494F" w:rsidRPr="00FC08AF" w14:paraId="2E0FE19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CCF8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2496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5F83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F342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FEF5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CEBC04" w14:textId="77777777" w:rsidR="006F494F" w:rsidRPr="00FC08AF" w:rsidRDefault="006F494F" w:rsidP="003A70BF">
            <w:pPr>
              <w:jc w:val="center"/>
              <w:rPr>
                <w:rFonts w:ascii="Arial" w:hAnsi="Arial" w:cs="Arial"/>
                <w:b/>
                <w:noProof/>
                <w:sz w:val="18"/>
                <w:szCs w:val="18"/>
              </w:rPr>
            </w:pPr>
          </w:p>
        </w:tc>
      </w:tr>
      <w:tr w:rsidR="006F494F" w:rsidRPr="00FC08AF" w14:paraId="6AE3227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4EF6C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6F8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D76D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472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9ABF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6B038" w14:textId="77777777" w:rsidR="006F494F" w:rsidRPr="00FC08AF" w:rsidRDefault="006F494F" w:rsidP="003A70BF">
            <w:pPr>
              <w:jc w:val="center"/>
              <w:rPr>
                <w:b/>
                <w:noProof/>
              </w:rPr>
            </w:pPr>
          </w:p>
        </w:tc>
      </w:tr>
      <w:tr w:rsidR="006F494F" w:rsidRPr="00FC08AF" w14:paraId="2AF3BAA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AF26E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74FBFC"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MCData </w:t>
            </w:r>
            <w:r w:rsidRPr="00FC08AF">
              <w:rPr>
                <w:noProof/>
              </w:rPr>
              <w:t>user</w:t>
            </w:r>
            <w:r w:rsidRPr="00FC08AF">
              <w:rPr>
                <w:noProof/>
                <w:lang w:eastAsia="ko-KR"/>
              </w:rPr>
              <w:t>.</w:t>
            </w:r>
          </w:p>
        </w:tc>
      </w:tr>
    </w:tbl>
    <w:p w14:paraId="634B8249" w14:textId="77777777" w:rsidR="00DA1DFA" w:rsidRPr="00FC08AF" w:rsidRDefault="00DA1DFA" w:rsidP="00DA1DFA">
      <w:pPr>
        <w:rPr>
          <w:noProof/>
          <w:lang w:eastAsia="ko-KR"/>
        </w:rPr>
      </w:pPr>
      <w:bookmarkStart w:id="1483" w:name="_Toc4578625"/>
      <w:bookmarkStart w:id="1484" w:name="_Toc27728314"/>
    </w:p>
    <w:p w14:paraId="62D21584" w14:textId="77777777" w:rsidR="006F494F" w:rsidRPr="00FC08AF" w:rsidRDefault="006F494F" w:rsidP="006F494F">
      <w:pPr>
        <w:pStyle w:val="Heading3"/>
        <w:rPr>
          <w:noProof/>
          <w:lang w:eastAsia="ko-KR"/>
        </w:rPr>
      </w:pPr>
      <w:bookmarkStart w:id="1485" w:name="_Toc176353636"/>
      <w:r w:rsidRPr="00FC08AF">
        <w:rPr>
          <w:noProof/>
        </w:rPr>
        <w:t>10.2.14</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AuthorisedAlias</w:t>
      </w:r>
      <w:bookmarkEnd w:id="1483"/>
      <w:bookmarkEnd w:id="1484"/>
      <w:bookmarkEnd w:id="1485"/>
    </w:p>
    <w:p w14:paraId="3090517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AuthorisedAlias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2C6EFD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929E12"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AuthorisedAlias</w:t>
            </w:r>
          </w:p>
        </w:tc>
      </w:tr>
      <w:tr w:rsidR="006F494F" w:rsidRPr="00FC08AF" w14:paraId="2A7906F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EB894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67C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C189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89C5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2B1F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D2FE78" w14:textId="77777777" w:rsidR="006F494F" w:rsidRPr="00FC08AF" w:rsidRDefault="006F494F" w:rsidP="003A70BF">
            <w:pPr>
              <w:jc w:val="center"/>
              <w:rPr>
                <w:rFonts w:ascii="Arial" w:hAnsi="Arial" w:cs="Arial"/>
                <w:b/>
                <w:noProof/>
                <w:sz w:val="18"/>
                <w:szCs w:val="18"/>
              </w:rPr>
            </w:pPr>
          </w:p>
        </w:tc>
      </w:tr>
      <w:tr w:rsidR="006F494F" w:rsidRPr="00FC08AF" w14:paraId="0060626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D864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61DE1"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4F56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7BF39" w14:textId="77777777" w:rsidR="006F494F" w:rsidRPr="00FC08AF" w:rsidRDefault="006F494F" w:rsidP="003A70BF">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FADC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8A4406" w14:textId="77777777" w:rsidR="006F494F" w:rsidRPr="00FC08AF" w:rsidRDefault="006F494F" w:rsidP="003A70BF">
            <w:pPr>
              <w:jc w:val="center"/>
              <w:rPr>
                <w:b/>
                <w:noProof/>
              </w:rPr>
            </w:pPr>
          </w:p>
        </w:tc>
      </w:tr>
      <w:tr w:rsidR="006F494F" w:rsidRPr="00FC08AF" w14:paraId="07C4D66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C33E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4F217F"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authorisation</w:t>
            </w:r>
            <w:r w:rsidRPr="00FC08AF">
              <w:rPr>
                <w:noProof/>
              </w:rPr>
              <w:t xml:space="preserve"> to create and delete aliases of other MCData </w:t>
            </w:r>
            <w:r w:rsidRPr="00FC08AF">
              <w:rPr>
                <w:noProof/>
                <w:lang w:eastAsia="ko-KR"/>
              </w:rPr>
              <w:t>u</w:t>
            </w:r>
            <w:r w:rsidRPr="00FC08AF">
              <w:rPr>
                <w:noProof/>
              </w:rPr>
              <w:t>sers and their associated MCData user profiles</w:t>
            </w:r>
            <w:r w:rsidRPr="00FC08AF">
              <w:rPr>
                <w:noProof/>
                <w:lang w:eastAsia="ko-KR"/>
              </w:rPr>
              <w:t>.</w:t>
            </w:r>
          </w:p>
        </w:tc>
      </w:tr>
    </w:tbl>
    <w:p w14:paraId="2562E13A" w14:textId="77777777" w:rsidR="00DA1DFA" w:rsidRPr="00FC08AF" w:rsidRDefault="00DA1DFA" w:rsidP="00DA1DFA">
      <w:pPr>
        <w:rPr>
          <w:noProof/>
          <w:lang w:eastAsia="ko-KR"/>
        </w:rPr>
      </w:pPr>
    </w:p>
    <w:p w14:paraId="5D672870"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other MCData </w:t>
      </w:r>
      <w:r w:rsidRPr="00FC08AF">
        <w:rPr>
          <w:noProof/>
          <w:lang w:eastAsia="ko-KR"/>
        </w:rPr>
        <w:t>u</w:t>
      </w:r>
      <w:r w:rsidRPr="00FC08AF">
        <w:rPr>
          <w:noProof/>
        </w:rPr>
        <w:t>sers and their associated MCData user profiles</w:t>
      </w:r>
      <w:r w:rsidRPr="00FC08AF">
        <w:rPr>
          <w:noProof/>
          <w:lang w:eastAsia="ko-KR"/>
        </w:rPr>
        <w:t>.</w:t>
      </w:r>
    </w:p>
    <w:p w14:paraId="59873DA2"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other MCData </w:t>
      </w:r>
      <w:r w:rsidRPr="00FC08AF">
        <w:rPr>
          <w:noProof/>
          <w:lang w:eastAsia="ko-KR"/>
        </w:rPr>
        <w:t>u</w:t>
      </w:r>
      <w:r w:rsidRPr="00FC08AF">
        <w:rPr>
          <w:noProof/>
        </w:rPr>
        <w:t>ser and their associated MCData user profiles. This is the default if this leaf node is not present.</w:t>
      </w:r>
    </w:p>
    <w:p w14:paraId="34544DBD" w14:textId="77777777" w:rsidR="006F494F" w:rsidRPr="00FC08AF" w:rsidRDefault="006F494F" w:rsidP="006F494F">
      <w:pPr>
        <w:pStyle w:val="Heading3"/>
        <w:rPr>
          <w:noProof/>
          <w:lang w:eastAsia="ko-KR"/>
        </w:rPr>
      </w:pPr>
      <w:bookmarkStart w:id="1486" w:name="_Toc4578626"/>
      <w:bookmarkStart w:id="1487" w:name="_Toc27728315"/>
      <w:bookmarkStart w:id="1488" w:name="_Toc176353637"/>
      <w:r w:rsidRPr="00FC08AF">
        <w:rPr>
          <w:noProof/>
          <w:lang w:eastAsia="ko-KR"/>
        </w:rPr>
        <w:t>10.2</w:t>
      </w:r>
      <w:r w:rsidRPr="00FC08AF">
        <w:rPr>
          <w:noProof/>
        </w:rPr>
        <w:t>.</w:t>
      </w:r>
      <w:r w:rsidRPr="00FC08AF">
        <w:rPr>
          <w:noProof/>
          <w:lang w:eastAsia="ko-KR"/>
        </w:rPr>
        <w:t>15</w:t>
      </w:r>
      <w:r w:rsidRPr="00FC08AF">
        <w:rPr>
          <w:noProof/>
        </w:rPr>
        <w:tab/>
        <w:t>/</w:t>
      </w:r>
      <w:r w:rsidRPr="00FC08AF">
        <w:rPr>
          <w:i/>
          <w:iCs/>
          <w:noProof/>
        </w:rPr>
        <w:t>&lt;x&gt;</w:t>
      </w:r>
      <w:r w:rsidRPr="00FC08AF">
        <w:rPr>
          <w:noProof/>
        </w:rPr>
        <w:t>/</w:t>
      </w:r>
      <w:r w:rsidRPr="00FC08AF">
        <w:rPr>
          <w:noProof/>
          <w:lang w:eastAsia="ko-KR"/>
        </w:rPr>
        <w:t>&lt;x&gt;/Common/ParticipantType</w:t>
      </w:r>
      <w:bookmarkEnd w:id="1486"/>
      <w:bookmarkEnd w:id="1487"/>
      <w:bookmarkEnd w:id="1488"/>
    </w:p>
    <w:p w14:paraId="213715F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060DF0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536BF1" w14:textId="77777777" w:rsidR="006F494F" w:rsidRPr="00FC08AF" w:rsidRDefault="006F494F" w:rsidP="003A70BF">
            <w:pPr>
              <w:rPr>
                <w:rFonts w:ascii="Arial" w:hAnsi="Arial" w:cs="Arial"/>
                <w:noProof/>
                <w:sz w:val="18"/>
                <w:szCs w:val="18"/>
              </w:rPr>
            </w:pPr>
            <w:r w:rsidRPr="00FC08AF">
              <w:rPr>
                <w:i/>
                <w:iCs/>
                <w:noProof/>
              </w:rPr>
              <w:t>&lt;x&gt;</w:t>
            </w:r>
            <w:r w:rsidRPr="00FC08AF">
              <w:rPr>
                <w:noProof/>
              </w:rPr>
              <w:t>/Common/ParticipantType</w:t>
            </w:r>
          </w:p>
        </w:tc>
      </w:tr>
      <w:tr w:rsidR="006F494F" w:rsidRPr="00FC08AF" w14:paraId="68EC8D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581D2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246E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672B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BBA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8550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D2D971" w14:textId="77777777" w:rsidR="006F494F" w:rsidRPr="00FC08AF" w:rsidRDefault="006F494F" w:rsidP="003A70BF">
            <w:pPr>
              <w:jc w:val="center"/>
              <w:rPr>
                <w:rFonts w:ascii="Arial" w:hAnsi="Arial" w:cs="Arial"/>
                <w:b/>
                <w:noProof/>
                <w:sz w:val="18"/>
                <w:szCs w:val="18"/>
              </w:rPr>
            </w:pPr>
          </w:p>
        </w:tc>
      </w:tr>
      <w:tr w:rsidR="006F494F" w:rsidRPr="00FC08AF" w14:paraId="425B2E5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EE22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D316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C43A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B7F2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B060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8390EA" w14:textId="77777777" w:rsidR="006F494F" w:rsidRPr="00FC08AF" w:rsidRDefault="006F494F" w:rsidP="003A70BF">
            <w:pPr>
              <w:jc w:val="center"/>
              <w:rPr>
                <w:b/>
                <w:noProof/>
              </w:rPr>
            </w:pPr>
          </w:p>
        </w:tc>
      </w:tr>
      <w:tr w:rsidR="006F494F" w:rsidRPr="00FC08AF" w14:paraId="6E0197F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0D5E1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DFE28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participant type of the MCData user.</w:t>
            </w:r>
          </w:p>
        </w:tc>
      </w:tr>
    </w:tbl>
    <w:p w14:paraId="4E302A4F" w14:textId="77777777" w:rsidR="006F494F" w:rsidRPr="00FC08AF" w:rsidRDefault="006F494F" w:rsidP="006F494F">
      <w:pPr>
        <w:rPr>
          <w:noProof/>
          <w:lang w:eastAsia="ko-KR"/>
        </w:rPr>
      </w:pPr>
    </w:p>
    <w:p w14:paraId="28D40679" w14:textId="77777777" w:rsidR="006F494F" w:rsidRPr="00FC08AF" w:rsidRDefault="006F494F" w:rsidP="006F494F">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MCData </w:t>
      </w:r>
      <w:r w:rsidRPr="00FC08AF">
        <w:rPr>
          <w:noProof/>
          <w:lang w:eastAsia="ko-KR"/>
        </w:rPr>
        <w:t>a</w:t>
      </w:r>
      <w:r w:rsidRPr="00FC08AF">
        <w:rPr>
          <w:noProof/>
        </w:rPr>
        <w:t>dministrators</w:t>
      </w:r>
      <w:r w:rsidRPr="00FC08AF">
        <w:rPr>
          <w:noProof/>
          <w:lang w:eastAsia="ko-KR"/>
        </w:rPr>
        <w:t>.</w:t>
      </w:r>
    </w:p>
    <w:p w14:paraId="69090767" w14:textId="77777777" w:rsidR="006F494F" w:rsidRPr="00FC08AF" w:rsidRDefault="006F494F" w:rsidP="006F494F">
      <w:pPr>
        <w:pStyle w:val="Heading3"/>
        <w:rPr>
          <w:noProof/>
          <w:lang w:eastAsia="ko-KR"/>
        </w:rPr>
      </w:pPr>
      <w:bookmarkStart w:id="1489" w:name="_Toc4578627"/>
      <w:bookmarkStart w:id="1490" w:name="_Toc27728316"/>
      <w:bookmarkStart w:id="1491" w:name="_Toc176353638"/>
      <w:r w:rsidRPr="00FC08AF">
        <w:rPr>
          <w:noProof/>
          <w:lang w:eastAsia="ko-KR"/>
        </w:rPr>
        <w:lastRenderedPageBreak/>
        <w:t>10.2</w:t>
      </w:r>
      <w:r w:rsidRPr="00FC08AF">
        <w:rPr>
          <w:noProof/>
        </w:rPr>
        <w:t>.</w:t>
      </w:r>
      <w:r w:rsidRPr="00FC08AF">
        <w:rPr>
          <w:noProof/>
          <w:lang w:eastAsia="ko-KR"/>
        </w:rPr>
        <w:t>16</w:t>
      </w:r>
      <w:r w:rsidRPr="00FC08AF">
        <w:rPr>
          <w:noProof/>
        </w:rPr>
        <w:tab/>
        <w:t>/</w:t>
      </w:r>
      <w:r w:rsidRPr="00FC08AF">
        <w:rPr>
          <w:i/>
          <w:iCs/>
          <w:noProof/>
        </w:rPr>
        <w:t>&lt;x&gt;</w:t>
      </w:r>
      <w:r w:rsidRPr="00FC08AF">
        <w:rPr>
          <w:noProof/>
        </w:rPr>
        <w:t>/</w:t>
      </w:r>
      <w:r w:rsidRPr="00FC08AF">
        <w:rPr>
          <w:noProof/>
          <w:lang w:eastAsia="ko-KR"/>
        </w:rPr>
        <w:t>&lt;x&gt;/Common/Organization</w:t>
      </w:r>
      <w:bookmarkEnd w:id="1489"/>
      <w:bookmarkEnd w:id="1490"/>
      <w:bookmarkEnd w:id="1491"/>
    </w:p>
    <w:p w14:paraId="1A6DE42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5529F8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D61E3C" w14:textId="77777777" w:rsidR="006F494F" w:rsidRPr="00FC08AF" w:rsidRDefault="006F494F" w:rsidP="003A70BF">
            <w:pPr>
              <w:rPr>
                <w:rFonts w:ascii="Arial" w:hAnsi="Arial" w:cs="Arial"/>
                <w:noProof/>
                <w:sz w:val="18"/>
                <w:szCs w:val="18"/>
              </w:rPr>
            </w:pPr>
            <w:r w:rsidRPr="00FC08AF">
              <w:rPr>
                <w:noProof/>
                <w:lang w:eastAsia="ko-KR"/>
              </w:rPr>
              <w:t>&lt;x&gt;/</w:t>
            </w:r>
            <w:r w:rsidRPr="00FC08AF">
              <w:rPr>
                <w:noProof/>
              </w:rPr>
              <w:t>Common/Organization</w:t>
            </w:r>
          </w:p>
        </w:tc>
      </w:tr>
      <w:tr w:rsidR="006F494F" w:rsidRPr="00FC08AF" w14:paraId="634F28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E5BE0" w14:textId="77777777" w:rsidR="006F494F" w:rsidRPr="00FC08AF"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780C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5565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E634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4928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674F04" w14:textId="77777777" w:rsidR="006F494F" w:rsidRPr="00FC08AF" w:rsidRDefault="006F494F" w:rsidP="003A70BF">
            <w:pPr>
              <w:rPr>
                <w:noProof/>
              </w:rPr>
            </w:pPr>
          </w:p>
        </w:tc>
      </w:tr>
      <w:tr w:rsidR="006F494F" w:rsidRPr="00FC08AF" w14:paraId="16C1958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E9885" w14:textId="77777777" w:rsidR="006F494F" w:rsidRPr="00FC08AF"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E0D0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73A0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A396B"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9A90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F5F4EB" w14:textId="77777777" w:rsidR="006F494F" w:rsidRPr="00FC08AF" w:rsidRDefault="006F494F" w:rsidP="003A70BF">
            <w:pPr>
              <w:rPr>
                <w:noProof/>
              </w:rPr>
            </w:pPr>
          </w:p>
        </w:tc>
      </w:tr>
      <w:tr w:rsidR="006F494F" w:rsidRPr="00FC08AF" w14:paraId="0DF16FE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1C0FF" w14:textId="77777777" w:rsidR="006F494F" w:rsidRPr="00FC08AF" w:rsidRDefault="006F494F" w:rsidP="003A70BF">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A5BA86"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MCData </w:t>
            </w:r>
            <w:r w:rsidRPr="00FC08AF">
              <w:rPr>
                <w:noProof/>
              </w:rPr>
              <w:t>user belongs to</w:t>
            </w:r>
            <w:r w:rsidRPr="00FC08AF">
              <w:rPr>
                <w:noProof/>
                <w:lang w:eastAsia="ko-KR"/>
              </w:rPr>
              <w:t>.</w:t>
            </w:r>
          </w:p>
        </w:tc>
      </w:tr>
    </w:tbl>
    <w:p w14:paraId="025E1CB4" w14:textId="77777777" w:rsidR="00DA1DFA" w:rsidRPr="00FC08AF" w:rsidRDefault="00DA1DFA" w:rsidP="00DA1DFA">
      <w:pPr>
        <w:rPr>
          <w:noProof/>
          <w:lang w:eastAsia="ko-KR"/>
        </w:rPr>
      </w:pPr>
      <w:bookmarkStart w:id="1492" w:name="_Toc4578628"/>
      <w:bookmarkStart w:id="1493" w:name="_Toc27728317"/>
    </w:p>
    <w:p w14:paraId="6F7FD292" w14:textId="77777777" w:rsidR="003F26BC" w:rsidRPr="00FC08AF" w:rsidRDefault="003F26BC" w:rsidP="003F26BC">
      <w:pPr>
        <w:pStyle w:val="Heading3"/>
        <w:rPr>
          <w:noProof/>
          <w:lang w:eastAsia="ko-KR"/>
        </w:rPr>
      </w:pPr>
      <w:bookmarkStart w:id="1494" w:name="_Toc176353639"/>
      <w:r w:rsidRPr="00FC08AF">
        <w:rPr>
          <w:noProof/>
        </w:rPr>
        <w:t>10.2.1</w:t>
      </w:r>
      <w:r w:rsidRPr="00FC08AF">
        <w:rPr>
          <w:noProof/>
          <w:lang w:eastAsia="ko-KR"/>
        </w:rPr>
        <w:t>6A</w:t>
      </w:r>
      <w:r w:rsidRPr="00FC08AF">
        <w:rPr>
          <w:noProof/>
        </w:rPr>
        <w:tab/>
        <w:t>/</w:t>
      </w:r>
      <w:r w:rsidRPr="00FC08AF">
        <w:rPr>
          <w:i/>
          <w:iCs/>
          <w:noProof/>
        </w:rPr>
        <w:t>&lt;x&gt;</w:t>
      </w:r>
      <w:r w:rsidRPr="00FC08AF">
        <w:rPr>
          <w:noProof/>
        </w:rPr>
        <w:t>/</w:t>
      </w:r>
      <w:r w:rsidRPr="00FC08AF">
        <w:rPr>
          <w:i/>
          <w:iCs/>
          <w:noProof/>
        </w:rPr>
        <w:t>&lt;x&gt;</w:t>
      </w:r>
      <w:r w:rsidRPr="00FC08AF">
        <w:rPr>
          <w:noProof/>
        </w:rPr>
        <w:t>/Common/OnetoOne</w:t>
      </w:r>
      <w:bookmarkEnd w:id="1492"/>
      <w:bookmarkEnd w:id="1493"/>
      <w:bookmarkEnd w:id="1494"/>
    </w:p>
    <w:p w14:paraId="15BE193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.2.16A</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7A7EEF1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91171" w14:textId="77777777" w:rsidR="003F26BC" w:rsidRPr="00FC08AF" w:rsidRDefault="003F26BC" w:rsidP="00FC10EA">
            <w:pPr>
              <w:rPr>
                <w:rFonts w:ascii="Arial" w:hAnsi="Arial" w:cs="Arial"/>
                <w:noProof/>
                <w:sz w:val="18"/>
                <w:szCs w:val="18"/>
              </w:rPr>
            </w:pPr>
            <w:r w:rsidRPr="00FC08AF">
              <w:rPr>
                <w:noProof/>
              </w:rPr>
              <w:t>&lt;x&gt;/Common/OnetoOne</w:t>
            </w:r>
          </w:p>
        </w:tc>
      </w:tr>
      <w:tr w:rsidR="003F26BC" w:rsidRPr="00FC08AF" w14:paraId="2DFCA79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66944"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14CE9"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0868D"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8518"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CDA90"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98EEA" w14:textId="77777777" w:rsidR="003F26BC" w:rsidRPr="00FC08AF" w:rsidRDefault="003F26BC" w:rsidP="00FC10EA">
            <w:pPr>
              <w:jc w:val="center"/>
              <w:rPr>
                <w:rFonts w:ascii="Arial" w:hAnsi="Arial" w:cs="Arial"/>
                <w:b/>
                <w:noProof/>
                <w:sz w:val="18"/>
                <w:szCs w:val="18"/>
              </w:rPr>
            </w:pPr>
          </w:p>
        </w:tc>
      </w:tr>
      <w:tr w:rsidR="003F26BC" w:rsidRPr="00FC08AF" w14:paraId="52DE3FA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B5F3A4"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C5B9"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E40AC"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3C0B5"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49866"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17672F" w14:textId="77777777" w:rsidR="003F26BC" w:rsidRPr="00FC08AF" w:rsidRDefault="003F26BC" w:rsidP="00FC10EA">
            <w:pPr>
              <w:jc w:val="center"/>
              <w:rPr>
                <w:b/>
                <w:noProof/>
              </w:rPr>
            </w:pPr>
          </w:p>
        </w:tc>
      </w:tr>
      <w:tr w:rsidR="003F26BC" w:rsidRPr="00FC08AF" w14:paraId="2D219F2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3CD1BF"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474B54" w14:textId="77777777" w:rsidR="003F26BC" w:rsidRPr="00FC08AF" w:rsidRDefault="003F26BC" w:rsidP="00FC10EA">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on-network or off-network </w:t>
            </w:r>
            <w:r w:rsidRPr="00FC08AF">
              <w:rPr>
                <w:noProof/>
                <w:lang w:eastAsia="ko-KR"/>
              </w:rPr>
              <w:t>one-to-one communication configuration.</w:t>
            </w:r>
          </w:p>
        </w:tc>
      </w:tr>
    </w:tbl>
    <w:p w14:paraId="7DE423A9" w14:textId="77777777" w:rsidR="003F26BC" w:rsidRPr="00FC08AF" w:rsidRDefault="003F26BC" w:rsidP="003F26BC">
      <w:pPr>
        <w:rPr>
          <w:noProof/>
          <w:lang w:eastAsia="ko-KR"/>
        </w:rPr>
      </w:pPr>
    </w:p>
    <w:p w14:paraId="343911F1" w14:textId="77777777" w:rsidR="003F26BC" w:rsidRPr="00FC08AF" w:rsidRDefault="003F26BC" w:rsidP="003F26BC">
      <w:pPr>
        <w:pStyle w:val="Heading3"/>
        <w:rPr>
          <w:noProof/>
          <w:lang w:eastAsia="ko-KR"/>
        </w:rPr>
      </w:pPr>
      <w:bookmarkStart w:id="1495" w:name="_Toc4578629"/>
      <w:bookmarkStart w:id="1496" w:name="_Toc27728318"/>
      <w:bookmarkStart w:id="1497" w:name="_Toc176353640"/>
      <w:r w:rsidRPr="00FC08AF">
        <w:rPr>
          <w:noProof/>
          <w:lang w:eastAsia="ko-KR"/>
        </w:rPr>
        <w:t>10</w:t>
      </w:r>
      <w:r w:rsidRPr="00FC08AF">
        <w:rPr>
          <w:noProof/>
        </w:rPr>
        <w:t>.2.</w:t>
      </w:r>
      <w:r w:rsidRPr="00FC08AF">
        <w:rPr>
          <w:noProof/>
          <w:lang w:eastAsia="ko-KR"/>
        </w:rPr>
        <w:t>16B</w:t>
      </w:r>
      <w:r w:rsidRPr="00FC08AF">
        <w:rPr>
          <w:noProof/>
          <w:lang w:eastAsia="ko-KR"/>
        </w:rPr>
        <w:tab/>
      </w:r>
      <w:r w:rsidRPr="00FC08AF">
        <w:rPr>
          <w:noProof/>
        </w:rPr>
        <w:t>/</w:t>
      </w:r>
      <w:r w:rsidRPr="00FC08AF">
        <w:rPr>
          <w:i/>
          <w:iCs/>
          <w:noProof/>
        </w:rPr>
        <w:t>&lt;x&gt;</w:t>
      </w:r>
      <w:r w:rsidRPr="00FC08AF">
        <w:rPr>
          <w:noProof/>
        </w:rPr>
        <w:t>/&lt;x&gt;/Common/</w:t>
      </w:r>
      <w:r w:rsidRPr="00FC08AF">
        <w:rPr>
          <w:noProof/>
          <w:lang w:eastAsia="ko-KR"/>
        </w:rPr>
        <w:t>OnetoOne/UserList</w:t>
      </w:r>
      <w:bookmarkEnd w:id="1495"/>
      <w:bookmarkEnd w:id="1496"/>
      <w:bookmarkEnd w:id="1497"/>
    </w:p>
    <w:p w14:paraId="0C7214A9"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.2.16B</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52A165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8F3D29" w14:textId="77777777" w:rsidR="003F26BC" w:rsidRPr="00FC08AF" w:rsidRDefault="003F26BC" w:rsidP="00FC10EA">
            <w:pPr>
              <w:rPr>
                <w:rFonts w:ascii="Arial" w:hAnsi="Arial" w:cs="Arial"/>
                <w:noProof/>
                <w:sz w:val="18"/>
                <w:szCs w:val="18"/>
              </w:rPr>
            </w:pPr>
            <w:r w:rsidRPr="00FC08AF">
              <w:rPr>
                <w:noProof/>
              </w:rPr>
              <w:t>&lt;x&gt;/Common/</w:t>
            </w:r>
            <w:r w:rsidRPr="00FC08AF">
              <w:rPr>
                <w:noProof/>
                <w:lang w:eastAsia="ko-KR"/>
              </w:rPr>
              <w:t>OnetoOne/UserList</w:t>
            </w:r>
          </w:p>
        </w:tc>
      </w:tr>
      <w:tr w:rsidR="003F26BC" w:rsidRPr="00FC08AF" w14:paraId="2ABA278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A846F9"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794D9"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6333A"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3593"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C2BD5"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A65A4" w14:textId="77777777" w:rsidR="003F26BC" w:rsidRPr="00FC08AF" w:rsidRDefault="003F26BC" w:rsidP="00FC10EA">
            <w:pPr>
              <w:jc w:val="center"/>
              <w:rPr>
                <w:rFonts w:ascii="Arial" w:hAnsi="Arial" w:cs="Arial"/>
                <w:b/>
                <w:noProof/>
                <w:sz w:val="18"/>
                <w:szCs w:val="18"/>
              </w:rPr>
            </w:pPr>
          </w:p>
        </w:tc>
      </w:tr>
      <w:tr w:rsidR="003F26BC" w:rsidRPr="00FC08AF" w14:paraId="689019E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C70C4"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EE48C"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2A46E"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AD413"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694A5"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1838A" w14:textId="77777777" w:rsidR="003F26BC" w:rsidRPr="00FC08AF" w:rsidRDefault="003F26BC" w:rsidP="00FC10EA">
            <w:pPr>
              <w:jc w:val="center"/>
              <w:rPr>
                <w:b/>
                <w:noProof/>
              </w:rPr>
            </w:pPr>
          </w:p>
        </w:tc>
      </w:tr>
      <w:tr w:rsidR="003F26BC" w:rsidRPr="00FC08AF" w14:paraId="4C2610C0"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3D90EB"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ED92D1"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 xml:space="preserve">is a placeholder for a list of MCData users who can be involved in an on-network or off-network </w:t>
            </w:r>
            <w:r w:rsidRPr="00FC08AF">
              <w:rPr>
                <w:noProof/>
              </w:rPr>
              <w:t xml:space="preserve">MCData </w:t>
            </w:r>
            <w:r w:rsidRPr="00FC08AF">
              <w:rPr>
                <w:noProof/>
                <w:lang w:eastAsia="ko-KR"/>
              </w:rPr>
              <w:t>one-to-one transaction.</w:t>
            </w:r>
          </w:p>
        </w:tc>
      </w:tr>
    </w:tbl>
    <w:p w14:paraId="6B5D71C2" w14:textId="77777777" w:rsidR="003F26BC" w:rsidRPr="00FC08AF" w:rsidRDefault="003F26BC" w:rsidP="003F26BC">
      <w:pPr>
        <w:rPr>
          <w:noProof/>
        </w:rPr>
      </w:pPr>
    </w:p>
    <w:p w14:paraId="7AE221C6" w14:textId="77777777" w:rsidR="003F26BC" w:rsidRPr="00FC08AF" w:rsidRDefault="003F26BC" w:rsidP="003F26BC">
      <w:pPr>
        <w:pStyle w:val="Heading3"/>
        <w:rPr>
          <w:noProof/>
          <w:lang w:eastAsia="ko-KR"/>
        </w:rPr>
      </w:pPr>
      <w:bookmarkStart w:id="1498" w:name="_Toc4578630"/>
      <w:bookmarkStart w:id="1499" w:name="_Toc27728319"/>
      <w:bookmarkStart w:id="1500" w:name="_Toc176353641"/>
      <w:r w:rsidRPr="00FC08AF">
        <w:rPr>
          <w:noProof/>
          <w:lang w:eastAsia="ko-KR"/>
        </w:rPr>
        <w:t>10</w:t>
      </w:r>
      <w:r w:rsidRPr="00FC08AF">
        <w:rPr>
          <w:noProof/>
        </w:rPr>
        <w:t>.2.1</w:t>
      </w:r>
      <w:r w:rsidRPr="00FC08AF">
        <w:rPr>
          <w:noProof/>
          <w:lang w:eastAsia="ko-KR"/>
        </w:rPr>
        <w:t>6C</w:t>
      </w:r>
      <w:r w:rsidRPr="00FC08AF">
        <w:rPr>
          <w:noProof/>
        </w:rPr>
        <w:tab/>
        <w:t>/</w:t>
      </w:r>
      <w:r w:rsidRPr="00FC08AF">
        <w:rPr>
          <w:i/>
          <w:iCs/>
          <w:noProof/>
        </w:rPr>
        <w:t>&lt;x&gt;</w:t>
      </w:r>
      <w:r w:rsidRPr="00FC08AF">
        <w:rPr>
          <w:noProof/>
        </w:rPr>
        <w:t>/&lt;x&gt;/Common/OnetoOne/UserList/&lt;x&gt;</w:t>
      </w:r>
      <w:bookmarkEnd w:id="1498"/>
      <w:bookmarkEnd w:id="1499"/>
      <w:bookmarkEnd w:id="1500"/>
    </w:p>
    <w:p w14:paraId="5036A456"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.2.16C</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/Common/OnetoOne/UserList/&lt;x&gt;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3F26BC" w:rsidRPr="00FC08AF" w14:paraId="7463D96F" w14:textId="77777777" w:rsidTr="00FC10EA">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B4B5760"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/&lt;x&gt;</w:t>
            </w:r>
          </w:p>
        </w:tc>
      </w:tr>
      <w:tr w:rsidR="003F26BC" w:rsidRPr="00FC08AF" w14:paraId="6701248E" w14:textId="77777777" w:rsidTr="00FC10EA">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599762E" w14:textId="77777777" w:rsidR="003F26BC" w:rsidRPr="00FC08AF"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78A1E" w14:textId="77777777" w:rsidR="003F26BC" w:rsidRPr="00FC08AF" w:rsidRDefault="003F26BC" w:rsidP="00FC10EA">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7EB5" w14:textId="77777777" w:rsidR="003F26BC" w:rsidRPr="00FC08AF" w:rsidRDefault="003F26BC" w:rsidP="00FC10EA">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CF7A" w14:textId="77777777" w:rsidR="003F26BC" w:rsidRPr="00FC08AF" w:rsidRDefault="003F26BC" w:rsidP="00FC10EA">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3607A" w14:textId="77777777" w:rsidR="003F26BC" w:rsidRPr="00FC08AF" w:rsidRDefault="003F26BC" w:rsidP="00FC10EA">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468E40A" w14:textId="77777777" w:rsidR="003F26BC" w:rsidRPr="00FC08AF" w:rsidRDefault="003F26BC" w:rsidP="00FC10EA">
            <w:pPr>
              <w:jc w:val="center"/>
              <w:rPr>
                <w:rFonts w:ascii="Arial" w:hAnsi="Arial" w:cs="Arial"/>
                <w:b/>
                <w:noProof/>
                <w:sz w:val="18"/>
                <w:szCs w:val="18"/>
              </w:rPr>
            </w:pPr>
          </w:p>
        </w:tc>
      </w:tr>
      <w:tr w:rsidR="003F26BC" w:rsidRPr="00FC08AF" w14:paraId="6347DD7B" w14:textId="77777777" w:rsidTr="00FC10EA">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1E43C05" w14:textId="77777777" w:rsidR="003F26BC" w:rsidRPr="00FC08AF"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F5CE4" w14:textId="77777777" w:rsidR="003F26BC" w:rsidRPr="00FC08AF" w:rsidRDefault="003F26BC" w:rsidP="00FC10EA">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B5ED5" w14:textId="77777777" w:rsidR="003F26BC" w:rsidRPr="00FC08AF" w:rsidRDefault="003F26BC" w:rsidP="00FC10EA">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20092" w14:textId="77777777" w:rsidR="003F26BC" w:rsidRPr="00FC08AF" w:rsidRDefault="003F26BC" w:rsidP="00FC10EA">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CD029" w14:textId="77777777" w:rsidR="003F26BC" w:rsidRPr="00FC08AF" w:rsidRDefault="003F26BC" w:rsidP="00FC10EA">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51A76AF" w14:textId="77777777" w:rsidR="003F26BC" w:rsidRPr="00FC08AF" w:rsidRDefault="003F26BC" w:rsidP="00FC10EA">
            <w:pPr>
              <w:jc w:val="center"/>
              <w:rPr>
                <w:b/>
                <w:noProof/>
              </w:rPr>
            </w:pPr>
          </w:p>
        </w:tc>
      </w:tr>
      <w:tr w:rsidR="003F26BC" w:rsidRPr="00FC08AF" w14:paraId="00426CBD" w14:textId="77777777" w:rsidTr="00FC10EA">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708A394" w14:textId="77777777" w:rsidR="003F26BC" w:rsidRPr="00FC08AF" w:rsidRDefault="003F26BC" w:rsidP="00FC10EA">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785430"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is a placeholder for one or more list of MCData users who can be involved in an on-network or off-network MCData one-to-one transaction.</w:t>
            </w:r>
          </w:p>
        </w:tc>
      </w:tr>
    </w:tbl>
    <w:p w14:paraId="0F524417" w14:textId="77777777" w:rsidR="003F26BC" w:rsidRPr="00FC08AF" w:rsidRDefault="003F26BC" w:rsidP="003F26BC">
      <w:pPr>
        <w:rPr>
          <w:noProof/>
        </w:rPr>
      </w:pPr>
    </w:p>
    <w:p w14:paraId="620AD286" w14:textId="77777777" w:rsidR="003F26BC" w:rsidRPr="00FC08AF" w:rsidRDefault="003F26BC" w:rsidP="003F26BC">
      <w:pPr>
        <w:pStyle w:val="Heading3"/>
        <w:rPr>
          <w:noProof/>
          <w:lang w:eastAsia="ko-KR"/>
        </w:rPr>
      </w:pPr>
      <w:bookmarkStart w:id="1501" w:name="_Toc4578631"/>
      <w:bookmarkStart w:id="1502" w:name="_Toc27728320"/>
      <w:bookmarkStart w:id="1503" w:name="_Toc176353642"/>
      <w:r w:rsidRPr="00FC08AF">
        <w:rPr>
          <w:noProof/>
          <w:lang w:eastAsia="ko-KR"/>
        </w:rPr>
        <w:t>10</w:t>
      </w:r>
      <w:r w:rsidRPr="00FC08AF">
        <w:rPr>
          <w:noProof/>
        </w:rPr>
        <w:t>.2.1</w:t>
      </w:r>
      <w:r w:rsidRPr="00FC08AF">
        <w:rPr>
          <w:noProof/>
          <w:lang w:eastAsia="ko-KR"/>
        </w:rPr>
        <w:t>6D</w:t>
      </w:r>
      <w:r w:rsidRPr="00FC08AF">
        <w:rPr>
          <w:noProof/>
        </w:rPr>
        <w:tab/>
        <w:t>/</w:t>
      </w:r>
      <w:r w:rsidRPr="00FC08AF">
        <w:rPr>
          <w:i/>
          <w:iCs/>
          <w:noProof/>
        </w:rPr>
        <w:t>&lt;x&gt;</w:t>
      </w:r>
      <w:r w:rsidRPr="00FC08AF">
        <w:rPr>
          <w:noProof/>
        </w:rPr>
        <w:t>/&lt;x&gt;/Common/OnetoOne/UserList/&lt;x&gt;/Entry</w:t>
      </w:r>
      <w:bookmarkEnd w:id="1501"/>
      <w:bookmarkEnd w:id="1502"/>
      <w:bookmarkEnd w:id="1503"/>
    </w:p>
    <w:p w14:paraId="543B3A8A"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.2.16D</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/Common/OnetoOne/UserList/&lt;x&gt;/Entry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16B6495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41B47E" w14:textId="77777777" w:rsidR="003F26BC" w:rsidRPr="00FC08AF" w:rsidRDefault="003F26BC" w:rsidP="00FC10EA">
            <w:pPr>
              <w:rPr>
                <w:rFonts w:ascii="Arial" w:hAnsi="Arial" w:cs="Arial"/>
                <w:noProof/>
                <w:sz w:val="18"/>
                <w:szCs w:val="18"/>
              </w:rPr>
            </w:pPr>
            <w:r w:rsidRPr="00FC08AF">
              <w:rPr>
                <w:noProof/>
              </w:rPr>
              <w:t>&lt;x&gt;/Common/OnetoOne/UserList/&lt;x&gt;/Entry</w:t>
            </w:r>
          </w:p>
        </w:tc>
      </w:tr>
      <w:tr w:rsidR="003F26BC" w:rsidRPr="00FC08AF" w14:paraId="2F3D767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28B3AC"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1AD3E"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0029C"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0E167"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183E"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02C49D" w14:textId="77777777" w:rsidR="003F26BC" w:rsidRPr="00FC08AF" w:rsidRDefault="003F26BC" w:rsidP="00FC10EA">
            <w:pPr>
              <w:jc w:val="center"/>
              <w:rPr>
                <w:rFonts w:ascii="Arial" w:hAnsi="Arial" w:cs="Arial"/>
                <w:b/>
                <w:noProof/>
                <w:sz w:val="18"/>
                <w:szCs w:val="18"/>
              </w:rPr>
            </w:pPr>
          </w:p>
        </w:tc>
      </w:tr>
      <w:tr w:rsidR="003F26BC" w:rsidRPr="00FC08AF" w14:paraId="06AAF0E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61B8D"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BE123"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8F1A7"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B69EA"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AEC1C"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D0A731" w14:textId="77777777" w:rsidR="003F26BC" w:rsidRPr="00FC08AF" w:rsidRDefault="003F26BC" w:rsidP="00FC10EA">
            <w:pPr>
              <w:jc w:val="center"/>
              <w:rPr>
                <w:b/>
                <w:noProof/>
              </w:rPr>
            </w:pPr>
          </w:p>
        </w:tc>
      </w:tr>
      <w:tr w:rsidR="003F26BC" w:rsidRPr="00FC08AF" w14:paraId="040F34B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E8DE3A"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25122"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is a placeholder for one or more MCData users who can be involved in an on-network or off-network MCData one-to-one transaction.</w:t>
            </w:r>
          </w:p>
        </w:tc>
      </w:tr>
    </w:tbl>
    <w:p w14:paraId="5665D5CD" w14:textId="77777777" w:rsidR="003F26BC" w:rsidRPr="00FC08AF" w:rsidRDefault="003F26BC" w:rsidP="003F26BC">
      <w:pPr>
        <w:rPr>
          <w:noProof/>
        </w:rPr>
      </w:pPr>
    </w:p>
    <w:p w14:paraId="1BC7EF58" w14:textId="77777777" w:rsidR="003F26BC" w:rsidRPr="00FC08AF" w:rsidRDefault="003F26BC" w:rsidP="003F26BC">
      <w:pPr>
        <w:pStyle w:val="Heading3"/>
        <w:rPr>
          <w:noProof/>
          <w:lang w:eastAsia="ko-KR"/>
        </w:rPr>
      </w:pPr>
      <w:bookmarkStart w:id="1504" w:name="_Toc4578632"/>
      <w:bookmarkStart w:id="1505" w:name="_Toc27728321"/>
      <w:bookmarkStart w:id="1506" w:name="_Toc176353643"/>
      <w:r w:rsidRPr="00FC08AF">
        <w:rPr>
          <w:noProof/>
          <w:lang w:eastAsia="ko-KR"/>
        </w:rPr>
        <w:t>10</w:t>
      </w:r>
      <w:r w:rsidRPr="00FC08AF">
        <w:rPr>
          <w:noProof/>
        </w:rPr>
        <w:t>.2.1</w:t>
      </w:r>
      <w:r w:rsidRPr="00FC08AF">
        <w:rPr>
          <w:noProof/>
          <w:lang w:eastAsia="ko-KR"/>
        </w:rPr>
        <w:t>6E</w:t>
      </w:r>
      <w:r w:rsidR="001731DE" w:rsidRPr="00FC08AF">
        <w:rPr>
          <w:noProof/>
          <w:lang w:eastAsia="ko-KR"/>
        </w:rPr>
        <w:tab/>
      </w:r>
      <w:r w:rsidRPr="00FC08AF">
        <w:rPr>
          <w:noProof/>
        </w:rPr>
        <w:t>/</w:t>
      </w:r>
      <w:r w:rsidRPr="00FC08AF">
        <w:rPr>
          <w:i/>
          <w:iCs/>
          <w:noProof/>
        </w:rPr>
        <w:t>&lt;x&gt;</w:t>
      </w:r>
      <w:r w:rsidRPr="00FC08AF">
        <w:rPr>
          <w:noProof/>
        </w:rPr>
        <w:t>/&lt;x&gt;/Common/OnetoOne/UserList/&lt;x&gt;/Entry/MCDataID</w:t>
      </w:r>
      <w:bookmarkEnd w:id="1504"/>
      <w:bookmarkEnd w:id="1505"/>
      <w:bookmarkEnd w:id="1506"/>
    </w:p>
    <w:p w14:paraId="6035BC96"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.2.16E.1: /</w:t>
      </w:r>
      <w:r w:rsidRPr="00FC08AF">
        <w:rPr>
          <w:i/>
          <w:iCs/>
          <w:noProof/>
        </w:rPr>
        <w:t>&lt;x&gt;</w:t>
      </w:r>
      <w:r w:rsidRPr="00FC08AF">
        <w:rPr>
          <w:noProof/>
        </w:rPr>
        <w:t>/</w:t>
      </w:r>
      <w:r w:rsidRPr="00FC08AF">
        <w:rPr>
          <w:noProof/>
          <w:lang w:eastAsia="ko-KR"/>
        </w:rPr>
        <w:t>&lt;x&gt;</w:t>
      </w:r>
      <w:r w:rsidRPr="00FC08AF">
        <w:rPr>
          <w:noProof/>
        </w:rPr>
        <w:t>/Common/OnetoOne/UserList/&lt;x&gt;/Entry/MCDataID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334EE16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90BA7C" w14:textId="77777777" w:rsidR="003F26BC" w:rsidRPr="00FC08AF" w:rsidRDefault="003F26BC" w:rsidP="00FC10EA">
            <w:pPr>
              <w:rPr>
                <w:rFonts w:ascii="Arial" w:hAnsi="Arial" w:cs="Arial"/>
                <w:noProof/>
                <w:sz w:val="18"/>
                <w:szCs w:val="18"/>
              </w:rPr>
            </w:pPr>
            <w:r w:rsidRPr="00FC08AF">
              <w:rPr>
                <w:noProof/>
              </w:rPr>
              <w:t>&lt;x&gt;/Common/</w:t>
            </w:r>
            <w:r w:rsidRPr="00FC08AF">
              <w:rPr>
                <w:noProof/>
                <w:lang w:eastAsia="ko-KR"/>
              </w:rPr>
              <w:t>OnetoOne/UserList</w:t>
            </w:r>
            <w:r w:rsidRPr="00FC08AF">
              <w:rPr>
                <w:noProof/>
              </w:rPr>
              <w:t>/&lt;x&gt;/Entry/MCDataID</w:t>
            </w:r>
          </w:p>
        </w:tc>
      </w:tr>
      <w:tr w:rsidR="003F26BC" w:rsidRPr="00FC08AF" w14:paraId="1E1A70B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A8C73"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B1C07"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F02F3"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0E5EA"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205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729DBE" w14:textId="77777777" w:rsidR="003F26BC" w:rsidRPr="00FC08AF" w:rsidRDefault="003F26BC" w:rsidP="00FC10EA">
            <w:pPr>
              <w:jc w:val="center"/>
              <w:rPr>
                <w:rFonts w:ascii="Arial" w:hAnsi="Arial" w:cs="Arial"/>
                <w:b/>
                <w:noProof/>
                <w:sz w:val="18"/>
                <w:szCs w:val="18"/>
              </w:rPr>
            </w:pPr>
          </w:p>
        </w:tc>
      </w:tr>
      <w:tr w:rsidR="003F26BC" w:rsidRPr="00FC08AF" w14:paraId="5199898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21B00"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D400"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BC75D"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BF994"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25E7C"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AF8BF9" w14:textId="77777777" w:rsidR="003F26BC" w:rsidRPr="00FC08AF" w:rsidRDefault="003F26BC" w:rsidP="00FC10EA">
            <w:pPr>
              <w:jc w:val="center"/>
              <w:rPr>
                <w:b/>
                <w:noProof/>
              </w:rPr>
            </w:pPr>
          </w:p>
        </w:tc>
      </w:tr>
      <w:tr w:rsidR="003F26BC" w:rsidRPr="00FC08AF" w14:paraId="1DB0141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3DD11E"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C33E9"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0700654C" w14:textId="77777777" w:rsidR="00DA1DFA" w:rsidRPr="00FC08AF" w:rsidRDefault="00DA1DFA" w:rsidP="00DA1DFA">
      <w:pPr>
        <w:rPr>
          <w:noProof/>
          <w:lang w:eastAsia="ko-KR"/>
        </w:rPr>
      </w:pPr>
    </w:p>
    <w:p w14:paraId="353ABB89" w14:textId="77777777" w:rsidR="003F26BC" w:rsidRPr="00FC08AF" w:rsidRDefault="003F26BC" w:rsidP="003F26BC">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29394B54" w14:textId="77777777" w:rsidR="003F26BC" w:rsidRPr="00FC08AF" w:rsidRDefault="003F26BC" w:rsidP="003F26BC">
      <w:pPr>
        <w:pStyle w:val="Heading3"/>
        <w:rPr>
          <w:noProof/>
          <w:lang w:eastAsia="ko-KR"/>
        </w:rPr>
      </w:pPr>
      <w:bookmarkStart w:id="1507" w:name="_Toc4578633"/>
      <w:bookmarkStart w:id="1508" w:name="_Toc27728322"/>
      <w:bookmarkStart w:id="1509" w:name="_Toc176353644"/>
      <w:r w:rsidRPr="00FC08AF">
        <w:rPr>
          <w:noProof/>
          <w:lang w:eastAsia="ko-KR"/>
        </w:rPr>
        <w:t>10</w:t>
      </w:r>
      <w:r w:rsidRPr="00FC08AF">
        <w:rPr>
          <w:noProof/>
        </w:rPr>
        <w:t>.2.</w:t>
      </w:r>
      <w:r w:rsidRPr="00FC08AF">
        <w:rPr>
          <w:noProof/>
          <w:lang w:eastAsia="ko-KR"/>
        </w:rPr>
        <w:t>16F</w:t>
      </w:r>
      <w:r w:rsidRPr="00FC08AF">
        <w:rPr>
          <w:noProof/>
        </w:rPr>
        <w:tab/>
        <w:t>/</w:t>
      </w:r>
      <w:r w:rsidRPr="00FC08AF">
        <w:rPr>
          <w:i/>
          <w:iCs/>
          <w:noProof/>
        </w:rPr>
        <w:t>&lt;x&gt;</w:t>
      </w:r>
      <w:r w:rsidRPr="00FC08AF">
        <w:rPr>
          <w:noProof/>
        </w:rPr>
        <w:t>/&lt;x&gt;/Common/OnetoOne/UserList/&lt;x&gt;/Entry/DiscoveryGroupID</w:t>
      </w:r>
      <w:bookmarkEnd w:id="1507"/>
      <w:bookmarkEnd w:id="1508"/>
      <w:bookmarkEnd w:id="1509"/>
    </w:p>
    <w:p w14:paraId="160B9B77"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.2.16F.1: /</w:t>
      </w:r>
      <w:r w:rsidRPr="00FC08AF">
        <w:rPr>
          <w:i/>
          <w:iCs/>
          <w:noProof/>
        </w:rPr>
        <w:t>&lt;x&gt;</w:t>
      </w:r>
      <w:r w:rsidRPr="00FC08AF">
        <w:rPr>
          <w:noProof/>
        </w:rPr>
        <w:t>/</w:t>
      </w:r>
      <w:r w:rsidRPr="00FC08AF">
        <w:rPr>
          <w:noProof/>
          <w:lang w:eastAsia="ko-KR"/>
        </w:rPr>
        <w:t>&lt;x&gt;</w:t>
      </w:r>
      <w:r w:rsidRPr="00FC08AF">
        <w:rPr>
          <w:noProof/>
        </w:rPr>
        <w:t>/Common/OnetoOne/UserList/&lt;x&gt;/Entry/DiscoveryGroupID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355985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57DA11" w14:textId="77777777" w:rsidR="003F26BC" w:rsidRPr="00FC08AF" w:rsidRDefault="003F26BC" w:rsidP="00FC10EA">
            <w:pPr>
              <w:rPr>
                <w:rFonts w:ascii="Arial" w:hAnsi="Arial" w:cs="Arial"/>
                <w:noProof/>
                <w:sz w:val="18"/>
                <w:szCs w:val="18"/>
              </w:rPr>
            </w:pPr>
            <w:r w:rsidRPr="00FC08AF">
              <w:rPr>
                <w:noProof/>
              </w:rPr>
              <w:t>&lt;x&gt;/Common/OnetoOne/UserList/&lt;x&gt;/Entry/DiscoveryGroupID</w:t>
            </w:r>
          </w:p>
        </w:tc>
      </w:tr>
      <w:tr w:rsidR="003F26BC" w:rsidRPr="00FC08AF" w14:paraId="041B0BD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C29282"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B4897"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C87A5"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CA707"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0621A"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705FE1" w14:textId="77777777" w:rsidR="003F26BC" w:rsidRPr="00FC08AF" w:rsidRDefault="003F26BC" w:rsidP="00FC10EA">
            <w:pPr>
              <w:jc w:val="center"/>
              <w:rPr>
                <w:rFonts w:ascii="Arial" w:hAnsi="Arial" w:cs="Arial"/>
                <w:b/>
                <w:noProof/>
                <w:sz w:val="18"/>
                <w:szCs w:val="18"/>
              </w:rPr>
            </w:pPr>
          </w:p>
        </w:tc>
      </w:tr>
      <w:tr w:rsidR="003F26BC" w:rsidRPr="00FC08AF" w14:paraId="17E5555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A0F292"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693DE"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39AC4"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5395B" w14:textId="77777777" w:rsidR="003F26BC" w:rsidRPr="00FC08AF" w:rsidRDefault="003F26BC" w:rsidP="00FC10EA">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61E1F"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9E385E" w14:textId="77777777" w:rsidR="003F26BC" w:rsidRPr="00FC08AF" w:rsidRDefault="003F26BC" w:rsidP="00FC10EA">
            <w:pPr>
              <w:jc w:val="center"/>
              <w:rPr>
                <w:b/>
                <w:noProof/>
              </w:rPr>
            </w:pPr>
          </w:p>
        </w:tc>
      </w:tr>
      <w:tr w:rsidR="003F26BC" w:rsidRPr="00FC08AF" w14:paraId="58C2798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72FA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BB5BEE"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a </w:t>
            </w:r>
            <w:r w:rsidRPr="00FC08AF">
              <w:rPr>
                <w:rFonts w:eastAsia="SimSun"/>
                <w:noProof/>
                <w:lang w:eastAsia="zh-CN"/>
              </w:rPr>
              <w:t>discovery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37BCEF22" w14:textId="77777777" w:rsidR="00DA1DFA" w:rsidRPr="00FC08AF" w:rsidRDefault="00DA1DFA" w:rsidP="00DA1DFA">
      <w:pPr>
        <w:rPr>
          <w:noProof/>
          <w:lang w:eastAsia="ko-KR"/>
        </w:rPr>
      </w:pPr>
    </w:p>
    <w:p w14:paraId="662EC2F1" w14:textId="77777777" w:rsidR="003F26BC" w:rsidRPr="00FC08AF" w:rsidRDefault="003F26BC" w:rsidP="003F26BC">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2AF97E5B" w14:textId="77777777" w:rsidR="003F26BC" w:rsidRPr="00FC08AF" w:rsidRDefault="003F26BC" w:rsidP="003F26BC">
      <w:pPr>
        <w:pStyle w:val="Heading3"/>
        <w:rPr>
          <w:noProof/>
          <w:lang w:eastAsia="ko-KR"/>
        </w:rPr>
      </w:pPr>
      <w:bookmarkStart w:id="1510" w:name="_Toc4578634"/>
      <w:bookmarkStart w:id="1511" w:name="_Toc27728323"/>
      <w:bookmarkStart w:id="1512" w:name="_Toc176353645"/>
      <w:r w:rsidRPr="00FC08AF">
        <w:rPr>
          <w:noProof/>
          <w:lang w:eastAsia="ko-KR"/>
        </w:rPr>
        <w:t>10</w:t>
      </w:r>
      <w:r w:rsidRPr="00FC08AF">
        <w:rPr>
          <w:noProof/>
        </w:rPr>
        <w:t>.2.</w:t>
      </w:r>
      <w:r w:rsidRPr="00FC08AF">
        <w:rPr>
          <w:noProof/>
          <w:lang w:eastAsia="ko-KR"/>
        </w:rPr>
        <w:t>16G</w:t>
      </w:r>
      <w:r w:rsidRPr="00FC08AF">
        <w:rPr>
          <w:noProof/>
        </w:rPr>
        <w:tab/>
        <w:t>/</w:t>
      </w:r>
      <w:r w:rsidRPr="00FC08AF">
        <w:rPr>
          <w:i/>
          <w:iCs/>
          <w:noProof/>
        </w:rPr>
        <w:t>&lt;x&gt;</w:t>
      </w:r>
      <w:r w:rsidRPr="00FC08AF">
        <w:rPr>
          <w:noProof/>
        </w:rPr>
        <w:t>/&lt;x&gt;/</w:t>
      </w:r>
      <w:r w:rsidRPr="00FC08AF">
        <w:rPr>
          <w:noProof/>
          <w:lang w:eastAsia="ko-KR"/>
        </w:rPr>
        <w:t>Common/OnetoOne/UserList/&lt;x&gt;/Entry/</w:t>
      </w:r>
      <w:r w:rsidRPr="00FC08AF">
        <w:rPr>
          <w:noProof/>
        </w:rPr>
        <w:t>UserInfoID</w:t>
      </w:r>
      <w:bookmarkEnd w:id="1510"/>
      <w:bookmarkEnd w:id="1511"/>
      <w:bookmarkEnd w:id="1512"/>
    </w:p>
    <w:p w14:paraId="407124A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.2.16G.1: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r w:rsidRPr="00FC08AF">
        <w:rPr>
          <w:noProof/>
        </w:rPr>
        <w:t>/&lt;x&gt;/Entry/UserInfoID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7"/>
        <w:gridCol w:w="2271"/>
      </w:tblGrid>
      <w:tr w:rsidR="003F26BC" w:rsidRPr="00FC08AF" w14:paraId="6DA0C5A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96F779"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UserInfoID</w:t>
            </w:r>
          </w:p>
        </w:tc>
      </w:tr>
      <w:tr w:rsidR="003F26BC" w:rsidRPr="00FC08AF" w14:paraId="10A7DEFE" w14:textId="77777777" w:rsidTr="00FC10EA">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4BCAA82D" w14:textId="77777777" w:rsidR="003F26BC" w:rsidRPr="00FC08AF"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29566" w14:textId="77777777" w:rsidR="003F26BC" w:rsidRPr="00FC08AF" w:rsidRDefault="003F26BC" w:rsidP="00FC10EA">
            <w:pPr>
              <w:pStyle w:val="TAC"/>
              <w:rPr>
                <w:noProof/>
              </w:rPr>
            </w:pPr>
            <w:r w:rsidRPr="00FC08AF">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A35BB" w14:textId="77777777" w:rsidR="003F26BC" w:rsidRPr="00FC08AF" w:rsidRDefault="003F26BC" w:rsidP="00FC10EA">
            <w:pPr>
              <w:pStyle w:val="TAC"/>
              <w:rPr>
                <w:noProof/>
              </w:rPr>
            </w:pPr>
            <w:r w:rsidRPr="00FC08AF">
              <w:rPr>
                <w:noProof/>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C324E" w14:textId="77777777" w:rsidR="003F26BC" w:rsidRPr="00FC08AF" w:rsidRDefault="003F26BC" w:rsidP="00FC10EA">
            <w:pPr>
              <w:pStyle w:val="TAC"/>
              <w:rPr>
                <w:noProof/>
              </w:rPr>
            </w:pPr>
            <w:r w:rsidRPr="00FC08AF">
              <w:rPr>
                <w:noProof/>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2BF56" w14:textId="77777777" w:rsidR="003F26BC" w:rsidRPr="00FC08AF" w:rsidRDefault="003F26BC" w:rsidP="00FC10EA">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F1340C0" w14:textId="77777777" w:rsidR="003F26BC" w:rsidRPr="00FC08AF" w:rsidRDefault="003F26BC" w:rsidP="00FC10EA">
            <w:pPr>
              <w:jc w:val="center"/>
              <w:rPr>
                <w:rFonts w:ascii="Arial" w:hAnsi="Arial" w:cs="Arial"/>
                <w:b/>
                <w:noProof/>
                <w:sz w:val="18"/>
                <w:szCs w:val="18"/>
              </w:rPr>
            </w:pPr>
          </w:p>
        </w:tc>
      </w:tr>
      <w:tr w:rsidR="003F26BC" w:rsidRPr="00FC08AF" w14:paraId="27BD7627" w14:textId="77777777" w:rsidTr="00FC10EA">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13227691" w14:textId="77777777" w:rsidR="003F26BC" w:rsidRPr="00FC08AF"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464F" w14:textId="77777777" w:rsidR="003F26BC" w:rsidRPr="00FC08AF" w:rsidRDefault="003F26BC" w:rsidP="00FC10EA">
            <w:pPr>
              <w:pStyle w:val="TAC"/>
              <w:rPr>
                <w:noProof/>
              </w:rPr>
            </w:pPr>
            <w:r w:rsidRPr="00FC08AF">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50FEE" w14:textId="77777777" w:rsidR="003F26BC" w:rsidRPr="00FC08AF" w:rsidRDefault="003F26BC" w:rsidP="00FC10EA">
            <w:pPr>
              <w:pStyle w:val="TAC"/>
              <w:rPr>
                <w:noProof/>
              </w:rPr>
            </w:pPr>
            <w:r w:rsidRPr="00FC08AF">
              <w:rPr>
                <w:noProof/>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0DF05" w14:textId="77777777" w:rsidR="003F26BC" w:rsidRPr="00FC08AF" w:rsidRDefault="003F26BC" w:rsidP="00FC10EA">
            <w:pPr>
              <w:pStyle w:val="TAC"/>
              <w:rPr>
                <w:noProof/>
              </w:rPr>
            </w:pPr>
            <w:r w:rsidRPr="00FC08AF">
              <w:rPr>
                <w:noProof/>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8C08C" w14:textId="77777777" w:rsidR="003F26BC" w:rsidRPr="00FC08AF" w:rsidRDefault="003F26BC" w:rsidP="00FC10EA">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6AF8CE8" w14:textId="77777777" w:rsidR="003F26BC" w:rsidRPr="00FC08AF" w:rsidRDefault="003F26BC" w:rsidP="00FC10EA">
            <w:pPr>
              <w:jc w:val="center"/>
              <w:rPr>
                <w:b/>
                <w:noProof/>
              </w:rPr>
            </w:pPr>
          </w:p>
        </w:tc>
      </w:tr>
      <w:tr w:rsidR="003F26BC" w:rsidRPr="00FC08AF" w14:paraId="11093B76" w14:textId="77777777" w:rsidTr="00FC10EA">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2A6A6FCA" w14:textId="77777777" w:rsidR="003F26BC" w:rsidRPr="00FC08AF" w:rsidRDefault="003F26BC" w:rsidP="00FC10EA">
            <w:pPr>
              <w:jc w:val="center"/>
              <w:rPr>
                <w:b/>
                <w:noProof/>
              </w:rPr>
            </w:pPr>
          </w:p>
        </w:tc>
        <w:tc>
          <w:tcPr>
            <w:tcW w:w="920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4F6602" w14:textId="77777777" w:rsidR="003F26BC" w:rsidRPr="00FC08AF" w:rsidRDefault="003F26BC" w:rsidP="00FC10EA">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2A3AE474" w14:textId="77777777" w:rsidR="003F26BC" w:rsidRPr="00FC08AF" w:rsidRDefault="003F26BC" w:rsidP="003F26BC">
      <w:pPr>
        <w:rPr>
          <w:noProof/>
        </w:rPr>
      </w:pPr>
    </w:p>
    <w:p w14:paraId="305AEDAA" w14:textId="77777777" w:rsidR="003F26BC" w:rsidRPr="00FC08AF" w:rsidRDefault="003F26BC" w:rsidP="003F26BC">
      <w:pPr>
        <w:pStyle w:val="Heading3"/>
        <w:rPr>
          <w:noProof/>
          <w:lang w:eastAsia="ko-KR"/>
        </w:rPr>
      </w:pPr>
      <w:bookmarkStart w:id="1513" w:name="_Toc4578635"/>
      <w:bookmarkStart w:id="1514" w:name="_Toc27728324"/>
      <w:bookmarkStart w:id="1515" w:name="_Toc176353646"/>
      <w:r w:rsidRPr="00FC08AF">
        <w:rPr>
          <w:noProof/>
        </w:rPr>
        <w:t>10.2.16H</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Common/OnetoOne/UserList/&lt;x&gt;/Entry</w:t>
      </w:r>
      <w:r w:rsidRPr="00FC08AF">
        <w:rPr>
          <w:noProof/>
        </w:rPr>
        <w:t>/</w:t>
      </w:r>
      <w:r w:rsidR="00C65F51" w:rsidRPr="00FC08AF">
        <w:rPr>
          <w:noProof/>
        </w:rPr>
        <w:br/>
      </w:r>
      <w:r w:rsidRPr="00FC08AF">
        <w:rPr>
          <w:noProof/>
          <w:lang w:eastAsia="ko-KR"/>
        </w:rPr>
        <w:t>MCDataIDKMSURI</w:t>
      </w:r>
      <w:bookmarkEnd w:id="1513"/>
      <w:bookmarkEnd w:id="1514"/>
      <w:bookmarkEnd w:id="1515"/>
    </w:p>
    <w:p w14:paraId="2B5C5D17"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2.16H.1: /</w:t>
      </w:r>
      <w:r w:rsidRPr="00FC08AF">
        <w:rPr>
          <w:i/>
          <w:iCs/>
          <w:noProof/>
        </w:rPr>
        <w:t>&lt;x&gt;</w:t>
      </w:r>
      <w:r w:rsidRPr="00FC08AF">
        <w:rPr>
          <w:noProof/>
        </w:rPr>
        <w:t>/</w:t>
      </w:r>
      <w:r w:rsidRPr="00FC08AF">
        <w:rPr>
          <w:noProof/>
          <w:lang w:eastAsia="ko-KR"/>
        </w:rPr>
        <w:t>&lt;x&gt;/</w:t>
      </w:r>
      <w:r w:rsidRPr="00FC08AF">
        <w:rPr>
          <w:noProof/>
        </w:rPr>
        <w:t>Common/OnetoOne/UserList/&lt;x&gt;/Entry/</w:t>
      </w:r>
      <w:r w:rsidRPr="00FC08AF">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75CA26A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6BF607" w14:textId="77777777" w:rsidR="003F26BC" w:rsidRPr="00FC08AF" w:rsidRDefault="003F26BC" w:rsidP="00FC10EA">
            <w:pPr>
              <w:rPr>
                <w:rFonts w:ascii="Arial" w:hAnsi="Arial" w:cs="Arial"/>
                <w:noProof/>
                <w:sz w:val="18"/>
                <w:szCs w:val="18"/>
                <w:lang w:eastAsia="ko-KR"/>
              </w:rPr>
            </w:pPr>
            <w:r w:rsidRPr="00FC08AF">
              <w:rPr>
                <w:noProof/>
              </w:rPr>
              <w:t>&lt;x&gt;/Common</w:t>
            </w:r>
            <w:r w:rsidRPr="00FC08AF">
              <w:rPr>
                <w:noProof/>
                <w:lang w:eastAsia="ko-KR"/>
              </w:rPr>
              <w:t>/OnetoOne/UserList/&lt;x&gt;/Entry/MCDataUserIDKMSURI</w:t>
            </w:r>
          </w:p>
        </w:tc>
      </w:tr>
      <w:tr w:rsidR="003F26BC" w:rsidRPr="00FC08AF" w14:paraId="20FF89C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39089D"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C614E"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DA0E2"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FD1B"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7CA2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30FBC" w14:textId="77777777" w:rsidR="003F26BC" w:rsidRPr="00FC08AF" w:rsidRDefault="003F26BC" w:rsidP="00FC10EA">
            <w:pPr>
              <w:jc w:val="center"/>
              <w:rPr>
                <w:rFonts w:ascii="Arial" w:hAnsi="Arial" w:cs="Arial"/>
                <w:b/>
                <w:noProof/>
                <w:sz w:val="18"/>
                <w:szCs w:val="18"/>
              </w:rPr>
            </w:pPr>
          </w:p>
        </w:tc>
      </w:tr>
      <w:tr w:rsidR="003F26BC" w:rsidRPr="00FC08AF" w14:paraId="295EDF35"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5528AE"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65416" w14:textId="77777777" w:rsidR="003F26BC" w:rsidRPr="00FC08AF" w:rsidRDefault="003F26BC" w:rsidP="00FC10EA">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47E4C"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0D31" w14:textId="77777777" w:rsidR="003F26BC" w:rsidRPr="00FC08AF" w:rsidRDefault="003F26BC"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CD3A4"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FEEF5" w14:textId="77777777" w:rsidR="003F26BC" w:rsidRPr="00FC08AF" w:rsidRDefault="003F26BC" w:rsidP="00FC10EA">
            <w:pPr>
              <w:jc w:val="center"/>
              <w:rPr>
                <w:b/>
                <w:noProof/>
              </w:rPr>
            </w:pPr>
          </w:p>
        </w:tc>
      </w:tr>
      <w:tr w:rsidR="003F26BC" w:rsidRPr="00FC08AF" w14:paraId="55B7628E"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5C28E"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25944E" w14:textId="77777777" w:rsidR="003F26BC" w:rsidRPr="00FC08AF" w:rsidRDefault="003F26BC" w:rsidP="00FC10EA">
            <w:pPr>
              <w:rPr>
                <w:noProof/>
                <w:lang w:eastAsia="ko-KR"/>
              </w:rPr>
            </w:pPr>
            <w:r w:rsidRPr="00FC08AF">
              <w:rPr>
                <w:noProof/>
              </w:rPr>
              <w:t>This leaf node indicates key management server URI for the security domain of the MCData user of an MCData user that the configured MCData user is authorised to initiate a one-to-one communication with.</w:t>
            </w:r>
          </w:p>
        </w:tc>
      </w:tr>
    </w:tbl>
    <w:p w14:paraId="774CC2EA" w14:textId="77777777" w:rsidR="00DA1DFA" w:rsidRPr="00FC08AF" w:rsidRDefault="00DA1DFA" w:rsidP="00DA1DFA">
      <w:pPr>
        <w:rPr>
          <w:noProof/>
          <w:lang w:eastAsia="ko-KR"/>
        </w:rPr>
      </w:pPr>
    </w:p>
    <w:p w14:paraId="56DE8956"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2478BAC" w14:textId="77777777" w:rsidR="003F26BC" w:rsidRPr="00FC08AF" w:rsidRDefault="003F26BC" w:rsidP="003F26BC">
      <w:pPr>
        <w:pStyle w:val="Heading3"/>
        <w:rPr>
          <w:noProof/>
          <w:lang w:eastAsia="ko-KR"/>
        </w:rPr>
      </w:pPr>
      <w:bookmarkStart w:id="1516" w:name="_Toc4578636"/>
      <w:bookmarkStart w:id="1517" w:name="_Toc27728325"/>
      <w:bookmarkStart w:id="1518" w:name="_Toc176353647"/>
      <w:r w:rsidRPr="00FC08AF">
        <w:rPr>
          <w:noProof/>
          <w:lang w:eastAsia="ko-KR"/>
        </w:rPr>
        <w:lastRenderedPageBreak/>
        <w:t>10</w:t>
      </w:r>
      <w:r w:rsidRPr="00FC08AF">
        <w:rPr>
          <w:noProof/>
        </w:rPr>
        <w:t>.2.</w:t>
      </w:r>
      <w:r w:rsidRPr="00FC08AF">
        <w:rPr>
          <w:noProof/>
          <w:lang w:eastAsia="ko-KR"/>
        </w:rPr>
        <w:t>16I</w:t>
      </w:r>
      <w:r w:rsidRPr="00FC08AF">
        <w:rPr>
          <w:noProof/>
        </w:rPr>
        <w:tab/>
        <w:t>/</w:t>
      </w:r>
      <w:r w:rsidRPr="00FC08AF">
        <w:rPr>
          <w:i/>
          <w:iCs/>
          <w:noProof/>
        </w:rPr>
        <w:t>&lt;x&gt;</w:t>
      </w: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DisplayName</w:t>
      </w:r>
      <w:bookmarkEnd w:id="1516"/>
      <w:bookmarkEnd w:id="1517"/>
      <w:bookmarkEnd w:id="1518"/>
    </w:p>
    <w:p w14:paraId="7DC620BE"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.2.16I.1: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8AA480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E3225E"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DisplayName</w:t>
            </w:r>
          </w:p>
        </w:tc>
      </w:tr>
      <w:tr w:rsidR="003F26BC" w:rsidRPr="00FC08AF" w14:paraId="00A5CDA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9A83F3"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4AC5C"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53046"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9A1A9"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74AA"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E74DEF" w14:textId="77777777" w:rsidR="003F26BC" w:rsidRPr="00FC08AF" w:rsidRDefault="003F26BC" w:rsidP="00FC10EA">
            <w:pPr>
              <w:jc w:val="center"/>
              <w:rPr>
                <w:rFonts w:ascii="Arial" w:hAnsi="Arial" w:cs="Arial"/>
                <w:b/>
                <w:noProof/>
                <w:sz w:val="18"/>
                <w:szCs w:val="18"/>
              </w:rPr>
            </w:pPr>
          </w:p>
        </w:tc>
      </w:tr>
      <w:tr w:rsidR="003F26BC" w:rsidRPr="00FC08AF" w14:paraId="4E3B63ED"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FA9F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D702"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D180E"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0B0FF"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2F8C2"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0E074F" w14:textId="77777777" w:rsidR="003F26BC" w:rsidRPr="00FC08AF" w:rsidRDefault="003F26BC" w:rsidP="00FC10EA">
            <w:pPr>
              <w:jc w:val="center"/>
              <w:rPr>
                <w:b/>
                <w:noProof/>
              </w:rPr>
            </w:pPr>
          </w:p>
        </w:tc>
      </w:tr>
      <w:tr w:rsidR="003F26BC" w:rsidRPr="00FC08AF" w14:paraId="7CD0E65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75493F"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87E109" w14:textId="77777777" w:rsidR="003F26BC" w:rsidRPr="00FC08AF" w:rsidRDefault="003F26BC" w:rsidP="00FC10EA">
            <w:pPr>
              <w:rPr>
                <w:noProof/>
                <w:lang w:eastAsia="ko-KR"/>
              </w:rPr>
            </w:pPr>
            <w:r w:rsidRPr="00FC08AF">
              <w:rPr>
                <w:noProof/>
              </w:rPr>
              <w:t>This leaf node contains a human readable name</w:t>
            </w:r>
            <w:r w:rsidRPr="00FC08AF">
              <w:rPr>
                <w:noProof/>
                <w:lang w:eastAsia="ko-KR"/>
              </w:rPr>
              <w:t>.</w:t>
            </w:r>
          </w:p>
        </w:tc>
      </w:tr>
    </w:tbl>
    <w:p w14:paraId="752284A7" w14:textId="77777777" w:rsidR="003F26BC" w:rsidRPr="00FC08AF" w:rsidRDefault="003F26BC" w:rsidP="003F26BC">
      <w:pPr>
        <w:rPr>
          <w:noProof/>
        </w:rPr>
      </w:pPr>
    </w:p>
    <w:p w14:paraId="4847F912" w14:textId="77777777" w:rsidR="006F494F" w:rsidRPr="00FC08AF" w:rsidRDefault="006F494F" w:rsidP="006F494F">
      <w:pPr>
        <w:pStyle w:val="Heading3"/>
        <w:rPr>
          <w:noProof/>
          <w:lang w:eastAsia="ko-KR"/>
        </w:rPr>
      </w:pPr>
      <w:bookmarkStart w:id="1519" w:name="_Toc4578637"/>
      <w:bookmarkStart w:id="1520" w:name="_Toc27728326"/>
      <w:bookmarkStart w:id="1521" w:name="_Toc176353648"/>
      <w:r w:rsidRPr="00FC08AF">
        <w:rPr>
          <w:noProof/>
        </w:rPr>
        <w:t>10.2.1</w:t>
      </w:r>
      <w:r w:rsidRPr="00FC08AF">
        <w:rPr>
          <w:noProof/>
          <w:lang w:eastAsia="ko-KR"/>
        </w:rPr>
        <w:t>7</w:t>
      </w:r>
      <w:r w:rsidRPr="00FC08AF">
        <w:rPr>
          <w:noProof/>
        </w:rPr>
        <w:tab/>
        <w:t>/</w:t>
      </w:r>
      <w:r w:rsidRPr="00FC08AF">
        <w:rPr>
          <w:i/>
          <w:iCs/>
          <w:noProof/>
        </w:rPr>
        <w:t>&lt;x&gt;</w:t>
      </w:r>
      <w:r w:rsidRPr="00FC08AF">
        <w:rPr>
          <w:noProof/>
        </w:rPr>
        <w:t>/</w:t>
      </w:r>
      <w:r w:rsidRPr="00FC08AF">
        <w:rPr>
          <w:i/>
          <w:iCs/>
          <w:noProof/>
        </w:rPr>
        <w:t>&lt;x&gt;</w:t>
      </w:r>
      <w:r w:rsidRPr="00FC08AF">
        <w:rPr>
          <w:noProof/>
        </w:rPr>
        <w:t>/Common/FileDistribution</w:t>
      </w:r>
      <w:bookmarkEnd w:id="1519"/>
      <w:bookmarkEnd w:id="1520"/>
      <w:bookmarkEnd w:id="1521"/>
    </w:p>
    <w:p w14:paraId="0C2B11D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Common/FileDistribution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47F3EF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591B75" w14:textId="77777777" w:rsidR="006F494F" w:rsidRPr="00FC08AF" w:rsidRDefault="006F494F" w:rsidP="003A70BF">
            <w:pPr>
              <w:rPr>
                <w:rFonts w:ascii="Arial" w:hAnsi="Arial" w:cs="Arial"/>
                <w:noProof/>
                <w:sz w:val="18"/>
                <w:szCs w:val="18"/>
              </w:rPr>
            </w:pPr>
            <w:r w:rsidRPr="00FC08AF">
              <w:rPr>
                <w:noProof/>
              </w:rPr>
              <w:t>&lt;x&gt;/Common/FileDistribution</w:t>
            </w:r>
          </w:p>
        </w:tc>
      </w:tr>
      <w:tr w:rsidR="006F494F" w:rsidRPr="00FC08AF" w14:paraId="015FE59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FF72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A6AF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5611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B6C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DABF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3AF899" w14:textId="77777777" w:rsidR="006F494F" w:rsidRPr="00FC08AF" w:rsidRDefault="006F494F" w:rsidP="003A70BF">
            <w:pPr>
              <w:jc w:val="center"/>
              <w:rPr>
                <w:rFonts w:ascii="Arial" w:hAnsi="Arial" w:cs="Arial"/>
                <w:b/>
                <w:noProof/>
                <w:sz w:val="18"/>
                <w:szCs w:val="18"/>
              </w:rPr>
            </w:pPr>
          </w:p>
        </w:tc>
      </w:tr>
      <w:tr w:rsidR="006F494F" w:rsidRPr="00FC08AF" w14:paraId="0FE5F06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F6B94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F9FB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EB4C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AF25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FD39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15157B" w14:textId="77777777" w:rsidR="006F494F" w:rsidRPr="00FC08AF" w:rsidRDefault="006F494F" w:rsidP="003A70BF">
            <w:pPr>
              <w:jc w:val="center"/>
              <w:rPr>
                <w:b/>
                <w:noProof/>
              </w:rPr>
            </w:pPr>
          </w:p>
        </w:tc>
      </w:tr>
      <w:tr w:rsidR="006F494F" w:rsidRPr="00FC08AF" w14:paraId="34FA4DE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44FF7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08E308"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w:t>
            </w:r>
            <w:r w:rsidRPr="00FC08AF">
              <w:rPr>
                <w:noProof/>
                <w:lang w:eastAsia="ko-KR"/>
              </w:rPr>
              <w:t>file distribution configuration.</w:t>
            </w:r>
          </w:p>
        </w:tc>
      </w:tr>
    </w:tbl>
    <w:p w14:paraId="018A5C0B" w14:textId="77777777" w:rsidR="00DA1DFA" w:rsidRPr="00FC08AF" w:rsidRDefault="00DA1DFA" w:rsidP="00DA1DFA">
      <w:pPr>
        <w:rPr>
          <w:noProof/>
          <w:lang w:eastAsia="ko-KR"/>
        </w:rPr>
      </w:pPr>
      <w:bookmarkStart w:id="1522" w:name="_Toc4578638"/>
      <w:bookmarkStart w:id="1523" w:name="_Toc27728327"/>
    </w:p>
    <w:p w14:paraId="33F9B5C7" w14:textId="77777777" w:rsidR="006F494F" w:rsidRPr="00FC08AF" w:rsidRDefault="006F494F" w:rsidP="006F494F">
      <w:pPr>
        <w:pStyle w:val="Heading3"/>
        <w:rPr>
          <w:noProof/>
          <w:lang w:eastAsia="ko-KR"/>
        </w:rPr>
      </w:pPr>
      <w:bookmarkStart w:id="1524" w:name="_Toc176353649"/>
      <w:r w:rsidRPr="00FC08AF">
        <w:rPr>
          <w:noProof/>
          <w:lang w:eastAsia="ko-KR"/>
        </w:rPr>
        <w:t>10.</w:t>
      </w:r>
      <w:r w:rsidRPr="00FC08AF">
        <w:rPr>
          <w:noProof/>
        </w:rPr>
        <w:t>2.</w:t>
      </w:r>
      <w:r w:rsidRPr="00FC08AF">
        <w:rPr>
          <w:noProof/>
          <w:lang w:eastAsia="ko-KR"/>
        </w:rPr>
        <w:t>18</w:t>
      </w:r>
      <w:r w:rsidRPr="00FC08AF">
        <w:rPr>
          <w:noProof/>
        </w:rPr>
        <w:tab/>
        <w:t>/</w:t>
      </w:r>
      <w:r w:rsidRPr="00FC08AF">
        <w:rPr>
          <w:i/>
          <w:iCs/>
          <w:noProof/>
        </w:rPr>
        <w:t>&lt;x&gt;</w:t>
      </w:r>
      <w:r w:rsidRPr="00FC08AF">
        <w:rPr>
          <w:noProof/>
        </w:rPr>
        <w:t>/&lt;x&gt;/Common/</w:t>
      </w:r>
      <w:r w:rsidRPr="00FC08AF">
        <w:rPr>
          <w:noProof/>
          <w:lang w:eastAsia="ko-KR"/>
        </w:rPr>
        <w:t>FileDistribution/CancelList</w:t>
      </w:r>
      <w:bookmarkEnd w:id="1522"/>
      <w:bookmarkEnd w:id="1523"/>
      <w:bookmarkEnd w:id="1524"/>
    </w:p>
    <w:p w14:paraId="0DBF4FB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Common/FileDistribution/CancelList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D538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625148"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p>
        </w:tc>
      </w:tr>
      <w:tr w:rsidR="006F494F" w:rsidRPr="00FC08AF" w14:paraId="413D24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EA73E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CF85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63B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3BF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686D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70AA2C" w14:textId="77777777" w:rsidR="006F494F" w:rsidRPr="00FC08AF" w:rsidRDefault="006F494F" w:rsidP="003A70BF">
            <w:pPr>
              <w:jc w:val="center"/>
              <w:rPr>
                <w:rFonts w:ascii="Arial" w:hAnsi="Arial" w:cs="Arial"/>
                <w:b/>
                <w:noProof/>
                <w:sz w:val="18"/>
                <w:szCs w:val="18"/>
              </w:rPr>
            </w:pPr>
          </w:p>
        </w:tc>
      </w:tr>
      <w:tr w:rsidR="006F494F" w:rsidRPr="00FC08AF" w14:paraId="19C6B7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A6F21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2652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03CB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75D94"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DC9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C027E1" w14:textId="77777777" w:rsidR="006F494F" w:rsidRPr="00FC08AF" w:rsidRDefault="006F494F" w:rsidP="003A70BF">
            <w:pPr>
              <w:jc w:val="center"/>
              <w:rPr>
                <w:b/>
                <w:noProof/>
              </w:rPr>
            </w:pPr>
          </w:p>
        </w:tc>
      </w:tr>
      <w:tr w:rsidR="006F494F" w:rsidRPr="00FC08AF" w14:paraId="254A7D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8553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E9681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for a list of MCData user(s) this MCData user is allowed to cancel </w:t>
            </w:r>
            <w:r w:rsidRPr="00FC08AF">
              <w:rPr>
                <w:noProof/>
              </w:rPr>
              <w:t>distribution of files beings sent or waiting to be sent.</w:t>
            </w:r>
          </w:p>
        </w:tc>
      </w:tr>
    </w:tbl>
    <w:p w14:paraId="35C0D7C8" w14:textId="77777777" w:rsidR="00DA1DFA" w:rsidRPr="00FC08AF" w:rsidRDefault="00DA1DFA" w:rsidP="00DA1DFA">
      <w:pPr>
        <w:rPr>
          <w:noProof/>
          <w:lang w:eastAsia="ko-KR"/>
        </w:rPr>
      </w:pPr>
      <w:bookmarkStart w:id="1525" w:name="_Toc4578639"/>
      <w:bookmarkStart w:id="1526" w:name="_Toc27728328"/>
    </w:p>
    <w:p w14:paraId="4222E9E6" w14:textId="77777777" w:rsidR="006F494F" w:rsidRPr="00FC08AF" w:rsidRDefault="006F494F" w:rsidP="006F494F">
      <w:pPr>
        <w:pStyle w:val="Heading3"/>
        <w:rPr>
          <w:noProof/>
          <w:lang w:eastAsia="ko-KR"/>
        </w:rPr>
      </w:pPr>
      <w:bookmarkStart w:id="1527" w:name="_Toc176353650"/>
      <w:r w:rsidRPr="00FC08AF">
        <w:rPr>
          <w:noProof/>
          <w:lang w:eastAsia="ko-KR"/>
        </w:rPr>
        <w:t>10.</w:t>
      </w:r>
      <w:r w:rsidRPr="00FC08AF">
        <w:rPr>
          <w:noProof/>
        </w:rPr>
        <w:t>2.1</w:t>
      </w:r>
      <w:r w:rsidRPr="00FC08AF">
        <w:rPr>
          <w:noProof/>
          <w:lang w:eastAsia="ko-KR"/>
        </w:rPr>
        <w:t>9</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w:t>
      </w:r>
      <w:bookmarkEnd w:id="1525"/>
      <w:bookmarkEnd w:id="1526"/>
      <w:bookmarkEnd w:id="1527"/>
    </w:p>
    <w:p w14:paraId="5073F90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FC08AF" w14:paraId="7FC50D5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C24EDD7"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r w:rsidRPr="00FC08AF">
              <w:rPr>
                <w:noProof/>
              </w:rPr>
              <w:t>/&lt;x&gt;</w:t>
            </w:r>
          </w:p>
        </w:tc>
      </w:tr>
      <w:tr w:rsidR="006F494F" w:rsidRPr="00FC08AF" w14:paraId="5F93D389"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9DEAAB" w14:textId="77777777" w:rsidR="006F494F" w:rsidRPr="00FC08AF"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08C25" w14:textId="77777777" w:rsidR="006F494F" w:rsidRPr="00FC08AF" w:rsidRDefault="006F494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D421C" w14:textId="77777777" w:rsidR="006F494F" w:rsidRPr="00FC08AF" w:rsidRDefault="006F494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DD767" w14:textId="77777777" w:rsidR="006F494F" w:rsidRPr="00FC08AF" w:rsidRDefault="006F494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8333" w14:textId="77777777" w:rsidR="006F494F" w:rsidRPr="00FC08AF" w:rsidRDefault="006F494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E4F343D" w14:textId="77777777" w:rsidR="006F494F" w:rsidRPr="00FC08AF" w:rsidRDefault="006F494F" w:rsidP="003A70BF">
            <w:pPr>
              <w:jc w:val="center"/>
              <w:rPr>
                <w:rFonts w:ascii="Arial" w:hAnsi="Arial" w:cs="Arial"/>
                <w:b/>
                <w:noProof/>
                <w:sz w:val="18"/>
                <w:szCs w:val="18"/>
              </w:rPr>
            </w:pPr>
          </w:p>
        </w:tc>
      </w:tr>
      <w:tr w:rsidR="006F494F" w:rsidRPr="00FC08AF" w14:paraId="3CFE593F"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2724A2" w14:textId="77777777" w:rsidR="006F494F" w:rsidRPr="00FC08AF"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529FB" w14:textId="77777777" w:rsidR="006F494F" w:rsidRPr="00FC08AF" w:rsidRDefault="006F494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82E78" w14:textId="77777777" w:rsidR="006F494F" w:rsidRPr="00FC08AF" w:rsidRDefault="006F494F" w:rsidP="003A70BF">
            <w:pPr>
              <w:pStyle w:val="TAC"/>
              <w:rPr>
                <w:noProof/>
              </w:rPr>
            </w:pPr>
            <w:r w:rsidRPr="00FC08AF">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B727B" w14:textId="77777777" w:rsidR="006F494F" w:rsidRPr="00FC08AF" w:rsidRDefault="006F494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3BE0F" w14:textId="77777777" w:rsidR="006F494F" w:rsidRPr="00FC08AF" w:rsidRDefault="006F494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83F3C6F" w14:textId="77777777" w:rsidR="006F494F" w:rsidRPr="00FC08AF" w:rsidRDefault="006F494F" w:rsidP="003A70BF">
            <w:pPr>
              <w:jc w:val="center"/>
              <w:rPr>
                <w:b/>
                <w:noProof/>
              </w:rPr>
            </w:pPr>
          </w:p>
        </w:tc>
      </w:tr>
      <w:tr w:rsidR="006F494F" w:rsidRPr="00FC08AF" w14:paraId="121AE2A8"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4B2A773" w14:textId="77777777" w:rsidR="006F494F" w:rsidRPr="00FC08AF"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CE86E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list of MCData users this MCData user is allowed to cancel distribution of files beings sent or waiting to be sent.</w:t>
            </w:r>
          </w:p>
        </w:tc>
      </w:tr>
    </w:tbl>
    <w:p w14:paraId="2C75EF1F" w14:textId="77777777" w:rsidR="00DA1DFA" w:rsidRPr="00FC08AF" w:rsidRDefault="00DA1DFA" w:rsidP="00DA1DFA">
      <w:pPr>
        <w:rPr>
          <w:noProof/>
          <w:lang w:eastAsia="ko-KR"/>
        </w:rPr>
      </w:pPr>
      <w:bookmarkStart w:id="1528" w:name="_Toc4578640"/>
      <w:bookmarkStart w:id="1529" w:name="_Toc27728329"/>
    </w:p>
    <w:p w14:paraId="4363328E" w14:textId="77777777" w:rsidR="006F494F" w:rsidRPr="00FC08AF" w:rsidRDefault="006F494F" w:rsidP="006F494F">
      <w:pPr>
        <w:pStyle w:val="Heading3"/>
        <w:rPr>
          <w:noProof/>
          <w:lang w:eastAsia="ko-KR"/>
        </w:rPr>
      </w:pPr>
      <w:bookmarkStart w:id="1530" w:name="_Toc176353651"/>
      <w:r w:rsidRPr="00FC08AF">
        <w:rPr>
          <w:noProof/>
          <w:lang w:eastAsia="ko-KR"/>
        </w:rPr>
        <w:t>10.</w:t>
      </w:r>
      <w:r w:rsidRPr="00FC08AF">
        <w:rPr>
          <w:noProof/>
        </w:rPr>
        <w:t>2.20</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w:t>
      </w:r>
      <w:bookmarkEnd w:id="1528"/>
      <w:bookmarkEnd w:id="1529"/>
      <w:bookmarkEnd w:id="1530"/>
    </w:p>
    <w:p w14:paraId="4F975790"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63040B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71151"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r w:rsidRPr="00FC08AF">
              <w:rPr>
                <w:noProof/>
              </w:rPr>
              <w:t>/&lt;x&gt;/Entry</w:t>
            </w:r>
          </w:p>
        </w:tc>
      </w:tr>
      <w:tr w:rsidR="006F494F" w:rsidRPr="00FC08AF" w14:paraId="2DA3B4C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309DA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CE75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395C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69ED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9190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827A89" w14:textId="77777777" w:rsidR="006F494F" w:rsidRPr="00FC08AF" w:rsidRDefault="006F494F" w:rsidP="003A70BF">
            <w:pPr>
              <w:jc w:val="center"/>
              <w:rPr>
                <w:rFonts w:ascii="Arial" w:hAnsi="Arial" w:cs="Arial"/>
                <w:b/>
                <w:noProof/>
                <w:sz w:val="18"/>
                <w:szCs w:val="18"/>
              </w:rPr>
            </w:pPr>
          </w:p>
        </w:tc>
      </w:tr>
      <w:tr w:rsidR="006F494F" w:rsidRPr="00FC08AF" w14:paraId="21B3039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5C374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5C9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A0F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E0AE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544B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A90F0B" w14:textId="77777777" w:rsidR="006F494F" w:rsidRPr="00FC08AF" w:rsidRDefault="006F494F" w:rsidP="003A70BF">
            <w:pPr>
              <w:jc w:val="center"/>
              <w:rPr>
                <w:b/>
                <w:noProof/>
              </w:rPr>
            </w:pPr>
          </w:p>
        </w:tc>
      </w:tr>
      <w:tr w:rsidR="006F494F" w:rsidRPr="00FC08AF" w14:paraId="5D8B574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9EB07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E3DC6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MCData users this MCData user is allowed to cancel distribution of files beings sent or waiting to be sent.</w:t>
            </w:r>
          </w:p>
        </w:tc>
      </w:tr>
    </w:tbl>
    <w:p w14:paraId="459FFBEF" w14:textId="77777777" w:rsidR="00DA1DFA" w:rsidRPr="00FC08AF" w:rsidRDefault="00DA1DFA" w:rsidP="00DA1DFA">
      <w:pPr>
        <w:rPr>
          <w:noProof/>
          <w:lang w:eastAsia="ko-KR"/>
        </w:rPr>
      </w:pPr>
      <w:bookmarkStart w:id="1531" w:name="_Toc4578641"/>
      <w:bookmarkStart w:id="1532" w:name="_Toc27728330"/>
    </w:p>
    <w:p w14:paraId="2590E20F" w14:textId="77777777" w:rsidR="006F494F" w:rsidRPr="00FC08AF" w:rsidRDefault="006F494F" w:rsidP="006F494F">
      <w:pPr>
        <w:pStyle w:val="Heading3"/>
        <w:rPr>
          <w:noProof/>
          <w:lang w:eastAsia="ko-KR"/>
        </w:rPr>
      </w:pPr>
      <w:bookmarkStart w:id="1533" w:name="_Toc176353652"/>
      <w:r w:rsidRPr="00FC08AF">
        <w:rPr>
          <w:noProof/>
          <w:lang w:eastAsia="ko-KR"/>
        </w:rPr>
        <w:lastRenderedPageBreak/>
        <w:t>10.</w:t>
      </w:r>
      <w:r w:rsidRPr="00FC08AF">
        <w:rPr>
          <w:noProof/>
        </w:rPr>
        <w:t>2.21</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/&lt;x&gt;/Entry/MCDataID</w:t>
      </w:r>
      <w:bookmarkEnd w:id="1531"/>
      <w:bookmarkEnd w:id="1532"/>
      <w:bookmarkEnd w:id="1533"/>
    </w:p>
    <w:p w14:paraId="423D11F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C8F62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E6491B" w14:textId="77777777" w:rsidR="006F494F" w:rsidRPr="00FC08AF" w:rsidRDefault="006F494F" w:rsidP="003A70BF">
            <w:pPr>
              <w:rPr>
                <w:rFonts w:ascii="Arial" w:hAnsi="Arial" w:cs="Arial"/>
                <w:noProof/>
                <w:sz w:val="18"/>
                <w:szCs w:val="18"/>
              </w:rPr>
            </w:pPr>
            <w:r w:rsidRPr="00FC08AF">
              <w:rPr>
                <w:noProof/>
              </w:rPr>
              <w:t>&lt;x&gt;/Common/FileDistribution/CancelList/&lt;x&gt;/Entry/MCDataID</w:t>
            </w:r>
          </w:p>
        </w:tc>
      </w:tr>
      <w:tr w:rsidR="006F494F" w:rsidRPr="00FC08AF" w14:paraId="16DE62C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7A1D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794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87B4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EE57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675A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AB6214" w14:textId="77777777" w:rsidR="006F494F" w:rsidRPr="00FC08AF" w:rsidRDefault="006F494F" w:rsidP="003A70BF">
            <w:pPr>
              <w:jc w:val="center"/>
              <w:rPr>
                <w:rFonts w:ascii="Arial" w:hAnsi="Arial" w:cs="Arial"/>
                <w:b/>
                <w:noProof/>
                <w:sz w:val="18"/>
                <w:szCs w:val="18"/>
              </w:rPr>
            </w:pPr>
          </w:p>
        </w:tc>
      </w:tr>
      <w:tr w:rsidR="006F494F" w:rsidRPr="00FC08AF" w14:paraId="5B7C89C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000A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6AFEA"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746F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B9E2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FC94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9E46A" w14:textId="77777777" w:rsidR="006F494F" w:rsidRPr="00FC08AF" w:rsidRDefault="006F494F" w:rsidP="003A70BF">
            <w:pPr>
              <w:jc w:val="center"/>
              <w:rPr>
                <w:b/>
                <w:noProof/>
              </w:rPr>
            </w:pPr>
          </w:p>
        </w:tc>
      </w:tr>
      <w:tr w:rsidR="006F494F" w:rsidRPr="00FC08AF" w14:paraId="7381037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BD836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66316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376FEDE3" w14:textId="77777777" w:rsidR="00DA1DFA" w:rsidRPr="00FC08AF" w:rsidRDefault="00DA1DFA" w:rsidP="00DA1DFA">
      <w:pPr>
        <w:rPr>
          <w:noProof/>
          <w:lang w:eastAsia="ko-KR"/>
        </w:rPr>
      </w:pPr>
    </w:p>
    <w:p w14:paraId="5C05F3B5"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B634337" w14:textId="77777777" w:rsidR="003F26BC" w:rsidRPr="00FC08AF" w:rsidRDefault="003F26BC" w:rsidP="003F26BC">
      <w:pPr>
        <w:pStyle w:val="Heading3"/>
        <w:rPr>
          <w:noProof/>
          <w:lang w:eastAsia="ko-KR"/>
        </w:rPr>
      </w:pPr>
      <w:bookmarkStart w:id="1534" w:name="_Toc4578642"/>
      <w:bookmarkStart w:id="1535" w:name="_Toc27728331"/>
      <w:bookmarkStart w:id="1536" w:name="_Toc176353653"/>
      <w:r w:rsidRPr="00FC08AF">
        <w:rPr>
          <w:noProof/>
          <w:lang w:eastAsia="ko-KR"/>
        </w:rPr>
        <w:t>10.</w:t>
      </w:r>
      <w:r w:rsidRPr="00FC08AF">
        <w:rPr>
          <w:noProof/>
        </w:rPr>
        <w:t>2.21A</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w:t>
      </w:r>
      <w:r w:rsidR="00C65F51" w:rsidRPr="00FC08AF">
        <w:rPr>
          <w:noProof/>
        </w:rPr>
        <w:br/>
      </w:r>
      <w:r w:rsidRPr="00FC08AF">
        <w:rPr>
          <w:noProof/>
        </w:rPr>
        <w:t>MCDataIDKMSURI</w:t>
      </w:r>
      <w:bookmarkEnd w:id="1534"/>
      <w:bookmarkEnd w:id="1535"/>
      <w:bookmarkEnd w:id="1536"/>
    </w:p>
    <w:p w14:paraId="5A16745D"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21A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/&lt;x&gt;/Entry/MCDataIDKMSURI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4A4E1589"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7AF678" w14:textId="77777777" w:rsidR="003F26BC" w:rsidRPr="00FC08AF" w:rsidRDefault="003F26BC" w:rsidP="00FC10EA">
            <w:pPr>
              <w:rPr>
                <w:rFonts w:ascii="Arial" w:hAnsi="Arial" w:cs="Arial"/>
                <w:noProof/>
                <w:sz w:val="18"/>
                <w:szCs w:val="18"/>
              </w:rPr>
            </w:pPr>
            <w:r w:rsidRPr="00FC08AF">
              <w:rPr>
                <w:noProof/>
              </w:rPr>
              <w:t>&lt;x&gt;/Common/FileDistribution/CancelList/&lt;x&gt;/Entry/MCDataIDKMSURI</w:t>
            </w:r>
          </w:p>
        </w:tc>
      </w:tr>
      <w:tr w:rsidR="003F26BC" w:rsidRPr="00FC08AF" w14:paraId="154E021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D0E99"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5D7A8"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F3DD"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E4916"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CF1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93C088" w14:textId="77777777" w:rsidR="003F26BC" w:rsidRPr="00FC08AF" w:rsidRDefault="003F26BC" w:rsidP="00FC10EA">
            <w:pPr>
              <w:jc w:val="center"/>
              <w:rPr>
                <w:rFonts w:ascii="Arial" w:hAnsi="Arial" w:cs="Arial"/>
                <w:b/>
                <w:noProof/>
                <w:sz w:val="18"/>
                <w:szCs w:val="18"/>
              </w:rPr>
            </w:pPr>
          </w:p>
        </w:tc>
      </w:tr>
      <w:tr w:rsidR="003F26BC" w:rsidRPr="00FC08AF" w14:paraId="0EF0B29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B205C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4F865"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9DE48"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154B6"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B9AD0"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AF0F75" w14:textId="77777777" w:rsidR="003F26BC" w:rsidRPr="00FC08AF" w:rsidRDefault="003F26BC" w:rsidP="00FC10EA">
            <w:pPr>
              <w:jc w:val="center"/>
              <w:rPr>
                <w:b/>
                <w:noProof/>
              </w:rPr>
            </w:pPr>
          </w:p>
        </w:tc>
      </w:tr>
      <w:tr w:rsidR="003F26BC" w:rsidRPr="00FC08AF" w14:paraId="44C4C83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FF9EA6"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7619B3" w14:textId="77777777" w:rsidR="003F26BC" w:rsidRPr="00FC08AF" w:rsidRDefault="003F26BC" w:rsidP="00FC10EA">
            <w:pPr>
              <w:rPr>
                <w:noProof/>
                <w:lang w:eastAsia="ko-KR"/>
              </w:rPr>
            </w:pPr>
            <w:r w:rsidRPr="00FC08AF">
              <w:rPr>
                <w:noProof/>
              </w:rPr>
              <w:t>This leaf node indicates key management server URI for the security domain of the MCData user of an MCData user that the configured MCData user is authorised to cancel distribution of files being sent or waiting to be sent.</w:t>
            </w:r>
          </w:p>
        </w:tc>
      </w:tr>
    </w:tbl>
    <w:p w14:paraId="4C428854" w14:textId="77777777" w:rsidR="00DA1DFA" w:rsidRPr="00FC08AF" w:rsidRDefault="00DA1DFA" w:rsidP="00DA1DFA">
      <w:pPr>
        <w:rPr>
          <w:noProof/>
          <w:lang w:eastAsia="ko-KR"/>
        </w:rPr>
      </w:pPr>
    </w:p>
    <w:p w14:paraId="2F74D2E3"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FCB162C" w14:textId="77777777" w:rsidR="006F494F" w:rsidRPr="00FC08AF" w:rsidRDefault="006F494F" w:rsidP="006F494F">
      <w:pPr>
        <w:pStyle w:val="Heading3"/>
        <w:rPr>
          <w:noProof/>
          <w:lang w:eastAsia="ko-KR"/>
        </w:rPr>
      </w:pPr>
      <w:bookmarkStart w:id="1537" w:name="_Toc4578643"/>
      <w:bookmarkStart w:id="1538" w:name="_Toc27728332"/>
      <w:bookmarkStart w:id="1539" w:name="_Toc176353654"/>
      <w:r w:rsidRPr="00FC08AF">
        <w:rPr>
          <w:noProof/>
          <w:lang w:eastAsia="ko-KR"/>
        </w:rPr>
        <w:t>10.</w:t>
      </w:r>
      <w:r w:rsidRPr="00FC08AF">
        <w:rPr>
          <w:noProof/>
        </w:rPr>
        <w:t>2.</w:t>
      </w:r>
      <w:r w:rsidRPr="00FC08AF">
        <w:rPr>
          <w:noProof/>
          <w:lang w:eastAsia="ko-KR"/>
        </w:rPr>
        <w:t>22</w:t>
      </w:r>
      <w:r w:rsidR="001731DE" w:rsidRPr="00FC08AF">
        <w:rPr>
          <w:noProof/>
          <w:lang w:eastAsia="ko-KR"/>
        </w:rPr>
        <w:tab/>
      </w:r>
      <w:r w:rsidRPr="00FC08AF">
        <w:rPr>
          <w:noProof/>
        </w:rPr>
        <w:t>/</w:t>
      </w:r>
      <w:r w:rsidRPr="00FC08AF">
        <w:rPr>
          <w:i/>
          <w:iCs/>
          <w:noProof/>
        </w:rPr>
        <w:t>&lt;x&gt;</w:t>
      </w:r>
      <w:r w:rsidRPr="00FC08AF">
        <w:rPr>
          <w:noProof/>
        </w:rPr>
        <w:t>/&lt;x&gt;/</w:t>
      </w:r>
      <w:r w:rsidRPr="00FC08AF">
        <w:rPr>
          <w:noProof/>
          <w:lang w:eastAsia="ko-KR"/>
        </w:rPr>
        <w:t>Common/FileDistribution/CancelList/&lt;x&gt;/Entry/</w:t>
      </w:r>
      <w:r w:rsidR="00C65F51" w:rsidRPr="00FC08AF">
        <w:rPr>
          <w:noProof/>
          <w:lang w:eastAsia="ko-KR"/>
        </w:rPr>
        <w:br/>
      </w:r>
      <w:r w:rsidRPr="00FC08AF">
        <w:rPr>
          <w:noProof/>
        </w:rPr>
        <w:t>DisplayName</w:t>
      </w:r>
      <w:bookmarkEnd w:id="1537"/>
      <w:bookmarkEnd w:id="1538"/>
      <w:bookmarkEnd w:id="1539"/>
    </w:p>
    <w:p w14:paraId="1D1E694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Common/FileDistribution/CancelList/&lt;x&gt;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EC824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BAAE94" w14:textId="77777777" w:rsidR="006F494F" w:rsidRPr="00FC08AF" w:rsidRDefault="006F494F" w:rsidP="003A70BF">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FileDistribution/CancelList</w:t>
            </w:r>
            <w:r w:rsidRPr="00FC08AF">
              <w:rPr>
                <w:noProof/>
              </w:rPr>
              <w:t>/</w:t>
            </w:r>
            <w:r w:rsidRPr="00FC08AF">
              <w:rPr>
                <w:noProof/>
                <w:lang w:eastAsia="ko-KR"/>
              </w:rPr>
              <w:t>&lt;x&gt;/Entry/</w:t>
            </w:r>
            <w:r w:rsidRPr="00FC08AF">
              <w:rPr>
                <w:noProof/>
              </w:rPr>
              <w:t>DisplayName</w:t>
            </w:r>
          </w:p>
        </w:tc>
      </w:tr>
      <w:tr w:rsidR="006F494F" w:rsidRPr="00FC08AF" w14:paraId="6FFEB95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1C011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24DD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1B27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9166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B26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5207B7" w14:textId="77777777" w:rsidR="006F494F" w:rsidRPr="00FC08AF" w:rsidRDefault="006F494F" w:rsidP="003A70BF">
            <w:pPr>
              <w:jc w:val="center"/>
              <w:rPr>
                <w:rFonts w:ascii="Arial" w:hAnsi="Arial" w:cs="Arial"/>
                <w:b/>
                <w:noProof/>
                <w:sz w:val="18"/>
                <w:szCs w:val="18"/>
              </w:rPr>
            </w:pPr>
          </w:p>
        </w:tc>
      </w:tr>
      <w:tr w:rsidR="006F494F" w:rsidRPr="00FC08AF" w14:paraId="34A405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1931D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13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E10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4CE59"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CF44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39690" w14:textId="77777777" w:rsidR="006F494F" w:rsidRPr="00FC08AF" w:rsidRDefault="006F494F" w:rsidP="003A70BF">
            <w:pPr>
              <w:jc w:val="center"/>
              <w:rPr>
                <w:b/>
                <w:noProof/>
              </w:rPr>
            </w:pPr>
          </w:p>
        </w:tc>
      </w:tr>
      <w:tr w:rsidR="006F494F" w:rsidRPr="00FC08AF" w14:paraId="209F58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75DA2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3EBB2C" w14:textId="77777777" w:rsidR="006F494F" w:rsidRPr="00FC08AF" w:rsidRDefault="006F494F" w:rsidP="003A70BF">
            <w:pPr>
              <w:rPr>
                <w:noProof/>
                <w:lang w:eastAsia="ko-KR"/>
              </w:rPr>
            </w:pPr>
            <w:r w:rsidRPr="00FC08AF">
              <w:rPr>
                <w:noProof/>
              </w:rPr>
              <w:t>This leaf node contains a human readable name</w:t>
            </w:r>
            <w:r w:rsidRPr="00FC08AF">
              <w:rPr>
                <w:noProof/>
                <w:lang w:eastAsia="ko-KR"/>
              </w:rPr>
              <w:t>.</w:t>
            </w:r>
          </w:p>
        </w:tc>
      </w:tr>
    </w:tbl>
    <w:p w14:paraId="1C219E09" w14:textId="77777777" w:rsidR="00DA1DFA" w:rsidRPr="00FC08AF" w:rsidRDefault="00DA1DFA" w:rsidP="00DA1DFA">
      <w:pPr>
        <w:rPr>
          <w:noProof/>
          <w:lang w:eastAsia="ko-KR"/>
        </w:rPr>
      </w:pPr>
      <w:bookmarkStart w:id="1540" w:name="_Toc4578644"/>
      <w:bookmarkStart w:id="1541" w:name="_Toc27728333"/>
    </w:p>
    <w:p w14:paraId="50B88121" w14:textId="77777777" w:rsidR="006F494F" w:rsidRPr="00FC08AF" w:rsidRDefault="006F494F" w:rsidP="006F494F">
      <w:pPr>
        <w:pStyle w:val="Heading3"/>
        <w:rPr>
          <w:noProof/>
          <w:lang w:eastAsia="ko-KR"/>
        </w:rPr>
      </w:pPr>
      <w:bookmarkStart w:id="1542" w:name="_Toc176353655"/>
      <w:r w:rsidRPr="00FC08AF">
        <w:rPr>
          <w:noProof/>
        </w:rPr>
        <w:t>10.2.23</w:t>
      </w:r>
      <w:r w:rsidRPr="00FC08AF">
        <w:rPr>
          <w:noProof/>
        </w:rPr>
        <w:tab/>
        <w:t>/</w:t>
      </w:r>
      <w:r w:rsidRPr="00FC08AF">
        <w:rPr>
          <w:i/>
          <w:iCs/>
          <w:noProof/>
        </w:rPr>
        <w:t>&lt;x&gt;</w:t>
      </w:r>
      <w:r w:rsidRPr="00FC08AF">
        <w:rPr>
          <w:noProof/>
        </w:rPr>
        <w:t>/</w:t>
      </w:r>
      <w:r w:rsidRPr="00FC08AF">
        <w:rPr>
          <w:i/>
          <w:iCs/>
          <w:noProof/>
        </w:rPr>
        <w:t>&lt;x&gt;</w:t>
      </w:r>
      <w:r w:rsidRPr="00FC08AF">
        <w:rPr>
          <w:noProof/>
        </w:rPr>
        <w:t>/Common/TxRxControl</w:t>
      </w:r>
      <w:bookmarkEnd w:id="1540"/>
      <w:bookmarkEnd w:id="1541"/>
      <w:bookmarkEnd w:id="1542"/>
    </w:p>
    <w:p w14:paraId="513EC23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15D8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AE12D8" w14:textId="77777777" w:rsidR="006F494F" w:rsidRPr="00FC08AF" w:rsidRDefault="006F494F" w:rsidP="003A70BF">
            <w:pPr>
              <w:rPr>
                <w:rFonts w:ascii="Arial" w:hAnsi="Arial" w:cs="Arial"/>
                <w:noProof/>
                <w:sz w:val="18"/>
                <w:szCs w:val="18"/>
              </w:rPr>
            </w:pPr>
            <w:r w:rsidRPr="00FC08AF">
              <w:rPr>
                <w:noProof/>
              </w:rPr>
              <w:t>&lt;x&gt;/Common/TxRxControl</w:t>
            </w:r>
          </w:p>
        </w:tc>
      </w:tr>
      <w:tr w:rsidR="006F494F" w:rsidRPr="00FC08AF" w14:paraId="1E20695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165C7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6A1D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C8A8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C395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F6FB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9E1F38" w14:textId="77777777" w:rsidR="006F494F" w:rsidRPr="00FC08AF" w:rsidRDefault="006F494F" w:rsidP="003A70BF">
            <w:pPr>
              <w:jc w:val="center"/>
              <w:rPr>
                <w:rFonts w:ascii="Arial" w:hAnsi="Arial" w:cs="Arial"/>
                <w:b/>
                <w:noProof/>
                <w:sz w:val="18"/>
                <w:szCs w:val="18"/>
              </w:rPr>
            </w:pPr>
          </w:p>
        </w:tc>
      </w:tr>
      <w:tr w:rsidR="006F494F" w:rsidRPr="00FC08AF" w14:paraId="3B7F79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76A2D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248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DD90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C27BB"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CF54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9A24B8" w14:textId="77777777" w:rsidR="006F494F" w:rsidRPr="00FC08AF" w:rsidRDefault="006F494F" w:rsidP="003A70BF">
            <w:pPr>
              <w:jc w:val="center"/>
              <w:rPr>
                <w:b/>
                <w:noProof/>
              </w:rPr>
            </w:pPr>
          </w:p>
        </w:tc>
      </w:tr>
      <w:tr w:rsidR="006F494F" w:rsidRPr="00FC08AF" w14:paraId="3103A45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0172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34BB55"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w:t>
            </w:r>
            <w:r w:rsidRPr="00FC08AF">
              <w:rPr>
                <w:noProof/>
                <w:lang w:eastAsia="ko-KR"/>
              </w:rPr>
              <w:t>transmission and reception control configuration.</w:t>
            </w:r>
          </w:p>
        </w:tc>
      </w:tr>
    </w:tbl>
    <w:p w14:paraId="73C5609E" w14:textId="77777777" w:rsidR="00DA1DFA" w:rsidRPr="00FC08AF" w:rsidRDefault="00DA1DFA" w:rsidP="00DA1DFA">
      <w:pPr>
        <w:rPr>
          <w:noProof/>
          <w:lang w:eastAsia="ko-KR"/>
        </w:rPr>
      </w:pPr>
      <w:bookmarkStart w:id="1543" w:name="_Toc4578645"/>
      <w:bookmarkStart w:id="1544" w:name="_Toc27728334"/>
    </w:p>
    <w:p w14:paraId="76188F9F" w14:textId="77777777" w:rsidR="006F494F" w:rsidRPr="00FC08AF" w:rsidRDefault="006F494F" w:rsidP="006F494F">
      <w:pPr>
        <w:pStyle w:val="Heading3"/>
        <w:rPr>
          <w:noProof/>
          <w:lang w:eastAsia="ko-KR"/>
        </w:rPr>
      </w:pPr>
      <w:bookmarkStart w:id="1545" w:name="_Toc176353656"/>
      <w:r w:rsidRPr="00FC08AF">
        <w:rPr>
          <w:noProof/>
        </w:rPr>
        <w:lastRenderedPageBreak/>
        <w:t>10.2.</w:t>
      </w:r>
      <w:r w:rsidRPr="00FC08AF">
        <w:rPr>
          <w:noProof/>
          <w:lang w:eastAsia="ko-KR"/>
        </w:rPr>
        <w:t>24</w:t>
      </w:r>
      <w:r w:rsidRPr="00FC08AF">
        <w:rPr>
          <w:noProof/>
        </w:rPr>
        <w:tab/>
        <w:t>/</w:t>
      </w:r>
      <w:r w:rsidRPr="00FC08AF">
        <w:rPr>
          <w:i/>
          <w:iCs/>
          <w:noProof/>
        </w:rPr>
        <w:t>&lt;x&gt;</w:t>
      </w:r>
      <w:r w:rsidRPr="00FC08AF">
        <w:rPr>
          <w:noProof/>
        </w:rPr>
        <w:t>/</w:t>
      </w:r>
      <w:r w:rsidRPr="00FC08AF">
        <w:rPr>
          <w:i/>
          <w:iCs/>
          <w:noProof/>
        </w:rPr>
        <w:t>&lt;x&gt;</w:t>
      </w:r>
      <w:r w:rsidRPr="00FC08AF">
        <w:rPr>
          <w:noProof/>
        </w:rPr>
        <w:t>/Common/TxRxControl/AuthorisedTransmit</w:t>
      </w:r>
      <w:bookmarkEnd w:id="1543"/>
      <w:bookmarkEnd w:id="1544"/>
      <w:bookmarkEnd w:id="1545"/>
    </w:p>
    <w:p w14:paraId="274ABB4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Common/TxRxControl/AuthorisedTransmit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6D278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FF57A6" w14:textId="77777777" w:rsidR="006F494F" w:rsidRPr="00FC08AF" w:rsidRDefault="006F494F" w:rsidP="003A70BF">
            <w:pPr>
              <w:rPr>
                <w:rFonts w:ascii="Arial" w:hAnsi="Arial" w:cs="Arial"/>
                <w:noProof/>
                <w:sz w:val="18"/>
                <w:szCs w:val="18"/>
              </w:rPr>
            </w:pPr>
            <w:r w:rsidRPr="00FC08AF">
              <w:rPr>
                <w:noProof/>
              </w:rPr>
              <w:t>&lt;x&gt;/Common/TxRxControl/AuthorisedTransmit</w:t>
            </w:r>
          </w:p>
        </w:tc>
      </w:tr>
      <w:tr w:rsidR="006F494F" w:rsidRPr="00FC08AF" w14:paraId="059D323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6EA0D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CF1C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51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C5B7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E17C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24F68" w14:textId="77777777" w:rsidR="006F494F" w:rsidRPr="00FC08AF" w:rsidRDefault="006F494F" w:rsidP="003A70BF">
            <w:pPr>
              <w:jc w:val="center"/>
              <w:rPr>
                <w:rFonts w:ascii="Arial" w:hAnsi="Arial" w:cs="Arial"/>
                <w:b/>
                <w:noProof/>
                <w:sz w:val="18"/>
                <w:szCs w:val="18"/>
              </w:rPr>
            </w:pPr>
          </w:p>
        </w:tc>
      </w:tr>
      <w:tr w:rsidR="006F494F" w:rsidRPr="00FC08AF" w14:paraId="17606CD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9BE48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B27F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94AF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D6820"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08CA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00A1B" w14:textId="77777777" w:rsidR="006F494F" w:rsidRPr="00FC08AF" w:rsidRDefault="006F494F" w:rsidP="003A70BF">
            <w:pPr>
              <w:jc w:val="center"/>
              <w:rPr>
                <w:b/>
                <w:noProof/>
              </w:rPr>
            </w:pPr>
          </w:p>
        </w:tc>
      </w:tr>
      <w:tr w:rsidR="006F494F" w:rsidRPr="00FC08AF" w14:paraId="2E2369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3BAB4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26875B"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transmit data</w:t>
            </w:r>
            <w:r w:rsidRPr="00FC08AF">
              <w:rPr>
                <w:noProof/>
                <w:lang w:eastAsia="ko-KR"/>
              </w:rPr>
              <w:t>.</w:t>
            </w:r>
          </w:p>
        </w:tc>
      </w:tr>
    </w:tbl>
    <w:p w14:paraId="1F89A920" w14:textId="77777777" w:rsidR="00DA1DFA" w:rsidRPr="00FC08AF" w:rsidRDefault="00DA1DFA" w:rsidP="00DA1DFA">
      <w:pPr>
        <w:rPr>
          <w:noProof/>
          <w:lang w:eastAsia="ko-KR"/>
        </w:rPr>
      </w:pPr>
    </w:p>
    <w:p w14:paraId="7F29E12D" w14:textId="77777777" w:rsidR="006F494F" w:rsidRPr="00FC08AF" w:rsidRDefault="006F494F" w:rsidP="006F494F">
      <w:pPr>
        <w:rPr>
          <w:rFonts w:cs="Arial"/>
          <w:noProof/>
          <w:szCs w:val="18"/>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transmit data</w:t>
      </w:r>
      <w:r w:rsidRPr="00FC08AF">
        <w:rPr>
          <w:rFonts w:cs="Arial"/>
          <w:noProof/>
          <w:szCs w:val="18"/>
          <w:lang w:eastAsia="ko-KR"/>
        </w:rPr>
        <w:t>.</w:t>
      </w:r>
    </w:p>
    <w:p w14:paraId="04B0702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transmit data</w:t>
      </w:r>
      <w:r w:rsidRPr="00FC08AF">
        <w:rPr>
          <w:rFonts w:cs="Arial"/>
          <w:noProof/>
          <w:szCs w:val="18"/>
          <w:lang w:eastAsia="ko-KR"/>
        </w:rPr>
        <w:t>.</w:t>
      </w:r>
    </w:p>
    <w:p w14:paraId="7FCBB5A0" w14:textId="77777777" w:rsidR="006F494F" w:rsidRPr="00FC08AF" w:rsidRDefault="006F494F" w:rsidP="006F494F">
      <w:pPr>
        <w:pStyle w:val="Heading3"/>
        <w:rPr>
          <w:noProof/>
          <w:lang w:eastAsia="ko-KR"/>
        </w:rPr>
      </w:pPr>
      <w:bookmarkStart w:id="1546" w:name="_Toc4578646"/>
      <w:bookmarkStart w:id="1547" w:name="_Toc27728335"/>
      <w:bookmarkStart w:id="1548" w:name="_Toc176353657"/>
      <w:r w:rsidRPr="00FC08AF">
        <w:rPr>
          <w:noProof/>
        </w:rPr>
        <w:t>10.2.</w:t>
      </w:r>
      <w:r w:rsidRPr="00FC08AF">
        <w:rPr>
          <w:noProof/>
          <w:lang w:eastAsia="ko-KR"/>
        </w:rPr>
        <w:t>25</w:t>
      </w:r>
      <w:r w:rsidRPr="00FC08AF">
        <w:rPr>
          <w:noProof/>
        </w:rPr>
        <w:tab/>
        <w:t>/&lt;x&gt;/&lt;x&gt;/Common/TxRxControl/MaxData1To1</w:t>
      </w:r>
      <w:bookmarkEnd w:id="1546"/>
      <w:bookmarkEnd w:id="1547"/>
      <w:bookmarkEnd w:id="1548"/>
    </w:p>
    <w:p w14:paraId="4503A81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25</w:t>
      </w:r>
      <w:r w:rsidRPr="00FC08AF">
        <w:rPr>
          <w:noProof/>
        </w:rPr>
        <w:t>.1: /&lt;x&gt;/&lt;x&gt;/Common/TxRxControl/MaxData1To1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A1117A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539893" w14:textId="77777777" w:rsidR="006F494F" w:rsidRPr="00FC08AF" w:rsidRDefault="006F494F" w:rsidP="003A70BF">
            <w:pPr>
              <w:rPr>
                <w:rFonts w:ascii="Arial" w:hAnsi="Arial" w:cs="Arial"/>
                <w:noProof/>
                <w:sz w:val="18"/>
                <w:szCs w:val="18"/>
              </w:rPr>
            </w:pPr>
            <w:r w:rsidRPr="00FC08AF">
              <w:rPr>
                <w:noProof/>
              </w:rPr>
              <w:t>&lt;x&gt;/Common/TxRxControl/MaxData1To1</w:t>
            </w:r>
          </w:p>
        </w:tc>
      </w:tr>
      <w:tr w:rsidR="006F494F" w:rsidRPr="00FC08AF" w14:paraId="57DF4C6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5D3E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F74E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5758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97B5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187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7043A0" w14:textId="77777777" w:rsidR="006F494F" w:rsidRPr="00FC08AF" w:rsidRDefault="006F494F" w:rsidP="003A70BF">
            <w:pPr>
              <w:jc w:val="center"/>
              <w:rPr>
                <w:rFonts w:ascii="Arial" w:hAnsi="Arial" w:cs="Arial"/>
                <w:b/>
                <w:noProof/>
                <w:sz w:val="18"/>
                <w:szCs w:val="18"/>
              </w:rPr>
            </w:pPr>
          </w:p>
        </w:tc>
      </w:tr>
      <w:tr w:rsidR="006F494F" w:rsidRPr="00FC08AF" w14:paraId="3864F08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821DC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DFEE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92EC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4A2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F875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66F229" w14:textId="77777777" w:rsidR="006F494F" w:rsidRPr="00FC08AF" w:rsidRDefault="006F494F" w:rsidP="003A70BF">
            <w:pPr>
              <w:jc w:val="center"/>
              <w:rPr>
                <w:b/>
                <w:noProof/>
              </w:rPr>
            </w:pPr>
          </w:p>
        </w:tc>
      </w:tr>
      <w:tr w:rsidR="006F494F" w:rsidRPr="00FC08AF" w14:paraId="2E33A64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6C389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C3F8FC"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maximum amount of data (in megabytes) that an MCData user can transmit in a single request during one-to-one communication.</w:t>
            </w:r>
          </w:p>
        </w:tc>
      </w:tr>
    </w:tbl>
    <w:p w14:paraId="0E7DC2C4" w14:textId="77777777" w:rsidR="00DA1DFA" w:rsidRPr="00FC08AF" w:rsidRDefault="00DA1DFA" w:rsidP="00DA1DFA">
      <w:pPr>
        <w:rPr>
          <w:noProof/>
          <w:lang w:eastAsia="ko-KR"/>
        </w:rPr>
      </w:pPr>
    </w:p>
    <w:p w14:paraId="09A580B2"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2D46D594" w14:textId="77777777" w:rsidR="006F494F" w:rsidRPr="00FC08AF" w:rsidRDefault="006F494F" w:rsidP="006F494F">
      <w:pPr>
        <w:rPr>
          <w:noProof/>
          <w:lang w:eastAsia="ko-KR"/>
        </w:rPr>
      </w:pPr>
      <w:r w:rsidRPr="00FC08AF">
        <w:rPr>
          <w:noProof/>
        </w:rPr>
        <w:t>The MaxData1to1 size is in megabytes.</w:t>
      </w:r>
    </w:p>
    <w:p w14:paraId="117C48FD" w14:textId="77777777" w:rsidR="006F494F" w:rsidRPr="00FC08AF" w:rsidRDefault="006F494F" w:rsidP="006F494F">
      <w:pPr>
        <w:pStyle w:val="Heading3"/>
        <w:rPr>
          <w:noProof/>
          <w:lang w:eastAsia="ko-KR"/>
        </w:rPr>
      </w:pPr>
      <w:bookmarkStart w:id="1549" w:name="_Toc4578647"/>
      <w:bookmarkStart w:id="1550" w:name="_Toc27728336"/>
      <w:bookmarkStart w:id="1551" w:name="_Toc176353658"/>
      <w:r w:rsidRPr="00FC08AF">
        <w:rPr>
          <w:noProof/>
        </w:rPr>
        <w:t>10.2.</w:t>
      </w:r>
      <w:r w:rsidRPr="00FC08AF">
        <w:rPr>
          <w:noProof/>
          <w:lang w:eastAsia="ko-KR"/>
        </w:rPr>
        <w:t>26</w:t>
      </w:r>
      <w:r w:rsidRPr="00FC08AF">
        <w:rPr>
          <w:noProof/>
        </w:rPr>
        <w:tab/>
        <w:t>/&lt;x&gt;/&lt;x&gt;/Common/TxRxControl/MaxTime1To1</w:t>
      </w:r>
      <w:bookmarkEnd w:id="1549"/>
      <w:bookmarkEnd w:id="1550"/>
      <w:bookmarkEnd w:id="1551"/>
    </w:p>
    <w:p w14:paraId="6808CA8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26</w:t>
      </w:r>
      <w:r w:rsidRPr="00FC08AF">
        <w:rPr>
          <w:noProof/>
        </w:rPr>
        <w:t>.1: /&lt;x&gt;/&lt;x&gt;/Common/TxRxControl/MaxTime1To1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B49290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4F8FB7" w14:textId="77777777" w:rsidR="006F494F" w:rsidRPr="00FC08AF" w:rsidRDefault="006F494F" w:rsidP="003A70BF">
            <w:pPr>
              <w:rPr>
                <w:rFonts w:ascii="Arial" w:hAnsi="Arial" w:cs="Arial"/>
                <w:noProof/>
                <w:sz w:val="18"/>
                <w:szCs w:val="18"/>
              </w:rPr>
            </w:pPr>
            <w:r w:rsidRPr="00FC08AF">
              <w:rPr>
                <w:noProof/>
              </w:rPr>
              <w:t>&lt;x&gt;/Common/TxRxControl/MaxTime1To1</w:t>
            </w:r>
          </w:p>
        </w:tc>
      </w:tr>
      <w:tr w:rsidR="006F494F" w:rsidRPr="00FC08AF" w14:paraId="395FC3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0C8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2561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4E2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ED35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E415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7C874E" w14:textId="77777777" w:rsidR="006F494F" w:rsidRPr="00FC08AF" w:rsidRDefault="006F494F" w:rsidP="003A70BF">
            <w:pPr>
              <w:jc w:val="center"/>
              <w:rPr>
                <w:rFonts w:ascii="Arial" w:hAnsi="Arial" w:cs="Arial"/>
                <w:b/>
                <w:noProof/>
                <w:sz w:val="18"/>
                <w:szCs w:val="18"/>
              </w:rPr>
            </w:pPr>
          </w:p>
        </w:tc>
      </w:tr>
      <w:tr w:rsidR="006F494F" w:rsidRPr="00FC08AF" w14:paraId="083C7FB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DB212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46681"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D54A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66DAD"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A773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C4C01" w14:textId="77777777" w:rsidR="006F494F" w:rsidRPr="00FC08AF" w:rsidRDefault="006F494F" w:rsidP="003A70BF">
            <w:pPr>
              <w:jc w:val="center"/>
              <w:rPr>
                <w:b/>
                <w:noProof/>
              </w:rPr>
            </w:pPr>
          </w:p>
        </w:tc>
      </w:tr>
      <w:tr w:rsidR="006F494F" w:rsidRPr="00FC08AF" w14:paraId="22F9DB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FCF9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04673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maximum amount of time that an MCData user can transmit for in a single request during one-to-one communication.</w:t>
            </w:r>
          </w:p>
        </w:tc>
      </w:tr>
    </w:tbl>
    <w:p w14:paraId="666910EE" w14:textId="77777777" w:rsidR="00DA1DFA" w:rsidRPr="00FC08AF" w:rsidRDefault="00DA1DFA" w:rsidP="00DA1DFA">
      <w:pPr>
        <w:rPr>
          <w:noProof/>
          <w:lang w:eastAsia="ko-KR"/>
        </w:rPr>
      </w:pPr>
    </w:p>
    <w:p w14:paraId="67BB70B2"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1CDF4EA2" w14:textId="77777777" w:rsidR="006F494F" w:rsidRPr="00FC08AF" w:rsidRDefault="006F494F" w:rsidP="006F494F">
      <w:pPr>
        <w:rPr>
          <w:noProof/>
          <w:lang w:eastAsia="ko-KR"/>
        </w:rPr>
      </w:pPr>
      <w:r w:rsidRPr="00FC08AF">
        <w:rPr>
          <w:noProof/>
        </w:rPr>
        <w:t>The MaxTime1To1 time is in seconds</w:t>
      </w:r>
      <w:r w:rsidRPr="00FC08AF">
        <w:rPr>
          <w:noProof/>
          <w:lang w:eastAsia="ko-KR"/>
        </w:rPr>
        <w:t>.</w:t>
      </w:r>
    </w:p>
    <w:p w14:paraId="3DD85AE5" w14:textId="77777777" w:rsidR="006F494F" w:rsidRPr="00FC08AF" w:rsidRDefault="006F494F" w:rsidP="006F494F">
      <w:pPr>
        <w:pStyle w:val="Heading3"/>
        <w:rPr>
          <w:noProof/>
          <w:lang w:eastAsia="ko-KR"/>
        </w:rPr>
      </w:pPr>
      <w:bookmarkStart w:id="1552" w:name="_Toc4578648"/>
      <w:bookmarkStart w:id="1553" w:name="_Toc27728337"/>
      <w:bookmarkStart w:id="1554" w:name="_Toc176353659"/>
      <w:r w:rsidRPr="00FC08AF">
        <w:rPr>
          <w:noProof/>
          <w:lang w:eastAsia="ko-KR"/>
        </w:rPr>
        <w:t>10.</w:t>
      </w:r>
      <w:r w:rsidRPr="00FC08AF">
        <w:rPr>
          <w:noProof/>
        </w:rPr>
        <w:t>2.</w:t>
      </w:r>
      <w:r w:rsidRPr="00FC08AF">
        <w:rPr>
          <w:noProof/>
          <w:lang w:eastAsia="ko-KR"/>
        </w:rPr>
        <w:t>27</w:t>
      </w:r>
      <w:r w:rsidRPr="00FC08AF">
        <w:rPr>
          <w:noProof/>
        </w:rPr>
        <w:tab/>
        <w:t>/</w:t>
      </w:r>
      <w:r w:rsidRPr="00FC08AF">
        <w:rPr>
          <w:i/>
          <w:iCs/>
          <w:noProof/>
        </w:rPr>
        <w:t>&lt;x&gt;</w:t>
      </w:r>
      <w:r w:rsidRPr="00FC08AF">
        <w:rPr>
          <w:noProof/>
        </w:rPr>
        <w:t>/&lt;x&gt;/Common/</w:t>
      </w:r>
      <w:r w:rsidRPr="00FC08AF">
        <w:rPr>
          <w:noProof/>
          <w:lang w:eastAsia="ko-KR"/>
        </w:rPr>
        <w:t>TxRxControl/ReleaseList</w:t>
      </w:r>
      <w:bookmarkEnd w:id="1552"/>
      <w:bookmarkEnd w:id="1553"/>
      <w:bookmarkEnd w:id="1554"/>
    </w:p>
    <w:p w14:paraId="3023C5F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Common/TxRxControl/ReleaseList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06C99D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6DF569"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p>
        </w:tc>
      </w:tr>
      <w:tr w:rsidR="006F494F" w:rsidRPr="00FC08AF" w14:paraId="36718A6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564E4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6DC9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901B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2BAA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042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CBB7D" w14:textId="77777777" w:rsidR="006F494F" w:rsidRPr="00FC08AF" w:rsidRDefault="006F494F" w:rsidP="003A70BF">
            <w:pPr>
              <w:jc w:val="center"/>
              <w:rPr>
                <w:rFonts w:ascii="Arial" w:hAnsi="Arial" w:cs="Arial"/>
                <w:b/>
                <w:noProof/>
                <w:sz w:val="18"/>
                <w:szCs w:val="18"/>
              </w:rPr>
            </w:pPr>
          </w:p>
        </w:tc>
      </w:tr>
      <w:tr w:rsidR="006F494F" w:rsidRPr="00FC08AF" w14:paraId="3F29EA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D7126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96E0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EEB5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8536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4A9F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A8C212" w14:textId="77777777" w:rsidR="006F494F" w:rsidRPr="00FC08AF" w:rsidRDefault="006F494F" w:rsidP="003A70BF">
            <w:pPr>
              <w:jc w:val="center"/>
              <w:rPr>
                <w:b/>
                <w:noProof/>
              </w:rPr>
            </w:pPr>
          </w:p>
        </w:tc>
      </w:tr>
      <w:tr w:rsidR="006F494F" w:rsidRPr="00FC08AF" w14:paraId="6A09981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16390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64CB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a list of MCData users that this MCData user is allowed to request release of an ongoing transmission.</w:t>
            </w:r>
          </w:p>
        </w:tc>
      </w:tr>
    </w:tbl>
    <w:p w14:paraId="0D1B95A0" w14:textId="77777777" w:rsidR="00DA1DFA" w:rsidRPr="00FC08AF" w:rsidRDefault="00DA1DFA" w:rsidP="00DA1DFA">
      <w:pPr>
        <w:rPr>
          <w:noProof/>
          <w:lang w:eastAsia="ko-KR"/>
        </w:rPr>
      </w:pPr>
      <w:bookmarkStart w:id="1555" w:name="_Toc4578649"/>
      <w:bookmarkStart w:id="1556" w:name="_Toc27728338"/>
    </w:p>
    <w:p w14:paraId="7647DF9B" w14:textId="77777777" w:rsidR="006F494F" w:rsidRPr="00FC08AF" w:rsidRDefault="006F494F" w:rsidP="006F494F">
      <w:pPr>
        <w:pStyle w:val="Heading3"/>
        <w:rPr>
          <w:noProof/>
          <w:lang w:eastAsia="ko-KR"/>
        </w:rPr>
      </w:pPr>
      <w:bookmarkStart w:id="1557" w:name="_Toc176353660"/>
      <w:r w:rsidRPr="00FC08AF">
        <w:rPr>
          <w:noProof/>
          <w:lang w:eastAsia="ko-KR"/>
        </w:rPr>
        <w:lastRenderedPageBreak/>
        <w:t>10.</w:t>
      </w:r>
      <w:r w:rsidRPr="00FC08AF">
        <w:rPr>
          <w:noProof/>
        </w:rPr>
        <w:t>2.28</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w:t>
      </w:r>
      <w:bookmarkEnd w:id="1555"/>
      <w:bookmarkEnd w:id="1556"/>
      <w:bookmarkEnd w:id="1557"/>
    </w:p>
    <w:p w14:paraId="3E5A3E4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FC08AF" w14:paraId="2C98928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7135B0C"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r w:rsidRPr="00FC08AF">
              <w:rPr>
                <w:noProof/>
              </w:rPr>
              <w:t>/&lt;x&gt;</w:t>
            </w:r>
          </w:p>
        </w:tc>
      </w:tr>
      <w:tr w:rsidR="006F494F" w:rsidRPr="00FC08AF" w14:paraId="32C9B6EF"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4395313" w14:textId="77777777" w:rsidR="006F494F" w:rsidRPr="00FC08AF"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4F58A" w14:textId="77777777" w:rsidR="006F494F" w:rsidRPr="00FC08AF" w:rsidRDefault="006F494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C8FDD" w14:textId="77777777" w:rsidR="006F494F" w:rsidRPr="00FC08AF" w:rsidRDefault="006F494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7FE3C" w14:textId="77777777" w:rsidR="006F494F" w:rsidRPr="00FC08AF" w:rsidRDefault="006F494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0FB51" w14:textId="77777777" w:rsidR="006F494F" w:rsidRPr="00FC08AF" w:rsidRDefault="006F494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D86431E" w14:textId="77777777" w:rsidR="006F494F" w:rsidRPr="00FC08AF" w:rsidRDefault="006F494F" w:rsidP="003A70BF">
            <w:pPr>
              <w:jc w:val="center"/>
              <w:rPr>
                <w:rFonts w:ascii="Arial" w:hAnsi="Arial" w:cs="Arial"/>
                <w:b/>
                <w:noProof/>
                <w:sz w:val="18"/>
                <w:szCs w:val="18"/>
              </w:rPr>
            </w:pPr>
          </w:p>
        </w:tc>
      </w:tr>
      <w:tr w:rsidR="006F494F" w:rsidRPr="00FC08AF" w14:paraId="11B89AE7"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F7BAAEA" w14:textId="77777777" w:rsidR="006F494F" w:rsidRPr="00FC08AF"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8C6C6" w14:textId="77777777" w:rsidR="006F494F" w:rsidRPr="00FC08AF" w:rsidRDefault="006F494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E65D5" w14:textId="77777777" w:rsidR="006F494F" w:rsidRPr="00FC08AF" w:rsidRDefault="006F494F" w:rsidP="003A70BF">
            <w:pPr>
              <w:pStyle w:val="TAC"/>
              <w:rPr>
                <w:noProof/>
              </w:rPr>
            </w:pPr>
            <w:r w:rsidRPr="00FC08AF">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764B" w14:textId="77777777" w:rsidR="006F494F" w:rsidRPr="00FC08AF" w:rsidRDefault="006F494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7F3E4" w14:textId="77777777" w:rsidR="006F494F" w:rsidRPr="00FC08AF" w:rsidRDefault="006F494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49420BC" w14:textId="77777777" w:rsidR="006F494F" w:rsidRPr="00FC08AF" w:rsidRDefault="006F494F" w:rsidP="003A70BF">
            <w:pPr>
              <w:jc w:val="center"/>
              <w:rPr>
                <w:b/>
                <w:noProof/>
              </w:rPr>
            </w:pPr>
          </w:p>
        </w:tc>
      </w:tr>
      <w:tr w:rsidR="006F494F" w:rsidRPr="00FC08AF" w14:paraId="5326D074"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21B48C9" w14:textId="77777777" w:rsidR="006F494F" w:rsidRPr="00FC08AF"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C4420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list of MCData users this MCData user is allowed to request release of an ongoing transmission.</w:t>
            </w:r>
          </w:p>
        </w:tc>
      </w:tr>
    </w:tbl>
    <w:p w14:paraId="1317C2EB" w14:textId="77777777" w:rsidR="00DA1DFA" w:rsidRPr="00FC08AF" w:rsidRDefault="00DA1DFA" w:rsidP="00DA1DFA">
      <w:pPr>
        <w:rPr>
          <w:noProof/>
          <w:lang w:eastAsia="ko-KR"/>
        </w:rPr>
      </w:pPr>
      <w:bookmarkStart w:id="1558" w:name="_Toc4578650"/>
      <w:bookmarkStart w:id="1559" w:name="_Toc27728339"/>
    </w:p>
    <w:p w14:paraId="119D5D82" w14:textId="77777777" w:rsidR="006F494F" w:rsidRPr="00FC08AF" w:rsidRDefault="006F494F" w:rsidP="006F494F">
      <w:pPr>
        <w:pStyle w:val="Heading3"/>
        <w:rPr>
          <w:noProof/>
          <w:lang w:eastAsia="ko-KR"/>
        </w:rPr>
      </w:pPr>
      <w:bookmarkStart w:id="1560" w:name="_Toc176353661"/>
      <w:r w:rsidRPr="00FC08AF">
        <w:rPr>
          <w:noProof/>
          <w:lang w:eastAsia="ko-KR"/>
        </w:rPr>
        <w:t>10.</w:t>
      </w:r>
      <w:r w:rsidRPr="00FC08AF">
        <w:rPr>
          <w:noProof/>
        </w:rPr>
        <w:t>2.29</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/&lt;x&gt;/Entry</w:t>
      </w:r>
      <w:bookmarkEnd w:id="1558"/>
      <w:bookmarkEnd w:id="1559"/>
      <w:bookmarkEnd w:id="1560"/>
    </w:p>
    <w:p w14:paraId="5D18F72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CAE07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CF66F8"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r w:rsidRPr="00FC08AF">
              <w:rPr>
                <w:noProof/>
              </w:rPr>
              <w:t>/&lt;x&gt;/Entry</w:t>
            </w:r>
          </w:p>
        </w:tc>
      </w:tr>
      <w:tr w:rsidR="006F494F" w:rsidRPr="00FC08AF" w14:paraId="57A8640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7480B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A111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A24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37B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50DC"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CDE3C9" w14:textId="77777777" w:rsidR="006F494F" w:rsidRPr="00FC08AF" w:rsidRDefault="006F494F" w:rsidP="003A70BF">
            <w:pPr>
              <w:jc w:val="center"/>
              <w:rPr>
                <w:rFonts w:ascii="Arial" w:hAnsi="Arial" w:cs="Arial"/>
                <w:b/>
                <w:noProof/>
                <w:sz w:val="18"/>
                <w:szCs w:val="18"/>
              </w:rPr>
            </w:pPr>
          </w:p>
        </w:tc>
      </w:tr>
      <w:tr w:rsidR="006F494F" w:rsidRPr="00FC08AF" w14:paraId="623A5B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11F10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871E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5CAF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718E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2325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F26C88" w14:textId="77777777" w:rsidR="006F494F" w:rsidRPr="00FC08AF" w:rsidRDefault="006F494F" w:rsidP="003A70BF">
            <w:pPr>
              <w:jc w:val="center"/>
              <w:rPr>
                <w:b/>
                <w:noProof/>
              </w:rPr>
            </w:pPr>
          </w:p>
        </w:tc>
      </w:tr>
      <w:tr w:rsidR="006F494F" w:rsidRPr="00FC08AF" w14:paraId="7AE5BE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E72CA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A820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MCData users this MCData user is allowed to request release of an ongoing transmission.</w:t>
            </w:r>
          </w:p>
        </w:tc>
      </w:tr>
    </w:tbl>
    <w:p w14:paraId="5ABAA7B0" w14:textId="77777777" w:rsidR="00DA1DFA" w:rsidRPr="00FC08AF" w:rsidRDefault="00DA1DFA" w:rsidP="00DA1DFA">
      <w:pPr>
        <w:rPr>
          <w:noProof/>
          <w:lang w:eastAsia="ko-KR"/>
        </w:rPr>
      </w:pPr>
      <w:bookmarkStart w:id="1561" w:name="_Toc4578651"/>
      <w:bookmarkStart w:id="1562" w:name="_Toc27728340"/>
    </w:p>
    <w:p w14:paraId="45BFE646" w14:textId="77777777" w:rsidR="006F494F" w:rsidRPr="00FC08AF" w:rsidRDefault="006F494F" w:rsidP="006F494F">
      <w:pPr>
        <w:pStyle w:val="Heading3"/>
        <w:rPr>
          <w:noProof/>
          <w:lang w:eastAsia="ko-KR"/>
        </w:rPr>
      </w:pPr>
      <w:bookmarkStart w:id="1563" w:name="_Toc176353662"/>
      <w:r w:rsidRPr="00FC08AF">
        <w:rPr>
          <w:noProof/>
          <w:lang w:eastAsia="ko-KR"/>
        </w:rPr>
        <w:t>10.</w:t>
      </w:r>
      <w:r w:rsidRPr="00FC08AF">
        <w:rPr>
          <w:noProof/>
        </w:rPr>
        <w:t>2.30</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/&lt;x&gt;/Entry/MCDataID</w:t>
      </w:r>
      <w:bookmarkEnd w:id="1561"/>
      <w:bookmarkEnd w:id="1562"/>
      <w:bookmarkEnd w:id="1563"/>
    </w:p>
    <w:p w14:paraId="6DF1F560"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3A36F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5F5DEE" w14:textId="77777777" w:rsidR="006F494F" w:rsidRPr="00FC08AF" w:rsidRDefault="006F494F" w:rsidP="003A70BF">
            <w:pPr>
              <w:rPr>
                <w:rFonts w:ascii="Arial" w:hAnsi="Arial" w:cs="Arial"/>
                <w:noProof/>
                <w:sz w:val="18"/>
                <w:szCs w:val="18"/>
              </w:rPr>
            </w:pPr>
            <w:r w:rsidRPr="00FC08AF">
              <w:rPr>
                <w:noProof/>
              </w:rPr>
              <w:t>&lt;x&gt;/Common/TxRxControl/ReleaseList/&lt;x&gt;/Entry/MCDataID</w:t>
            </w:r>
          </w:p>
        </w:tc>
      </w:tr>
      <w:tr w:rsidR="006F494F" w:rsidRPr="00FC08AF" w14:paraId="0F22769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FDD97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D691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6CCD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E04D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C7BA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619874" w14:textId="77777777" w:rsidR="006F494F" w:rsidRPr="00FC08AF" w:rsidRDefault="006F494F" w:rsidP="003A70BF">
            <w:pPr>
              <w:jc w:val="center"/>
              <w:rPr>
                <w:rFonts w:ascii="Arial" w:hAnsi="Arial" w:cs="Arial"/>
                <w:b/>
                <w:noProof/>
                <w:sz w:val="18"/>
                <w:szCs w:val="18"/>
              </w:rPr>
            </w:pPr>
          </w:p>
        </w:tc>
      </w:tr>
      <w:tr w:rsidR="006F494F" w:rsidRPr="00FC08AF" w14:paraId="2D32CA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2CD15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661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8E9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C6D88"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2CE1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A9912A" w14:textId="77777777" w:rsidR="006F494F" w:rsidRPr="00FC08AF" w:rsidRDefault="006F494F" w:rsidP="003A70BF">
            <w:pPr>
              <w:jc w:val="center"/>
              <w:rPr>
                <w:b/>
                <w:noProof/>
              </w:rPr>
            </w:pPr>
          </w:p>
        </w:tc>
      </w:tr>
      <w:tr w:rsidR="006F494F" w:rsidRPr="00FC08AF" w14:paraId="6BE949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87E83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E3F2E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6FA265BB" w14:textId="77777777" w:rsidR="00DA1DFA" w:rsidRPr="00FC08AF" w:rsidRDefault="00DA1DFA" w:rsidP="00DA1DFA">
      <w:pPr>
        <w:rPr>
          <w:noProof/>
          <w:lang w:eastAsia="ko-KR"/>
        </w:rPr>
      </w:pPr>
    </w:p>
    <w:p w14:paraId="4425A3F4"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30FAC91" w14:textId="77777777" w:rsidR="006F494F" w:rsidRPr="00FC08AF" w:rsidRDefault="006F494F" w:rsidP="006F494F">
      <w:pPr>
        <w:pStyle w:val="Heading3"/>
        <w:rPr>
          <w:noProof/>
          <w:lang w:eastAsia="ko-KR"/>
        </w:rPr>
      </w:pPr>
      <w:bookmarkStart w:id="1564" w:name="_Toc4578652"/>
      <w:bookmarkStart w:id="1565" w:name="_Toc27728341"/>
      <w:bookmarkStart w:id="1566" w:name="_Toc176353663"/>
      <w:r w:rsidRPr="00FC08AF">
        <w:rPr>
          <w:noProof/>
          <w:lang w:eastAsia="ko-KR"/>
        </w:rPr>
        <w:t>10.</w:t>
      </w:r>
      <w:r w:rsidRPr="00FC08AF">
        <w:rPr>
          <w:noProof/>
        </w:rPr>
        <w:t>2.</w:t>
      </w:r>
      <w:r w:rsidRPr="00FC08AF">
        <w:rPr>
          <w:noProof/>
          <w:lang w:eastAsia="ko-KR"/>
        </w:rPr>
        <w:t>31</w:t>
      </w:r>
      <w:r w:rsidRPr="00FC08AF">
        <w:rPr>
          <w:noProof/>
        </w:rPr>
        <w:tab/>
        <w:t>/</w:t>
      </w:r>
      <w:r w:rsidRPr="00FC08AF">
        <w:rPr>
          <w:i/>
          <w:iCs/>
          <w:noProof/>
        </w:rPr>
        <w:t>&lt;x&gt;</w:t>
      </w:r>
      <w:r w:rsidRPr="00FC08AF">
        <w:rPr>
          <w:noProof/>
        </w:rPr>
        <w:t>/&lt;x&gt;/</w:t>
      </w:r>
      <w:r w:rsidRPr="00FC08AF">
        <w:rPr>
          <w:noProof/>
          <w:lang w:eastAsia="ko-KR"/>
        </w:rPr>
        <w:t>Common/TxRxControl/ReleaseList/&lt;x&gt;/Entry/</w:t>
      </w:r>
      <w:r w:rsidR="00C65F51" w:rsidRPr="00FC08AF">
        <w:rPr>
          <w:noProof/>
          <w:lang w:eastAsia="ko-KR"/>
        </w:rPr>
        <w:br/>
      </w:r>
      <w:r w:rsidRPr="00FC08AF">
        <w:rPr>
          <w:noProof/>
        </w:rPr>
        <w:t>DisplayName</w:t>
      </w:r>
      <w:bookmarkEnd w:id="1564"/>
      <w:bookmarkEnd w:id="1565"/>
      <w:bookmarkEnd w:id="1566"/>
    </w:p>
    <w:p w14:paraId="3B5C2A3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Common/TxRxControl/ReleaseList/&lt;x&gt;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02898C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CC5D6A" w14:textId="77777777" w:rsidR="006F494F" w:rsidRPr="00FC08AF" w:rsidRDefault="006F494F" w:rsidP="003A70BF">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TxRxControl/ReleaseList</w:t>
            </w:r>
            <w:r w:rsidRPr="00FC08AF">
              <w:rPr>
                <w:noProof/>
              </w:rPr>
              <w:t>/</w:t>
            </w:r>
            <w:r w:rsidRPr="00FC08AF">
              <w:rPr>
                <w:noProof/>
                <w:lang w:eastAsia="ko-KR"/>
              </w:rPr>
              <w:t>&lt;x&gt;/Entry/</w:t>
            </w:r>
            <w:r w:rsidRPr="00FC08AF">
              <w:rPr>
                <w:noProof/>
              </w:rPr>
              <w:t>DisplayName</w:t>
            </w:r>
          </w:p>
        </w:tc>
      </w:tr>
      <w:tr w:rsidR="006F494F" w:rsidRPr="00FC08AF" w14:paraId="056176D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78F7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C166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582D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9EB6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8416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710F36" w14:textId="77777777" w:rsidR="006F494F" w:rsidRPr="00FC08AF" w:rsidRDefault="006F494F" w:rsidP="003A70BF">
            <w:pPr>
              <w:jc w:val="center"/>
              <w:rPr>
                <w:rFonts w:ascii="Arial" w:hAnsi="Arial" w:cs="Arial"/>
                <w:b/>
                <w:noProof/>
                <w:sz w:val="18"/>
                <w:szCs w:val="18"/>
              </w:rPr>
            </w:pPr>
          </w:p>
        </w:tc>
      </w:tr>
      <w:tr w:rsidR="006F494F" w:rsidRPr="00FC08AF" w14:paraId="266E042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7EE7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524F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75B8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0829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FE96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99CD84" w14:textId="77777777" w:rsidR="006F494F" w:rsidRPr="00FC08AF" w:rsidRDefault="006F494F" w:rsidP="003A70BF">
            <w:pPr>
              <w:jc w:val="center"/>
              <w:rPr>
                <w:b/>
                <w:noProof/>
              </w:rPr>
            </w:pPr>
          </w:p>
        </w:tc>
      </w:tr>
      <w:tr w:rsidR="006F494F" w:rsidRPr="00FC08AF" w14:paraId="508CBC5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A2967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738A48" w14:textId="77777777" w:rsidR="006F494F" w:rsidRPr="00FC08AF" w:rsidRDefault="006F494F" w:rsidP="003A70BF">
            <w:pPr>
              <w:rPr>
                <w:noProof/>
                <w:lang w:eastAsia="ko-KR"/>
              </w:rPr>
            </w:pPr>
            <w:r w:rsidRPr="00FC08AF">
              <w:rPr>
                <w:noProof/>
              </w:rPr>
              <w:t>This leaf node contains a human readable name</w:t>
            </w:r>
            <w:r w:rsidRPr="00FC08AF">
              <w:rPr>
                <w:noProof/>
                <w:lang w:eastAsia="ko-KR"/>
              </w:rPr>
              <w:t>.</w:t>
            </w:r>
          </w:p>
        </w:tc>
      </w:tr>
    </w:tbl>
    <w:p w14:paraId="4221C9FE" w14:textId="77777777" w:rsidR="00DA1DFA" w:rsidRPr="00FC08AF" w:rsidRDefault="00DA1DFA" w:rsidP="00DA1DFA">
      <w:pPr>
        <w:rPr>
          <w:noProof/>
          <w:lang w:eastAsia="ko-KR"/>
        </w:rPr>
      </w:pPr>
      <w:bookmarkStart w:id="1567" w:name="_Toc4578653"/>
      <w:bookmarkStart w:id="1568" w:name="_Toc27728342"/>
    </w:p>
    <w:p w14:paraId="254EE932" w14:textId="77777777" w:rsidR="006F494F" w:rsidRPr="00FC08AF" w:rsidRDefault="006F494F" w:rsidP="006F494F">
      <w:pPr>
        <w:pStyle w:val="Heading3"/>
        <w:rPr>
          <w:noProof/>
          <w:lang w:eastAsia="ko-KR"/>
        </w:rPr>
      </w:pPr>
      <w:bookmarkStart w:id="1569" w:name="_Toc176353664"/>
      <w:r w:rsidRPr="00FC08AF">
        <w:rPr>
          <w:noProof/>
        </w:rPr>
        <w:t>10.2.</w:t>
      </w:r>
      <w:r w:rsidRPr="00FC08AF">
        <w:rPr>
          <w:noProof/>
          <w:lang w:eastAsia="ko-KR"/>
        </w:rPr>
        <w:t>32</w:t>
      </w:r>
      <w:r w:rsidRPr="00FC08AF">
        <w:rPr>
          <w:noProof/>
        </w:rPr>
        <w:tab/>
        <w:t>/</w:t>
      </w:r>
      <w:r w:rsidRPr="00FC08AF">
        <w:rPr>
          <w:i/>
          <w:iCs/>
          <w:noProof/>
        </w:rPr>
        <w:t>&lt;x&gt;</w:t>
      </w:r>
      <w:r w:rsidRPr="00FC08AF">
        <w:rPr>
          <w:noProof/>
        </w:rPr>
        <w:t>/</w:t>
      </w:r>
      <w:r w:rsidRPr="00FC08AF">
        <w:rPr>
          <w:i/>
          <w:iCs/>
          <w:noProof/>
        </w:rPr>
        <w:t>&lt;x&gt;</w:t>
      </w:r>
      <w:r w:rsidRPr="00FC08AF">
        <w:rPr>
          <w:noProof/>
        </w:rPr>
        <w:t>/Common/MCDataGroupBroadcast</w:t>
      </w:r>
      <w:bookmarkEnd w:id="1567"/>
      <w:bookmarkEnd w:id="1568"/>
      <w:bookmarkEnd w:id="1569"/>
    </w:p>
    <w:p w14:paraId="5F54E76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7E0CF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3F0648" w14:textId="77777777" w:rsidR="006F494F" w:rsidRPr="00FC08AF" w:rsidRDefault="006F494F" w:rsidP="003A70BF">
            <w:pPr>
              <w:rPr>
                <w:rFonts w:ascii="Arial" w:hAnsi="Arial" w:cs="Arial"/>
                <w:noProof/>
                <w:sz w:val="18"/>
                <w:szCs w:val="18"/>
              </w:rPr>
            </w:pPr>
            <w:r w:rsidRPr="00FC08AF">
              <w:rPr>
                <w:noProof/>
              </w:rPr>
              <w:t>&lt;x&gt;/Common/MCDataGroupBroadcast</w:t>
            </w:r>
          </w:p>
        </w:tc>
      </w:tr>
      <w:tr w:rsidR="006F494F" w:rsidRPr="00FC08AF" w14:paraId="38FC449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77BA3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FF93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9A5F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40B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01D8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9847B" w14:textId="77777777" w:rsidR="006F494F" w:rsidRPr="00FC08AF" w:rsidRDefault="006F494F" w:rsidP="003A70BF">
            <w:pPr>
              <w:jc w:val="center"/>
              <w:rPr>
                <w:rFonts w:ascii="Arial" w:hAnsi="Arial" w:cs="Arial"/>
                <w:b/>
                <w:noProof/>
                <w:sz w:val="18"/>
                <w:szCs w:val="18"/>
              </w:rPr>
            </w:pPr>
          </w:p>
        </w:tc>
      </w:tr>
      <w:tr w:rsidR="006F494F" w:rsidRPr="00FC08AF" w14:paraId="40EB72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E1246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DAC4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6F0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7DF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A9EF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00E203" w14:textId="77777777" w:rsidR="006F494F" w:rsidRPr="00FC08AF" w:rsidRDefault="006F494F" w:rsidP="003A70BF">
            <w:pPr>
              <w:jc w:val="center"/>
              <w:rPr>
                <w:b/>
                <w:noProof/>
              </w:rPr>
            </w:pPr>
          </w:p>
        </w:tc>
      </w:tr>
      <w:tr w:rsidR="006F494F" w:rsidRPr="00FC08AF" w14:paraId="6CC4DC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4D6D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33B573"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574A72FB" w14:textId="77777777" w:rsidR="00DA1DFA" w:rsidRPr="00FC08AF" w:rsidRDefault="00DA1DFA" w:rsidP="00DA1DFA">
      <w:pPr>
        <w:rPr>
          <w:noProof/>
          <w:lang w:eastAsia="ko-KR"/>
        </w:rPr>
      </w:pPr>
      <w:bookmarkStart w:id="1570" w:name="_Toc4578654"/>
      <w:bookmarkStart w:id="1571" w:name="_Toc27728343"/>
    </w:p>
    <w:p w14:paraId="5E29F866" w14:textId="77777777" w:rsidR="006F494F" w:rsidRPr="00FC08AF" w:rsidRDefault="006F494F" w:rsidP="006F494F">
      <w:pPr>
        <w:pStyle w:val="Heading3"/>
        <w:rPr>
          <w:noProof/>
          <w:lang w:eastAsia="ko-KR"/>
        </w:rPr>
      </w:pPr>
      <w:bookmarkStart w:id="1572" w:name="_Toc176353665"/>
      <w:r w:rsidRPr="00FC08AF">
        <w:rPr>
          <w:noProof/>
        </w:rPr>
        <w:t>10.2.</w:t>
      </w:r>
      <w:r w:rsidRPr="00FC08AF">
        <w:rPr>
          <w:noProof/>
          <w:lang w:eastAsia="ko-KR"/>
        </w:rPr>
        <w:t>33</w:t>
      </w:r>
      <w:r w:rsidRPr="00FC08AF">
        <w:rPr>
          <w:noProof/>
        </w:rPr>
        <w:tab/>
        <w:t>/</w:t>
      </w:r>
      <w:r w:rsidRPr="00FC08AF">
        <w:rPr>
          <w:i/>
          <w:iCs/>
          <w:noProof/>
        </w:rPr>
        <w:t>&lt;x&gt;</w:t>
      </w:r>
      <w:r w:rsidRPr="00FC08AF">
        <w:rPr>
          <w:noProof/>
        </w:rPr>
        <w:t>/</w:t>
      </w:r>
      <w:r w:rsidRPr="00FC08AF">
        <w:rPr>
          <w:i/>
          <w:iCs/>
          <w:noProof/>
        </w:rPr>
        <w:t>&lt;x&gt;</w:t>
      </w:r>
      <w:r w:rsidRPr="00FC08AF">
        <w:rPr>
          <w:noProof/>
        </w:rPr>
        <w:t>/Common/MCDataGroupBroadcast/Authorised</w:t>
      </w:r>
      <w:bookmarkEnd w:id="1570"/>
      <w:bookmarkEnd w:id="1571"/>
      <w:bookmarkEnd w:id="1572"/>
    </w:p>
    <w:p w14:paraId="0B2B4C8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BF0FF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2B679" w14:textId="77777777" w:rsidR="006F494F" w:rsidRPr="00FC08AF" w:rsidRDefault="006F494F" w:rsidP="003A70BF">
            <w:pPr>
              <w:rPr>
                <w:rFonts w:ascii="Arial" w:hAnsi="Arial" w:cs="Arial"/>
                <w:noProof/>
                <w:sz w:val="18"/>
                <w:szCs w:val="18"/>
              </w:rPr>
            </w:pPr>
            <w:r w:rsidRPr="00FC08AF">
              <w:rPr>
                <w:noProof/>
              </w:rPr>
              <w:t>&lt;x&gt;/Common/MCDataGroupBroadcast/Authorised</w:t>
            </w:r>
          </w:p>
        </w:tc>
      </w:tr>
      <w:tr w:rsidR="006F494F" w:rsidRPr="00FC08AF" w14:paraId="6A33AC8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D4E9B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73A6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7120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B3CE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C77C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DBD980" w14:textId="77777777" w:rsidR="006F494F" w:rsidRPr="00FC08AF" w:rsidRDefault="006F494F" w:rsidP="003A70BF">
            <w:pPr>
              <w:jc w:val="center"/>
              <w:rPr>
                <w:rFonts w:ascii="Arial" w:hAnsi="Arial" w:cs="Arial"/>
                <w:b/>
                <w:noProof/>
                <w:sz w:val="18"/>
                <w:szCs w:val="18"/>
              </w:rPr>
            </w:pPr>
          </w:p>
        </w:tc>
      </w:tr>
      <w:tr w:rsidR="006F494F" w:rsidRPr="00FC08AF" w14:paraId="1DC4ADE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6FD8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0615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40A9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752F2"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5CC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0AF778" w14:textId="77777777" w:rsidR="006F494F" w:rsidRPr="00FC08AF" w:rsidRDefault="006F494F" w:rsidP="003A70BF">
            <w:pPr>
              <w:jc w:val="center"/>
              <w:rPr>
                <w:b/>
                <w:noProof/>
              </w:rPr>
            </w:pPr>
          </w:p>
        </w:tc>
      </w:tr>
      <w:tr w:rsidR="006F494F" w:rsidRPr="00FC08AF" w14:paraId="4B7EE57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4F712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B5760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5E358255" w14:textId="77777777" w:rsidR="00DA1DFA" w:rsidRPr="00FC08AF" w:rsidRDefault="00DA1DFA" w:rsidP="00DA1DFA">
      <w:pPr>
        <w:rPr>
          <w:noProof/>
          <w:lang w:eastAsia="ko-KR"/>
        </w:rPr>
      </w:pPr>
    </w:p>
    <w:p w14:paraId="45D5E5FF" w14:textId="77777777" w:rsidR="006F494F" w:rsidRPr="00FC08AF" w:rsidRDefault="006F494F" w:rsidP="006F494F">
      <w:pPr>
        <w:rPr>
          <w:rFonts w:cs="Arial"/>
          <w:noProof/>
          <w:szCs w:val="18"/>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39E54FC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2D32BE4B" w14:textId="77777777" w:rsidR="006F494F" w:rsidRPr="00FC08AF" w:rsidRDefault="006F494F" w:rsidP="006F494F">
      <w:pPr>
        <w:pStyle w:val="Heading3"/>
        <w:rPr>
          <w:noProof/>
          <w:lang w:eastAsia="ko-KR"/>
        </w:rPr>
      </w:pPr>
      <w:bookmarkStart w:id="1573" w:name="_Toc4578655"/>
      <w:bookmarkStart w:id="1574" w:name="_Toc27728344"/>
      <w:bookmarkStart w:id="1575" w:name="_Toc176353666"/>
      <w:r w:rsidRPr="00FC08AF">
        <w:rPr>
          <w:noProof/>
        </w:rPr>
        <w:t>10.2.</w:t>
      </w:r>
      <w:r w:rsidRPr="00FC08AF">
        <w:rPr>
          <w:noProof/>
          <w:lang w:eastAsia="ko-KR"/>
        </w:rPr>
        <w:t>34</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1573"/>
      <w:bookmarkEnd w:id="1574"/>
      <w:bookmarkEnd w:id="1575"/>
    </w:p>
    <w:p w14:paraId="0EBB08C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01788C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4CA9B6" w14:textId="77777777" w:rsidR="006F494F" w:rsidRPr="00FC08AF" w:rsidRDefault="006F494F" w:rsidP="003A70BF">
            <w:pPr>
              <w:rPr>
                <w:rFonts w:ascii="Arial" w:hAnsi="Arial" w:cs="Arial"/>
                <w:noProof/>
                <w:sz w:val="18"/>
                <w:szCs w:val="18"/>
              </w:rPr>
            </w:pPr>
            <w:r w:rsidRPr="00FC08AF">
              <w:rPr>
                <w:noProof/>
              </w:rPr>
              <w:t>&lt;x&gt;/Common/UserBroadcast</w:t>
            </w:r>
          </w:p>
        </w:tc>
      </w:tr>
      <w:tr w:rsidR="006F494F" w:rsidRPr="00FC08AF" w14:paraId="41F1264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E7161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6EAB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8169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7BF6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79C4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323392" w14:textId="77777777" w:rsidR="006F494F" w:rsidRPr="00FC08AF" w:rsidRDefault="006F494F" w:rsidP="003A70BF">
            <w:pPr>
              <w:jc w:val="center"/>
              <w:rPr>
                <w:rFonts w:ascii="Arial" w:hAnsi="Arial" w:cs="Arial"/>
                <w:b/>
                <w:noProof/>
                <w:sz w:val="18"/>
                <w:szCs w:val="18"/>
              </w:rPr>
            </w:pPr>
          </w:p>
        </w:tc>
      </w:tr>
      <w:tr w:rsidR="006F494F" w:rsidRPr="00FC08AF" w14:paraId="490670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7560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B2BC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B026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7069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00B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FA0E61" w14:textId="77777777" w:rsidR="006F494F" w:rsidRPr="00FC08AF" w:rsidRDefault="006F494F" w:rsidP="003A70BF">
            <w:pPr>
              <w:jc w:val="center"/>
              <w:rPr>
                <w:b/>
                <w:noProof/>
              </w:rPr>
            </w:pPr>
          </w:p>
        </w:tc>
      </w:tr>
      <w:tr w:rsidR="006F494F" w:rsidRPr="00FC08AF" w14:paraId="0834411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0C953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C4927A"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57B0EE7C" w14:textId="77777777" w:rsidR="00DA1DFA" w:rsidRPr="00FC08AF" w:rsidRDefault="00DA1DFA" w:rsidP="00DA1DFA">
      <w:pPr>
        <w:rPr>
          <w:noProof/>
          <w:lang w:eastAsia="ko-KR"/>
        </w:rPr>
      </w:pPr>
      <w:bookmarkStart w:id="1576" w:name="_Toc4578656"/>
      <w:bookmarkStart w:id="1577" w:name="_Toc27728345"/>
    </w:p>
    <w:p w14:paraId="39B9E590" w14:textId="77777777" w:rsidR="006F494F" w:rsidRPr="00FC08AF" w:rsidRDefault="006F494F" w:rsidP="006F494F">
      <w:pPr>
        <w:pStyle w:val="Heading3"/>
        <w:rPr>
          <w:noProof/>
          <w:lang w:eastAsia="ko-KR"/>
        </w:rPr>
      </w:pPr>
      <w:bookmarkStart w:id="1578" w:name="_Toc176353667"/>
      <w:r w:rsidRPr="00FC08AF">
        <w:rPr>
          <w:noProof/>
        </w:rPr>
        <w:t>10.2.35</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1576"/>
      <w:bookmarkEnd w:id="1577"/>
      <w:bookmarkEnd w:id="1578"/>
    </w:p>
    <w:p w14:paraId="2BA888F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A67DDD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9B931E" w14:textId="77777777" w:rsidR="006F494F" w:rsidRPr="00FC08AF" w:rsidRDefault="006F494F" w:rsidP="003A70BF">
            <w:pPr>
              <w:rPr>
                <w:rFonts w:ascii="Arial" w:hAnsi="Arial" w:cs="Arial"/>
                <w:noProof/>
                <w:sz w:val="18"/>
                <w:szCs w:val="18"/>
              </w:rPr>
            </w:pPr>
            <w:r w:rsidRPr="00FC08AF">
              <w:rPr>
                <w:iCs/>
                <w:noProof/>
              </w:rPr>
              <w:t>&lt;</w:t>
            </w:r>
            <w:r w:rsidRPr="00FC08AF">
              <w:rPr>
                <w:noProof/>
              </w:rPr>
              <w:t>x&gt;/Common/UserBroadcast/Authorised</w:t>
            </w:r>
          </w:p>
        </w:tc>
      </w:tr>
      <w:tr w:rsidR="006F494F" w:rsidRPr="00FC08AF" w14:paraId="05D0862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B7136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0C93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2FDB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B658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32AB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EB52B3" w14:textId="77777777" w:rsidR="006F494F" w:rsidRPr="00FC08AF" w:rsidRDefault="006F494F" w:rsidP="003A70BF">
            <w:pPr>
              <w:jc w:val="center"/>
              <w:rPr>
                <w:rFonts w:ascii="Arial" w:hAnsi="Arial" w:cs="Arial"/>
                <w:b/>
                <w:noProof/>
                <w:sz w:val="18"/>
                <w:szCs w:val="18"/>
              </w:rPr>
            </w:pPr>
          </w:p>
        </w:tc>
      </w:tr>
      <w:tr w:rsidR="006F494F" w:rsidRPr="00FC08AF" w14:paraId="76363BE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B759F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228E0"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E74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44B3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597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A2236F" w14:textId="77777777" w:rsidR="006F494F" w:rsidRPr="00FC08AF" w:rsidRDefault="006F494F" w:rsidP="003A70BF">
            <w:pPr>
              <w:jc w:val="center"/>
              <w:rPr>
                <w:b/>
                <w:noProof/>
              </w:rPr>
            </w:pPr>
          </w:p>
        </w:tc>
      </w:tr>
      <w:tr w:rsidR="006F494F" w:rsidRPr="00FC08AF" w14:paraId="22B6930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A5F4C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D2023"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5132D20D" w14:textId="77777777" w:rsidR="00DA1DFA" w:rsidRPr="00FC08AF" w:rsidRDefault="00DA1DFA" w:rsidP="00DA1DFA">
      <w:pPr>
        <w:rPr>
          <w:noProof/>
          <w:lang w:eastAsia="ko-KR"/>
        </w:rPr>
      </w:pPr>
    </w:p>
    <w:p w14:paraId="25B10F25"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create a user-broadcast group</w:t>
      </w:r>
      <w:r w:rsidRPr="00FC08AF">
        <w:rPr>
          <w:noProof/>
          <w:lang w:eastAsia="ko-KR"/>
        </w:rPr>
        <w:t>.</w:t>
      </w:r>
    </w:p>
    <w:p w14:paraId="149ED0C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create a user-broadcast group</w:t>
      </w:r>
      <w:r w:rsidRPr="00FC08AF">
        <w:rPr>
          <w:rFonts w:cs="Arial"/>
          <w:noProof/>
          <w:szCs w:val="18"/>
          <w:lang w:eastAsia="ko-KR"/>
        </w:rPr>
        <w:t>.</w:t>
      </w:r>
    </w:p>
    <w:p w14:paraId="2BBCA0C3" w14:textId="77777777" w:rsidR="006F494F" w:rsidRPr="00FC08AF" w:rsidRDefault="006F494F" w:rsidP="006F494F">
      <w:pPr>
        <w:pStyle w:val="Heading3"/>
        <w:rPr>
          <w:noProof/>
          <w:lang w:eastAsia="ko-KR"/>
        </w:rPr>
      </w:pPr>
      <w:bookmarkStart w:id="1579" w:name="_Toc4578657"/>
      <w:bookmarkStart w:id="1580" w:name="_Toc27728346"/>
      <w:bookmarkStart w:id="1581" w:name="_Toc176353668"/>
      <w:r w:rsidRPr="00FC08AF">
        <w:rPr>
          <w:noProof/>
          <w:lang w:eastAsia="ko-KR"/>
        </w:rPr>
        <w:t>10.</w:t>
      </w:r>
      <w:r w:rsidRPr="00FC08AF">
        <w:rPr>
          <w:noProof/>
        </w:rPr>
        <w:t>2.36</w:t>
      </w:r>
      <w:r w:rsidRPr="00FC08AF">
        <w:rPr>
          <w:noProof/>
        </w:rPr>
        <w:tab/>
        <w:t>/</w:t>
      </w:r>
      <w:r w:rsidRPr="00FC08AF">
        <w:rPr>
          <w:i/>
          <w:iCs/>
          <w:noProof/>
        </w:rPr>
        <w:t>&lt;x&gt;</w:t>
      </w:r>
      <w:r w:rsidRPr="00FC08AF">
        <w:rPr>
          <w:noProof/>
        </w:rPr>
        <w:t>/&lt;x&gt;/Common/Group</w:t>
      </w:r>
      <w:r w:rsidRPr="00FC08AF">
        <w:rPr>
          <w:noProof/>
          <w:lang w:eastAsia="ko-KR"/>
        </w:rPr>
        <w:t>EmergencyAlert</w:t>
      </w:r>
      <w:bookmarkEnd w:id="1579"/>
      <w:bookmarkEnd w:id="1580"/>
      <w:bookmarkEnd w:id="1581"/>
    </w:p>
    <w:p w14:paraId="7E70285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36.</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Common/GroupEmergencyAlert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33B8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C860BB" w14:textId="77777777" w:rsidR="006F494F" w:rsidRPr="00FC08AF" w:rsidRDefault="006F494F" w:rsidP="003A70BF">
            <w:pPr>
              <w:rPr>
                <w:rFonts w:ascii="Arial" w:hAnsi="Arial" w:cs="Arial"/>
                <w:noProof/>
                <w:sz w:val="18"/>
                <w:szCs w:val="18"/>
              </w:rPr>
            </w:pPr>
            <w:r w:rsidRPr="00FC08AF">
              <w:rPr>
                <w:noProof/>
              </w:rPr>
              <w:t>&lt;x&gt;/Common/Group</w:t>
            </w:r>
            <w:r w:rsidRPr="00FC08AF">
              <w:rPr>
                <w:noProof/>
                <w:lang w:eastAsia="ko-KR"/>
              </w:rPr>
              <w:t>EmergencyAlert</w:t>
            </w:r>
          </w:p>
        </w:tc>
      </w:tr>
      <w:tr w:rsidR="006F494F" w:rsidRPr="00FC08AF" w14:paraId="227C2A0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3CED0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D97D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6970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BC5E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D04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793C1" w14:textId="77777777" w:rsidR="006F494F" w:rsidRPr="00FC08AF" w:rsidRDefault="006F494F" w:rsidP="003A70BF">
            <w:pPr>
              <w:jc w:val="center"/>
              <w:rPr>
                <w:rFonts w:ascii="Arial" w:hAnsi="Arial" w:cs="Arial"/>
                <w:b/>
                <w:noProof/>
                <w:sz w:val="18"/>
                <w:szCs w:val="18"/>
              </w:rPr>
            </w:pPr>
          </w:p>
        </w:tc>
      </w:tr>
      <w:tr w:rsidR="006F494F" w:rsidRPr="00FC08AF" w14:paraId="220E49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65435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5DAB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48476"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5E8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8918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147D0D" w14:textId="77777777" w:rsidR="006F494F" w:rsidRPr="00FC08AF" w:rsidRDefault="006F494F" w:rsidP="003A70BF">
            <w:pPr>
              <w:jc w:val="center"/>
              <w:rPr>
                <w:b/>
                <w:noProof/>
              </w:rPr>
            </w:pPr>
          </w:p>
        </w:tc>
      </w:tr>
      <w:tr w:rsidR="006F494F" w:rsidRPr="00FC08AF" w14:paraId="68BFC8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31C42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3E794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Group Emergency Alert configuration.</w:t>
            </w:r>
          </w:p>
        </w:tc>
      </w:tr>
    </w:tbl>
    <w:p w14:paraId="206A6F18" w14:textId="77777777" w:rsidR="00DA1DFA" w:rsidRPr="00FC08AF" w:rsidRDefault="00DA1DFA" w:rsidP="00DA1DFA">
      <w:pPr>
        <w:rPr>
          <w:noProof/>
          <w:lang w:eastAsia="ko-KR"/>
        </w:rPr>
      </w:pPr>
      <w:bookmarkStart w:id="1582" w:name="_Toc4578658"/>
      <w:bookmarkStart w:id="1583" w:name="_Toc27728347"/>
    </w:p>
    <w:p w14:paraId="2E34B36D" w14:textId="77777777" w:rsidR="006F494F" w:rsidRPr="00FC08AF" w:rsidRDefault="006F494F" w:rsidP="006F494F">
      <w:pPr>
        <w:pStyle w:val="Heading3"/>
        <w:rPr>
          <w:noProof/>
          <w:lang w:eastAsia="ko-KR"/>
        </w:rPr>
      </w:pPr>
      <w:bookmarkStart w:id="1584" w:name="_Toc176353669"/>
      <w:r w:rsidRPr="00FC08AF">
        <w:rPr>
          <w:noProof/>
          <w:lang w:eastAsia="ko-KR"/>
        </w:rPr>
        <w:lastRenderedPageBreak/>
        <w:t>10</w:t>
      </w:r>
      <w:r w:rsidRPr="00FC08AF">
        <w:rPr>
          <w:noProof/>
        </w:rPr>
        <w:t>.2.37</w:t>
      </w:r>
      <w:r w:rsidRPr="00FC08AF">
        <w:rPr>
          <w:noProof/>
        </w:rPr>
        <w:tab/>
        <w:t>/</w:t>
      </w:r>
      <w:r w:rsidRPr="00FC08AF">
        <w:rPr>
          <w:i/>
          <w:iCs/>
          <w:noProof/>
        </w:rPr>
        <w:t>&lt;x&gt;</w:t>
      </w:r>
      <w:r w:rsidRPr="00FC08AF">
        <w:rPr>
          <w:noProof/>
        </w:rPr>
        <w:t>/&lt;x&gt;/Common/GroupEmergencyAlert/Entry</w:t>
      </w:r>
      <w:bookmarkEnd w:id="1582"/>
      <w:bookmarkEnd w:id="1583"/>
      <w:bookmarkEnd w:id="1584"/>
    </w:p>
    <w:p w14:paraId="36D42FE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245FE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3F239D" w14:textId="77777777" w:rsidR="006F494F" w:rsidRPr="00FC08AF" w:rsidRDefault="006F494F" w:rsidP="003A70BF">
            <w:pPr>
              <w:rPr>
                <w:rFonts w:ascii="Arial" w:hAnsi="Arial" w:cs="Arial"/>
                <w:noProof/>
                <w:sz w:val="18"/>
                <w:szCs w:val="18"/>
              </w:rPr>
            </w:pPr>
            <w:r w:rsidRPr="00FC08AF">
              <w:rPr>
                <w:noProof/>
              </w:rPr>
              <w:t>&lt;x&gt;/Common/GroupEmergencyAlert/Entry</w:t>
            </w:r>
          </w:p>
        </w:tc>
      </w:tr>
      <w:tr w:rsidR="006F494F" w:rsidRPr="00FC08AF" w14:paraId="5F2CEC0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A8A2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29F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BDDD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A0BB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704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CD6874" w14:textId="77777777" w:rsidR="006F494F" w:rsidRPr="00FC08AF" w:rsidRDefault="006F494F" w:rsidP="003A70BF">
            <w:pPr>
              <w:jc w:val="center"/>
              <w:rPr>
                <w:rFonts w:ascii="Arial" w:hAnsi="Arial" w:cs="Arial"/>
                <w:b/>
                <w:noProof/>
                <w:sz w:val="18"/>
                <w:szCs w:val="18"/>
              </w:rPr>
            </w:pPr>
          </w:p>
        </w:tc>
      </w:tr>
      <w:tr w:rsidR="006F494F" w:rsidRPr="00FC08AF" w14:paraId="69C3CEA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66AF3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D9EE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7269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1558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B565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EB2A55" w14:textId="77777777" w:rsidR="006F494F" w:rsidRPr="00FC08AF" w:rsidRDefault="006F494F" w:rsidP="003A70BF">
            <w:pPr>
              <w:jc w:val="center"/>
              <w:rPr>
                <w:b/>
                <w:noProof/>
              </w:rPr>
            </w:pPr>
          </w:p>
        </w:tc>
      </w:tr>
      <w:tr w:rsidR="006F494F" w:rsidRPr="00FC08AF" w14:paraId="6E063C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DCADD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061FF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g</w:t>
            </w:r>
            <w:r w:rsidRPr="00FC08AF">
              <w:rPr>
                <w:noProof/>
              </w:rPr>
              <w:t xml:space="preserve">roup of an </w:t>
            </w:r>
            <w:r w:rsidRPr="00FC08AF">
              <w:rPr>
                <w:noProof/>
                <w:lang w:eastAsia="ko-KR"/>
              </w:rPr>
              <w:t xml:space="preserve">MCData </w:t>
            </w:r>
            <w:r w:rsidRPr="00FC08AF">
              <w:rPr>
                <w:noProof/>
              </w:rPr>
              <w:t>emergency alert</w:t>
            </w:r>
            <w:r w:rsidRPr="00FC08AF">
              <w:rPr>
                <w:noProof/>
                <w:lang w:eastAsia="ko-KR"/>
              </w:rPr>
              <w:t>.</w:t>
            </w:r>
          </w:p>
        </w:tc>
      </w:tr>
    </w:tbl>
    <w:p w14:paraId="0039897A" w14:textId="77777777" w:rsidR="00DA1DFA" w:rsidRPr="00FC08AF" w:rsidRDefault="00DA1DFA" w:rsidP="00DA1DFA">
      <w:pPr>
        <w:rPr>
          <w:noProof/>
          <w:lang w:eastAsia="ko-KR"/>
        </w:rPr>
      </w:pPr>
      <w:bookmarkStart w:id="1585" w:name="_Toc4578659"/>
      <w:bookmarkStart w:id="1586" w:name="_Toc27728348"/>
    </w:p>
    <w:p w14:paraId="3A5BB1F6" w14:textId="77777777" w:rsidR="006F494F" w:rsidRPr="00FC08AF" w:rsidRDefault="006F494F" w:rsidP="006F494F">
      <w:pPr>
        <w:pStyle w:val="Heading3"/>
        <w:rPr>
          <w:noProof/>
          <w:lang w:eastAsia="ko-KR"/>
        </w:rPr>
      </w:pPr>
      <w:bookmarkStart w:id="1587" w:name="_Toc176353670"/>
      <w:r w:rsidRPr="00FC08AF">
        <w:rPr>
          <w:noProof/>
        </w:rPr>
        <w:t>10.2.</w:t>
      </w:r>
      <w:r w:rsidRPr="00FC08AF">
        <w:rPr>
          <w:noProof/>
          <w:lang w:eastAsia="ko-KR"/>
        </w:rPr>
        <w:t>38</w:t>
      </w:r>
      <w:r w:rsidRPr="00FC08AF">
        <w:rPr>
          <w:noProof/>
        </w:rPr>
        <w:tab/>
        <w:t>/</w:t>
      </w:r>
      <w:r w:rsidRPr="00FC08AF">
        <w:rPr>
          <w:i/>
          <w:iCs/>
          <w:noProof/>
        </w:rPr>
        <w:t>&lt;x&gt;</w:t>
      </w:r>
      <w:r w:rsidRPr="00FC08AF">
        <w:rPr>
          <w:noProof/>
        </w:rPr>
        <w:t>/</w:t>
      </w:r>
      <w:r w:rsidRPr="00FC08AF">
        <w:rPr>
          <w:i/>
          <w:iCs/>
          <w:noProof/>
        </w:rPr>
        <w:t>&lt;x&gt;</w:t>
      </w:r>
      <w:r w:rsidRPr="00FC08AF">
        <w:rPr>
          <w:noProof/>
        </w:rPr>
        <w:t>/Common/GroupEmergencyAlert/Entry/ID</w:t>
      </w:r>
      <w:bookmarkEnd w:id="1585"/>
      <w:bookmarkEnd w:id="1586"/>
      <w:bookmarkEnd w:id="1587"/>
    </w:p>
    <w:p w14:paraId="6AC6FD63" w14:textId="77777777" w:rsidR="006F494F" w:rsidRPr="00FC08AF" w:rsidRDefault="006F494F" w:rsidP="006F494F">
      <w:pPr>
        <w:pStyle w:val="TH"/>
        <w:rPr>
          <w:noProof/>
          <w:lang w:eastAsia="ko-KR"/>
        </w:rPr>
      </w:pPr>
      <w:r w:rsidRPr="00FC08AF">
        <w:rPr>
          <w:noProof/>
        </w:rPr>
        <w:t>Table </w:t>
      </w:r>
      <w:r w:rsidRPr="00FC08AF">
        <w:rPr>
          <w:noProof/>
          <w:lang w:eastAsia="ko-KR"/>
        </w:rPr>
        <w:t>10.2.38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Group</w:t>
      </w:r>
      <w:r w:rsidRPr="00FC08AF">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5DD3EA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F3B114" w14:textId="77777777" w:rsidR="006F494F" w:rsidRPr="00FC08AF" w:rsidRDefault="006F494F" w:rsidP="003A70BF">
            <w:pPr>
              <w:rPr>
                <w:rFonts w:ascii="Arial" w:hAnsi="Arial" w:cs="Arial"/>
                <w:noProof/>
                <w:sz w:val="18"/>
                <w:szCs w:val="18"/>
              </w:rPr>
            </w:pPr>
            <w:r w:rsidRPr="00FC08AF">
              <w:rPr>
                <w:noProof/>
              </w:rPr>
              <w:t>&lt;x&gt;/Common/GroupEmergencyAlert/Entry/ID</w:t>
            </w:r>
          </w:p>
        </w:tc>
      </w:tr>
      <w:tr w:rsidR="006F494F" w:rsidRPr="00FC08AF" w14:paraId="6B80F1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A812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8F31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23E8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88F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A0B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652673" w14:textId="77777777" w:rsidR="006F494F" w:rsidRPr="00FC08AF" w:rsidRDefault="006F494F" w:rsidP="003A70BF">
            <w:pPr>
              <w:jc w:val="center"/>
              <w:rPr>
                <w:rFonts w:ascii="Arial" w:hAnsi="Arial" w:cs="Arial"/>
                <w:b/>
                <w:noProof/>
                <w:sz w:val="18"/>
                <w:szCs w:val="18"/>
              </w:rPr>
            </w:pPr>
          </w:p>
        </w:tc>
      </w:tr>
      <w:tr w:rsidR="006F494F" w:rsidRPr="00FC08AF" w14:paraId="1EBCDF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F9E0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DD99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1636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F2F7A"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D129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0132F" w14:textId="77777777" w:rsidR="006F494F" w:rsidRPr="00FC08AF" w:rsidRDefault="006F494F" w:rsidP="003A70BF">
            <w:pPr>
              <w:jc w:val="center"/>
              <w:rPr>
                <w:b/>
                <w:noProof/>
              </w:rPr>
            </w:pPr>
          </w:p>
        </w:tc>
      </w:tr>
      <w:tr w:rsidR="006F494F" w:rsidRPr="00FC08AF" w14:paraId="59241C4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D8BFC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2C8F4"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MCData g</w:t>
            </w:r>
            <w:r w:rsidRPr="00FC08AF">
              <w:rPr>
                <w:noProof/>
              </w:rPr>
              <w:t>roup used upon certain criteria on initiation of an MCData emergency alert</w:t>
            </w:r>
            <w:r w:rsidRPr="00FC08AF">
              <w:rPr>
                <w:noProof/>
                <w:lang w:eastAsia="ko-KR"/>
              </w:rPr>
              <w:t>.</w:t>
            </w:r>
          </w:p>
        </w:tc>
      </w:tr>
    </w:tbl>
    <w:p w14:paraId="595E5990" w14:textId="77777777" w:rsidR="00DA1DFA" w:rsidRPr="00FC08AF" w:rsidRDefault="00DA1DFA" w:rsidP="00DA1DFA">
      <w:pPr>
        <w:rPr>
          <w:noProof/>
          <w:lang w:eastAsia="ko-KR"/>
        </w:rPr>
      </w:pPr>
      <w:bookmarkStart w:id="1588" w:name="_Toc4578660"/>
      <w:bookmarkStart w:id="1589" w:name="_Toc27728349"/>
    </w:p>
    <w:p w14:paraId="139ECDDF" w14:textId="77777777" w:rsidR="006F494F" w:rsidRPr="00FC08AF" w:rsidRDefault="006F494F" w:rsidP="006F494F">
      <w:pPr>
        <w:pStyle w:val="Heading3"/>
        <w:rPr>
          <w:noProof/>
          <w:lang w:eastAsia="ko-KR"/>
        </w:rPr>
      </w:pPr>
      <w:bookmarkStart w:id="1590" w:name="_Toc176353671"/>
      <w:r w:rsidRPr="00FC08AF">
        <w:rPr>
          <w:noProof/>
        </w:rPr>
        <w:t>10.2.</w:t>
      </w:r>
      <w:r w:rsidRPr="00FC08AF">
        <w:rPr>
          <w:noProof/>
          <w:lang w:eastAsia="ko-KR"/>
        </w:rPr>
        <w:t>39</w:t>
      </w:r>
      <w:r w:rsidRPr="00FC08AF">
        <w:rPr>
          <w:noProof/>
        </w:rPr>
        <w:tab/>
        <w:t>/</w:t>
      </w:r>
      <w:r w:rsidRPr="00FC08AF">
        <w:rPr>
          <w:i/>
          <w:iCs/>
          <w:noProof/>
        </w:rPr>
        <w:t>&lt;x&gt;</w:t>
      </w:r>
      <w:r w:rsidRPr="00FC08AF">
        <w:rPr>
          <w:noProof/>
        </w:rPr>
        <w:t>/</w:t>
      </w:r>
      <w:r w:rsidRPr="00FC08AF">
        <w:rPr>
          <w:i/>
          <w:iCs/>
          <w:noProof/>
        </w:rPr>
        <w:t>&lt;x&gt;</w:t>
      </w:r>
      <w:r w:rsidRPr="00FC08AF">
        <w:rPr>
          <w:noProof/>
        </w:rPr>
        <w:t>/Common/GroupEmergencyAlert/Entry/DisplayName</w:t>
      </w:r>
      <w:bookmarkEnd w:id="1588"/>
      <w:bookmarkEnd w:id="1589"/>
      <w:bookmarkEnd w:id="1590"/>
    </w:p>
    <w:p w14:paraId="4E4C8E58" w14:textId="77777777" w:rsidR="006F494F" w:rsidRPr="00FC08AF" w:rsidRDefault="006F494F" w:rsidP="006F494F">
      <w:pPr>
        <w:pStyle w:val="TH"/>
        <w:rPr>
          <w:noProof/>
          <w:lang w:eastAsia="ko-KR"/>
        </w:rPr>
      </w:pPr>
      <w:r w:rsidRPr="00FC08AF">
        <w:rPr>
          <w:noProof/>
        </w:rPr>
        <w:t>Table </w:t>
      </w:r>
      <w:r w:rsidRPr="00FC08AF">
        <w:rPr>
          <w:noProof/>
          <w:lang w:eastAsia="ko-KR"/>
        </w:rPr>
        <w:t>10.2.39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58350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FDB7DC" w14:textId="77777777" w:rsidR="006F494F" w:rsidRPr="00FC08AF" w:rsidRDefault="006F494F" w:rsidP="003A70BF">
            <w:pPr>
              <w:rPr>
                <w:rFonts w:ascii="Arial" w:hAnsi="Arial" w:cs="Arial"/>
                <w:noProof/>
                <w:sz w:val="18"/>
                <w:szCs w:val="18"/>
              </w:rPr>
            </w:pPr>
            <w:r w:rsidRPr="00FC08AF">
              <w:rPr>
                <w:noProof/>
              </w:rPr>
              <w:t>&lt;x&gt;/Common/GroupEmergencyAlert/Entry/DisplayName</w:t>
            </w:r>
          </w:p>
        </w:tc>
      </w:tr>
      <w:tr w:rsidR="006F494F" w:rsidRPr="00FC08AF" w14:paraId="41D612B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AEA0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A3B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E1D2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0D09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FC50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6FEB3" w14:textId="77777777" w:rsidR="006F494F" w:rsidRPr="00FC08AF" w:rsidRDefault="006F494F" w:rsidP="003A70BF">
            <w:pPr>
              <w:jc w:val="center"/>
              <w:rPr>
                <w:rFonts w:ascii="Arial" w:hAnsi="Arial" w:cs="Arial"/>
                <w:b/>
                <w:noProof/>
                <w:sz w:val="18"/>
                <w:szCs w:val="18"/>
              </w:rPr>
            </w:pPr>
          </w:p>
        </w:tc>
      </w:tr>
      <w:tr w:rsidR="006F494F" w:rsidRPr="00FC08AF" w14:paraId="6075AFE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98A95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EEB7"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3901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C73C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1E7C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D52191" w14:textId="77777777" w:rsidR="006F494F" w:rsidRPr="00FC08AF" w:rsidRDefault="006F494F" w:rsidP="003A70BF">
            <w:pPr>
              <w:jc w:val="center"/>
              <w:rPr>
                <w:b/>
                <w:noProof/>
              </w:rPr>
            </w:pPr>
          </w:p>
        </w:tc>
      </w:tr>
      <w:tr w:rsidR="006F494F" w:rsidRPr="00FC08AF" w14:paraId="6CFB658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EB521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BA311F"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0371C748" w14:textId="77777777" w:rsidR="00DA1DFA" w:rsidRPr="00FC08AF" w:rsidRDefault="00DA1DFA" w:rsidP="00DA1DFA">
      <w:pPr>
        <w:rPr>
          <w:noProof/>
          <w:lang w:eastAsia="ko-KR"/>
        </w:rPr>
      </w:pPr>
      <w:bookmarkStart w:id="1591" w:name="_Toc4578661"/>
      <w:bookmarkStart w:id="1592" w:name="_Toc27728350"/>
    </w:p>
    <w:p w14:paraId="3EF6B84C" w14:textId="77777777" w:rsidR="006F494F" w:rsidRPr="00FC08AF" w:rsidRDefault="006F494F" w:rsidP="006F494F">
      <w:pPr>
        <w:pStyle w:val="Heading3"/>
        <w:rPr>
          <w:noProof/>
          <w:lang w:eastAsia="ko-KR"/>
        </w:rPr>
      </w:pPr>
      <w:bookmarkStart w:id="1593" w:name="_Toc176353672"/>
      <w:r w:rsidRPr="00FC08AF">
        <w:rPr>
          <w:noProof/>
        </w:rPr>
        <w:t>10.2.</w:t>
      </w:r>
      <w:r w:rsidRPr="00FC08AF">
        <w:rPr>
          <w:noProof/>
          <w:lang w:eastAsia="ko-KR"/>
        </w:rPr>
        <w:t>40</w:t>
      </w:r>
      <w:r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/Common/GroupEmergencyAlert/Entry/Usage</w:t>
      </w:r>
      <w:bookmarkEnd w:id="1591"/>
      <w:bookmarkEnd w:id="1592"/>
      <w:bookmarkEnd w:id="1593"/>
    </w:p>
    <w:p w14:paraId="1A091CB8" w14:textId="77777777" w:rsidR="006F494F" w:rsidRPr="00FC08AF" w:rsidRDefault="006F494F" w:rsidP="006F494F">
      <w:pPr>
        <w:pStyle w:val="TH"/>
        <w:rPr>
          <w:noProof/>
          <w:lang w:eastAsia="ko-KR"/>
        </w:rPr>
      </w:pPr>
      <w:r w:rsidRPr="00FC08AF">
        <w:rPr>
          <w:noProof/>
        </w:rPr>
        <w:t>Table </w:t>
      </w:r>
      <w:r w:rsidRPr="00FC08AF">
        <w:rPr>
          <w:noProof/>
          <w:lang w:eastAsia="ko-KR"/>
        </w:rPr>
        <w:t>10.2.40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476A9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F81E7" w14:textId="77777777" w:rsidR="006F494F" w:rsidRPr="00FC08AF" w:rsidRDefault="006F494F" w:rsidP="003A70BF">
            <w:pPr>
              <w:rPr>
                <w:rFonts w:ascii="Arial" w:hAnsi="Arial" w:cs="Arial"/>
                <w:noProof/>
                <w:sz w:val="18"/>
                <w:szCs w:val="18"/>
              </w:rPr>
            </w:pPr>
            <w:r w:rsidRPr="00FC08AF">
              <w:rPr>
                <w:noProof/>
              </w:rPr>
              <w:t>&lt;x&gt;/Common/GroupEmergencyAlert/Entry/Usage</w:t>
            </w:r>
          </w:p>
        </w:tc>
      </w:tr>
      <w:tr w:rsidR="006F494F" w:rsidRPr="00FC08AF" w14:paraId="7CC38F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CFE28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1B16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E9E6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F5F7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DF26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085C24" w14:textId="77777777" w:rsidR="006F494F" w:rsidRPr="00FC08AF" w:rsidRDefault="006F494F" w:rsidP="003A70BF">
            <w:pPr>
              <w:jc w:val="center"/>
              <w:rPr>
                <w:rFonts w:ascii="Arial" w:hAnsi="Arial" w:cs="Arial"/>
                <w:b/>
                <w:noProof/>
                <w:sz w:val="18"/>
                <w:szCs w:val="18"/>
              </w:rPr>
            </w:pPr>
          </w:p>
        </w:tc>
      </w:tr>
      <w:tr w:rsidR="006F494F" w:rsidRPr="00FC08AF" w14:paraId="199DE88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5F99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555E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D210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83C5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B88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447087" w14:textId="77777777" w:rsidR="006F494F" w:rsidRPr="00FC08AF" w:rsidRDefault="006F494F" w:rsidP="003A70BF">
            <w:pPr>
              <w:jc w:val="center"/>
              <w:rPr>
                <w:b/>
                <w:noProof/>
              </w:rPr>
            </w:pPr>
          </w:p>
        </w:tc>
      </w:tr>
      <w:tr w:rsidR="006F494F" w:rsidRPr="00FC08AF" w14:paraId="183DC4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EF263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9E04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MCData emergency alert uses the ID</w:t>
            </w:r>
            <w:r w:rsidRPr="00FC08AF">
              <w:rPr>
                <w:noProof/>
                <w:lang w:eastAsia="ko-KR"/>
              </w:rPr>
              <w:t>.</w:t>
            </w:r>
          </w:p>
        </w:tc>
      </w:tr>
    </w:tbl>
    <w:p w14:paraId="14A96CDA" w14:textId="77777777" w:rsidR="00DA1DFA" w:rsidRPr="00FC08AF" w:rsidRDefault="00DA1DFA" w:rsidP="00DA1DFA">
      <w:pPr>
        <w:rPr>
          <w:noProof/>
          <w:lang w:eastAsia="ko-KR"/>
        </w:rPr>
      </w:pPr>
    </w:p>
    <w:p w14:paraId="42C199B2" w14:textId="77777777" w:rsidR="006F494F" w:rsidRPr="00FC08AF" w:rsidRDefault="006F494F" w:rsidP="006F494F">
      <w:pPr>
        <w:rPr>
          <w:noProof/>
        </w:rPr>
      </w:pPr>
      <w:r w:rsidRPr="00FC08AF">
        <w:rPr>
          <w:noProof/>
        </w:rPr>
        <w:t>The valid values are 'UseCurrentlySelectedGroup' and 'DedicatedGroup'.</w:t>
      </w:r>
    </w:p>
    <w:p w14:paraId="18322BD7" w14:textId="77777777" w:rsidR="006F494F" w:rsidRPr="00FC08AF" w:rsidRDefault="006F494F" w:rsidP="006F494F">
      <w:pPr>
        <w:rPr>
          <w:noProof/>
        </w:rPr>
      </w:pPr>
      <w:r w:rsidRPr="00FC08AF">
        <w:rPr>
          <w:noProof/>
        </w:rPr>
        <w:t xml:space="preserve">When set to 'UseCurrentlySelectedGroup' then if the MCData user has currently selected an MCData group then use that MCData group for an on-network MCData emergency alert, if the MCData user does not have a currently selected MCData group then use the MCData group identified by the ID in </w:t>
      </w:r>
      <w:r w:rsidR="009E135B">
        <w:rPr>
          <w:noProof/>
        </w:rPr>
        <w:t>clause</w:t>
      </w:r>
      <w:r w:rsidRPr="00FC08AF">
        <w:rPr>
          <w:noProof/>
        </w:rPr>
        <w:t> </w:t>
      </w:r>
      <w:r w:rsidR="006C235D" w:rsidRPr="00FC08AF">
        <w:rPr>
          <w:noProof/>
        </w:rPr>
        <w:t>10.2.38</w:t>
      </w:r>
      <w:r w:rsidRPr="00FC08AF">
        <w:rPr>
          <w:noProof/>
        </w:rPr>
        <w:t xml:space="preserve"> for an MCData emergency alert.</w:t>
      </w:r>
    </w:p>
    <w:p w14:paraId="57C89957" w14:textId="77777777" w:rsidR="006F494F" w:rsidRPr="00FC08AF" w:rsidRDefault="006F494F" w:rsidP="006F494F">
      <w:pPr>
        <w:rPr>
          <w:noProof/>
        </w:rPr>
      </w:pPr>
      <w:r w:rsidRPr="00FC08AF">
        <w:rPr>
          <w:noProof/>
        </w:rPr>
        <w:t xml:space="preserve">When set to 'DedicatedGroup' then use the MCData group identified by the ID in </w:t>
      </w:r>
      <w:r w:rsidR="009E135B">
        <w:rPr>
          <w:noProof/>
        </w:rPr>
        <w:t>clause</w:t>
      </w:r>
      <w:r w:rsidRPr="00FC08AF">
        <w:rPr>
          <w:noProof/>
        </w:rPr>
        <w:t> </w:t>
      </w:r>
      <w:r w:rsidR="006C235D" w:rsidRPr="00FC08AF">
        <w:rPr>
          <w:noProof/>
        </w:rPr>
        <w:t>10.2.38</w:t>
      </w:r>
      <w:r w:rsidRPr="00FC08AF">
        <w:rPr>
          <w:noProof/>
        </w:rPr>
        <w:t xml:space="preserve"> for an MCData emergency alert.</w:t>
      </w:r>
    </w:p>
    <w:p w14:paraId="45AF8E53" w14:textId="77777777" w:rsidR="006F494F" w:rsidRPr="00FC08AF" w:rsidRDefault="006F494F" w:rsidP="006F494F">
      <w:pPr>
        <w:pStyle w:val="Heading3"/>
        <w:rPr>
          <w:noProof/>
          <w:lang w:eastAsia="ko-KR"/>
        </w:rPr>
      </w:pPr>
      <w:bookmarkStart w:id="1594" w:name="_Toc4578662"/>
      <w:bookmarkStart w:id="1595" w:name="_Toc27728351"/>
      <w:bookmarkStart w:id="1596" w:name="_Toc176353673"/>
      <w:r w:rsidRPr="00FC08AF">
        <w:rPr>
          <w:noProof/>
        </w:rPr>
        <w:lastRenderedPageBreak/>
        <w:t>10.2.41</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AllowedActivateAlert</w:t>
      </w:r>
      <w:bookmarkEnd w:id="1594"/>
      <w:bookmarkEnd w:id="1595"/>
      <w:bookmarkEnd w:id="1596"/>
    </w:p>
    <w:p w14:paraId="7AF3D95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2.41.1: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B521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E51074"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AllowedActivateAlert</w:t>
            </w:r>
          </w:p>
        </w:tc>
      </w:tr>
      <w:tr w:rsidR="006F494F" w:rsidRPr="00FC08AF" w14:paraId="7F55DA7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4097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BC8F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A529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EA1E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4EB5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61238" w14:textId="77777777" w:rsidR="006F494F" w:rsidRPr="00FC08AF" w:rsidRDefault="006F494F" w:rsidP="003A70BF">
            <w:pPr>
              <w:jc w:val="center"/>
              <w:rPr>
                <w:rFonts w:ascii="Arial" w:hAnsi="Arial" w:cs="Arial"/>
                <w:b/>
                <w:noProof/>
                <w:sz w:val="18"/>
                <w:szCs w:val="18"/>
              </w:rPr>
            </w:pPr>
          </w:p>
        </w:tc>
      </w:tr>
      <w:tr w:rsidR="006F494F" w:rsidRPr="00FC08AF" w14:paraId="31ABEE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AAE54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A3A0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197C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7A632"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B94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1304CC" w14:textId="77777777" w:rsidR="006F494F" w:rsidRPr="00FC08AF" w:rsidRDefault="006F494F" w:rsidP="003A70BF">
            <w:pPr>
              <w:jc w:val="center"/>
              <w:rPr>
                <w:b/>
                <w:noProof/>
              </w:rPr>
            </w:pPr>
          </w:p>
        </w:tc>
      </w:tr>
      <w:tr w:rsidR="006F494F" w:rsidRPr="00FC08AF" w14:paraId="11E88A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EBC5B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0D7259"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activate an emergency alert</w:t>
            </w:r>
          </w:p>
        </w:tc>
      </w:tr>
    </w:tbl>
    <w:p w14:paraId="2124F60A" w14:textId="77777777" w:rsidR="00DA1DFA" w:rsidRPr="00FC08AF" w:rsidRDefault="00DA1DFA" w:rsidP="00DA1DFA">
      <w:pPr>
        <w:rPr>
          <w:noProof/>
          <w:lang w:eastAsia="ko-KR"/>
        </w:rPr>
      </w:pPr>
    </w:p>
    <w:p w14:paraId="21FFB3BA"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activate an emergency alert.</w:t>
      </w:r>
    </w:p>
    <w:p w14:paraId="699EB518"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activate an emergency alert.</w:t>
      </w:r>
    </w:p>
    <w:p w14:paraId="08964159" w14:textId="77777777" w:rsidR="006F494F" w:rsidRPr="00FC08AF" w:rsidRDefault="006F494F" w:rsidP="006F494F">
      <w:pPr>
        <w:pStyle w:val="Heading3"/>
        <w:rPr>
          <w:noProof/>
          <w:lang w:eastAsia="ko-KR"/>
        </w:rPr>
      </w:pPr>
      <w:bookmarkStart w:id="1597" w:name="_Toc4578663"/>
      <w:bookmarkStart w:id="1598" w:name="_Toc27728352"/>
      <w:bookmarkStart w:id="1599" w:name="_Toc176353674"/>
      <w:r w:rsidRPr="00FC08AF">
        <w:rPr>
          <w:noProof/>
        </w:rPr>
        <w:t>10.2.</w:t>
      </w:r>
      <w:r w:rsidRPr="00FC08AF">
        <w:rPr>
          <w:noProof/>
          <w:lang w:eastAsia="ko-KR"/>
        </w:rPr>
        <w:t>42</w:t>
      </w:r>
      <w:r w:rsidR="005C1D76"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/Common/AllowedCancelAlert</w:t>
      </w:r>
      <w:bookmarkEnd w:id="1597"/>
      <w:bookmarkEnd w:id="1598"/>
      <w:bookmarkEnd w:id="1599"/>
    </w:p>
    <w:p w14:paraId="0755AED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6B1A9AB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20B708"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AllowedCancelAlert</w:t>
            </w:r>
          </w:p>
        </w:tc>
      </w:tr>
      <w:tr w:rsidR="006F494F" w:rsidRPr="00FC08AF" w14:paraId="05773D5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ADBB5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8CB4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A3D94"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91CB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0D541"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AD200D9" w14:textId="77777777" w:rsidR="006F494F" w:rsidRPr="00FC08AF" w:rsidRDefault="006F494F" w:rsidP="003A70BF">
            <w:pPr>
              <w:jc w:val="center"/>
              <w:rPr>
                <w:rFonts w:ascii="Arial" w:hAnsi="Arial" w:cs="Arial"/>
                <w:b/>
                <w:noProof/>
                <w:sz w:val="18"/>
                <w:szCs w:val="18"/>
              </w:rPr>
            </w:pPr>
          </w:p>
        </w:tc>
      </w:tr>
      <w:tr w:rsidR="006F494F" w:rsidRPr="00FC08AF" w14:paraId="0AB26E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7897B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0CC9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50ABB"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96DEA"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A9CE0"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DB1024E" w14:textId="77777777" w:rsidR="006F494F" w:rsidRPr="00FC08AF" w:rsidRDefault="006F494F" w:rsidP="003A70BF">
            <w:pPr>
              <w:jc w:val="center"/>
              <w:rPr>
                <w:b/>
                <w:noProof/>
              </w:rPr>
            </w:pPr>
          </w:p>
        </w:tc>
      </w:tr>
      <w:tr w:rsidR="006F494F" w:rsidRPr="00FC08AF" w14:paraId="5D9B15B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4EFAA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F21EF9" w14:textId="77777777" w:rsidR="006F494F" w:rsidRPr="00FC08AF" w:rsidRDefault="006F494F" w:rsidP="003A70BF">
            <w:pPr>
              <w:rPr>
                <w:noProof/>
                <w:lang w:eastAsia="ko-KR"/>
              </w:rPr>
            </w:pPr>
            <w:r w:rsidRPr="00FC08AF">
              <w:rPr>
                <w:noProof/>
              </w:rPr>
              <w:t xml:space="preserve">This leaf node indicates whether </w:t>
            </w:r>
            <w:r w:rsidRPr="00FC08AF">
              <w:rPr>
                <w:noProof/>
                <w:lang w:eastAsia="ko-KR"/>
              </w:rPr>
              <w:t>the MCData user is allowed to cancel an emergency alert.</w:t>
            </w:r>
          </w:p>
        </w:tc>
      </w:tr>
    </w:tbl>
    <w:p w14:paraId="219BFBF9" w14:textId="77777777" w:rsidR="00DA1DFA" w:rsidRPr="00FC08AF" w:rsidRDefault="00DA1DFA" w:rsidP="00DA1DFA">
      <w:pPr>
        <w:rPr>
          <w:noProof/>
          <w:lang w:eastAsia="ko-KR"/>
        </w:rPr>
      </w:pPr>
    </w:p>
    <w:p w14:paraId="781E3CAC"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cancel an emergency alert.</w:t>
      </w:r>
    </w:p>
    <w:p w14:paraId="3B0A7BAF"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cancel an emergency alert.</w:t>
      </w:r>
    </w:p>
    <w:p w14:paraId="1C37C351" w14:textId="77777777" w:rsidR="006F494F" w:rsidRPr="00FC08AF" w:rsidRDefault="006F494F" w:rsidP="006F494F">
      <w:pPr>
        <w:pStyle w:val="Heading3"/>
        <w:rPr>
          <w:noProof/>
          <w:lang w:eastAsia="ko-KR"/>
        </w:rPr>
      </w:pPr>
      <w:bookmarkStart w:id="1600" w:name="_Toc4578664"/>
      <w:bookmarkStart w:id="1601" w:name="_Toc27728353"/>
      <w:bookmarkStart w:id="1602" w:name="_Toc176353675"/>
      <w:r w:rsidRPr="00FC08AF">
        <w:rPr>
          <w:noProof/>
        </w:rPr>
        <w:t>10.2.43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1600"/>
      <w:bookmarkEnd w:id="1601"/>
      <w:bookmarkEnd w:id="1602"/>
    </w:p>
    <w:p w14:paraId="224CACA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189A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876AC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6F494F" w:rsidRPr="00FC08AF" w14:paraId="6864D26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CC5A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7EC0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67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DF12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A3EA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2C825" w14:textId="77777777" w:rsidR="006F494F" w:rsidRPr="00FC08AF" w:rsidRDefault="006F494F" w:rsidP="003A70BF">
            <w:pPr>
              <w:jc w:val="center"/>
              <w:rPr>
                <w:rFonts w:ascii="Arial" w:hAnsi="Arial" w:cs="Arial"/>
                <w:b/>
                <w:noProof/>
                <w:sz w:val="18"/>
                <w:szCs w:val="18"/>
              </w:rPr>
            </w:pPr>
          </w:p>
        </w:tc>
      </w:tr>
      <w:tr w:rsidR="006F494F" w:rsidRPr="00FC08AF" w14:paraId="2F1959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E7FA7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11B5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F715"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D9A9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B63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A8C1A3" w14:textId="77777777" w:rsidR="006F494F" w:rsidRPr="00FC08AF" w:rsidRDefault="006F494F" w:rsidP="003A70BF">
            <w:pPr>
              <w:jc w:val="center"/>
              <w:rPr>
                <w:b/>
                <w:noProof/>
              </w:rPr>
            </w:pPr>
          </w:p>
        </w:tc>
      </w:tr>
      <w:tr w:rsidR="006F494F" w:rsidRPr="00FC08AF" w14:paraId="6CF193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90B0B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D8F31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0AC16F95" w14:textId="77777777" w:rsidR="00DA1DFA" w:rsidRPr="00FC08AF" w:rsidRDefault="00DA1DFA" w:rsidP="00DA1DFA">
      <w:pPr>
        <w:rPr>
          <w:noProof/>
          <w:lang w:eastAsia="ko-KR"/>
        </w:rPr>
      </w:pPr>
      <w:bookmarkStart w:id="1603" w:name="_Toc4578665"/>
      <w:bookmarkStart w:id="1604" w:name="_Toc27728354"/>
    </w:p>
    <w:p w14:paraId="39E25DE7" w14:textId="77777777" w:rsidR="006F494F" w:rsidRPr="00FC08AF" w:rsidRDefault="006F494F" w:rsidP="006F494F">
      <w:pPr>
        <w:pStyle w:val="Heading3"/>
        <w:rPr>
          <w:noProof/>
          <w:lang w:eastAsia="ko-KR"/>
        </w:rPr>
      </w:pPr>
      <w:bookmarkStart w:id="1605" w:name="_Toc176353676"/>
      <w:r w:rsidRPr="00FC08AF">
        <w:rPr>
          <w:noProof/>
        </w:rPr>
        <w:t>10.2.</w:t>
      </w:r>
      <w:r w:rsidRPr="00FC08AF">
        <w:rPr>
          <w:noProof/>
          <w:lang w:eastAsia="ko-KR"/>
        </w:rPr>
        <w:t>44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Network/MCDataGroup</w:t>
      </w:r>
      <w:r w:rsidRPr="00FC08AF">
        <w:rPr>
          <w:noProof/>
          <w:lang w:eastAsia="ko-KR"/>
        </w:rPr>
        <w:t>List</w:t>
      </w:r>
      <w:bookmarkEnd w:id="1603"/>
      <w:bookmarkEnd w:id="1604"/>
      <w:bookmarkEnd w:id="1605"/>
    </w:p>
    <w:p w14:paraId="3C39384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140E18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3152C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p>
        </w:tc>
      </w:tr>
      <w:tr w:rsidR="006F494F" w:rsidRPr="00FC08AF" w14:paraId="4C59C1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9A87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12A6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3D82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929B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3070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0BF5A" w14:textId="77777777" w:rsidR="006F494F" w:rsidRPr="00FC08AF" w:rsidRDefault="006F494F" w:rsidP="003A70BF">
            <w:pPr>
              <w:jc w:val="center"/>
              <w:rPr>
                <w:rFonts w:ascii="Arial" w:hAnsi="Arial" w:cs="Arial"/>
                <w:b/>
                <w:noProof/>
                <w:sz w:val="18"/>
                <w:szCs w:val="18"/>
              </w:rPr>
            </w:pPr>
          </w:p>
        </w:tc>
      </w:tr>
      <w:tr w:rsidR="006F494F" w:rsidRPr="00FC08AF" w14:paraId="629AF36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3209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6A0B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168F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4EB08"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94BD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2EC728" w14:textId="77777777" w:rsidR="006F494F" w:rsidRPr="00FC08AF" w:rsidRDefault="006F494F" w:rsidP="003A70BF">
            <w:pPr>
              <w:jc w:val="center"/>
              <w:rPr>
                <w:b/>
                <w:noProof/>
              </w:rPr>
            </w:pPr>
          </w:p>
        </w:tc>
      </w:tr>
      <w:tr w:rsidR="006F494F" w:rsidRPr="00FC08AF" w14:paraId="535BA2C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917F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98BB7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list of on-network MCData groups that the MCData user is allowed to use.</w:t>
            </w:r>
          </w:p>
        </w:tc>
      </w:tr>
    </w:tbl>
    <w:p w14:paraId="7D7FDBF7" w14:textId="77777777" w:rsidR="00DA1DFA" w:rsidRPr="00FC08AF" w:rsidRDefault="00DA1DFA" w:rsidP="00DA1DFA">
      <w:pPr>
        <w:rPr>
          <w:noProof/>
          <w:lang w:eastAsia="ko-KR"/>
        </w:rPr>
      </w:pPr>
      <w:bookmarkStart w:id="1606" w:name="_Toc4578666"/>
      <w:bookmarkStart w:id="1607" w:name="_Toc27728355"/>
    </w:p>
    <w:p w14:paraId="2D269DB9" w14:textId="77777777" w:rsidR="006F494F" w:rsidRPr="00FC08AF" w:rsidRDefault="006F494F" w:rsidP="006F494F">
      <w:pPr>
        <w:pStyle w:val="Heading3"/>
        <w:rPr>
          <w:noProof/>
          <w:lang w:eastAsia="ko-KR"/>
        </w:rPr>
      </w:pPr>
      <w:bookmarkStart w:id="1608" w:name="_Toc176353677"/>
      <w:r w:rsidRPr="00FC08AF">
        <w:rPr>
          <w:noProof/>
        </w:rPr>
        <w:t>10.2.</w:t>
      </w:r>
      <w:r w:rsidRPr="00FC08AF">
        <w:rPr>
          <w:noProof/>
          <w:lang w:eastAsia="ko-KR"/>
        </w:rPr>
        <w:t>45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w:t>
      </w:r>
      <w:bookmarkEnd w:id="1606"/>
      <w:bookmarkEnd w:id="1607"/>
      <w:bookmarkEnd w:id="1608"/>
    </w:p>
    <w:p w14:paraId="3D7D99F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45.1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2E9595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87CDA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w:t>
            </w:r>
          </w:p>
        </w:tc>
      </w:tr>
      <w:tr w:rsidR="006F494F" w:rsidRPr="00FC08AF" w14:paraId="4D35209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15E22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1FA2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EAC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AE0F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52E6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335D6" w14:textId="77777777" w:rsidR="006F494F" w:rsidRPr="00FC08AF" w:rsidRDefault="006F494F" w:rsidP="003A70BF">
            <w:pPr>
              <w:jc w:val="center"/>
              <w:rPr>
                <w:rFonts w:ascii="Arial" w:hAnsi="Arial" w:cs="Arial"/>
                <w:b/>
                <w:noProof/>
                <w:sz w:val="18"/>
                <w:szCs w:val="18"/>
              </w:rPr>
            </w:pPr>
          </w:p>
        </w:tc>
      </w:tr>
      <w:tr w:rsidR="006F494F" w:rsidRPr="00FC08AF" w14:paraId="55C2BC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0367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605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86212"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70C4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FD5E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AE5A15" w14:textId="77777777" w:rsidR="006F494F" w:rsidRPr="00FC08AF" w:rsidRDefault="006F494F" w:rsidP="003A70BF">
            <w:pPr>
              <w:jc w:val="center"/>
              <w:rPr>
                <w:b/>
                <w:noProof/>
              </w:rPr>
            </w:pPr>
          </w:p>
        </w:tc>
      </w:tr>
      <w:tr w:rsidR="006F494F" w:rsidRPr="00FC08AF" w14:paraId="7C2461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D6E67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54C55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list of on-network MCData groups that the MCData user is allowed to use.</w:t>
            </w:r>
          </w:p>
        </w:tc>
      </w:tr>
    </w:tbl>
    <w:p w14:paraId="1ACF3120" w14:textId="77777777" w:rsidR="00DA1DFA" w:rsidRPr="00FC08AF" w:rsidRDefault="00DA1DFA" w:rsidP="00DA1DFA">
      <w:pPr>
        <w:rPr>
          <w:noProof/>
          <w:lang w:eastAsia="ko-KR"/>
        </w:rPr>
      </w:pPr>
      <w:bookmarkStart w:id="1609" w:name="_Toc4578667"/>
      <w:bookmarkStart w:id="1610" w:name="_Toc27728356"/>
    </w:p>
    <w:p w14:paraId="199C5DC9" w14:textId="77777777" w:rsidR="006F494F" w:rsidRPr="00FC08AF" w:rsidRDefault="006F494F" w:rsidP="006F494F">
      <w:pPr>
        <w:pStyle w:val="Heading3"/>
        <w:rPr>
          <w:noProof/>
          <w:lang w:eastAsia="ko-KR"/>
        </w:rPr>
      </w:pPr>
      <w:bookmarkStart w:id="1611" w:name="_Toc176353678"/>
      <w:r w:rsidRPr="00FC08AF">
        <w:rPr>
          <w:noProof/>
          <w:lang w:eastAsia="ko-KR"/>
        </w:rPr>
        <w:t>10.</w:t>
      </w:r>
      <w:r w:rsidRPr="00FC08AF">
        <w:rPr>
          <w:noProof/>
        </w:rPr>
        <w:t>2.46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bookmarkEnd w:id="1609"/>
      <w:bookmarkEnd w:id="1610"/>
      <w:bookmarkEnd w:id="1611"/>
    </w:p>
    <w:p w14:paraId="1EC6B49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D76F7F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0B1D7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p>
        </w:tc>
      </w:tr>
      <w:tr w:rsidR="006F494F" w:rsidRPr="00FC08AF" w14:paraId="71C0205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13710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32F1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19B1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8456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C79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0B18B9" w14:textId="77777777" w:rsidR="006F494F" w:rsidRPr="00FC08AF" w:rsidRDefault="006F494F" w:rsidP="003A70BF">
            <w:pPr>
              <w:jc w:val="center"/>
              <w:rPr>
                <w:rFonts w:ascii="Arial" w:hAnsi="Arial" w:cs="Arial"/>
                <w:b/>
                <w:noProof/>
                <w:sz w:val="18"/>
                <w:szCs w:val="18"/>
              </w:rPr>
            </w:pPr>
          </w:p>
        </w:tc>
      </w:tr>
      <w:tr w:rsidR="006F494F" w:rsidRPr="00FC08AF" w14:paraId="5D98DA9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566B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38F9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7F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6BF0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BB05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E89495" w14:textId="77777777" w:rsidR="006F494F" w:rsidRPr="00FC08AF" w:rsidRDefault="006F494F" w:rsidP="003A70BF">
            <w:pPr>
              <w:jc w:val="center"/>
              <w:rPr>
                <w:b/>
                <w:noProof/>
              </w:rPr>
            </w:pPr>
          </w:p>
        </w:tc>
      </w:tr>
      <w:tr w:rsidR="006F494F" w:rsidRPr="00FC08AF" w14:paraId="3199F62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06B11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C592B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on-network MCData groups that the MCData user is allowed to use.</w:t>
            </w:r>
          </w:p>
        </w:tc>
      </w:tr>
    </w:tbl>
    <w:p w14:paraId="7A862709" w14:textId="77777777" w:rsidR="00DA1DFA" w:rsidRPr="00FC08AF" w:rsidRDefault="00DA1DFA" w:rsidP="00DA1DFA">
      <w:pPr>
        <w:rPr>
          <w:noProof/>
          <w:lang w:eastAsia="ko-KR"/>
        </w:rPr>
      </w:pPr>
      <w:bookmarkStart w:id="1612" w:name="_Toc4578668"/>
      <w:bookmarkStart w:id="1613" w:name="_Toc27728357"/>
    </w:p>
    <w:p w14:paraId="07948CCB" w14:textId="77777777" w:rsidR="006F494F" w:rsidRPr="00FC08AF" w:rsidRDefault="006F494F" w:rsidP="006F494F">
      <w:pPr>
        <w:pStyle w:val="Heading3"/>
        <w:rPr>
          <w:noProof/>
          <w:lang w:eastAsia="ko-KR"/>
        </w:rPr>
      </w:pPr>
      <w:bookmarkStart w:id="1614" w:name="_Toc176353679"/>
      <w:r w:rsidRPr="00FC08AF">
        <w:rPr>
          <w:noProof/>
        </w:rPr>
        <w:t>10.2.</w:t>
      </w:r>
      <w:r w:rsidRPr="00FC08AF">
        <w:rPr>
          <w:noProof/>
          <w:lang w:eastAsia="ko-KR"/>
        </w:rPr>
        <w:t>47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bookmarkEnd w:id="1612"/>
      <w:bookmarkEnd w:id="1613"/>
      <w:bookmarkEnd w:id="1614"/>
    </w:p>
    <w:p w14:paraId="68E9F96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F0F44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128E7B"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p>
        </w:tc>
      </w:tr>
      <w:tr w:rsidR="006F494F" w:rsidRPr="00FC08AF" w14:paraId="5B374C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D726E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D064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588E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2D4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1014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B931C" w14:textId="77777777" w:rsidR="006F494F" w:rsidRPr="00FC08AF" w:rsidRDefault="006F494F" w:rsidP="003A70BF">
            <w:pPr>
              <w:jc w:val="center"/>
              <w:rPr>
                <w:rFonts w:ascii="Arial" w:hAnsi="Arial" w:cs="Arial"/>
                <w:b/>
                <w:noProof/>
                <w:sz w:val="18"/>
                <w:szCs w:val="18"/>
              </w:rPr>
            </w:pPr>
          </w:p>
        </w:tc>
      </w:tr>
      <w:tr w:rsidR="006F494F" w:rsidRPr="00FC08AF" w14:paraId="4EF4A5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702EE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363F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F399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08862"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CD22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C5C3C8" w14:textId="77777777" w:rsidR="006F494F" w:rsidRPr="00FC08AF" w:rsidRDefault="006F494F" w:rsidP="003A70BF">
            <w:pPr>
              <w:jc w:val="center"/>
              <w:rPr>
                <w:b/>
                <w:noProof/>
              </w:rPr>
            </w:pPr>
          </w:p>
        </w:tc>
      </w:tr>
      <w:tr w:rsidR="006F494F" w:rsidRPr="00FC08AF" w14:paraId="745B37B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76460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6A3AB6"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on-network MCData group that the MCData user is allowed to use.</w:t>
            </w:r>
          </w:p>
        </w:tc>
      </w:tr>
    </w:tbl>
    <w:p w14:paraId="6A75ABB7" w14:textId="77777777" w:rsidR="00DA1DFA" w:rsidRPr="00FC08AF" w:rsidRDefault="00DA1DFA" w:rsidP="00DA1DFA">
      <w:pPr>
        <w:rPr>
          <w:noProof/>
          <w:lang w:eastAsia="ko-KR"/>
        </w:rPr>
      </w:pPr>
    </w:p>
    <w:p w14:paraId="3F4980E5"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1E29CE0" w14:textId="77777777" w:rsidR="006F494F" w:rsidRPr="00FC08AF" w:rsidRDefault="006F494F" w:rsidP="006F494F">
      <w:pPr>
        <w:pStyle w:val="Heading3"/>
        <w:rPr>
          <w:noProof/>
          <w:lang w:eastAsia="ko-KR"/>
        </w:rPr>
      </w:pPr>
      <w:bookmarkStart w:id="1615" w:name="_Toc4578669"/>
      <w:bookmarkStart w:id="1616" w:name="_Toc27728358"/>
      <w:bookmarkStart w:id="1617" w:name="_Toc176353680"/>
      <w:r w:rsidRPr="00FC08AF">
        <w:rPr>
          <w:noProof/>
        </w:rPr>
        <w:t>10.2.</w:t>
      </w:r>
      <w:r w:rsidRPr="00FC08AF">
        <w:rPr>
          <w:noProof/>
          <w:lang w:eastAsia="ko-KR"/>
        </w:rPr>
        <w:t>48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bookmarkEnd w:id="1615"/>
      <w:bookmarkEnd w:id="1616"/>
      <w:bookmarkEnd w:id="1617"/>
    </w:p>
    <w:p w14:paraId="6DA8DC0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D79B38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0D90D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p>
        </w:tc>
      </w:tr>
      <w:tr w:rsidR="006F494F" w:rsidRPr="00FC08AF" w14:paraId="40499B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E87FA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6436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5559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11CA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61A1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441796" w14:textId="77777777" w:rsidR="006F494F" w:rsidRPr="00FC08AF" w:rsidRDefault="006F494F" w:rsidP="003A70BF">
            <w:pPr>
              <w:jc w:val="center"/>
              <w:rPr>
                <w:rFonts w:ascii="Arial" w:hAnsi="Arial" w:cs="Arial"/>
                <w:b/>
                <w:noProof/>
                <w:sz w:val="18"/>
                <w:szCs w:val="18"/>
              </w:rPr>
            </w:pPr>
          </w:p>
        </w:tc>
      </w:tr>
      <w:tr w:rsidR="006F494F" w:rsidRPr="00FC08AF" w14:paraId="3C72366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E143B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EC479"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45A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8CA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6B36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D0EEC" w14:textId="77777777" w:rsidR="006F494F" w:rsidRPr="00FC08AF" w:rsidRDefault="006F494F" w:rsidP="003A70BF">
            <w:pPr>
              <w:jc w:val="center"/>
              <w:rPr>
                <w:b/>
                <w:noProof/>
              </w:rPr>
            </w:pPr>
          </w:p>
        </w:tc>
      </w:tr>
      <w:tr w:rsidR="006F494F" w:rsidRPr="00FC08AF" w14:paraId="2A0FC8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9E9A0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82C13"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3A97D3B1" w14:textId="77777777" w:rsidR="00DA1DFA" w:rsidRPr="00FC08AF" w:rsidRDefault="00DA1DFA" w:rsidP="00DA1DFA">
      <w:pPr>
        <w:rPr>
          <w:noProof/>
          <w:lang w:eastAsia="ko-KR"/>
        </w:rPr>
      </w:pPr>
      <w:bookmarkStart w:id="1618" w:name="_Toc4578670"/>
      <w:bookmarkStart w:id="1619" w:name="_Toc27728359"/>
    </w:p>
    <w:p w14:paraId="6DA0F800" w14:textId="77777777" w:rsidR="006F494F" w:rsidRPr="00FC08AF" w:rsidRDefault="006F494F" w:rsidP="006F494F">
      <w:pPr>
        <w:pStyle w:val="Heading3"/>
        <w:rPr>
          <w:noProof/>
        </w:rPr>
      </w:pPr>
      <w:bookmarkStart w:id="1620" w:name="_Toc176353681"/>
      <w:r w:rsidRPr="00FC08AF">
        <w:rPr>
          <w:noProof/>
        </w:rPr>
        <w:t>10.2.</w:t>
      </w:r>
      <w:r w:rsidRPr="00FC08AF">
        <w:rPr>
          <w:noProof/>
          <w:lang w:eastAsia="ko-KR"/>
        </w:rPr>
        <w:t>49</w:t>
      </w:r>
      <w:r w:rsidRPr="00FC08AF">
        <w:rPr>
          <w:noProof/>
          <w:lang w:eastAsia="ko-KR"/>
        </w:rPr>
        <w:tab/>
      </w:r>
      <w:r w:rsidR="00520AFD">
        <w:rPr>
          <w:noProof/>
        </w:rPr>
        <w:t>Void</w:t>
      </w:r>
      <w:bookmarkEnd w:id="1618"/>
      <w:bookmarkEnd w:id="1619"/>
      <w:bookmarkEnd w:id="1620"/>
    </w:p>
    <w:p w14:paraId="53571BDF" w14:textId="77777777" w:rsidR="006F494F" w:rsidRPr="00FC08AF" w:rsidRDefault="006F494F" w:rsidP="006F494F">
      <w:pPr>
        <w:pStyle w:val="Heading3"/>
        <w:rPr>
          <w:noProof/>
        </w:rPr>
      </w:pPr>
      <w:bookmarkStart w:id="1621" w:name="_Toc4578671"/>
      <w:bookmarkStart w:id="1622" w:name="_Toc27728360"/>
      <w:bookmarkStart w:id="1623" w:name="_Toc176353682"/>
      <w:r w:rsidRPr="00FC08AF">
        <w:rPr>
          <w:noProof/>
        </w:rPr>
        <w:t>10.2.</w:t>
      </w:r>
      <w:r w:rsidRPr="00FC08AF">
        <w:rPr>
          <w:noProof/>
          <w:lang w:eastAsia="ko-KR"/>
        </w:rPr>
        <w:t>50</w:t>
      </w:r>
      <w:r w:rsidRPr="00FC08AF">
        <w:rPr>
          <w:noProof/>
        </w:rPr>
        <w:tab/>
      </w:r>
      <w:r w:rsidR="00520AFD">
        <w:rPr>
          <w:noProof/>
        </w:rPr>
        <w:t>Void</w:t>
      </w:r>
      <w:bookmarkEnd w:id="1621"/>
      <w:bookmarkEnd w:id="1622"/>
      <w:bookmarkEnd w:id="1623"/>
    </w:p>
    <w:p w14:paraId="4FD52E3A" w14:textId="77777777" w:rsidR="006F494F" w:rsidRPr="00FC08AF" w:rsidRDefault="006F494F" w:rsidP="006F494F">
      <w:pPr>
        <w:pStyle w:val="Heading3"/>
        <w:rPr>
          <w:noProof/>
        </w:rPr>
      </w:pPr>
      <w:bookmarkStart w:id="1624" w:name="_Toc4578672"/>
      <w:bookmarkStart w:id="1625" w:name="_Toc27728361"/>
      <w:bookmarkStart w:id="1626" w:name="_Toc176353683"/>
      <w:r w:rsidRPr="00FC08AF">
        <w:rPr>
          <w:noProof/>
        </w:rPr>
        <w:t>10.2.</w:t>
      </w:r>
      <w:r w:rsidRPr="00FC08AF">
        <w:rPr>
          <w:noProof/>
          <w:lang w:eastAsia="ko-KR"/>
        </w:rPr>
        <w:t>51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C65F51" w:rsidRPr="00FC08AF">
        <w:rPr>
          <w:noProof/>
        </w:rPr>
        <w:br/>
      </w:r>
      <w:r w:rsidRPr="00FC08AF">
        <w:rPr>
          <w:noProof/>
        </w:rPr>
        <w:t>GMSServI</w:t>
      </w:r>
      <w:r w:rsidR="00732394">
        <w:rPr>
          <w:noProof/>
        </w:rPr>
        <w:t>D</w:t>
      </w:r>
      <w:bookmarkEnd w:id="1624"/>
      <w:bookmarkEnd w:id="1625"/>
      <w:bookmarkEnd w:id="1626"/>
    </w:p>
    <w:p w14:paraId="405B365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A75363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40AE8E"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/&lt;x&gt;/Entry/GMSServI</w:t>
            </w:r>
            <w:r w:rsidR="00732394">
              <w:rPr>
                <w:noProof/>
              </w:rPr>
              <w:t>D</w:t>
            </w:r>
          </w:p>
        </w:tc>
      </w:tr>
      <w:tr w:rsidR="006F494F" w:rsidRPr="00FC08AF" w14:paraId="31F1D9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AE5B8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B6CF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02ED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222F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4E37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F6C509" w14:textId="77777777" w:rsidR="006F494F" w:rsidRPr="00FC08AF" w:rsidRDefault="006F494F" w:rsidP="003A70BF">
            <w:pPr>
              <w:jc w:val="center"/>
              <w:rPr>
                <w:rFonts w:ascii="Arial" w:hAnsi="Arial" w:cs="Arial"/>
                <w:b/>
                <w:noProof/>
                <w:sz w:val="18"/>
                <w:szCs w:val="18"/>
              </w:rPr>
            </w:pPr>
          </w:p>
        </w:tc>
      </w:tr>
      <w:tr w:rsidR="006F494F" w:rsidRPr="00FC08AF" w14:paraId="09EC71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39129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B535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A2A8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EF7D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657F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AA1B77" w14:textId="77777777" w:rsidR="006F494F" w:rsidRPr="00FC08AF" w:rsidRDefault="006F494F" w:rsidP="003A70BF">
            <w:pPr>
              <w:jc w:val="center"/>
              <w:rPr>
                <w:b/>
                <w:noProof/>
              </w:rPr>
            </w:pPr>
          </w:p>
        </w:tc>
      </w:tr>
      <w:tr w:rsidR="006F494F" w:rsidRPr="00FC08AF" w14:paraId="1926DB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CD4E3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3DA67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group management server hosting the MCData Group ID.</w:t>
            </w:r>
          </w:p>
        </w:tc>
      </w:tr>
    </w:tbl>
    <w:p w14:paraId="02B021B5" w14:textId="77777777" w:rsidR="00DA1DFA" w:rsidRPr="00FC08AF" w:rsidRDefault="00DA1DFA" w:rsidP="00DA1DFA">
      <w:pPr>
        <w:rPr>
          <w:noProof/>
          <w:lang w:eastAsia="ko-KR"/>
        </w:rPr>
      </w:pPr>
      <w:bookmarkStart w:id="1627" w:name="_Toc4578673"/>
      <w:bookmarkStart w:id="1628" w:name="_Toc27728362"/>
    </w:p>
    <w:p w14:paraId="3A09C524" w14:textId="77777777" w:rsidR="006F494F" w:rsidRPr="00FC08AF" w:rsidRDefault="006F494F" w:rsidP="006F494F">
      <w:pPr>
        <w:pStyle w:val="Heading3"/>
        <w:rPr>
          <w:noProof/>
        </w:rPr>
      </w:pPr>
      <w:bookmarkStart w:id="1629" w:name="_Toc176353684"/>
      <w:r w:rsidRPr="00FC08AF">
        <w:rPr>
          <w:noProof/>
        </w:rPr>
        <w:t>10.2.</w:t>
      </w:r>
      <w:r w:rsidRPr="00FC08AF">
        <w:rPr>
          <w:noProof/>
          <w:lang w:eastAsia="ko-KR"/>
        </w:rPr>
        <w:t>52</w:t>
      </w:r>
      <w:r w:rsidRPr="00FC08AF">
        <w:rPr>
          <w:noProof/>
        </w:rPr>
        <w:tab/>
      </w:r>
      <w:r w:rsidR="00520AFD">
        <w:rPr>
          <w:noProof/>
        </w:rPr>
        <w:t>Void</w:t>
      </w:r>
      <w:bookmarkEnd w:id="1627"/>
      <w:bookmarkEnd w:id="1628"/>
      <w:bookmarkEnd w:id="1629"/>
    </w:p>
    <w:p w14:paraId="23DCCC40" w14:textId="77777777" w:rsidR="006F494F" w:rsidRPr="00FC08AF" w:rsidRDefault="006F494F" w:rsidP="006F494F">
      <w:pPr>
        <w:pStyle w:val="Heading3"/>
        <w:rPr>
          <w:noProof/>
        </w:rPr>
      </w:pPr>
      <w:bookmarkStart w:id="1630" w:name="_Toc4578674"/>
      <w:bookmarkStart w:id="1631" w:name="_Toc27728363"/>
      <w:bookmarkStart w:id="1632" w:name="_Toc176353685"/>
      <w:r w:rsidRPr="00FC08AF">
        <w:rPr>
          <w:noProof/>
        </w:rPr>
        <w:t>10.2.</w:t>
      </w:r>
      <w:r w:rsidRPr="00FC08AF">
        <w:rPr>
          <w:noProof/>
          <w:lang w:eastAsia="ko-KR"/>
        </w:rPr>
        <w:t>53</w:t>
      </w:r>
      <w:r w:rsidRPr="00FC08AF">
        <w:rPr>
          <w:noProof/>
        </w:rPr>
        <w:tab/>
      </w:r>
      <w:r w:rsidR="006513B1">
        <w:rPr>
          <w:noProof/>
        </w:rPr>
        <w:t>Void</w:t>
      </w:r>
      <w:bookmarkEnd w:id="1630"/>
      <w:bookmarkEnd w:id="1631"/>
      <w:bookmarkEnd w:id="1632"/>
    </w:p>
    <w:p w14:paraId="68947961" w14:textId="77777777" w:rsidR="006F494F" w:rsidRPr="00FC08AF" w:rsidRDefault="006F494F" w:rsidP="006F494F">
      <w:pPr>
        <w:pStyle w:val="Heading3"/>
        <w:rPr>
          <w:noProof/>
        </w:rPr>
      </w:pPr>
      <w:bookmarkStart w:id="1633" w:name="_Toc4578675"/>
      <w:bookmarkStart w:id="1634" w:name="_Toc27728364"/>
      <w:bookmarkStart w:id="1635" w:name="_Toc176353686"/>
      <w:r w:rsidRPr="00FC08AF">
        <w:rPr>
          <w:noProof/>
        </w:rPr>
        <w:t>10.2.</w:t>
      </w:r>
      <w:r w:rsidRPr="00FC08AF">
        <w:rPr>
          <w:noProof/>
          <w:lang w:eastAsia="ko-KR"/>
        </w:rPr>
        <w:t>54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C1D76" w:rsidRPr="00FC08AF">
        <w:rPr>
          <w:noProof/>
        </w:rPr>
        <w:br/>
      </w:r>
      <w:r w:rsidRPr="00FC08AF">
        <w:rPr>
          <w:noProof/>
        </w:rPr>
        <w:t>IdMSTokenEndPoint</w:t>
      </w:r>
      <w:bookmarkEnd w:id="1633"/>
      <w:bookmarkEnd w:id="1634"/>
      <w:bookmarkEnd w:id="1635"/>
    </w:p>
    <w:p w14:paraId="23017F0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9DC8FB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385B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/&lt;x&gt;/Entry/IdMSTokenEndPoint</w:t>
            </w:r>
          </w:p>
        </w:tc>
      </w:tr>
      <w:tr w:rsidR="006F494F" w:rsidRPr="00FC08AF" w14:paraId="34658DA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827D6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2BAE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916D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F328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1D30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ACFE0" w14:textId="77777777" w:rsidR="006F494F" w:rsidRPr="00FC08AF" w:rsidRDefault="006F494F" w:rsidP="003A70BF">
            <w:pPr>
              <w:jc w:val="center"/>
              <w:rPr>
                <w:rFonts w:ascii="Arial" w:hAnsi="Arial" w:cs="Arial"/>
                <w:b/>
                <w:noProof/>
                <w:sz w:val="18"/>
                <w:szCs w:val="18"/>
              </w:rPr>
            </w:pPr>
          </w:p>
        </w:tc>
      </w:tr>
      <w:tr w:rsidR="006F494F" w:rsidRPr="00FC08AF" w14:paraId="2010D8E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F8323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BF738"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0DD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8AE0E"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A0F98"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F5497C" w14:textId="77777777" w:rsidR="006F494F" w:rsidRPr="00FC08AF" w:rsidRDefault="006F494F" w:rsidP="003A70BF">
            <w:pPr>
              <w:jc w:val="center"/>
              <w:rPr>
                <w:b/>
                <w:noProof/>
              </w:rPr>
            </w:pPr>
          </w:p>
        </w:tc>
      </w:tr>
      <w:tr w:rsidR="006F494F" w:rsidRPr="00FC08AF" w14:paraId="39D38E0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5E4BB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8AB87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IDMS token endpoint for the MCData Group ID in the MCDataGroupList.</w:t>
            </w:r>
            <w:r w:rsidRPr="00FC08AF">
              <w:rPr>
                <w:noProof/>
              </w:rPr>
              <w:t xml:space="preserve"> </w:t>
            </w:r>
            <w:r w:rsidRPr="00FC08AF">
              <w:rPr>
                <w:noProof/>
                <w:lang w:eastAsia="ko-KR"/>
              </w:rPr>
              <w:t>If the value is empty, the IDMS identities (IDMSAuthEndpoint and IDMSTokenEndpoint) present in the MCS UE initial configuration MO are used.</w:t>
            </w:r>
          </w:p>
        </w:tc>
      </w:tr>
    </w:tbl>
    <w:p w14:paraId="03FCE330" w14:textId="77777777" w:rsidR="00DA1DFA" w:rsidRPr="00FC08AF" w:rsidRDefault="00DA1DFA" w:rsidP="00DA1DFA">
      <w:pPr>
        <w:rPr>
          <w:noProof/>
          <w:lang w:eastAsia="ko-KR"/>
        </w:rPr>
      </w:pPr>
      <w:bookmarkStart w:id="1636" w:name="_Toc4578676"/>
      <w:bookmarkStart w:id="1637" w:name="_Toc27728365"/>
    </w:p>
    <w:p w14:paraId="17A45BD7" w14:textId="77777777" w:rsidR="003F26BC" w:rsidRPr="00FC08AF" w:rsidRDefault="003F26BC" w:rsidP="003F26BC">
      <w:pPr>
        <w:pStyle w:val="Heading3"/>
        <w:rPr>
          <w:noProof/>
          <w:lang w:eastAsia="ko-KR"/>
        </w:rPr>
      </w:pPr>
      <w:bookmarkStart w:id="1638" w:name="_Toc176353687"/>
      <w:r w:rsidRPr="00FC08AF">
        <w:rPr>
          <w:noProof/>
        </w:rPr>
        <w:t>10.2.</w:t>
      </w:r>
      <w:r w:rsidRPr="00FC08AF">
        <w:rPr>
          <w:noProof/>
          <w:lang w:eastAsia="ko-KR"/>
        </w:rPr>
        <w:t>54A</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bookmarkEnd w:id="1636"/>
      <w:bookmarkEnd w:id="1637"/>
      <w:bookmarkEnd w:id="1638"/>
    </w:p>
    <w:p w14:paraId="176411D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2.54A.1: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6AC386F7"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0C0FB5" w14:textId="77777777" w:rsidR="003F26BC" w:rsidRPr="00FC08AF" w:rsidRDefault="003F26BC" w:rsidP="00FC10EA">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p>
        </w:tc>
      </w:tr>
      <w:tr w:rsidR="003F26BC" w:rsidRPr="00FC08AF" w14:paraId="3F1D82F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DA771"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D819B"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1CBD6"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590E2"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3F429"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0A9C5D" w14:textId="77777777" w:rsidR="003F26BC" w:rsidRPr="00FC08AF" w:rsidRDefault="003F26BC" w:rsidP="00FC10EA">
            <w:pPr>
              <w:jc w:val="center"/>
              <w:rPr>
                <w:rFonts w:ascii="Arial" w:hAnsi="Arial" w:cs="Arial"/>
                <w:b/>
                <w:noProof/>
                <w:sz w:val="18"/>
                <w:szCs w:val="18"/>
              </w:rPr>
            </w:pPr>
          </w:p>
        </w:tc>
      </w:tr>
      <w:tr w:rsidR="003F26BC" w:rsidRPr="00FC08AF" w14:paraId="3AA2300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5F5D9"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587E9"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BB5B5"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6C635"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EB6D8"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96345" w14:textId="77777777" w:rsidR="003F26BC" w:rsidRPr="00FC08AF" w:rsidRDefault="003F26BC" w:rsidP="00FC10EA">
            <w:pPr>
              <w:jc w:val="center"/>
              <w:rPr>
                <w:b/>
                <w:noProof/>
              </w:rPr>
            </w:pPr>
          </w:p>
        </w:tc>
      </w:tr>
      <w:tr w:rsidR="003F26BC" w:rsidRPr="00FC08AF" w14:paraId="52EF191B"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1832FC"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68D638" w14:textId="77777777" w:rsidR="003F26BC" w:rsidRPr="00FC08AF" w:rsidRDefault="003F26BC" w:rsidP="00FC10EA">
            <w:pPr>
              <w:rPr>
                <w:noProof/>
                <w:lang w:eastAsia="ko-KR"/>
              </w:rPr>
            </w:pPr>
            <w:r w:rsidRPr="00FC08AF">
              <w:rPr>
                <w:noProof/>
              </w:rPr>
              <w:t>This leaf node indicates key management server URI for the security domain of the MCData group identity (MCData Group ID) of the on-network MCData group</w:t>
            </w:r>
          </w:p>
        </w:tc>
      </w:tr>
    </w:tbl>
    <w:p w14:paraId="39A2F6D4" w14:textId="77777777" w:rsidR="00DA1DFA" w:rsidRPr="00FC08AF" w:rsidRDefault="00DA1DFA" w:rsidP="00DA1DFA">
      <w:pPr>
        <w:rPr>
          <w:noProof/>
          <w:lang w:eastAsia="ko-KR"/>
        </w:rPr>
      </w:pPr>
    </w:p>
    <w:p w14:paraId="3BE3EA93"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1AACECA" w14:textId="77777777" w:rsidR="006F494F" w:rsidRPr="00FC08AF" w:rsidRDefault="006F494F" w:rsidP="006F494F">
      <w:pPr>
        <w:pStyle w:val="Heading3"/>
        <w:rPr>
          <w:noProof/>
        </w:rPr>
      </w:pPr>
      <w:bookmarkStart w:id="1639" w:name="_Toc4578677"/>
      <w:bookmarkStart w:id="1640" w:name="_Toc27728366"/>
      <w:bookmarkStart w:id="1641" w:name="_Toc176353688"/>
      <w:r w:rsidRPr="00FC08AF">
        <w:rPr>
          <w:noProof/>
        </w:rPr>
        <w:t>10.2.</w:t>
      </w:r>
      <w:r w:rsidRPr="00FC08AF">
        <w:rPr>
          <w:noProof/>
          <w:lang w:eastAsia="ko-KR"/>
        </w:rPr>
        <w:t>55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C65F51" w:rsidRPr="00FC08AF">
        <w:rPr>
          <w:noProof/>
        </w:rPr>
        <w:br/>
      </w:r>
      <w:r w:rsidR="006513B1">
        <w:rPr>
          <w:noProof/>
        </w:rPr>
        <w:t>Relative</w:t>
      </w:r>
      <w:r w:rsidRPr="00FC08AF">
        <w:rPr>
          <w:noProof/>
        </w:rPr>
        <w:t>PresentationPriority</w:t>
      </w:r>
      <w:bookmarkEnd w:id="1639"/>
      <w:bookmarkEnd w:id="1640"/>
      <w:bookmarkEnd w:id="1641"/>
    </w:p>
    <w:p w14:paraId="00CBD68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55.1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w:t>
      </w:r>
      <w:r w:rsidR="006513B1">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FC4947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F0D26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6513B1">
              <w:rPr>
                <w:noProof/>
              </w:rPr>
              <w:t>Relative</w:t>
            </w:r>
            <w:r w:rsidRPr="00FC08AF">
              <w:rPr>
                <w:noProof/>
              </w:rPr>
              <w:t>PresentationPriority</w:t>
            </w:r>
          </w:p>
        </w:tc>
      </w:tr>
      <w:tr w:rsidR="006F494F" w:rsidRPr="00FC08AF" w14:paraId="53A0C7C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80261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1C02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49D4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2D78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43AD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E295FD" w14:textId="77777777" w:rsidR="006F494F" w:rsidRPr="00FC08AF" w:rsidRDefault="006F494F" w:rsidP="003A70BF">
            <w:pPr>
              <w:jc w:val="center"/>
              <w:rPr>
                <w:rFonts w:ascii="Arial" w:hAnsi="Arial" w:cs="Arial"/>
                <w:b/>
                <w:noProof/>
                <w:sz w:val="18"/>
                <w:szCs w:val="18"/>
              </w:rPr>
            </w:pPr>
          </w:p>
        </w:tc>
      </w:tr>
      <w:tr w:rsidR="006F494F" w:rsidRPr="00FC08AF" w14:paraId="075418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BFD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7D3E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A74E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2BBB9"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875D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D4D1C" w14:textId="77777777" w:rsidR="006F494F" w:rsidRPr="00FC08AF" w:rsidRDefault="006F494F" w:rsidP="003A70BF">
            <w:pPr>
              <w:jc w:val="center"/>
              <w:rPr>
                <w:b/>
                <w:noProof/>
              </w:rPr>
            </w:pPr>
          </w:p>
        </w:tc>
      </w:tr>
      <w:tr w:rsidR="006F494F" w:rsidRPr="00FC08AF" w14:paraId="2D3890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2E14C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02D59" w14:textId="77777777" w:rsidR="006F494F" w:rsidRPr="00FC08AF" w:rsidRDefault="006F494F" w:rsidP="003A70BF">
            <w:pPr>
              <w:rPr>
                <w:noProof/>
                <w:lang w:eastAsia="ko-KR"/>
              </w:rPr>
            </w:pPr>
            <w:r w:rsidRPr="00FC08AF">
              <w:rPr>
                <w:noProof/>
              </w:rPr>
              <w:t>This leaf node indicates indicating the presentation priority of the on-network group for the MCData user relative to other on-network groups and on-network users</w:t>
            </w:r>
            <w:r w:rsidRPr="00FC08AF">
              <w:rPr>
                <w:noProof/>
                <w:lang w:eastAsia="ko-KR"/>
              </w:rPr>
              <w:t>.</w:t>
            </w:r>
          </w:p>
        </w:tc>
      </w:tr>
    </w:tbl>
    <w:p w14:paraId="6E07223D" w14:textId="77777777" w:rsidR="00DA1DFA" w:rsidRPr="00FC08AF" w:rsidRDefault="00DA1DFA" w:rsidP="00DA1DFA">
      <w:pPr>
        <w:rPr>
          <w:noProof/>
          <w:lang w:eastAsia="ko-KR"/>
        </w:rPr>
      </w:pPr>
    </w:p>
    <w:p w14:paraId="22B971ED"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3F545D00" w14:textId="77777777" w:rsidR="006F494F" w:rsidRPr="00FC08AF" w:rsidRDefault="006F494F" w:rsidP="006F494F">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MCData group transaction having the lowest priority for presentation among other group MCData and one-to-one user transactions.</w:t>
      </w:r>
    </w:p>
    <w:p w14:paraId="2280A2EB" w14:textId="77777777" w:rsidR="006F494F" w:rsidRPr="00FC08AF" w:rsidRDefault="006F494F" w:rsidP="006F494F">
      <w:pPr>
        <w:pStyle w:val="Heading3"/>
        <w:rPr>
          <w:noProof/>
          <w:lang w:eastAsia="ko-KR"/>
        </w:rPr>
      </w:pPr>
      <w:bookmarkStart w:id="1642" w:name="_Toc4578678"/>
      <w:bookmarkStart w:id="1643" w:name="_Toc27728367"/>
      <w:bookmarkStart w:id="1644" w:name="_Toc176353689"/>
      <w:r w:rsidRPr="00FC08AF">
        <w:rPr>
          <w:noProof/>
        </w:rPr>
        <w:lastRenderedPageBreak/>
        <w:t>10.2.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1642"/>
      <w:bookmarkEnd w:id="1643"/>
      <w:bookmarkEnd w:id="1644"/>
    </w:p>
    <w:p w14:paraId="3BF6C3A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69B2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BC8C9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6F494F" w:rsidRPr="00FC08AF" w14:paraId="1A57B1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DE989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0DCF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95F6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DA5F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4F3B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674891" w14:textId="77777777" w:rsidR="006F494F" w:rsidRPr="00FC08AF" w:rsidRDefault="006F494F" w:rsidP="003A70BF">
            <w:pPr>
              <w:jc w:val="center"/>
              <w:rPr>
                <w:rFonts w:ascii="Arial" w:hAnsi="Arial" w:cs="Arial"/>
                <w:b/>
                <w:noProof/>
                <w:sz w:val="18"/>
                <w:szCs w:val="18"/>
              </w:rPr>
            </w:pPr>
          </w:p>
        </w:tc>
      </w:tr>
      <w:tr w:rsidR="006F494F" w:rsidRPr="00FC08AF" w14:paraId="173F67B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3E78C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CCB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8AC2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1CFDA" w14:textId="77777777" w:rsidR="006F494F" w:rsidRPr="00FC08AF" w:rsidRDefault="00785294"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FBD0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249A48" w14:textId="77777777" w:rsidR="006F494F" w:rsidRPr="00FC08AF" w:rsidRDefault="006F494F" w:rsidP="003A70BF">
            <w:pPr>
              <w:jc w:val="center"/>
              <w:rPr>
                <w:b/>
                <w:noProof/>
              </w:rPr>
            </w:pPr>
          </w:p>
        </w:tc>
      </w:tr>
      <w:tr w:rsidR="006F494F" w:rsidRPr="00FC08AF" w14:paraId="18B4F37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79B93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C40307"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70EDFB57" w14:textId="77777777" w:rsidR="006F494F" w:rsidRPr="00FC08AF" w:rsidRDefault="006F494F" w:rsidP="006F494F">
      <w:pPr>
        <w:rPr>
          <w:noProof/>
          <w:lang w:eastAsia="ko-KR"/>
        </w:rPr>
      </w:pPr>
    </w:p>
    <w:p w14:paraId="74D03F40" w14:textId="77777777" w:rsidR="006F494F" w:rsidRPr="00FC08AF" w:rsidRDefault="006F494F" w:rsidP="006F494F">
      <w:pPr>
        <w:pStyle w:val="Heading3"/>
        <w:rPr>
          <w:noProof/>
          <w:lang w:eastAsia="ko-KR"/>
        </w:rPr>
      </w:pPr>
      <w:bookmarkStart w:id="1645" w:name="_Toc4578679"/>
      <w:bookmarkStart w:id="1646" w:name="_Toc27728368"/>
      <w:bookmarkStart w:id="1647" w:name="_Toc176353690"/>
      <w:r w:rsidRPr="00FC08AF">
        <w:rPr>
          <w:noProof/>
        </w:rPr>
        <w:t>10.2.</w:t>
      </w:r>
      <w:r w:rsidRPr="00FC08AF">
        <w:rPr>
          <w:noProof/>
          <w:lang w:eastAsia="ko-KR"/>
        </w:rPr>
        <w:t>57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1645"/>
      <w:bookmarkEnd w:id="1646"/>
      <w:bookmarkEnd w:id="1647"/>
    </w:p>
    <w:p w14:paraId="741763D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B294A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5D6CF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6F494F" w:rsidRPr="00FC08AF" w14:paraId="52675A7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BEC6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89C0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7BC3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CA93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4093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01FD82" w14:textId="77777777" w:rsidR="006F494F" w:rsidRPr="00FC08AF" w:rsidRDefault="006F494F" w:rsidP="003A70BF">
            <w:pPr>
              <w:jc w:val="center"/>
              <w:rPr>
                <w:rFonts w:ascii="Arial" w:hAnsi="Arial" w:cs="Arial"/>
                <w:b/>
                <w:noProof/>
                <w:sz w:val="18"/>
                <w:szCs w:val="18"/>
              </w:rPr>
            </w:pPr>
          </w:p>
        </w:tc>
      </w:tr>
      <w:tr w:rsidR="006F494F" w:rsidRPr="00FC08AF" w14:paraId="36D1597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0652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499C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C76C7"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5AA6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7F47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92230" w14:textId="77777777" w:rsidR="006F494F" w:rsidRPr="00FC08AF" w:rsidRDefault="006F494F" w:rsidP="003A70BF">
            <w:pPr>
              <w:jc w:val="center"/>
              <w:rPr>
                <w:b/>
                <w:noProof/>
              </w:rPr>
            </w:pPr>
          </w:p>
        </w:tc>
      </w:tr>
      <w:tr w:rsidR="006F494F" w:rsidRPr="00FC08AF" w14:paraId="43CF2DF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60FAE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8621E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implicit affiliation configuration.</w:t>
            </w:r>
          </w:p>
        </w:tc>
      </w:tr>
    </w:tbl>
    <w:p w14:paraId="7E22A25C" w14:textId="77777777" w:rsidR="00DA1DFA" w:rsidRPr="00FC08AF" w:rsidRDefault="00DA1DFA" w:rsidP="00DA1DFA">
      <w:pPr>
        <w:rPr>
          <w:noProof/>
          <w:lang w:eastAsia="ko-KR"/>
        </w:rPr>
      </w:pPr>
      <w:bookmarkStart w:id="1648" w:name="_Toc4578680"/>
      <w:bookmarkStart w:id="1649" w:name="_Toc27728369"/>
    </w:p>
    <w:p w14:paraId="11BB9085" w14:textId="77777777" w:rsidR="006F494F" w:rsidRPr="00FC08AF" w:rsidRDefault="006F494F" w:rsidP="006F494F">
      <w:pPr>
        <w:pStyle w:val="Heading3"/>
        <w:rPr>
          <w:noProof/>
          <w:lang w:eastAsia="ko-KR"/>
        </w:rPr>
      </w:pPr>
      <w:bookmarkStart w:id="1650" w:name="_Toc176353691"/>
      <w:r w:rsidRPr="00FC08AF">
        <w:rPr>
          <w:noProof/>
          <w:lang w:eastAsia="ko-KR"/>
        </w:rPr>
        <w:t>10.</w:t>
      </w:r>
      <w:r w:rsidRPr="00FC08AF">
        <w:rPr>
          <w:noProof/>
        </w:rPr>
        <w:t>2.58</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1648"/>
      <w:bookmarkEnd w:id="1649"/>
      <w:bookmarkEnd w:id="1650"/>
    </w:p>
    <w:p w14:paraId="63A403C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A888A0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31AB6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6F494F" w:rsidRPr="00FC08AF" w14:paraId="39C49E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23BD3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F4AF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C9B7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5BA2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2C59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38C92" w14:textId="77777777" w:rsidR="006F494F" w:rsidRPr="00FC08AF" w:rsidRDefault="006F494F" w:rsidP="003A70BF">
            <w:pPr>
              <w:jc w:val="center"/>
              <w:rPr>
                <w:rFonts w:ascii="Arial" w:hAnsi="Arial" w:cs="Arial"/>
                <w:b/>
                <w:noProof/>
                <w:sz w:val="18"/>
                <w:szCs w:val="18"/>
              </w:rPr>
            </w:pPr>
          </w:p>
        </w:tc>
      </w:tr>
      <w:tr w:rsidR="006F494F" w:rsidRPr="00FC08AF" w14:paraId="1AAD43A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10999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062D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C7BB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207E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4D64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DE4BF" w14:textId="77777777" w:rsidR="006F494F" w:rsidRPr="00FC08AF" w:rsidRDefault="006F494F" w:rsidP="003A70BF">
            <w:pPr>
              <w:jc w:val="center"/>
              <w:rPr>
                <w:b/>
                <w:noProof/>
              </w:rPr>
            </w:pPr>
          </w:p>
        </w:tc>
      </w:tr>
      <w:tr w:rsidR="006F494F" w:rsidRPr="00FC08AF" w14:paraId="788AF3C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088C4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FB0F6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on-network MCData groups that the MCData user is implicitly affiliated to.</w:t>
            </w:r>
          </w:p>
        </w:tc>
      </w:tr>
    </w:tbl>
    <w:p w14:paraId="05B701D2" w14:textId="77777777" w:rsidR="00DA1DFA" w:rsidRPr="00FC08AF" w:rsidRDefault="00DA1DFA" w:rsidP="00DA1DFA">
      <w:pPr>
        <w:rPr>
          <w:noProof/>
          <w:lang w:eastAsia="ko-KR"/>
        </w:rPr>
      </w:pPr>
      <w:bookmarkStart w:id="1651" w:name="_Toc4578681"/>
      <w:bookmarkStart w:id="1652" w:name="_Toc27728370"/>
    </w:p>
    <w:p w14:paraId="58CD97C0" w14:textId="77777777" w:rsidR="006F494F" w:rsidRPr="00FC08AF" w:rsidRDefault="006F494F" w:rsidP="006F494F">
      <w:pPr>
        <w:pStyle w:val="Heading3"/>
        <w:rPr>
          <w:noProof/>
          <w:lang w:eastAsia="ko-KR"/>
        </w:rPr>
      </w:pPr>
      <w:bookmarkStart w:id="1653" w:name="_Toc176353692"/>
      <w:r w:rsidRPr="00FC08AF">
        <w:rPr>
          <w:noProof/>
        </w:rPr>
        <w:t>10.2.</w:t>
      </w:r>
      <w:r w:rsidRPr="00FC08AF">
        <w:rPr>
          <w:noProof/>
          <w:lang w:eastAsia="ko-KR"/>
        </w:rPr>
        <w:t>59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Network/ImplicitAffiliations/&lt;x&gt;/Entry/MCDataGroupID</w:t>
      </w:r>
      <w:bookmarkEnd w:id="1651"/>
      <w:bookmarkEnd w:id="1652"/>
      <w:bookmarkEnd w:id="1653"/>
    </w:p>
    <w:p w14:paraId="62437F0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234AFF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6C5CE5"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Network/ImplicitAffiliations/&lt;x&gt;/Entry/MCDataGroupID</w:t>
            </w:r>
          </w:p>
        </w:tc>
      </w:tr>
      <w:tr w:rsidR="006F494F" w:rsidRPr="00FC08AF" w14:paraId="5242D8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014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FC7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C24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FFA1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AAF4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D23B8A" w14:textId="77777777" w:rsidR="006F494F" w:rsidRPr="00FC08AF" w:rsidRDefault="006F494F" w:rsidP="003A70BF">
            <w:pPr>
              <w:jc w:val="center"/>
              <w:rPr>
                <w:rFonts w:ascii="Arial" w:hAnsi="Arial" w:cs="Arial"/>
                <w:b/>
                <w:noProof/>
                <w:sz w:val="18"/>
                <w:szCs w:val="18"/>
              </w:rPr>
            </w:pPr>
          </w:p>
        </w:tc>
      </w:tr>
      <w:tr w:rsidR="006F494F" w:rsidRPr="00FC08AF" w14:paraId="351A01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71D50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61E1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D738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0910"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690C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D7764" w14:textId="77777777" w:rsidR="006F494F" w:rsidRPr="00FC08AF" w:rsidRDefault="006F494F" w:rsidP="003A70BF">
            <w:pPr>
              <w:jc w:val="center"/>
              <w:rPr>
                <w:b/>
                <w:noProof/>
              </w:rPr>
            </w:pPr>
          </w:p>
        </w:tc>
      </w:tr>
      <w:tr w:rsidR="006F494F" w:rsidRPr="00FC08AF" w14:paraId="2C57BE7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B00B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BE15D1" w14:textId="77777777" w:rsidR="006F494F" w:rsidRPr="00FC08AF" w:rsidRDefault="006F494F" w:rsidP="003A70BF">
            <w:pPr>
              <w:rPr>
                <w:noProof/>
                <w:lang w:eastAsia="ko-KR"/>
              </w:rPr>
            </w:pPr>
            <w:r w:rsidRPr="00FC08AF">
              <w:rPr>
                <w:noProof/>
              </w:rPr>
              <w:t>This leaf node indicates a</w:t>
            </w:r>
            <w:r w:rsidRPr="00FC08AF">
              <w:rPr>
                <w:noProof/>
                <w:lang w:eastAsia="ko-KR"/>
              </w:rPr>
              <w:t xml:space="preserve"> </w:t>
            </w:r>
            <w:r w:rsidRPr="00FC08AF">
              <w:rPr>
                <w:noProof/>
              </w:rPr>
              <w:t xml:space="preserve">MCData group </w:t>
            </w:r>
            <w:r w:rsidRPr="00FC08AF">
              <w:rPr>
                <w:rFonts w:eastAsia="SimSun"/>
                <w:noProof/>
                <w:lang w:eastAsia="zh-CN"/>
              </w:rPr>
              <w:t>ID</w:t>
            </w:r>
            <w:r w:rsidRPr="00FC08AF">
              <w:rPr>
                <w:noProof/>
                <w:lang w:eastAsia="ko-KR"/>
              </w:rPr>
              <w:t xml:space="preserve"> to which the MCData user is implicitly affiliated to.</w:t>
            </w:r>
          </w:p>
        </w:tc>
      </w:tr>
    </w:tbl>
    <w:p w14:paraId="3D324594" w14:textId="77777777" w:rsidR="00DA1DFA" w:rsidRPr="00FC08AF" w:rsidRDefault="00DA1DFA" w:rsidP="00DA1DFA">
      <w:pPr>
        <w:rPr>
          <w:noProof/>
          <w:lang w:eastAsia="ko-KR"/>
        </w:rPr>
      </w:pPr>
    </w:p>
    <w:p w14:paraId="4CA405A6"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B7984B3" w14:textId="77777777" w:rsidR="006F494F" w:rsidRPr="00FC08AF" w:rsidRDefault="006F494F" w:rsidP="006F494F">
      <w:pPr>
        <w:pStyle w:val="Heading3"/>
        <w:rPr>
          <w:noProof/>
          <w:lang w:eastAsia="ko-KR"/>
        </w:rPr>
      </w:pPr>
      <w:bookmarkStart w:id="1654" w:name="_Toc4578682"/>
      <w:bookmarkStart w:id="1655" w:name="_Toc27728371"/>
      <w:bookmarkStart w:id="1656" w:name="_Toc176353693"/>
      <w:r w:rsidRPr="00FC08AF">
        <w:rPr>
          <w:noProof/>
        </w:rPr>
        <w:t>10.2.</w:t>
      </w:r>
      <w:r w:rsidRPr="00FC08AF">
        <w:rPr>
          <w:noProof/>
          <w:lang w:eastAsia="ko-KR"/>
        </w:rPr>
        <w:t>60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1654"/>
      <w:bookmarkEnd w:id="1655"/>
      <w:bookmarkEnd w:id="1656"/>
    </w:p>
    <w:p w14:paraId="0FE4A73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41DE9E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F08B5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6F494F" w:rsidRPr="00FC08AF" w14:paraId="164995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A2712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C784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0219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4EB0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A4C1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58CDC" w14:textId="77777777" w:rsidR="006F494F" w:rsidRPr="00FC08AF" w:rsidRDefault="006F494F" w:rsidP="003A70BF">
            <w:pPr>
              <w:jc w:val="center"/>
              <w:rPr>
                <w:rFonts w:ascii="Arial" w:hAnsi="Arial" w:cs="Arial"/>
                <w:b/>
                <w:noProof/>
                <w:sz w:val="18"/>
                <w:szCs w:val="18"/>
              </w:rPr>
            </w:pPr>
          </w:p>
        </w:tc>
      </w:tr>
      <w:tr w:rsidR="006F494F" w:rsidRPr="00FC08AF" w14:paraId="0749801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88D6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5ED68"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176B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40C5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A58D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3F3E66" w14:textId="77777777" w:rsidR="006F494F" w:rsidRPr="00FC08AF" w:rsidRDefault="006F494F" w:rsidP="003A70BF">
            <w:pPr>
              <w:jc w:val="center"/>
              <w:rPr>
                <w:b/>
                <w:noProof/>
              </w:rPr>
            </w:pPr>
          </w:p>
        </w:tc>
      </w:tr>
      <w:tr w:rsidR="006F494F" w:rsidRPr="00FC08AF" w14:paraId="71D8B19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C2915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ECB44"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2120D48E" w14:textId="77777777" w:rsidR="00DA1DFA" w:rsidRPr="00FC08AF" w:rsidRDefault="00DA1DFA" w:rsidP="00DA1DFA">
      <w:pPr>
        <w:rPr>
          <w:noProof/>
          <w:lang w:eastAsia="ko-KR"/>
        </w:rPr>
      </w:pPr>
      <w:bookmarkStart w:id="1657" w:name="_Toc4578683"/>
      <w:bookmarkStart w:id="1658" w:name="_Toc27728372"/>
    </w:p>
    <w:p w14:paraId="03870D27" w14:textId="77777777" w:rsidR="006F494F" w:rsidRPr="00FC08AF" w:rsidRDefault="006F494F" w:rsidP="006F494F">
      <w:pPr>
        <w:pStyle w:val="Heading3"/>
        <w:rPr>
          <w:noProof/>
          <w:lang w:eastAsia="ko-KR"/>
        </w:rPr>
      </w:pPr>
      <w:bookmarkStart w:id="1659" w:name="_Toc176353694"/>
      <w:r w:rsidRPr="00FC08AF">
        <w:rPr>
          <w:noProof/>
        </w:rPr>
        <w:lastRenderedPageBreak/>
        <w:t>10.2.</w:t>
      </w:r>
      <w:r w:rsidRPr="00FC08AF">
        <w:rPr>
          <w:noProof/>
          <w:lang w:eastAsia="ko-KR"/>
        </w:rPr>
        <w:t>61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w:t>
      </w:r>
      <w:bookmarkEnd w:id="1657"/>
      <w:bookmarkEnd w:id="1658"/>
      <w:bookmarkEnd w:id="1659"/>
    </w:p>
    <w:p w14:paraId="6F10422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54F9D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763E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w:t>
            </w:r>
          </w:p>
        </w:tc>
      </w:tr>
      <w:tr w:rsidR="006F494F" w:rsidRPr="00FC08AF" w14:paraId="696322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4B040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5631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85E0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CDEA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5B26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A94905" w14:textId="77777777" w:rsidR="006F494F" w:rsidRPr="00FC08AF" w:rsidRDefault="006F494F" w:rsidP="003A70BF">
            <w:pPr>
              <w:jc w:val="center"/>
              <w:rPr>
                <w:rFonts w:ascii="Arial" w:hAnsi="Arial" w:cs="Arial"/>
                <w:b/>
                <w:noProof/>
                <w:sz w:val="18"/>
                <w:szCs w:val="18"/>
              </w:rPr>
            </w:pPr>
          </w:p>
        </w:tc>
      </w:tr>
      <w:tr w:rsidR="006F494F" w:rsidRPr="00FC08AF" w14:paraId="45A6FC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2E7E1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8BF3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C0F3A"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0D5AC"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20AC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D3CE87" w14:textId="77777777" w:rsidR="006F494F" w:rsidRPr="00FC08AF" w:rsidRDefault="006F494F" w:rsidP="003A70BF">
            <w:pPr>
              <w:jc w:val="center"/>
              <w:rPr>
                <w:b/>
                <w:noProof/>
              </w:rPr>
            </w:pPr>
          </w:p>
        </w:tc>
      </w:tr>
      <w:tr w:rsidR="006F494F" w:rsidRPr="00FC08AF" w14:paraId="475F110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2893C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B9C8F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presence status configuration.</w:t>
            </w:r>
          </w:p>
        </w:tc>
      </w:tr>
    </w:tbl>
    <w:p w14:paraId="251E2CD1" w14:textId="77777777" w:rsidR="006F494F" w:rsidRPr="00FC08AF" w:rsidRDefault="006F494F" w:rsidP="006F494F">
      <w:pPr>
        <w:rPr>
          <w:noProof/>
          <w:lang w:eastAsia="ko-KR"/>
        </w:rPr>
      </w:pPr>
    </w:p>
    <w:p w14:paraId="11AA0287" w14:textId="77777777" w:rsidR="006F494F" w:rsidRPr="00FC08AF" w:rsidRDefault="006F494F" w:rsidP="006F494F">
      <w:pPr>
        <w:pStyle w:val="Heading3"/>
        <w:rPr>
          <w:noProof/>
          <w:lang w:eastAsia="ko-KR"/>
        </w:rPr>
      </w:pPr>
      <w:bookmarkStart w:id="1660" w:name="_Toc4578684"/>
      <w:bookmarkStart w:id="1661" w:name="_Toc27728373"/>
      <w:bookmarkStart w:id="1662" w:name="_Toc176353695"/>
      <w:r w:rsidRPr="00FC08AF">
        <w:rPr>
          <w:noProof/>
        </w:rPr>
        <w:t>10.2.</w:t>
      </w:r>
      <w:r w:rsidRPr="00FC08AF">
        <w:rPr>
          <w:noProof/>
          <w:lang w:eastAsia="ko-KR"/>
        </w:rPr>
        <w:t>62</w:t>
      </w:r>
      <w:r w:rsidR="005C1D76"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Network/PresenceStatus/&lt;x&gt;</w:t>
      </w:r>
      <w:bookmarkEnd w:id="1660"/>
      <w:bookmarkEnd w:id="1661"/>
      <w:bookmarkEnd w:id="1662"/>
    </w:p>
    <w:p w14:paraId="422FBC2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CF56DA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51E61B"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w:t>
            </w:r>
          </w:p>
        </w:tc>
      </w:tr>
      <w:tr w:rsidR="006F494F" w:rsidRPr="00FC08AF" w14:paraId="3CDCDA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7C835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6D0F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B1DA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C35B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5052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842719" w14:textId="77777777" w:rsidR="006F494F" w:rsidRPr="00FC08AF" w:rsidRDefault="006F494F" w:rsidP="003A70BF">
            <w:pPr>
              <w:jc w:val="center"/>
              <w:rPr>
                <w:rFonts w:ascii="Arial" w:hAnsi="Arial" w:cs="Arial"/>
                <w:b/>
                <w:noProof/>
                <w:sz w:val="18"/>
                <w:szCs w:val="18"/>
              </w:rPr>
            </w:pPr>
          </w:p>
        </w:tc>
      </w:tr>
      <w:tr w:rsidR="006F494F" w:rsidRPr="00FC08AF" w14:paraId="5CF360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AABFF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76B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A7B94"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3D2B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7197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D97893" w14:textId="77777777" w:rsidR="006F494F" w:rsidRPr="00FC08AF" w:rsidRDefault="006F494F" w:rsidP="003A70BF">
            <w:pPr>
              <w:jc w:val="center"/>
              <w:rPr>
                <w:b/>
                <w:noProof/>
              </w:rPr>
            </w:pPr>
          </w:p>
        </w:tc>
      </w:tr>
      <w:tr w:rsidR="006F494F" w:rsidRPr="00FC08AF" w14:paraId="79FA47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03B9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8BD86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presence status configuration.</w:t>
            </w:r>
          </w:p>
        </w:tc>
      </w:tr>
    </w:tbl>
    <w:p w14:paraId="11912B3C" w14:textId="77777777" w:rsidR="00DA1DFA" w:rsidRPr="00FC08AF" w:rsidRDefault="00DA1DFA" w:rsidP="00DA1DFA">
      <w:pPr>
        <w:rPr>
          <w:noProof/>
          <w:lang w:eastAsia="ko-KR"/>
        </w:rPr>
      </w:pPr>
      <w:bookmarkStart w:id="1663" w:name="_Toc4578685"/>
      <w:bookmarkStart w:id="1664" w:name="_Toc27728374"/>
    </w:p>
    <w:p w14:paraId="09344BEE" w14:textId="77777777" w:rsidR="006F494F" w:rsidRPr="00FC08AF" w:rsidRDefault="006F494F" w:rsidP="006F494F">
      <w:pPr>
        <w:pStyle w:val="Heading3"/>
        <w:rPr>
          <w:noProof/>
          <w:lang w:eastAsia="ko-KR"/>
        </w:rPr>
      </w:pPr>
      <w:bookmarkStart w:id="1665" w:name="_Toc176353696"/>
      <w:r w:rsidRPr="00FC08AF">
        <w:rPr>
          <w:noProof/>
          <w:lang w:eastAsia="ko-KR"/>
        </w:rPr>
        <w:t>10.</w:t>
      </w:r>
      <w:r w:rsidRPr="00FC08AF">
        <w:rPr>
          <w:noProof/>
        </w:rPr>
        <w:t>2.63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w:t>
      </w:r>
      <w:bookmarkEnd w:id="1663"/>
      <w:bookmarkEnd w:id="1664"/>
      <w:bookmarkEnd w:id="1665"/>
    </w:p>
    <w:p w14:paraId="3651A69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551513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1442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w:t>
            </w:r>
          </w:p>
        </w:tc>
      </w:tr>
      <w:tr w:rsidR="006F494F" w:rsidRPr="00FC08AF" w14:paraId="20A3AE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A5369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C44F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F0A0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18FC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4C2B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6DE97F" w14:textId="77777777" w:rsidR="006F494F" w:rsidRPr="00FC08AF" w:rsidRDefault="006F494F" w:rsidP="003A70BF">
            <w:pPr>
              <w:jc w:val="center"/>
              <w:rPr>
                <w:rFonts w:ascii="Arial" w:hAnsi="Arial" w:cs="Arial"/>
                <w:b/>
                <w:noProof/>
                <w:sz w:val="18"/>
                <w:szCs w:val="18"/>
              </w:rPr>
            </w:pPr>
          </w:p>
        </w:tc>
      </w:tr>
      <w:tr w:rsidR="006F494F" w:rsidRPr="00FC08AF" w14:paraId="277869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6032C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9B7BD"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AC29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93C6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02CA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7E5465" w14:textId="77777777" w:rsidR="006F494F" w:rsidRPr="00FC08AF" w:rsidRDefault="006F494F" w:rsidP="003A70BF">
            <w:pPr>
              <w:jc w:val="center"/>
              <w:rPr>
                <w:b/>
                <w:noProof/>
              </w:rPr>
            </w:pPr>
          </w:p>
        </w:tc>
      </w:tr>
      <w:tr w:rsidR="006F494F" w:rsidRPr="00FC08AF" w14:paraId="2F4FB1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867A0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35E9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IDs of MCData users that the configured MCData user is authorised to obtain presence status</w:t>
            </w:r>
            <w:r w:rsidR="00657D01" w:rsidRPr="00FC08AF">
              <w:rPr>
                <w:noProof/>
                <w:lang w:eastAsia="ko-KR"/>
              </w:rPr>
              <w:t>.</w:t>
            </w:r>
          </w:p>
        </w:tc>
      </w:tr>
    </w:tbl>
    <w:p w14:paraId="1F4EBBAA" w14:textId="77777777" w:rsidR="00DA1DFA" w:rsidRPr="00FC08AF" w:rsidRDefault="00DA1DFA" w:rsidP="00DA1DFA">
      <w:pPr>
        <w:rPr>
          <w:noProof/>
          <w:lang w:eastAsia="ko-KR"/>
        </w:rPr>
      </w:pPr>
      <w:bookmarkStart w:id="1666" w:name="_Toc4578686"/>
      <w:bookmarkStart w:id="1667" w:name="_Toc27728375"/>
    </w:p>
    <w:p w14:paraId="2A822813" w14:textId="77777777" w:rsidR="006F494F" w:rsidRPr="00FC08AF" w:rsidRDefault="006F494F" w:rsidP="006F494F">
      <w:pPr>
        <w:pStyle w:val="Heading3"/>
        <w:rPr>
          <w:noProof/>
          <w:lang w:eastAsia="ko-KR"/>
        </w:rPr>
      </w:pPr>
      <w:bookmarkStart w:id="1668" w:name="_Toc176353697"/>
      <w:r w:rsidRPr="00FC08AF">
        <w:rPr>
          <w:noProof/>
        </w:rPr>
        <w:t>10.2.</w:t>
      </w:r>
      <w:r w:rsidRPr="00FC08AF">
        <w:rPr>
          <w:noProof/>
          <w:lang w:eastAsia="ko-KR"/>
        </w:rPr>
        <w:t>64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Network/PresenceStatus/&lt;x&gt;/Entry/MCDataID</w:t>
      </w:r>
      <w:bookmarkEnd w:id="1666"/>
      <w:bookmarkEnd w:id="1667"/>
      <w:bookmarkEnd w:id="1668"/>
    </w:p>
    <w:p w14:paraId="5E48270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F5428C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0E5EB6"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Network/PresenceStatus/&lt;x&gt;/Entry/MCDataID</w:t>
            </w:r>
          </w:p>
        </w:tc>
      </w:tr>
      <w:tr w:rsidR="006F494F" w:rsidRPr="00FC08AF" w14:paraId="5CCE4F1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AE6BF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173D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6026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61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F4A7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9A868" w14:textId="77777777" w:rsidR="006F494F" w:rsidRPr="00FC08AF" w:rsidRDefault="006F494F" w:rsidP="003A70BF">
            <w:pPr>
              <w:jc w:val="center"/>
              <w:rPr>
                <w:rFonts w:ascii="Arial" w:hAnsi="Arial" w:cs="Arial"/>
                <w:b/>
                <w:noProof/>
                <w:sz w:val="18"/>
                <w:szCs w:val="18"/>
              </w:rPr>
            </w:pPr>
          </w:p>
        </w:tc>
      </w:tr>
      <w:tr w:rsidR="006F494F" w:rsidRPr="00FC08AF" w14:paraId="5775EF4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BCC66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414D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14C0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DCDF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2F2B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353D1B" w14:textId="77777777" w:rsidR="006F494F" w:rsidRPr="00FC08AF" w:rsidRDefault="006F494F" w:rsidP="003A70BF">
            <w:pPr>
              <w:jc w:val="center"/>
              <w:rPr>
                <w:b/>
                <w:noProof/>
              </w:rPr>
            </w:pPr>
          </w:p>
        </w:tc>
      </w:tr>
      <w:tr w:rsidR="006F494F" w:rsidRPr="00FC08AF" w14:paraId="3BD7EF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685E2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F14B05" w14:textId="77777777" w:rsidR="006F494F" w:rsidRPr="00FC08AF" w:rsidRDefault="006F494F" w:rsidP="003A70BF">
            <w:pPr>
              <w:rPr>
                <w:noProof/>
                <w:lang w:eastAsia="ko-KR"/>
              </w:rPr>
            </w:pPr>
            <w:r w:rsidRPr="00FC08AF">
              <w:rPr>
                <w:noProof/>
              </w:rPr>
              <w:t>This leaf node indicates an MCData ID of an MCData user that the configured MCData user is authorised to obtain presence status</w:t>
            </w:r>
            <w:r w:rsidR="00657D01" w:rsidRPr="00FC08AF">
              <w:rPr>
                <w:noProof/>
              </w:rPr>
              <w:t>.</w:t>
            </w:r>
          </w:p>
        </w:tc>
      </w:tr>
    </w:tbl>
    <w:p w14:paraId="661A8E9C" w14:textId="77777777" w:rsidR="00DA1DFA" w:rsidRPr="00FC08AF" w:rsidRDefault="00DA1DFA" w:rsidP="00DA1DFA">
      <w:pPr>
        <w:rPr>
          <w:noProof/>
          <w:lang w:eastAsia="ko-KR"/>
        </w:rPr>
      </w:pPr>
    </w:p>
    <w:p w14:paraId="23DDEAE3"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388D5BE" w14:textId="77777777" w:rsidR="006F494F" w:rsidRPr="00FC08AF" w:rsidRDefault="006F494F" w:rsidP="006F494F">
      <w:pPr>
        <w:pStyle w:val="Heading3"/>
        <w:rPr>
          <w:noProof/>
          <w:lang w:eastAsia="ko-KR"/>
        </w:rPr>
      </w:pPr>
      <w:bookmarkStart w:id="1669" w:name="_Toc4578687"/>
      <w:bookmarkStart w:id="1670" w:name="_Toc27728376"/>
      <w:bookmarkStart w:id="1671" w:name="_Toc176353698"/>
      <w:r w:rsidRPr="00FC08AF">
        <w:rPr>
          <w:noProof/>
        </w:rPr>
        <w:t>10.2.</w:t>
      </w:r>
      <w:r w:rsidRPr="00FC08AF">
        <w:rPr>
          <w:noProof/>
          <w:lang w:eastAsia="ko-KR"/>
        </w:rPr>
        <w:t>65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Network/PresenceStatus/&lt;x&gt;/Entry/DisplayName</w:t>
      </w:r>
      <w:bookmarkEnd w:id="1669"/>
      <w:bookmarkEnd w:id="1670"/>
      <w:bookmarkEnd w:id="1671"/>
    </w:p>
    <w:p w14:paraId="037C943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58608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FED8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Network/PresenceStatus/&lt;x&gt;/Entry/DisplayName</w:t>
            </w:r>
          </w:p>
        </w:tc>
      </w:tr>
      <w:tr w:rsidR="006F494F" w:rsidRPr="00FC08AF" w14:paraId="2C5D06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7C315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E0B6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87A2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3478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B7DE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38DC01" w14:textId="77777777" w:rsidR="006F494F" w:rsidRPr="00FC08AF" w:rsidRDefault="006F494F" w:rsidP="003A70BF">
            <w:pPr>
              <w:jc w:val="center"/>
              <w:rPr>
                <w:rFonts w:ascii="Arial" w:hAnsi="Arial" w:cs="Arial"/>
                <w:b/>
                <w:noProof/>
                <w:sz w:val="18"/>
                <w:szCs w:val="18"/>
              </w:rPr>
            </w:pPr>
          </w:p>
        </w:tc>
      </w:tr>
      <w:tr w:rsidR="006F494F" w:rsidRPr="00FC08AF" w14:paraId="5028CE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C3CB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FAD8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002C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69EA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2104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7BE9F" w14:textId="77777777" w:rsidR="006F494F" w:rsidRPr="00FC08AF" w:rsidRDefault="006F494F" w:rsidP="003A70BF">
            <w:pPr>
              <w:jc w:val="center"/>
              <w:rPr>
                <w:b/>
                <w:noProof/>
              </w:rPr>
            </w:pPr>
          </w:p>
        </w:tc>
      </w:tr>
      <w:tr w:rsidR="006F494F" w:rsidRPr="00FC08AF" w14:paraId="6FC85A2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86DE5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0C814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74388B5F" w14:textId="77777777" w:rsidR="00DA1DFA" w:rsidRPr="00FC08AF" w:rsidRDefault="00DA1DFA" w:rsidP="00DA1DFA">
      <w:pPr>
        <w:rPr>
          <w:noProof/>
          <w:lang w:eastAsia="ko-KR"/>
        </w:rPr>
      </w:pPr>
      <w:bookmarkStart w:id="1672" w:name="_Toc4578688"/>
      <w:bookmarkStart w:id="1673" w:name="_Toc27728377"/>
    </w:p>
    <w:p w14:paraId="3847B4AC" w14:textId="77777777" w:rsidR="006F494F" w:rsidRPr="00FC08AF" w:rsidRDefault="006F494F" w:rsidP="006F494F">
      <w:pPr>
        <w:pStyle w:val="Heading3"/>
        <w:rPr>
          <w:noProof/>
          <w:lang w:eastAsia="ko-KR"/>
        </w:rPr>
      </w:pPr>
      <w:bookmarkStart w:id="1674" w:name="_Toc176353699"/>
      <w:r w:rsidRPr="00FC08AF">
        <w:rPr>
          <w:noProof/>
        </w:rPr>
        <w:t>10.2.</w:t>
      </w:r>
      <w:r w:rsidRPr="00FC08AF">
        <w:rPr>
          <w:noProof/>
          <w:lang w:eastAsia="ko-KR"/>
        </w:rPr>
        <w:t>66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Network/RemoteGroupChange</w:t>
      </w:r>
      <w:bookmarkEnd w:id="1672"/>
      <w:bookmarkEnd w:id="1673"/>
      <w:bookmarkEnd w:id="1674"/>
    </w:p>
    <w:p w14:paraId="31EAF96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E50D5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6E08B5"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w:t>
            </w:r>
          </w:p>
        </w:tc>
      </w:tr>
      <w:tr w:rsidR="006F494F" w:rsidRPr="00FC08AF" w14:paraId="255478F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86B9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567B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9815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3017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B90B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EC7515" w14:textId="77777777" w:rsidR="006F494F" w:rsidRPr="00FC08AF" w:rsidRDefault="006F494F" w:rsidP="003A70BF">
            <w:pPr>
              <w:jc w:val="center"/>
              <w:rPr>
                <w:rFonts w:ascii="Arial" w:hAnsi="Arial" w:cs="Arial"/>
                <w:b/>
                <w:noProof/>
                <w:sz w:val="18"/>
                <w:szCs w:val="18"/>
              </w:rPr>
            </w:pPr>
          </w:p>
        </w:tc>
      </w:tr>
      <w:tr w:rsidR="006F494F" w:rsidRPr="00FC08AF" w14:paraId="1F6433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B1DA3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CA60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29A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D57C5"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CE17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B20485" w14:textId="77777777" w:rsidR="006F494F" w:rsidRPr="00FC08AF" w:rsidRDefault="006F494F" w:rsidP="003A70BF">
            <w:pPr>
              <w:jc w:val="center"/>
              <w:rPr>
                <w:b/>
                <w:noProof/>
              </w:rPr>
            </w:pPr>
          </w:p>
        </w:tc>
      </w:tr>
      <w:tr w:rsidR="006F494F" w:rsidRPr="00FC08AF" w14:paraId="24BB6FA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05EBF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AD99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remote group change configuration.</w:t>
            </w:r>
          </w:p>
        </w:tc>
      </w:tr>
    </w:tbl>
    <w:p w14:paraId="45B6E056" w14:textId="77777777" w:rsidR="00DA1DFA" w:rsidRPr="00FC08AF" w:rsidRDefault="00DA1DFA" w:rsidP="00DA1DFA">
      <w:pPr>
        <w:rPr>
          <w:noProof/>
          <w:lang w:eastAsia="ko-KR"/>
        </w:rPr>
      </w:pPr>
      <w:bookmarkStart w:id="1675" w:name="_Toc4578689"/>
      <w:bookmarkStart w:id="1676" w:name="_Toc27728378"/>
    </w:p>
    <w:p w14:paraId="13C92374" w14:textId="77777777" w:rsidR="006F494F" w:rsidRPr="00FC08AF" w:rsidRDefault="006F494F" w:rsidP="006F494F">
      <w:pPr>
        <w:pStyle w:val="Heading3"/>
        <w:rPr>
          <w:noProof/>
          <w:lang w:eastAsia="ko-KR"/>
        </w:rPr>
      </w:pPr>
      <w:bookmarkStart w:id="1677" w:name="_Toc176353700"/>
      <w:r w:rsidRPr="00FC08AF">
        <w:rPr>
          <w:noProof/>
        </w:rPr>
        <w:t>10.2.</w:t>
      </w:r>
      <w:r w:rsidRPr="00FC08AF">
        <w:rPr>
          <w:noProof/>
          <w:lang w:eastAsia="ko-KR"/>
        </w:rPr>
        <w:t>67</w:t>
      </w:r>
      <w:r w:rsidR="005C1D76"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Network/RemoteGroupChange/&lt;x&gt;</w:t>
      </w:r>
      <w:bookmarkEnd w:id="1675"/>
      <w:bookmarkEnd w:id="1676"/>
      <w:bookmarkEnd w:id="1677"/>
    </w:p>
    <w:p w14:paraId="2661D54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478D63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410C1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w:t>
            </w:r>
          </w:p>
        </w:tc>
      </w:tr>
      <w:tr w:rsidR="006F494F" w:rsidRPr="00FC08AF" w14:paraId="6AB0B16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C0023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1847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4BC6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D759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52A7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AA5CA2" w14:textId="77777777" w:rsidR="006F494F" w:rsidRPr="00FC08AF" w:rsidRDefault="006F494F" w:rsidP="003A70BF">
            <w:pPr>
              <w:jc w:val="center"/>
              <w:rPr>
                <w:rFonts w:ascii="Arial" w:hAnsi="Arial" w:cs="Arial"/>
                <w:b/>
                <w:noProof/>
                <w:sz w:val="18"/>
                <w:szCs w:val="18"/>
              </w:rPr>
            </w:pPr>
          </w:p>
        </w:tc>
      </w:tr>
      <w:tr w:rsidR="006F494F" w:rsidRPr="00FC08AF" w14:paraId="68393D7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92B49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75F4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C669"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E9D28"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000D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9D14F2" w14:textId="77777777" w:rsidR="006F494F" w:rsidRPr="00FC08AF" w:rsidRDefault="006F494F" w:rsidP="003A70BF">
            <w:pPr>
              <w:jc w:val="center"/>
              <w:rPr>
                <w:b/>
                <w:noProof/>
              </w:rPr>
            </w:pPr>
          </w:p>
        </w:tc>
      </w:tr>
      <w:tr w:rsidR="006F494F" w:rsidRPr="00FC08AF" w14:paraId="15764A4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F8B96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EC975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remote group change configuration.</w:t>
            </w:r>
          </w:p>
        </w:tc>
      </w:tr>
    </w:tbl>
    <w:p w14:paraId="760D758A" w14:textId="77777777" w:rsidR="00DA1DFA" w:rsidRPr="00FC08AF" w:rsidRDefault="00DA1DFA" w:rsidP="00DA1DFA">
      <w:pPr>
        <w:rPr>
          <w:noProof/>
          <w:lang w:eastAsia="ko-KR"/>
        </w:rPr>
      </w:pPr>
      <w:bookmarkStart w:id="1678" w:name="_Toc4578690"/>
      <w:bookmarkStart w:id="1679" w:name="_Toc27728379"/>
    </w:p>
    <w:p w14:paraId="7D631BDA" w14:textId="77777777" w:rsidR="006F494F" w:rsidRPr="00FC08AF" w:rsidRDefault="006F494F" w:rsidP="006F494F">
      <w:pPr>
        <w:pStyle w:val="Heading3"/>
        <w:rPr>
          <w:noProof/>
          <w:lang w:eastAsia="ko-KR"/>
        </w:rPr>
      </w:pPr>
      <w:bookmarkStart w:id="1680" w:name="_Toc176353701"/>
      <w:r w:rsidRPr="00FC08AF">
        <w:rPr>
          <w:noProof/>
          <w:lang w:eastAsia="ko-KR"/>
        </w:rPr>
        <w:t>10.</w:t>
      </w:r>
      <w:r w:rsidRPr="00FC08AF">
        <w:rPr>
          <w:noProof/>
        </w:rPr>
        <w:t>2.68</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Network/RemoteGroupChange/&lt;x&gt;/Entry</w:t>
      </w:r>
      <w:bookmarkEnd w:id="1678"/>
      <w:bookmarkEnd w:id="1679"/>
      <w:bookmarkEnd w:id="1680"/>
    </w:p>
    <w:p w14:paraId="5E30699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C22D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5089C6"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w:t>
            </w:r>
          </w:p>
        </w:tc>
      </w:tr>
      <w:tr w:rsidR="006F494F" w:rsidRPr="00FC08AF" w14:paraId="324E29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18C1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73A8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CF20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EF8F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1517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F8F02" w14:textId="77777777" w:rsidR="006F494F" w:rsidRPr="00FC08AF" w:rsidRDefault="006F494F" w:rsidP="003A70BF">
            <w:pPr>
              <w:jc w:val="center"/>
              <w:rPr>
                <w:rFonts w:ascii="Arial" w:hAnsi="Arial" w:cs="Arial"/>
                <w:b/>
                <w:noProof/>
                <w:sz w:val="18"/>
                <w:szCs w:val="18"/>
              </w:rPr>
            </w:pPr>
          </w:p>
        </w:tc>
      </w:tr>
      <w:tr w:rsidR="006F494F" w:rsidRPr="00FC08AF" w14:paraId="1FD41C2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7654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56EF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FFF9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CD3E4"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9A6DF"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39912" w14:textId="77777777" w:rsidR="006F494F" w:rsidRPr="00FC08AF" w:rsidRDefault="006F494F" w:rsidP="003A70BF">
            <w:pPr>
              <w:jc w:val="center"/>
              <w:rPr>
                <w:b/>
                <w:noProof/>
              </w:rPr>
            </w:pPr>
          </w:p>
        </w:tc>
      </w:tr>
      <w:tr w:rsidR="006F494F" w:rsidRPr="00FC08AF" w14:paraId="577ABC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4820F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256AB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IDs of MCData users whose selected groups are authorised to be remotely changed by the configured MCData user</w:t>
            </w:r>
            <w:r w:rsidR="00657D01" w:rsidRPr="00FC08AF">
              <w:rPr>
                <w:noProof/>
                <w:lang w:eastAsia="ko-KR"/>
              </w:rPr>
              <w:t>.</w:t>
            </w:r>
          </w:p>
        </w:tc>
      </w:tr>
    </w:tbl>
    <w:p w14:paraId="1A96B210" w14:textId="77777777" w:rsidR="00DA1DFA" w:rsidRPr="00FC08AF" w:rsidRDefault="00DA1DFA" w:rsidP="00DA1DFA">
      <w:pPr>
        <w:rPr>
          <w:noProof/>
          <w:lang w:eastAsia="ko-KR"/>
        </w:rPr>
      </w:pPr>
      <w:bookmarkStart w:id="1681" w:name="_Toc4578691"/>
      <w:bookmarkStart w:id="1682" w:name="_Toc27728380"/>
    </w:p>
    <w:p w14:paraId="2239CC5B" w14:textId="77777777" w:rsidR="006F494F" w:rsidRPr="00FC08AF" w:rsidRDefault="006F494F" w:rsidP="006F494F">
      <w:pPr>
        <w:pStyle w:val="Heading3"/>
        <w:rPr>
          <w:noProof/>
          <w:lang w:eastAsia="ko-KR"/>
        </w:rPr>
      </w:pPr>
      <w:bookmarkStart w:id="1683" w:name="_Toc176353702"/>
      <w:r w:rsidRPr="00FC08AF">
        <w:rPr>
          <w:noProof/>
        </w:rPr>
        <w:t>10.2.</w:t>
      </w:r>
      <w:r w:rsidRPr="00FC08AF">
        <w:rPr>
          <w:noProof/>
          <w:lang w:eastAsia="ko-KR"/>
        </w:rPr>
        <w:t>69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Network/RemoteGroupChange/&lt;x&gt;/Entry/MCDataID</w:t>
      </w:r>
      <w:bookmarkEnd w:id="1681"/>
      <w:bookmarkEnd w:id="1682"/>
      <w:bookmarkEnd w:id="1683"/>
    </w:p>
    <w:p w14:paraId="1E618FE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EEFC4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DA90BF"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Network/RemoteGroupChange/&lt;x&gt;/Entry/MCDataID</w:t>
            </w:r>
          </w:p>
        </w:tc>
      </w:tr>
      <w:tr w:rsidR="006F494F" w:rsidRPr="00FC08AF" w14:paraId="228C6B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54FC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1B83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40D3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CA40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E0D6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24959C" w14:textId="77777777" w:rsidR="006F494F" w:rsidRPr="00FC08AF" w:rsidRDefault="006F494F" w:rsidP="003A70BF">
            <w:pPr>
              <w:jc w:val="center"/>
              <w:rPr>
                <w:rFonts w:ascii="Arial" w:hAnsi="Arial" w:cs="Arial"/>
                <w:b/>
                <w:noProof/>
                <w:sz w:val="18"/>
                <w:szCs w:val="18"/>
              </w:rPr>
            </w:pPr>
          </w:p>
        </w:tc>
      </w:tr>
      <w:tr w:rsidR="006F494F" w:rsidRPr="00FC08AF" w14:paraId="4A21B62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FB272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ADAA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291A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9B55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9B0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5D4B62" w14:textId="77777777" w:rsidR="006F494F" w:rsidRPr="00FC08AF" w:rsidRDefault="006F494F" w:rsidP="003A70BF">
            <w:pPr>
              <w:jc w:val="center"/>
              <w:rPr>
                <w:b/>
                <w:noProof/>
              </w:rPr>
            </w:pPr>
          </w:p>
        </w:tc>
      </w:tr>
      <w:tr w:rsidR="006F494F" w:rsidRPr="00FC08AF" w14:paraId="09D4FC5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56084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886D47" w14:textId="77777777" w:rsidR="006F494F" w:rsidRPr="00FC08AF" w:rsidRDefault="006F494F" w:rsidP="003A70BF">
            <w:pPr>
              <w:rPr>
                <w:noProof/>
                <w:lang w:eastAsia="ko-KR"/>
              </w:rPr>
            </w:pPr>
            <w:r w:rsidRPr="00FC08AF">
              <w:rPr>
                <w:noProof/>
              </w:rPr>
              <w:t>This leaf node indicates an MCData ID of an MCData user whose selected groups are authorised to be remotely changed by the configured MCData user</w:t>
            </w:r>
            <w:r w:rsidR="00657D01" w:rsidRPr="00FC08AF">
              <w:rPr>
                <w:noProof/>
              </w:rPr>
              <w:t>.</w:t>
            </w:r>
          </w:p>
        </w:tc>
      </w:tr>
    </w:tbl>
    <w:p w14:paraId="4AE123EB" w14:textId="77777777" w:rsidR="00DA1DFA" w:rsidRPr="00FC08AF" w:rsidRDefault="00DA1DFA" w:rsidP="00DA1DFA">
      <w:pPr>
        <w:rPr>
          <w:noProof/>
          <w:lang w:eastAsia="ko-KR"/>
        </w:rPr>
      </w:pPr>
    </w:p>
    <w:p w14:paraId="3A2BBC72"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AE94598" w14:textId="77777777" w:rsidR="006F494F" w:rsidRPr="00FC08AF" w:rsidRDefault="006F494F" w:rsidP="006F494F">
      <w:pPr>
        <w:pStyle w:val="Heading3"/>
        <w:rPr>
          <w:noProof/>
          <w:lang w:eastAsia="ko-KR"/>
        </w:rPr>
      </w:pPr>
      <w:bookmarkStart w:id="1684" w:name="_Toc4578692"/>
      <w:bookmarkStart w:id="1685" w:name="_Toc27728381"/>
      <w:bookmarkStart w:id="1686" w:name="_Toc176353703"/>
      <w:r w:rsidRPr="00FC08AF">
        <w:rPr>
          <w:noProof/>
        </w:rPr>
        <w:t>10.2.</w:t>
      </w:r>
      <w:r w:rsidRPr="00FC08AF">
        <w:rPr>
          <w:noProof/>
          <w:lang w:eastAsia="ko-KR"/>
        </w:rPr>
        <w:t>70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Network/RemoteGroupChange/&lt;x&gt;/Entry/DisplayName</w:t>
      </w:r>
      <w:bookmarkEnd w:id="1684"/>
      <w:bookmarkEnd w:id="1685"/>
      <w:bookmarkEnd w:id="1686"/>
    </w:p>
    <w:p w14:paraId="221FAC7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CBC67D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2724D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Network/RemoteGroupChange/&lt;x&gt;/Entry/DisplayName</w:t>
            </w:r>
          </w:p>
        </w:tc>
      </w:tr>
      <w:tr w:rsidR="006F494F" w:rsidRPr="00FC08AF" w14:paraId="341D96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E8EEB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99D4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36E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E503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7A04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C7EEA" w14:textId="77777777" w:rsidR="006F494F" w:rsidRPr="00FC08AF" w:rsidRDefault="006F494F" w:rsidP="003A70BF">
            <w:pPr>
              <w:jc w:val="center"/>
              <w:rPr>
                <w:rFonts w:ascii="Arial" w:hAnsi="Arial" w:cs="Arial"/>
                <w:b/>
                <w:noProof/>
                <w:sz w:val="18"/>
                <w:szCs w:val="18"/>
              </w:rPr>
            </w:pPr>
          </w:p>
        </w:tc>
      </w:tr>
      <w:tr w:rsidR="006F494F" w:rsidRPr="00FC08AF" w14:paraId="76C310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2553E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06CA2"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440D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741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D21A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51875E" w14:textId="77777777" w:rsidR="006F494F" w:rsidRPr="00FC08AF" w:rsidRDefault="006F494F" w:rsidP="003A70BF">
            <w:pPr>
              <w:jc w:val="center"/>
              <w:rPr>
                <w:b/>
                <w:noProof/>
              </w:rPr>
            </w:pPr>
          </w:p>
        </w:tc>
      </w:tr>
      <w:tr w:rsidR="006F494F" w:rsidRPr="00FC08AF" w14:paraId="6154EF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65282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C23AC2"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1265B55B" w14:textId="77777777" w:rsidR="00DA1DFA" w:rsidRPr="00FC08AF" w:rsidRDefault="00DA1DFA" w:rsidP="00DA1DFA">
      <w:pPr>
        <w:rPr>
          <w:noProof/>
          <w:lang w:eastAsia="ko-KR"/>
        </w:rPr>
      </w:pPr>
      <w:bookmarkStart w:id="1687" w:name="_Toc4578693"/>
      <w:bookmarkStart w:id="1688" w:name="_Toc27728382"/>
    </w:p>
    <w:p w14:paraId="62EB0FAA" w14:textId="77777777" w:rsidR="006F494F" w:rsidRPr="00FC08AF" w:rsidRDefault="006F494F" w:rsidP="006F494F">
      <w:pPr>
        <w:pStyle w:val="Heading3"/>
        <w:rPr>
          <w:noProof/>
        </w:rPr>
      </w:pPr>
      <w:bookmarkStart w:id="1689" w:name="_Toc176353704"/>
      <w:r w:rsidRPr="00FC08AF">
        <w:rPr>
          <w:noProof/>
        </w:rPr>
        <w:t>10.2.</w:t>
      </w:r>
      <w:r w:rsidRPr="00FC08AF">
        <w:rPr>
          <w:noProof/>
          <w:lang w:eastAsia="ko-KR"/>
        </w:rPr>
        <w:t>71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Network/MaxAffiliationsN2</w:t>
      </w:r>
      <w:bookmarkEnd w:id="1687"/>
      <w:bookmarkEnd w:id="1688"/>
      <w:bookmarkEnd w:id="1689"/>
    </w:p>
    <w:p w14:paraId="6EC4E20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C5D3F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1FBDE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Network/MaxAffiliationsN2</w:t>
            </w:r>
          </w:p>
        </w:tc>
      </w:tr>
      <w:tr w:rsidR="006F494F" w:rsidRPr="00FC08AF" w14:paraId="6AB53B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624EC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5E9A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1D46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E75B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6E8D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E4CCE" w14:textId="77777777" w:rsidR="006F494F" w:rsidRPr="00FC08AF" w:rsidRDefault="006F494F" w:rsidP="003A70BF">
            <w:pPr>
              <w:jc w:val="center"/>
              <w:rPr>
                <w:rFonts w:ascii="Arial" w:hAnsi="Arial" w:cs="Arial"/>
                <w:b/>
                <w:noProof/>
                <w:sz w:val="18"/>
                <w:szCs w:val="18"/>
              </w:rPr>
            </w:pPr>
          </w:p>
        </w:tc>
      </w:tr>
      <w:tr w:rsidR="006F494F" w:rsidRPr="00FC08AF" w14:paraId="1F9042D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AA0E9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FB4F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F35D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12A1D"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9461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91E879" w14:textId="77777777" w:rsidR="006F494F" w:rsidRPr="00FC08AF" w:rsidRDefault="006F494F" w:rsidP="003A70BF">
            <w:pPr>
              <w:jc w:val="center"/>
              <w:rPr>
                <w:b/>
                <w:noProof/>
              </w:rPr>
            </w:pPr>
          </w:p>
        </w:tc>
      </w:tr>
      <w:tr w:rsidR="006F494F" w:rsidRPr="00FC08AF" w14:paraId="6F39DBF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605C7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C80378"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maximum number of MCData groups that the MCData user is authorised to affiliate with.</w:t>
            </w:r>
          </w:p>
        </w:tc>
      </w:tr>
    </w:tbl>
    <w:p w14:paraId="19B7CC73" w14:textId="77777777" w:rsidR="00DA1DFA" w:rsidRPr="00FC08AF" w:rsidRDefault="00DA1DFA" w:rsidP="00DA1DFA">
      <w:pPr>
        <w:rPr>
          <w:noProof/>
          <w:lang w:eastAsia="ko-KR"/>
        </w:rPr>
      </w:pPr>
    </w:p>
    <w:p w14:paraId="3B2B233B"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0-65535</w:t>
      </w:r>
    </w:p>
    <w:p w14:paraId="00F364E8" w14:textId="77777777" w:rsidR="006F494F" w:rsidRPr="00FC08AF" w:rsidRDefault="006F494F" w:rsidP="006F494F">
      <w:pPr>
        <w:pStyle w:val="Heading3"/>
        <w:rPr>
          <w:noProof/>
          <w:lang w:eastAsia="ko-KR"/>
        </w:rPr>
      </w:pPr>
      <w:bookmarkStart w:id="1690" w:name="_Toc4578694"/>
      <w:bookmarkStart w:id="1691" w:name="_Toc27728383"/>
      <w:bookmarkStart w:id="1692" w:name="_Toc176353705"/>
      <w:r w:rsidRPr="00FC08AF">
        <w:rPr>
          <w:noProof/>
        </w:rPr>
        <w:t>10.2.</w:t>
      </w:r>
      <w:r w:rsidRPr="00FC08AF">
        <w:rPr>
          <w:noProof/>
          <w:lang w:eastAsia="ko-KR"/>
        </w:rPr>
        <w:t>72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bookmarkEnd w:id="1690"/>
      <w:bookmarkEnd w:id="1691"/>
      <w:bookmarkEnd w:id="1692"/>
    </w:p>
    <w:p w14:paraId="1472BCE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ACE75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C67CC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w:t>
            </w:r>
          </w:p>
        </w:tc>
      </w:tr>
      <w:tr w:rsidR="006F494F" w:rsidRPr="00FC08AF" w14:paraId="213377B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33FA6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9A13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674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682B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56A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583D46" w14:textId="77777777" w:rsidR="006F494F" w:rsidRPr="00FC08AF" w:rsidRDefault="006F494F" w:rsidP="003A70BF">
            <w:pPr>
              <w:jc w:val="center"/>
              <w:rPr>
                <w:rFonts w:ascii="Arial" w:hAnsi="Arial" w:cs="Arial"/>
                <w:b/>
                <w:noProof/>
                <w:sz w:val="18"/>
                <w:szCs w:val="18"/>
              </w:rPr>
            </w:pPr>
          </w:p>
        </w:tc>
      </w:tr>
      <w:tr w:rsidR="006F494F" w:rsidRPr="00FC08AF" w14:paraId="3A43FCD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84F77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70C8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7EDD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BE1F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8958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E0D61" w14:textId="77777777" w:rsidR="006F494F" w:rsidRPr="00FC08AF" w:rsidRDefault="006F494F" w:rsidP="003A70BF">
            <w:pPr>
              <w:jc w:val="center"/>
              <w:rPr>
                <w:b/>
                <w:noProof/>
              </w:rPr>
            </w:pPr>
          </w:p>
        </w:tc>
      </w:tr>
      <w:tr w:rsidR="006F494F" w:rsidRPr="00FC08AF" w14:paraId="649EC36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4752D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42E02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conversation management configuration</w:t>
            </w:r>
          </w:p>
        </w:tc>
      </w:tr>
    </w:tbl>
    <w:p w14:paraId="39BC7628" w14:textId="77777777" w:rsidR="00DA1DFA" w:rsidRPr="00FC08AF" w:rsidRDefault="00DA1DFA" w:rsidP="00DA1DFA">
      <w:pPr>
        <w:rPr>
          <w:noProof/>
          <w:lang w:eastAsia="ko-KR"/>
        </w:rPr>
      </w:pPr>
      <w:bookmarkStart w:id="1693" w:name="_Toc4578695"/>
      <w:bookmarkStart w:id="1694" w:name="_Toc27728384"/>
    </w:p>
    <w:p w14:paraId="0E0DA78A" w14:textId="77777777" w:rsidR="006F494F" w:rsidRPr="00FC08AF" w:rsidRDefault="006F494F" w:rsidP="006F494F">
      <w:pPr>
        <w:pStyle w:val="Heading3"/>
        <w:rPr>
          <w:noProof/>
          <w:lang w:eastAsia="ko-KR"/>
        </w:rPr>
      </w:pPr>
      <w:bookmarkStart w:id="1695" w:name="_Toc176353706"/>
      <w:r w:rsidRPr="00FC08AF">
        <w:rPr>
          <w:noProof/>
        </w:rPr>
        <w:t>10.2.</w:t>
      </w:r>
      <w:r w:rsidRPr="00FC08AF">
        <w:rPr>
          <w:noProof/>
          <w:lang w:eastAsia="ko-KR"/>
        </w:rPr>
        <w:t>73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Network/ConversationManagement/GroupHangTime</w:t>
      </w:r>
      <w:bookmarkEnd w:id="1693"/>
      <w:bookmarkEnd w:id="1694"/>
      <w:bookmarkEnd w:id="1695"/>
    </w:p>
    <w:p w14:paraId="3CE105C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A32FB5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7FA1D"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w:t>
            </w:r>
          </w:p>
        </w:tc>
      </w:tr>
      <w:tr w:rsidR="006F494F" w:rsidRPr="00FC08AF" w14:paraId="609D415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DFD83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5CF7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568F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7B56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7E25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7362AC" w14:textId="77777777" w:rsidR="006F494F" w:rsidRPr="00FC08AF" w:rsidRDefault="006F494F" w:rsidP="003A70BF">
            <w:pPr>
              <w:jc w:val="center"/>
              <w:rPr>
                <w:rFonts w:ascii="Arial" w:hAnsi="Arial" w:cs="Arial"/>
                <w:b/>
                <w:noProof/>
                <w:sz w:val="18"/>
                <w:szCs w:val="18"/>
              </w:rPr>
            </w:pPr>
          </w:p>
        </w:tc>
      </w:tr>
      <w:tr w:rsidR="006F494F" w:rsidRPr="00FC08AF" w14:paraId="501711F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187A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E80C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EAA4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7662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6790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4EB8DE" w14:textId="77777777" w:rsidR="006F494F" w:rsidRPr="00FC08AF" w:rsidRDefault="006F494F" w:rsidP="003A70BF">
            <w:pPr>
              <w:jc w:val="center"/>
              <w:rPr>
                <w:b/>
                <w:noProof/>
              </w:rPr>
            </w:pPr>
          </w:p>
        </w:tc>
      </w:tr>
      <w:tr w:rsidR="006F494F" w:rsidRPr="00FC08AF" w14:paraId="732C823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19DBC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10EBA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group hang time configuration</w:t>
            </w:r>
          </w:p>
        </w:tc>
      </w:tr>
    </w:tbl>
    <w:p w14:paraId="0D8D3694" w14:textId="77777777" w:rsidR="00DA1DFA" w:rsidRPr="00FC08AF" w:rsidRDefault="00DA1DFA" w:rsidP="00DA1DFA">
      <w:pPr>
        <w:rPr>
          <w:noProof/>
          <w:lang w:eastAsia="ko-KR"/>
        </w:rPr>
      </w:pPr>
      <w:bookmarkStart w:id="1696" w:name="_Toc4578696"/>
      <w:bookmarkStart w:id="1697" w:name="_Toc27728385"/>
    </w:p>
    <w:p w14:paraId="7D738C20" w14:textId="77777777" w:rsidR="006F494F" w:rsidRPr="00FC08AF" w:rsidRDefault="006F494F" w:rsidP="006F494F">
      <w:pPr>
        <w:pStyle w:val="Heading3"/>
        <w:rPr>
          <w:noProof/>
          <w:lang w:eastAsia="ko-KR"/>
        </w:rPr>
      </w:pPr>
      <w:bookmarkStart w:id="1698" w:name="_Toc176353707"/>
      <w:r w:rsidRPr="00FC08AF">
        <w:rPr>
          <w:noProof/>
        </w:rPr>
        <w:t>10.2.</w:t>
      </w:r>
      <w:r w:rsidRPr="00FC08AF">
        <w:rPr>
          <w:noProof/>
          <w:lang w:eastAsia="ko-KR"/>
        </w:rPr>
        <w:t>74</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GroupHangTime/&lt;x&gt;</w:t>
      </w:r>
      <w:bookmarkEnd w:id="1696"/>
      <w:bookmarkEnd w:id="1697"/>
      <w:bookmarkEnd w:id="1698"/>
    </w:p>
    <w:p w14:paraId="54D3A8F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2.74.1: /</w:t>
      </w:r>
      <w:r w:rsidRPr="00FC08AF">
        <w:rPr>
          <w:i/>
          <w:iCs/>
          <w:noProof/>
        </w:rPr>
        <w:t>&lt;x&gt;</w:t>
      </w:r>
      <w:r w:rsidRPr="00FC08AF">
        <w:rPr>
          <w:noProof/>
        </w:rPr>
        <w:t>/</w:t>
      </w:r>
      <w:r w:rsidRPr="00FC08AF">
        <w:rPr>
          <w:noProof/>
          <w:lang w:eastAsia="ko-KR"/>
        </w:rPr>
        <w:t>&lt;x&gt;</w:t>
      </w:r>
      <w:r w:rsidRPr="00FC08AF">
        <w:rPr>
          <w:noProof/>
        </w:rPr>
        <w:t>/OnNetwork/ConversationManagement/GroupHangTime/&lt;x&gt;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3CCA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055FE5" w14:textId="77777777" w:rsidR="006F494F" w:rsidRPr="00FC08AF" w:rsidRDefault="006F494F" w:rsidP="003A70BF">
            <w:pPr>
              <w:rPr>
                <w:rFonts w:ascii="Arial" w:hAnsi="Arial" w:cs="Arial"/>
                <w:noProof/>
                <w:sz w:val="18"/>
                <w:szCs w:val="18"/>
              </w:rPr>
            </w:pPr>
            <w:r w:rsidRPr="00FC08AF">
              <w:rPr>
                <w:noProof/>
              </w:rPr>
              <w:t>&lt;x&gt;/OnNetwork/ConversationManagement/GroupHangTime/&lt;x&gt;</w:t>
            </w:r>
          </w:p>
        </w:tc>
      </w:tr>
      <w:tr w:rsidR="006F494F" w:rsidRPr="00FC08AF" w14:paraId="58D3EDE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2EA99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BDDB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59E9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2741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BFFF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070190" w14:textId="77777777" w:rsidR="006F494F" w:rsidRPr="00FC08AF" w:rsidRDefault="006F494F" w:rsidP="003A70BF">
            <w:pPr>
              <w:jc w:val="center"/>
              <w:rPr>
                <w:rFonts w:ascii="Arial" w:hAnsi="Arial" w:cs="Arial"/>
                <w:b/>
                <w:noProof/>
                <w:sz w:val="18"/>
                <w:szCs w:val="18"/>
              </w:rPr>
            </w:pPr>
          </w:p>
        </w:tc>
      </w:tr>
      <w:tr w:rsidR="006F494F" w:rsidRPr="00FC08AF" w14:paraId="5DF00C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5B2C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3C6C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D0972"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035C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AF0B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70D6E0" w14:textId="77777777" w:rsidR="006F494F" w:rsidRPr="00FC08AF" w:rsidRDefault="006F494F" w:rsidP="003A70BF">
            <w:pPr>
              <w:jc w:val="center"/>
              <w:rPr>
                <w:b/>
                <w:noProof/>
              </w:rPr>
            </w:pPr>
          </w:p>
        </w:tc>
      </w:tr>
      <w:tr w:rsidR="006F494F" w:rsidRPr="00FC08AF" w14:paraId="6FD2A4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22C5E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0FEBB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hang time configurations.</w:t>
            </w:r>
          </w:p>
        </w:tc>
      </w:tr>
    </w:tbl>
    <w:p w14:paraId="7EFA8E02" w14:textId="77777777" w:rsidR="00DA1DFA" w:rsidRPr="00FC08AF" w:rsidRDefault="00DA1DFA" w:rsidP="00DA1DFA">
      <w:pPr>
        <w:rPr>
          <w:noProof/>
          <w:lang w:eastAsia="ko-KR"/>
        </w:rPr>
      </w:pPr>
      <w:bookmarkStart w:id="1699" w:name="_Toc4578697"/>
      <w:bookmarkStart w:id="1700" w:name="_Toc27728386"/>
    </w:p>
    <w:p w14:paraId="6D26EDB7" w14:textId="77777777" w:rsidR="006F494F" w:rsidRPr="00FC08AF" w:rsidRDefault="006F494F" w:rsidP="006F494F">
      <w:pPr>
        <w:pStyle w:val="Heading3"/>
        <w:rPr>
          <w:noProof/>
          <w:lang w:eastAsia="ko-KR"/>
        </w:rPr>
      </w:pPr>
      <w:bookmarkStart w:id="1701" w:name="_Toc176353708"/>
      <w:r w:rsidRPr="00FC08AF">
        <w:rPr>
          <w:noProof/>
          <w:lang w:eastAsia="ko-KR"/>
        </w:rPr>
        <w:lastRenderedPageBreak/>
        <w:t>10.</w:t>
      </w:r>
      <w:r w:rsidRPr="00FC08AF">
        <w:rPr>
          <w:noProof/>
        </w:rPr>
        <w:t>2.75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GroupHangTime/&lt;x&gt;/Entry</w:t>
      </w:r>
      <w:bookmarkEnd w:id="1699"/>
      <w:bookmarkEnd w:id="1700"/>
      <w:bookmarkEnd w:id="1701"/>
    </w:p>
    <w:p w14:paraId="097A839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2.75.1: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49A013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16DFF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w:t>
            </w:r>
          </w:p>
        </w:tc>
      </w:tr>
      <w:tr w:rsidR="006F494F" w:rsidRPr="00FC08AF" w14:paraId="33690B9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2D343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99D7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C20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484E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BFC1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20A12" w14:textId="77777777" w:rsidR="006F494F" w:rsidRPr="00FC08AF" w:rsidRDefault="006F494F" w:rsidP="003A70BF">
            <w:pPr>
              <w:jc w:val="center"/>
              <w:rPr>
                <w:rFonts w:ascii="Arial" w:hAnsi="Arial" w:cs="Arial"/>
                <w:b/>
                <w:noProof/>
                <w:sz w:val="18"/>
                <w:szCs w:val="18"/>
              </w:rPr>
            </w:pPr>
          </w:p>
        </w:tc>
      </w:tr>
      <w:tr w:rsidR="006F494F" w:rsidRPr="00FC08AF" w14:paraId="33FD3D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EF4CE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6A6C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88D6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5D7AC"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FDC38"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01832" w14:textId="77777777" w:rsidR="006F494F" w:rsidRPr="00FC08AF" w:rsidRDefault="006F494F" w:rsidP="003A70BF">
            <w:pPr>
              <w:jc w:val="center"/>
              <w:rPr>
                <w:b/>
                <w:noProof/>
              </w:rPr>
            </w:pPr>
          </w:p>
        </w:tc>
      </w:tr>
      <w:tr w:rsidR="006F494F" w:rsidRPr="00FC08AF" w14:paraId="0722934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38192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2A559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conversation hang time configuration associated with the configured MCData group, for the MCData user.</w:t>
            </w:r>
          </w:p>
        </w:tc>
      </w:tr>
    </w:tbl>
    <w:p w14:paraId="54796D60" w14:textId="77777777" w:rsidR="00DA1DFA" w:rsidRPr="00FC08AF" w:rsidRDefault="00DA1DFA" w:rsidP="00DA1DFA">
      <w:pPr>
        <w:rPr>
          <w:noProof/>
          <w:lang w:eastAsia="ko-KR"/>
        </w:rPr>
      </w:pPr>
      <w:bookmarkStart w:id="1702" w:name="_Toc4578698"/>
      <w:bookmarkStart w:id="1703" w:name="_Toc27728387"/>
    </w:p>
    <w:p w14:paraId="5165E081" w14:textId="77777777" w:rsidR="006F494F" w:rsidRPr="00FC08AF" w:rsidRDefault="006F494F" w:rsidP="006F494F">
      <w:pPr>
        <w:pStyle w:val="Heading3"/>
        <w:rPr>
          <w:noProof/>
          <w:lang w:eastAsia="ko-KR"/>
        </w:rPr>
      </w:pPr>
      <w:bookmarkStart w:id="1704" w:name="_Toc176353709"/>
      <w:r w:rsidRPr="00FC08AF">
        <w:rPr>
          <w:noProof/>
        </w:rPr>
        <w:t>10.2.</w:t>
      </w:r>
      <w:r w:rsidRPr="00FC08AF">
        <w:rPr>
          <w:noProof/>
          <w:lang w:eastAsia="ko-KR"/>
        </w:rPr>
        <w:t>76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GroupHangTime/&lt;x&gt;/Entry/MCDataGroupID</w:t>
      </w:r>
      <w:bookmarkEnd w:id="1702"/>
      <w:bookmarkEnd w:id="1703"/>
      <w:bookmarkEnd w:id="1704"/>
    </w:p>
    <w:p w14:paraId="4C628C8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76.1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0E37D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B604CF"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Network/ConversationManagement/GroupHangTime/&lt;x&gt;/Entry/MCDataGroupID</w:t>
            </w:r>
          </w:p>
        </w:tc>
      </w:tr>
      <w:tr w:rsidR="006F494F" w:rsidRPr="00FC08AF" w14:paraId="0E9950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4D8F3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D5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8AD5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F8A5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B4FC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F037CC" w14:textId="77777777" w:rsidR="006F494F" w:rsidRPr="00FC08AF" w:rsidRDefault="006F494F" w:rsidP="003A70BF">
            <w:pPr>
              <w:jc w:val="center"/>
              <w:rPr>
                <w:rFonts w:ascii="Arial" w:hAnsi="Arial" w:cs="Arial"/>
                <w:b/>
                <w:noProof/>
                <w:sz w:val="18"/>
                <w:szCs w:val="18"/>
              </w:rPr>
            </w:pPr>
          </w:p>
        </w:tc>
      </w:tr>
      <w:tr w:rsidR="006F494F" w:rsidRPr="00FC08AF" w14:paraId="08A90F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22FF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72CC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EFA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C9C0"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9A14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D8C37" w14:textId="77777777" w:rsidR="006F494F" w:rsidRPr="00FC08AF" w:rsidRDefault="006F494F" w:rsidP="003A70BF">
            <w:pPr>
              <w:jc w:val="center"/>
              <w:rPr>
                <w:b/>
                <w:noProof/>
              </w:rPr>
            </w:pPr>
          </w:p>
        </w:tc>
      </w:tr>
      <w:tr w:rsidR="006F494F" w:rsidRPr="00FC08AF" w14:paraId="0526B8E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BAA1A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76AB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on-network MCData group.</w:t>
            </w:r>
          </w:p>
        </w:tc>
      </w:tr>
    </w:tbl>
    <w:p w14:paraId="3990C432" w14:textId="77777777" w:rsidR="00DA1DFA" w:rsidRPr="00FC08AF" w:rsidRDefault="00DA1DFA" w:rsidP="00DA1DFA">
      <w:pPr>
        <w:rPr>
          <w:noProof/>
          <w:lang w:eastAsia="ko-KR"/>
        </w:rPr>
      </w:pPr>
    </w:p>
    <w:p w14:paraId="01C38E2E"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6323049" w14:textId="77777777" w:rsidR="006F494F" w:rsidRPr="00FC08AF" w:rsidRDefault="006F494F" w:rsidP="006F494F">
      <w:pPr>
        <w:pStyle w:val="Heading3"/>
        <w:rPr>
          <w:noProof/>
          <w:lang w:eastAsia="ko-KR"/>
        </w:rPr>
      </w:pPr>
      <w:bookmarkStart w:id="1705" w:name="_Toc4578699"/>
      <w:bookmarkStart w:id="1706" w:name="_Toc27728388"/>
      <w:bookmarkStart w:id="1707" w:name="_Toc176353710"/>
      <w:r w:rsidRPr="00FC08AF">
        <w:rPr>
          <w:noProof/>
        </w:rPr>
        <w:t>10.2.</w:t>
      </w:r>
      <w:r w:rsidRPr="00FC08AF">
        <w:rPr>
          <w:noProof/>
          <w:lang w:eastAsia="ko-KR"/>
        </w:rPr>
        <w:t>77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GroupHangTime/&lt;x&gt;/Entry/DisplayName</w:t>
      </w:r>
      <w:bookmarkEnd w:id="1705"/>
      <w:bookmarkEnd w:id="1706"/>
      <w:bookmarkEnd w:id="1707"/>
    </w:p>
    <w:p w14:paraId="0E73357E"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77.1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A98E08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D7EC80"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Network/ConversationManagement/GroupHangTime/&lt;x&gt;/Entry/DisplayName</w:t>
            </w:r>
          </w:p>
        </w:tc>
      </w:tr>
      <w:tr w:rsidR="006F494F" w:rsidRPr="00FC08AF" w14:paraId="0EEE6B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9DE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56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E3F9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9FD6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8D8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F10234" w14:textId="77777777" w:rsidR="006F494F" w:rsidRPr="00FC08AF" w:rsidRDefault="006F494F" w:rsidP="003A70BF">
            <w:pPr>
              <w:jc w:val="center"/>
              <w:rPr>
                <w:rFonts w:ascii="Arial" w:hAnsi="Arial" w:cs="Arial"/>
                <w:b/>
                <w:noProof/>
                <w:sz w:val="18"/>
                <w:szCs w:val="18"/>
              </w:rPr>
            </w:pPr>
          </w:p>
        </w:tc>
      </w:tr>
      <w:tr w:rsidR="006F494F" w:rsidRPr="00FC08AF" w14:paraId="5243540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9DA79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44E1D"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56FC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EC6F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3D41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4D22F8" w14:textId="77777777" w:rsidR="006F494F" w:rsidRPr="00FC08AF" w:rsidRDefault="006F494F" w:rsidP="003A70BF">
            <w:pPr>
              <w:jc w:val="center"/>
              <w:rPr>
                <w:b/>
                <w:noProof/>
              </w:rPr>
            </w:pPr>
          </w:p>
        </w:tc>
      </w:tr>
      <w:tr w:rsidR="006F494F" w:rsidRPr="00FC08AF" w14:paraId="7F846E9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FBFC9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1526F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1692FAFC" w14:textId="77777777" w:rsidR="00DA1DFA" w:rsidRPr="00FC08AF" w:rsidRDefault="00DA1DFA" w:rsidP="00DA1DFA">
      <w:pPr>
        <w:rPr>
          <w:noProof/>
          <w:lang w:eastAsia="ko-KR"/>
        </w:rPr>
      </w:pPr>
      <w:bookmarkStart w:id="1708" w:name="_Toc4578700"/>
      <w:bookmarkStart w:id="1709" w:name="_Toc27728389"/>
    </w:p>
    <w:p w14:paraId="1FB35982" w14:textId="77777777" w:rsidR="006F494F" w:rsidRPr="00FC08AF" w:rsidRDefault="006F494F" w:rsidP="006F494F">
      <w:pPr>
        <w:pStyle w:val="Heading3"/>
        <w:rPr>
          <w:noProof/>
        </w:rPr>
      </w:pPr>
      <w:bookmarkStart w:id="1710" w:name="_Toc176353711"/>
      <w:r w:rsidRPr="00FC08AF">
        <w:rPr>
          <w:noProof/>
        </w:rPr>
        <w:t>10.2.78</w:t>
      </w:r>
      <w:r w:rsidRPr="00FC08AF">
        <w:rPr>
          <w:noProof/>
        </w:rPr>
        <w:tab/>
        <w:t>/</w:t>
      </w:r>
      <w:r w:rsidRPr="00FC08AF">
        <w:rPr>
          <w:i/>
          <w:iCs/>
          <w:noProof/>
        </w:rPr>
        <w:t>&lt;x&gt;</w:t>
      </w:r>
      <w:r w:rsidRPr="00FC08AF">
        <w:rPr>
          <w:noProof/>
        </w:rPr>
        <w:t>/&lt;x&gt;/OnNetwork/ConversationManagement/</w:t>
      </w:r>
      <w:r w:rsidR="00C65F51" w:rsidRPr="00FC08AF">
        <w:rPr>
          <w:noProof/>
        </w:rPr>
        <w:br/>
      </w:r>
      <w:r w:rsidRPr="00FC08AF">
        <w:rPr>
          <w:noProof/>
        </w:rPr>
        <w:t>GroupHangTime/&lt;x&gt;/Entry/HangTime</w:t>
      </w:r>
      <w:bookmarkEnd w:id="1708"/>
      <w:bookmarkEnd w:id="1709"/>
      <w:bookmarkEnd w:id="1710"/>
    </w:p>
    <w:p w14:paraId="3E7DA06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.2.78.1: /</w:t>
      </w:r>
      <w:r w:rsidRPr="00FC08AF">
        <w:rPr>
          <w:i/>
          <w:iCs/>
          <w:noProof/>
        </w:rPr>
        <w:t>&lt;x&gt;</w:t>
      </w:r>
      <w:r w:rsidRPr="00FC08AF">
        <w:rPr>
          <w:noProof/>
        </w:rPr>
        <w:t>/</w:t>
      </w:r>
      <w:r w:rsidRPr="00FC08AF">
        <w:rPr>
          <w:noProof/>
          <w:lang w:eastAsia="ko-KR"/>
        </w:rPr>
        <w:t>&lt;x&gt;</w:t>
      </w:r>
      <w:r w:rsidRPr="00FC08AF">
        <w:rPr>
          <w:noProof/>
        </w:rPr>
        <w:t>/OnNetwork/ConversationManagement/GroupHangTime/&lt;x&gt;/Entry/HangTime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341455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7F5087" w14:textId="77777777" w:rsidR="006F494F" w:rsidRPr="00FC08AF" w:rsidRDefault="006F494F" w:rsidP="003A70BF">
            <w:pPr>
              <w:rPr>
                <w:rFonts w:ascii="Arial" w:hAnsi="Arial" w:cs="Arial"/>
                <w:noProof/>
                <w:sz w:val="18"/>
                <w:szCs w:val="18"/>
              </w:rPr>
            </w:pPr>
            <w:r w:rsidRPr="00FC08AF">
              <w:rPr>
                <w:noProof/>
              </w:rPr>
              <w:t>&lt;x&gt;/OnNetwork/ConversationManagement/GroupHangTime/&lt;x&gt;/Entry/HangTime</w:t>
            </w:r>
          </w:p>
        </w:tc>
      </w:tr>
      <w:tr w:rsidR="006F494F" w:rsidRPr="00FC08AF" w14:paraId="612D6D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0D6BC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C76F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D2BCF"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69FF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43CB9"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AA4533" w14:textId="77777777" w:rsidR="006F494F" w:rsidRPr="00FC08AF" w:rsidRDefault="006F494F" w:rsidP="003A70BF">
            <w:pPr>
              <w:jc w:val="center"/>
              <w:rPr>
                <w:rFonts w:ascii="Arial" w:hAnsi="Arial" w:cs="Arial"/>
                <w:b/>
                <w:noProof/>
                <w:sz w:val="18"/>
                <w:szCs w:val="18"/>
              </w:rPr>
            </w:pPr>
          </w:p>
        </w:tc>
      </w:tr>
      <w:tr w:rsidR="006F494F" w:rsidRPr="00FC08AF" w14:paraId="2D5CFAB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4550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E60E1"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77D3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A9865"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1B21"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71EA2EC" w14:textId="77777777" w:rsidR="006F494F" w:rsidRPr="00FC08AF" w:rsidRDefault="006F494F" w:rsidP="003A70BF">
            <w:pPr>
              <w:jc w:val="center"/>
              <w:rPr>
                <w:b/>
                <w:noProof/>
              </w:rPr>
            </w:pPr>
          </w:p>
        </w:tc>
      </w:tr>
      <w:tr w:rsidR="006F494F" w:rsidRPr="00FC08AF" w14:paraId="60F6DD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0B4D84"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A9B7A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g</w:t>
            </w:r>
            <w:r w:rsidRPr="00FC08AF">
              <w:rPr>
                <w:rFonts w:cs="Arial"/>
                <w:noProof/>
                <w:szCs w:val="18"/>
              </w:rPr>
              <w:t>roup call hang timer of the MCData group for</w:t>
            </w:r>
            <w:r w:rsidRPr="00FC08AF">
              <w:rPr>
                <w:noProof/>
                <w:lang w:eastAsia="ko-KR"/>
              </w:rPr>
              <w:t xml:space="preserve"> conversation management, for the MCData user.</w:t>
            </w:r>
          </w:p>
        </w:tc>
      </w:tr>
    </w:tbl>
    <w:p w14:paraId="79A1352A" w14:textId="77777777" w:rsidR="00DA1DFA" w:rsidRPr="00FC08AF" w:rsidRDefault="00DA1DFA" w:rsidP="00DA1DFA">
      <w:pPr>
        <w:rPr>
          <w:noProof/>
          <w:lang w:eastAsia="ko-KR"/>
        </w:rPr>
      </w:pPr>
    </w:p>
    <w:p w14:paraId="388177A1"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59D74091"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HangTime </w:t>
      </w:r>
      <w:r w:rsidRPr="00FC08AF">
        <w:rPr>
          <w:noProof/>
        </w:rPr>
        <w:t>is in seconds</w:t>
      </w:r>
      <w:r w:rsidRPr="00FC08AF">
        <w:rPr>
          <w:noProof/>
          <w:lang w:eastAsia="ko-KR"/>
        </w:rPr>
        <w:t>.</w:t>
      </w:r>
    </w:p>
    <w:p w14:paraId="31D4D5CA" w14:textId="77777777" w:rsidR="006F494F" w:rsidRPr="00FC08AF" w:rsidRDefault="006F494F" w:rsidP="006F494F">
      <w:pPr>
        <w:pStyle w:val="Heading3"/>
        <w:rPr>
          <w:noProof/>
          <w:lang w:eastAsia="ko-KR"/>
        </w:rPr>
      </w:pPr>
      <w:bookmarkStart w:id="1711" w:name="_Toc4578701"/>
      <w:bookmarkStart w:id="1712" w:name="_Toc27728390"/>
      <w:bookmarkStart w:id="1713" w:name="_Toc176353712"/>
      <w:r w:rsidRPr="00FC08AF">
        <w:rPr>
          <w:noProof/>
        </w:rPr>
        <w:lastRenderedPageBreak/>
        <w:t>10.2.</w:t>
      </w:r>
      <w:r w:rsidRPr="00FC08AF">
        <w:rPr>
          <w:noProof/>
          <w:lang w:eastAsia="ko-KR"/>
        </w:rPr>
        <w:t>79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w:t>
      </w:r>
      <w:bookmarkEnd w:id="1711"/>
      <w:bookmarkEnd w:id="1712"/>
      <w:bookmarkEnd w:id="1713"/>
    </w:p>
    <w:p w14:paraId="4D1A7B6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79.1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639D5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DE4A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w:t>
            </w:r>
          </w:p>
        </w:tc>
      </w:tr>
      <w:tr w:rsidR="006F494F" w:rsidRPr="00FC08AF" w14:paraId="7770B7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C537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8149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BCBC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D3E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30E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D0D37" w14:textId="77777777" w:rsidR="006F494F" w:rsidRPr="00FC08AF" w:rsidRDefault="006F494F" w:rsidP="003A70BF">
            <w:pPr>
              <w:jc w:val="center"/>
              <w:rPr>
                <w:rFonts w:ascii="Arial" w:hAnsi="Arial" w:cs="Arial"/>
                <w:b/>
                <w:noProof/>
                <w:sz w:val="18"/>
                <w:szCs w:val="18"/>
              </w:rPr>
            </w:pPr>
          </w:p>
        </w:tc>
      </w:tr>
      <w:tr w:rsidR="006F494F" w:rsidRPr="00FC08AF" w14:paraId="2863A9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4D84E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383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91C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8CD6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D5AF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F76828" w14:textId="77777777" w:rsidR="006F494F" w:rsidRPr="00FC08AF" w:rsidRDefault="006F494F" w:rsidP="003A70BF">
            <w:pPr>
              <w:jc w:val="center"/>
              <w:rPr>
                <w:b/>
                <w:noProof/>
              </w:rPr>
            </w:pPr>
          </w:p>
        </w:tc>
      </w:tr>
      <w:tr w:rsidR="006F494F" w:rsidRPr="00FC08AF" w14:paraId="33F9BEC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737E0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64ECB"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delivered disposition configuration</w:t>
            </w:r>
          </w:p>
        </w:tc>
      </w:tr>
    </w:tbl>
    <w:p w14:paraId="0F199E76" w14:textId="77777777" w:rsidR="00DA1DFA" w:rsidRPr="00FC08AF" w:rsidRDefault="00DA1DFA" w:rsidP="00DA1DFA">
      <w:pPr>
        <w:rPr>
          <w:noProof/>
          <w:lang w:eastAsia="ko-KR"/>
        </w:rPr>
      </w:pPr>
      <w:bookmarkStart w:id="1714" w:name="_Toc4578702"/>
      <w:bookmarkStart w:id="1715" w:name="_Toc27728391"/>
    </w:p>
    <w:p w14:paraId="64E0BC21" w14:textId="77777777" w:rsidR="006F494F" w:rsidRPr="00FC08AF" w:rsidRDefault="006F494F" w:rsidP="006F494F">
      <w:pPr>
        <w:pStyle w:val="Heading3"/>
        <w:rPr>
          <w:noProof/>
          <w:lang w:eastAsia="ko-KR"/>
        </w:rPr>
      </w:pPr>
      <w:bookmarkStart w:id="1716" w:name="_Toc176353713"/>
      <w:r w:rsidRPr="00FC08AF">
        <w:rPr>
          <w:noProof/>
        </w:rPr>
        <w:t>10.2.</w:t>
      </w:r>
      <w:r w:rsidRPr="00FC08AF">
        <w:rPr>
          <w:noProof/>
          <w:lang w:eastAsia="ko-KR"/>
        </w:rPr>
        <w:t>80</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DeliveredDisposition/&lt;x&gt;</w:t>
      </w:r>
      <w:bookmarkEnd w:id="1714"/>
      <w:bookmarkEnd w:id="1715"/>
      <w:bookmarkEnd w:id="1716"/>
    </w:p>
    <w:p w14:paraId="1C9E1EB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2.80.1: /</w:t>
      </w:r>
      <w:r w:rsidRPr="00FC08AF">
        <w:rPr>
          <w:i/>
          <w:iCs/>
          <w:noProof/>
        </w:rPr>
        <w:t>&lt;x&gt;</w:t>
      </w:r>
      <w:r w:rsidRPr="00FC08AF">
        <w:rPr>
          <w:noProof/>
        </w:rPr>
        <w:t>/</w:t>
      </w:r>
      <w:r w:rsidRPr="00FC08AF">
        <w:rPr>
          <w:noProof/>
          <w:lang w:eastAsia="ko-KR"/>
        </w:rPr>
        <w:t>&lt;x&gt;</w:t>
      </w:r>
      <w:r w:rsidRPr="00FC08AF">
        <w:rPr>
          <w:noProof/>
        </w:rPr>
        <w:t>/OnNetwork/ConversationManagement/DeliveredDisposition/&lt;x&gt;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206D4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0D65C9" w14:textId="77777777" w:rsidR="006F494F" w:rsidRPr="00FC08AF" w:rsidRDefault="006F494F" w:rsidP="003A70BF">
            <w:pPr>
              <w:rPr>
                <w:rFonts w:ascii="Arial" w:hAnsi="Arial" w:cs="Arial"/>
                <w:noProof/>
                <w:sz w:val="18"/>
                <w:szCs w:val="18"/>
              </w:rPr>
            </w:pPr>
            <w:r w:rsidRPr="00FC08AF">
              <w:rPr>
                <w:noProof/>
              </w:rPr>
              <w:t>&lt;x&gt;/OnNetwork/ConversationManagement/DeliveredDisposition/&lt;x&gt;</w:t>
            </w:r>
          </w:p>
        </w:tc>
      </w:tr>
      <w:tr w:rsidR="006F494F" w:rsidRPr="00FC08AF" w14:paraId="5933C6B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A257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549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6298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4FA5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58A3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1538E0" w14:textId="77777777" w:rsidR="006F494F" w:rsidRPr="00FC08AF" w:rsidRDefault="006F494F" w:rsidP="003A70BF">
            <w:pPr>
              <w:jc w:val="center"/>
              <w:rPr>
                <w:rFonts w:ascii="Arial" w:hAnsi="Arial" w:cs="Arial"/>
                <w:b/>
                <w:noProof/>
                <w:sz w:val="18"/>
                <w:szCs w:val="18"/>
              </w:rPr>
            </w:pPr>
          </w:p>
        </w:tc>
      </w:tr>
      <w:tr w:rsidR="006F494F" w:rsidRPr="00FC08AF" w14:paraId="56CDE94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C009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EDEE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ABD35"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959F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C5B8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00FE0" w14:textId="77777777" w:rsidR="006F494F" w:rsidRPr="00FC08AF" w:rsidRDefault="006F494F" w:rsidP="003A70BF">
            <w:pPr>
              <w:jc w:val="center"/>
              <w:rPr>
                <w:b/>
                <w:noProof/>
              </w:rPr>
            </w:pPr>
          </w:p>
        </w:tc>
      </w:tr>
      <w:tr w:rsidR="006F494F" w:rsidRPr="00FC08AF" w14:paraId="0140E8B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7C228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4D8E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delivered disposition configurations.</w:t>
            </w:r>
          </w:p>
        </w:tc>
      </w:tr>
    </w:tbl>
    <w:p w14:paraId="322B5D36" w14:textId="77777777" w:rsidR="00DA1DFA" w:rsidRPr="00FC08AF" w:rsidRDefault="00DA1DFA" w:rsidP="00DA1DFA">
      <w:pPr>
        <w:rPr>
          <w:noProof/>
          <w:lang w:eastAsia="ko-KR"/>
        </w:rPr>
      </w:pPr>
      <w:bookmarkStart w:id="1717" w:name="_Toc4578703"/>
      <w:bookmarkStart w:id="1718" w:name="_Toc27728392"/>
    </w:p>
    <w:p w14:paraId="44A3C014" w14:textId="77777777" w:rsidR="006F494F" w:rsidRPr="00FC08AF" w:rsidRDefault="006F494F" w:rsidP="006F494F">
      <w:pPr>
        <w:pStyle w:val="Heading3"/>
        <w:rPr>
          <w:noProof/>
          <w:lang w:eastAsia="ko-KR"/>
        </w:rPr>
      </w:pPr>
      <w:bookmarkStart w:id="1719" w:name="_Toc176353714"/>
      <w:r w:rsidRPr="00FC08AF">
        <w:rPr>
          <w:noProof/>
          <w:lang w:eastAsia="ko-KR"/>
        </w:rPr>
        <w:t>10.</w:t>
      </w:r>
      <w:r w:rsidRPr="00FC08AF">
        <w:rPr>
          <w:noProof/>
        </w:rPr>
        <w:t>2.81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w:t>
      </w:r>
      <w:bookmarkEnd w:id="1717"/>
      <w:bookmarkEnd w:id="1718"/>
      <w:bookmarkEnd w:id="1719"/>
    </w:p>
    <w:p w14:paraId="590C8DF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2.81.1: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80FB53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AF95B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w:t>
            </w:r>
          </w:p>
        </w:tc>
      </w:tr>
      <w:tr w:rsidR="006F494F" w:rsidRPr="00FC08AF" w14:paraId="15654C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A8FFF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0648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E232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7764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10C8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79B017" w14:textId="77777777" w:rsidR="006F494F" w:rsidRPr="00FC08AF" w:rsidRDefault="006F494F" w:rsidP="003A70BF">
            <w:pPr>
              <w:jc w:val="center"/>
              <w:rPr>
                <w:rFonts w:ascii="Arial" w:hAnsi="Arial" w:cs="Arial"/>
                <w:b/>
                <w:noProof/>
                <w:sz w:val="18"/>
                <w:szCs w:val="18"/>
              </w:rPr>
            </w:pPr>
          </w:p>
        </w:tc>
      </w:tr>
      <w:tr w:rsidR="006F494F" w:rsidRPr="00FC08AF" w14:paraId="5F2ACCB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5BFA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5E64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0C4C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F7F6"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A60E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42ACC" w14:textId="77777777" w:rsidR="006F494F" w:rsidRPr="00FC08AF" w:rsidRDefault="006F494F" w:rsidP="003A70BF">
            <w:pPr>
              <w:jc w:val="center"/>
              <w:rPr>
                <w:b/>
                <w:noProof/>
              </w:rPr>
            </w:pPr>
          </w:p>
        </w:tc>
      </w:tr>
      <w:tr w:rsidR="006F494F" w:rsidRPr="00FC08AF" w14:paraId="754310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FD7FF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22487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delivered disposition configuration associated with the MCData user,</w:t>
            </w:r>
            <w:r w:rsidRPr="00FC08AF">
              <w:rPr>
                <w:noProof/>
              </w:rPr>
              <w:t xml:space="preserve"> </w:t>
            </w:r>
            <w:r w:rsidRPr="00FC08AF">
              <w:rPr>
                <w:noProof/>
                <w:lang w:eastAsia="ko-KR"/>
              </w:rPr>
              <w:t>indicating an MCData ID of an MCData user who is to be sent a message delivered disposition notification in addition to the message sender</w:t>
            </w:r>
            <w:r w:rsidR="0045576A" w:rsidRPr="00FC08AF">
              <w:rPr>
                <w:noProof/>
                <w:lang w:eastAsia="ko-KR"/>
              </w:rPr>
              <w:t>.</w:t>
            </w:r>
          </w:p>
        </w:tc>
      </w:tr>
    </w:tbl>
    <w:p w14:paraId="28DB7C26" w14:textId="77777777" w:rsidR="00DA1DFA" w:rsidRPr="00FC08AF" w:rsidRDefault="00DA1DFA" w:rsidP="00DA1DFA">
      <w:pPr>
        <w:rPr>
          <w:noProof/>
          <w:lang w:eastAsia="ko-KR"/>
        </w:rPr>
      </w:pPr>
      <w:bookmarkStart w:id="1720" w:name="_Toc4578704"/>
      <w:bookmarkStart w:id="1721" w:name="_Toc27728393"/>
    </w:p>
    <w:p w14:paraId="07368C42" w14:textId="77777777" w:rsidR="006F494F" w:rsidRPr="00FC08AF" w:rsidRDefault="006F494F" w:rsidP="006F494F">
      <w:pPr>
        <w:pStyle w:val="Heading3"/>
        <w:rPr>
          <w:noProof/>
          <w:lang w:eastAsia="ko-KR"/>
        </w:rPr>
      </w:pPr>
      <w:bookmarkStart w:id="1722" w:name="_Toc176353715"/>
      <w:r w:rsidRPr="00FC08AF">
        <w:rPr>
          <w:noProof/>
        </w:rPr>
        <w:t>10.2.</w:t>
      </w:r>
      <w:r w:rsidRPr="00FC08AF">
        <w:rPr>
          <w:noProof/>
          <w:lang w:eastAsia="ko-KR"/>
        </w:rPr>
        <w:t>82</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DeliveredDisposition/&lt;x&gt;/Entry/MCDataID</w:t>
      </w:r>
      <w:bookmarkEnd w:id="1720"/>
      <w:bookmarkEnd w:id="1721"/>
      <w:bookmarkEnd w:id="1722"/>
    </w:p>
    <w:p w14:paraId="52AF7A4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82.1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4667B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F28F0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Network/ConversationManagement/DeliveredDisposition/&lt;x&gt;/Entry/MCDataID</w:t>
            </w:r>
          </w:p>
        </w:tc>
      </w:tr>
      <w:tr w:rsidR="006F494F" w:rsidRPr="00FC08AF" w14:paraId="5A77237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99F5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1CAF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4CFE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7DCA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7E9E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25F00E" w14:textId="77777777" w:rsidR="006F494F" w:rsidRPr="00FC08AF" w:rsidRDefault="006F494F" w:rsidP="003A70BF">
            <w:pPr>
              <w:jc w:val="center"/>
              <w:rPr>
                <w:rFonts w:ascii="Arial" w:hAnsi="Arial" w:cs="Arial"/>
                <w:b/>
                <w:noProof/>
                <w:sz w:val="18"/>
                <w:szCs w:val="18"/>
              </w:rPr>
            </w:pPr>
          </w:p>
        </w:tc>
      </w:tr>
      <w:tr w:rsidR="006F494F" w:rsidRPr="00FC08AF" w14:paraId="026AE8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97CED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7D73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743A6"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B10C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F2AC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884279" w14:textId="77777777" w:rsidR="006F494F" w:rsidRPr="00FC08AF" w:rsidRDefault="006F494F" w:rsidP="003A70BF">
            <w:pPr>
              <w:jc w:val="center"/>
              <w:rPr>
                <w:b/>
                <w:noProof/>
              </w:rPr>
            </w:pPr>
          </w:p>
        </w:tc>
      </w:tr>
      <w:tr w:rsidR="006F494F" w:rsidRPr="00FC08AF" w14:paraId="7C9686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5F0A7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2098E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w:t>
            </w:r>
            <w:r w:rsidRPr="00FC08AF">
              <w:rPr>
                <w:rFonts w:eastAsia="SimSun"/>
                <w:noProof/>
                <w:lang w:eastAsia="zh-CN"/>
              </w:rPr>
              <w:t>ID</w:t>
            </w:r>
            <w:r w:rsidRPr="00FC08AF">
              <w:rPr>
                <w:noProof/>
                <w:lang w:eastAsia="ko-KR"/>
              </w:rPr>
              <w:t xml:space="preserve"> for the on-network MCData user.</w:t>
            </w:r>
          </w:p>
        </w:tc>
      </w:tr>
    </w:tbl>
    <w:p w14:paraId="35A33F0E" w14:textId="77777777" w:rsidR="00DA1DFA" w:rsidRPr="00FC08AF" w:rsidRDefault="00DA1DFA" w:rsidP="00DA1DFA">
      <w:pPr>
        <w:rPr>
          <w:noProof/>
          <w:lang w:eastAsia="ko-KR"/>
        </w:rPr>
      </w:pPr>
    </w:p>
    <w:p w14:paraId="52B6CB22"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99BC964" w14:textId="77777777" w:rsidR="006F494F" w:rsidRPr="00FC08AF" w:rsidRDefault="006F494F" w:rsidP="006F494F">
      <w:pPr>
        <w:pStyle w:val="Heading3"/>
        <w:rPr>
          <w:noProof/>
          <w:lang w:eastAsia="ko-KR"/>
        </w:rPr>
      </w:pPr>
      <w:bookmarkStart w:id="1723" w:name="_Toc4578705"/>
      <w:bookmarkStart w:id="1724" w:name="_Toc27728394"/>
      <w:bookmarkStart w:id="1725" w:name="_Toc176353716"/>
      <w:r w:rsidRPr="00FC08AF">
        <w:rPr>
          <w:noProof/>
        </w:rPr>
        <w:lastRenderedPageBreak/>
        <w:t>10.2.</w:t>
      </w:r>
      <w:r w:rsidRPr="00FC08AF">
        <w:rPr>
          <w:noProof/>
          <w:lang w:eastAsia="ko-KR"/>
        </w:rPr>
        <w:t>83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DeliveredDisposition/&lt;x&gt;/Entry/DisplayName</w:t>
      </w:r>
      <w:bookmarkEnd w:id="1723"/>
      <w:bookmarkEnd w:id="1724"/>
      <w:bookmarkEnd w:id="1725"/>
    </w:p>
    <w:p w14:paraId="7889ECB2"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83.1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9522B0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4A7407"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Network/ConversationManagement/DeliveredDisposition/&lt;x&gt;/Entry/DisplayName</w:t>
            </w:r>
          </w:p>
        </w:tc>
      </w:tr>
      <w:tr w:rsidR="006F494F" w:rsidRPr="00FC08AF" w14:paraId="0891C7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4A6AE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3662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297E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B039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57CF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86EF29" w14:textId="77777777" w:rsidR="006F494F" w:rsidRPr="00FC08AF" w:rsidRDefault="006F494F" w:rsidP="003A70BF">
            <w:pPr>
              <w:jc w:val="center"/>
              <w:rPr>
                <w:rFonts w:ascii="Arial" w:hAnsi="Arial" w:cs="Arial"/>
                <w:b/>
                <w:noProof/>
                <w:sz w:val="18"/>
                <w:szCs w:val="18"/>
              </w:rPr>
            </w:pPr>
          </w:p>
        </w:tc>
      </w:tr>
      <w:tr w:rsidR="006F494F" w:rsidRPr="00FC08AF" w14:paraId="102CA2F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F5BE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5D5C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829B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4F7E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7D34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D03922" w14:textId="77777777" w:rsidR="006F494F" w:rsidRPr="00FC08AF" w:rsidRDefault="006F494F" w:rsidP="003A70BF">
            <w:pPr>
              <w:jc w:val="center"/>
              <w:rPr>
                <w:b/>
                <w:noProof/>
              </w:rPr>
            </w:pPr>
          </w:p>
        </w:tc>
      </w:tr>
      <w:tr w:rsidR="006F494F" w:rsidRPr="00FC08AF" w14:paraId="6A5C3C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75DBB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7AD579"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6F7E6809" w14:textId="77777777" w:rsidR="00DA1DFA" w:rsidRPr="00FC08AF" w:rsidRDefault="00DA1DFA" w:rsidP="00DA1DFA">
      <w:pPr>
        <w:rPr>
          <w:noProof/>
          <w:lang w:eastAsia="ko-KR"/>
        </w:rPr>
      </w:pPr>
      <w:bookmarkStart w:id="1726" w:name="_Toc4578706"/>
      <w:bookmarkStart w:id="1727" w:name="_Toc27728395"/>
    </w:p>
    <w:p w14:paraId="5F6A169B" w14:textId="77777777" w:rsidR="006F494F" w:rsidRPr="00FC08AF" w:rsidRDefault="006F494F" w:rsidP="006F494F">
      <w:pPr>
        <w:pStyle w:val="Heading3"/>
        <w:rPr>
          <w:noProof/>
          <w:lang w:eastAsia="ko-KR"/>
        </w:rPr>
      </w:pPr>
      <w:bookmarkStart w:id="1728" w:name="_Toc176353717"/>
      <w:r w:rsidRPr="00FC08AF">
        <w:rPr>
          <w:noProof/>
        </w:rPr>
        <w:t>10.2.</w:t>
      </w:r>
      <w:r w:rsidRPr="00FC08AF">
        <w:rPr>
          <w:noProof/>
          <w:lang w:eastAsia="ko-KR"/>
        </w:rPr>
        <w:t>84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Network/ConversationManagement/ReadDisposition</w:t>
      </w:r>
      <w:bookmarkEnd w:id="1726"/>
      <w:bookmarkEnd w:id="1727"/>
      <w:bookmarkEnd w:id="1728"/>
    </w:p>
    <w:p w14:paraId="03F2238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74D1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9EF7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w:t>
            </w:r>
          </w:p>
        </w:tc>
      </w:tr>
      <w:tr w:rsidR="006F494F" w:rsidRPr="00FC08AF" w14:paraId="2A7FDB2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FF57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8773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1B65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E21F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AF20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64C253" w14:textId="77777777" w:rsidR="006F494F" w:rsidRPr="00FC08AF" w:rsidRDefault="006F494F" w:rsidP="003A70BF">
            <w:pPr>
              <w:jc w:val="center"/>
              <w:rPr>
                <w:rFonts w:ascii="Arial" w:hAnsi="Arial" w:cs="Arial"/>
                <w:b/>
                <w:noProof/>
                <w:sz w:val="18"/>
                <w:szCs w:val="18"/>
              </w:rPr>
            </w:pPr>
          </w:p>
        </w:tc>
      </w:tr>
      <w:tr w:rsidR="006F494F" w:rsidRPr="00FC08AF" w14:paraId="28F9532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8610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4A4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1152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55C1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A15C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B14038" w14:textId="77777777" w:rsidR="006F494F" w:rsidRPr="00FC08AF" w:rsidRDefault="006F494F" w:rsidP="003A70BF">
            <w:pPr>
              <w:jc w:val="center"/>
              <w:rPr>
                <w:b/>
                <w:noProof/>
              </w:rPr>
            </w:pPr>
          </w:p>
        </w:tc>
      </w:tr>
      <w:tr w:rsidR="006F494F" w:rsidRPr="00FC08AF" w14:paraId="5D42963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F8ACF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0E58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read disposition configuration</w:t>
            </w:r>
          </w:p>
        </w:tc>
      </w:tr>
    </w:tbl>
    <w:p w14:paraId="5E893623" w14:textId="77777777" w:rsidR="00DA1DFA" w:rsidRPr="00FC08AF" w:rsidRDefault="00DA1DFA" w:rsidP="00DA1DFA">
      <w:pPr>
        <w:rPr>
          <w:noProof/>
          <w:lang w:eastAsia="ko-KR"/>
        </w:rPr>
      </w:pPr>
      <w:bookmarkStart w:id="1729" w:name="_Toc4578707"/>
      <w:bookmarkStart w:id="1730" w:name="_Toc27728396"/>
    </w:p>
    <w:p w14:paraId="50EEC71D" w14:textId="77777777" w:rsidR="006F494F" w:rsidRPr="00FC08AF" w:rsidRDefault="006F494F" w:rsidP="006F494F">
      <w:pPr>
        <w:pStyle w:val="Heading3"/>
        <w:rPr>
          <w:noProof/>
          <w:lang w:eastAsia="ko-KR"/>
        </w:rPr>
      </w:pPr>
      <w:bookmarkStart w:id="1731" w:name="_Toc176353718"/>
      <w:r w:rsidRPr="00FC08AF">
        <w:rPr>
          <w:noProof/>
        </w:rPr>
        <w:t>10.2.</w:t>
      </w:r>
      <w:r w:rsidRPr="00FC08AF">
        <w:rPr>
          <w:noProof/>
          <w:lang w:eastAsia="ko-KR"/>
        </w:rPr>
        <w:t>85</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ReadDisposition/&lt;x&gt;</w:t>
      </w:r>
      <w:bookmarkEnd w:id="1729"/>
      <w:bookmarkEnd w:id="1730"/>
      <w:bookmarkEnd w:id="1731"/>
    </w:p>
    <w:p w14:paraId="73597AA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2.85.1: /</w:t>
      </w:r>
      <w:r w:rsidRPr="00FC08AF">
        <w:rPr>
          <w:i/>
          <w:iCs/>
          <w:noProof/>
        </w:rPr>
        <w:t>&lt;x&gt;</w:t>
      </w:r>
      <w:r w:rsidRPr="00FC08AF">
        <w:rPr>
          <w:noProof/>
        </w:rPr>
        <w:t>/</w:t>
      </w:r>
      <w:r w:rsidRPr="00FC08AF">
        <w:rPr>
          <w:noProof/>
          <w:lang w:eastAsia="ko-KR"/>
        </w:rPr>
        <w:t>&lt;x&gt;</w:t>
      </w:r>
      <w:r w:rsidRPr="00FC08AF">
        <w:rPr>
          <w:noProof/>
        </w:rPr>
        <w:t>/OnNetwork/ConversationManagement/ReadDisposition/&lt;x&gt;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160F9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C42234" w14:textId="77777777" w:rsidR="006F494F" w:rsidRPr="00FC08AF" w:rsidRDefault="006F494F" w:rsidP="003A70BF">
            <w:pPr>
              <w:rPr>
                <w:rFonts w:ascii="Arial" w:hAnsi="Arial" w:cs="Arial"/>
                <w:noProof/>
                <w:sz w:val="18"/>
                <w:szCs w:val="18"/>
              </w:rPr>
            </w:pPr>
            <w:r w:rsidRPr="00FC08AF">
              <w:rPr>
                <w:noProof/>
              </w:rPr>
              <w:t>&lt;x&gt;/OnNetwork/ConversationManagement/ReadDisposition/&lt;x&gt;</w:t>
            </w:r>
          </w:p>
        </w:tc>
      </w:tr>
      <w:tr w:rsidR="006F494F" w:rsidRPr="00FC08AF" w14:paraId="7998254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A26E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3D49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BEA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4EFC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4AD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4CD63" w14:textId="77777777" w:rsidR="006F494F" w:rsidRPr="00FC08AF" w:rsidRDefault="006F494F" w:rsidP="003A70BF">
            <w:pPr>
              <w:jc w:val="center"/>
              <w:rPr>
                <w:rFonts w:ascii="Arial" w:hAnsi="Arial" w:cs="Arial"/>
                <w:b/>
                <w:noProof/>
                <w:sz w:val="18"/>
                <w:szCs w:val="18"/>
              </w:rPr>
            </w:pPr>
          </w:p>
        </w:tc>
      </w:tr>
      <w:tr w:rsidR="006F494F" w:rsidRPr="00FC08AF" w14:paraId="748930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DB2A0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907F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3875E"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CE58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F729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2B19CA" w14:textId="77777777" w:rsidR="006F494F" w:rsidRPr="00FC08AF" w:rsidRDefault="006F494F" w:rsidP="003A70BF">
            <w:pPr>
              <w:jc w:val="center"/>
              <w:rPr>
                <w:b/>
                <w:noProof/>
              </w:rPr>
            </w:pPr>
          </w:p>
        </w:tc>
      </w:tr>
      <w:tr w:rsidR="006F494F" w:rsidRPr="00FC08AF" w14:paraId="630A4EA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1866B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295E1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read disposition configurations.</w:t>
            </w:r>
          </w:p>
        </w:tc>
      </w:tr>
    </w:tbl>
    <w:p w14:paraId="1D78110C" w14:textId="77777777" w:rsidR="00DA1DFA" w:rsidRPr="00FC08AF" w:rsidRDefault="00DA1DFA" w:rsidP="00DA1DFA">
      <w:pPr>
        <w:rPr>
          <w:noProof/>
          <w:lang w:eastAsia="ko-KR"/>
        </w:rPr>
      </w:pPr>
      <w:bookmarkStart w:id="1732" w:name="_Toc4578708"/>
      <w:bookmarkStart w:id="1733" w:name="_Toc27728397"/>
    </w:p>
    <w:p w14:paraId="2232AB90" w14:textId="77777777" w:rsidR="006F494F" w:rsidRPr="00FC08AF" w:rsidRDefault="006F494F" w:rsidP="006F494F">
      <w:pPr>
        <w:pStyle w:val="Heading3"/>
        <w:rPr>
          <w:noProof/>
          <w:lang w:eastAsia="ko-KR"/>
        </w:rPr>
      </w:pPr>
      <w:bookmarkStart w:id="1734" w:name="_Toc176353719"/>
      <w:r w:rsidRPr="00FC08AF">
        <w:rPr>
          <w:noProof/>
          <w:lang w:eastAsia="ko-KR"/>
        </w:rPr>
        <w:t>10.</w:t>
      </w:r>
      <w:r w:rsidRPr="00FC08AF">
        <w:rPr>
          <w:noProof/>
        </w:rPr>
        <w:t>2.86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ReadDisposition/&lt;x&gt;/Entry</w:t>
      </w:r>
      <w:bookmarkEnd w:id="1732"/>
      <w:bookmarkEnd w:id="1733"/>
      <w:bookmarkEnd w:id="1734"/>
    </w:p>
    <w:p w14:paraId="0CEC819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2.86.1: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C8278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3536C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w:t>
            </w:r>
          </w:p>
        </w:tc>
      </w:tr>
      <w:tr w:rsidR="006F494F" w:rsidRPr="00FC08AF" w14:paraId="7C2275D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4F362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CADB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1068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E94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8C47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953516" w14:textId="77777777" w:rsidR="006F494F" w:rsidRPr="00FC08AF" w:rsidRDefault="006F494F" w:rsidP="003A70BF">
            <w:pPr>
              <w:jc w:val="center"/>
              <w:rPr>
                <w:rFonts w:ascii="Arial" w:hAnsi="Arial" w:cs="Arial"/>
                <w:b/>
                <w:noProof/>
                <w:sz w:val="18"/>
                <w:szCs w:val="18"/>
              </w:rPr>
            </w:pPr>
          </w:p>
        </w:tc>
      </w:tr>
      <w:tr w:rsidR="006F494F" w:rsidRPr="00FC08AF" w14:paraId="3794CC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10D91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5CCA2"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24F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DECF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8C19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0742A7" w14:textId="77777777" w:rsidR="006F494F" w:rsidRPr="00FC08AF" w:rsidRDefault="006F494F" w:rsidP="003A70BF">
            <w:pPr>
              <w:jc w:val="center"/>
              <w:rPr>
                <w:b/>
                <w:noProof/>
              </w:rPr>
            </w:pPr>
          </w:p>
        </w:tc>
      </w:tr>
      <w:tr w:rsidR="006F494F" w:rsidRPr="00FC08AF" w14:paraId="6EB4E93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6797B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4ABF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read disposition configuration associated with the MCData user,</w:t>
            </w:r>
            <w:r w:rsidRPr="00FC08AF">
              <w:rPr>
                <w:noProof/>
              </w:rPr>
              <w:t xml:space="preserve"> </w:t>
            </w:r>
            <w:r w:rsidRPr="00FC08AF">
              <w:rPr>
                <w:noProof/>
                <w:lang w:eastAsia="ko-KR"/>
              </w:rPr>
              <w:t>indicating an MCData ID of an MCData user who is to be sent a message read disposition notification in addition to the message sender</w:t>
            </w:r>
            <w:r w:rsidR="0045576A" w:rsidRPr="00FC08AF">
              <w:rPr>
                <w:noProof/>
                <w:lang w:eastAsia="ko-KR"/>
              </w:rPr>
              <w:t>.</w:t>
            </w:r>
          </w:p>
        </w:tc>
      </w:tr>
    </w:tbl>
    <w:p w14:paraId="2D6379FC" w14:textId="77777777" w:rsidR="00DA1DFA" w:rsidRPr="00FC08AF" w:rsidRDefault="00DA1DFA" w:rsidP="00DA1DFA">
      <w:pPr>
        <w:rPr>
          <w:noProof/>
          <w:lang w:eastAsia="ko-KR"/>
        </w:rPr>
      </w:pPr>
      <w:bookmarkStart w:id="1735" w:name="_Toc4578709"/>
      <w:bookmarkStart w:id="1736" w:name="_Toc27728398"/>
    </w:p>
    <w:p w14:paraId="5C4B8965" w14:textId="77777777" w:rsidR="006F494F" w:rsidRPr="00FC08AF" w:rsidRDefault="006F494F" w:rsidP="006F494F">
      <w:pPr>
        <w:pStyle w:val="Heading3"/>
        <w:rPr>
          <w:noProof/>
          <w:lang w:eastAsia="ko-KR"/>
        </w:rPr>
      </w:pPr>
      <w:bookmarkStart w:id="1737" w:name="_Toc176353720"/>
      <w:r w:rsidRPr="00FC08AF">
        <w:rPr>
          <w:noProof/>
        </w:rPr>
        <w:lastRenderedPageBreak/>
        <w:t>10.2.</w:t>
      </w:r>
      <w:r w:rsidRPr="00FC08AF">
        <w:rPr>
          <w:noProof/>
          <w:lang w:eastAsia="ko-KR"/>
        </w:rPr>
        <w:t>87</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ReadDisposition/&lt;x&gt;/Entry/MCDataID</w:t>
      </w:r>
      <w:bookmarkEnd w:id="1735"/>
      <w:bookmarkEnd w:id="1736"/>
      <w:bookmarkEnd w:id="1737"/>
    </w:p>
    <w:p w14:paraId="58E2C12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DD7D7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18F0BA"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Network/ConversationManagement/ReadDisposition/&lt;x&gt;/Entry/MCDataID</w:t>
            </w:r>
          </w:p>
        </w:tc>
      </w:tr>
      <w:tr w:rsidR="006F494F" w:rsidRPr="00FC08AF" w14:paraId="73C821E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67B23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DD1F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C914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D17A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1009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C1618C" w14:textId="77777777" w:rsidR="006F494F" w:rsidRPr="00FC08AF" w:rsidRDefault="006F494F" w:rsidP="003A70BF">
            <w:pPr>
              <w:jc w:val="center"/>
              <w:rPr>
                <w:rFonts w:ascii="Arial" w:hAnsi="Arial" w:cs="Arial"/>
                <w:b/>
                <w:noProof/>
                <w:sz w:val="18"/>
                <w:szCs w:val="18"/>
              </w:rPr>
            </w:pPr>
          </w:p>
        </w:tc>
      </w:tr>
      <w:tr w:rsidR="006F494F" w:rsidRPr="00FC08AF" w14:paraId="3404C88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C8B5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4D1B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F61A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238A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3671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466E5E" w14:textId="77777777" w:rsidR="006F494F" w:rsidRPr="00FC08AF" w:rsidRDefault="006F494F" w:rsidP="003A70BF">
            <w:pPr>
              <w:jc w:val="center"/>
              <w:rPr>
                <w:b/>
                <w:noProof/>
              </w:rPr>
            </w:pPr>
          </w:p>
        </w:tc>
      </w:tr>
      <w:tr w:rsidR="006F494F" w:rsidRPr="00FC08AF" w14:paraId="095341D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8E3F6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235A7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w:t>
            </w:r>
            <w:r w:rsidRPr="00FC08AF">
              <w:rPr>
                <w:rFonts w:eastAsia="SimSun"/>
                <w:noProof/>
                <w:lang w:eastAsia="zh-CN"/>
              </w:rPr>
              <w:t>ID</w:t>
            </w:r>
            <w:r w:rsidRPr="00FC08AF">
              <w:rPr>
                <w:noProof/>
                <w:lang w:eastAsia="ko-KR"/>
              </w:rPr>
              <w:t xml:space="preserve"> for the on-network MCData user.</w:t>
            </w:r>
          </w:p>
        </w:tc>
      </w:tr>
    </w:tbl>
    <w:p w14:paraId="5A123D3B" w14:textId="77777777" w:rsidR="00DA1DFA" w:rsidRPr="00FC08AF" w:rsidRDefault="00DA1DFA" w:rsidP="00DA1DFA">
      <w:pPr>
        <w:rPr>
          <w:noProof/>
          <w:lang w:eastAsia="ko-KR"/>
        </w:rPr>
      </w:pPr>
    </w:p>
    <w:p w14:paraId="08C3F60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0C11140" w14:textId="77777777" w:rsidR="006F494F" w:rsidRPr="00FC08AF" w:rsidRDefault="006F494F" w:rsidP="006F494F">
      <w:pPr>
        <w:pStyle w:val="Heading3"/>
        <w:rPr>
          <w:noProof/>
          <w:lang w:eastAsia="ko-KR"/>
        </w:rPr>
      </w:pPr>
      <w:bookmarkStart w:id="1738" w:name="_Toc4578710"/>
      <w:bookmarkStart w:id="1739" w:name="_Toc27728399"/>
      <w:bookmarkStart w:id="1740" w:name="_Toc176353721"/>
      <w:r w:rsidRPr="00FC08AF">
        <w:rPr>
          <w:noProof/>
        </w:rPr>
        <w:t>10.2.</w:t>
      </w:r>
      <w:r w:rsidRPr="00FC08AF">
        <w:rPr>
          <w:noProof/>
          <w:lang w:eastAsia="ko-KR"/>
        </w:rPr>
        <w:t>88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ReadDisposition/&lt;x&gt;/Entry/DisplayName</w:t>
      </w:r>
      <w:bookmarkEnd w:id="1738"/>
      <w:bookmarkEnd w:id="1739"/>
      <w:bookmarkEnd w:id="1740"/>
    </w:p>
    <w:p w14:paraId="69BFA761"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88.1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542F2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8519FD"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Network/ConversationManagement/ReadDisposition/&lt;x&gt;/Entry/DisplayName</w:t>
            </w:r>
          </w:p>
        </w:tc>
      </w:tr>
      <w:tr w:rsidR="006F494F" w:rsidRPr="00FC08AF" w14:paraId="6B54F9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59234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AD21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B069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88BD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9D82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52AB9" w14:textId="77777777" w:rsidR="006F494F" w:rsidRPr="00FC08AF" w:rsidRDefault="006F494F" w:rsidP="003A70BF">
            <w:pPr>
              <w:jc w:val="center"/>
              <w:rPr>
                <w:rFonts w:ascii="Arial" w:hAnsi="Arial" w:cs="Arial"/>
                <w:b/>
                <w:noProof/>
                <w:sz w:val="18"/>
                <w:szCs w:val="18"/>
              </w:rPr>
            </w:pPr>
          </w:p>
        </w:tc>
      </w:tr>
      <w:tr w:rsidR="006F494F" w:rsidRPr="00FC08AF" w14:paraId="36CA036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E1C10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71AC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A6FE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49CB6"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C9BD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3DAB3" w14:textId="77777777" w:rsidR="006F494F" w:rsidRPr="00FC08AF" w:rsidRDefault="006F494F" w:rsidP="003A70BF">
            <w:pPr>
              <w:jc w:val="center"/>
              <w:rPr>
                <w:b/>
                <w:noProof/>
              </w:rPr>
            </w:pPr>
          </w:p>
        </w:tc>
      </w:tr>
      <w:tr w:rsidR="006F494F" w:rsidRPr="00FC08AF" w14:paraId="00AEE8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F27D3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BA49D3"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512BFFE1" w14:textId="77777777" w:rsidR="00DA1DFA" w:rsidRPr="00FC08AF" w:rsidRDefault="00DA1DFA" w:rsidP="00DA1DFA">
      <w:pPr>
        <w:rPr>
          <w:noProof/>
          <w:lang w:eastAsia="ko-KR"/>
        </w:rPr>
      </w:pPr>
      <w:bookmarkStart w:id="1741" w:name="_Toc4578711"/>
      <w:bookmarkStart w:id="1742" w:name="_Toc27728400"/>
    </w:p>
    <w:p w14:paraId="200444C4" w14:textId="77777777" w:rsidR="006F494F" w:rsidRPr="00FC08AF" w:rsidRDefault="006F494F" w:rsidP="006F494F">
      <w:pPr>
        <w:pStyle w:val="Heading3"/>
        <w:rPr>
          <w:noProof/>
          <w:lang w:eastAsia="ko-KR"/>
        </w:rPr>
      </w:pPr>
      <w:bookmarkStart w:id="1743" w:name="_Toc176353722"/>
      <w:r w:rsidRPr="00FC08AF">
        <w:rPr>
          <w:noProof/>
          <w:lang w:eastAsia="ko-KR"/>
        </w:rPr>
        <w:t>10.</w:t>
      </w:r>
      <w:r w:rsidRPr="00FC08AF">
        <w:rPr>
          <w:noProof/>
        </w:rPr>
        <w:t>2.89</w:t>
      </w:r>
      <w:r w:rsidRPr="00FC08AF">
        <w:rPr>
          <w:noProof/>
        </w:rPr>
        <w:tab/>
        <w:t>/</w:t>
      </w:r>
      <w:r w:rsidRPr="00FC08AF">
        <w:rPr>
          <w:i/>
          <w:iCs/>
          <w:noProof/>
        </w:rPr>
        <w:t>&lt;x&gt;</w:t>
      </w:r>
      <w:r w:rsidRPr="00FC08AF">
        <w:rPr>
          <w:noProof/>
        </w:rPr>
        <w:t>/&lt;x&gt;/OnNetwork/OneToOneEmergencyAlert</w:t>
      </w:r>
      <w:bookmarkEnd w:id="1741"/>
      <w:bookmarkEnd w:id="1742"/>
      <w:bookmarkEnd w:id="1743"/>
    </w:p>
    <w:p w14:paraId="5ECED2F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89.</w:t>
      </w:r>
      <w:r w:rsidRPr="00FC08AF">
        <w:rPr>
          <w:noProof/>
        </w:rPr>
        <w:t>1: /</w:t>
      </w:r>
      <w:r w:rsidRPr="00FC08AF">
        <w:rPr>
          <w:i/>
          <w:iCs/>
          <w:noProof/>
        </w:rPr>
        <w:t>&lt;x&gt;</w:t>
      </w:r>
      <w:r w:rsidRPr="00FC08AF">
        <w:rPr>
          <w:noProof/>
        </w:rPr>
        <w:t>/</w:t>
      </w:r>
      <w:r w:rsidRPr="00FC08AF">
        <w:rPr>
          <w:noProof/>
          <w:lang w:eastAsia="ko-KR"/>
        </w:rPr>
        <w:t>&lt;x&gt;</w:t>
      </w:r>
      <w:r w:rsidRPr="00FC08AF">
        <w:rPr>
          <w:noProof/>
        </w:rPr>
        <w:t>/OnNetwork/OneToOneEmergencyAlert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CAD7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803DAC" w14:textId="77777777" w:rsidR="006F494F" w:rsidRPr="00FC08AF" w:rsidRDefault="006F494F" w:rsidP="003A70BF">
            <w:pPr>
              <w:rPr>
                <w:rFonts w:ascii="Arial" w:hAnsi="Arial" w:cs="Arial"/>
                <w:noProof/>
                <w:sz w:val="18"/>
                <w:szCs w:val="18"/>
              </w:rPr>
            </w:pPr>
            <w:r w:rsidRPr="00FC08AF">
              <w:rPr>
                <w:noProof/>
              </w:rPr>
              <w:t>&lt;x&gt;/OnNetwork/OneToOne</w:t>
            </w:r>
            <w:r w:rsidRPr="00FC08AF">
              <w:rPr>
                <w:noProof/>
                <w:lang w:eastAsia="ko-KR"/>
              </w:rPr>
              <w:t>EmergencyAlert</w:t>
            </w:r>
          </w:p>
        </w:tc>
      </w:tr>
      <w:tr w:rsidR="006F494F" w:rsidRPr="00FC08AF" w14:paraId="086E460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C6E4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E7D4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888C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2E8B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6B2C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6927B" w14:textId="77777777" w:rsidR="006F494F" w:rsidRPr="00FC08AF" w:rsidRDefault="006F494F" w:rsidP="003A70BF">
            <w:pPr>
              <w:jc w:val="center"/>
              <w:rPr>
                <w:rFonts w:ascii="Arial" w:hAnsi="Arial" w:cs="Arial"/>
                <w:b/>
                <w:noProof/>
                <w:sz w:val="18"/>
                <w:szCs w:val="18"/>
              </w:rPr>
            </w:pPr>
          </w:p>
        </w:tc>
      </w:tr>
      <w:tr w:rsidR="006F494F" w:rsidRPr="00FC08AF" w14:paraId="583A7E3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0A5F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B325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365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D197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71DB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A9D89" w14:textId="77777777" w:rsidR="006F494F" w:rsidRPr="00FC08AF" w:rsidRDefault="006F494F" w:rsidP="003A70BF">
            <w:pPr>
              <w:jc w:val="center"/>
              <w:rPr>
                <w:b/>
                <w:noProof/>
              </w:rPr>
            </w:pPr>
          </w:p>
        </w:tc>
      </w:tr>
      <w:tr w:rsidR="006F494F" w:rsidRPr="00FC08AF" w14:paraId="2F8FAFA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09D28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DEAC96"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on-network one-to-one emergency alert configuration.</w:t>
            </w:r>
          </w:p>
        </w:tc>
      </w:tr>
    </w:tbl>
    <w:p w14:paraId="3652D6F0" w14:textId="77777777" w:rsidR="00DA1DFA" w:rsidRPr="00FC08AF" w:rsidRDefault="00DA1DFA" w:rsidP="00DA1DFA">
      <w:pPr>
        <w:rPr>
          <w:noProof/>
          <w:lang w:eastAsia="ko-KR"/>
        </w:rPr>
      </w:pPr>
      <w:bookmarkStart w:id="1744" w:name="_Toc4578712"/>
      <w:bookmarkStart w:id="1745" w:name="_Toc27728401"/>
    </w:p>
    <w:p w14:paraId="230C8849" w14:textId="77777777" w:rsidR="006F494F" w:rsidRPr="00FC08AF" w:rsidRDefault="006F494F" w:rsidP="006F494F">
      <w:pPr>
        <w:pStyle w:val="Heading3"/>
        <w:rPr>
          <w:noProof/>
          <w:lang w:eastAsia="ko-KR"/>
        </w:rPr>
      </w:pPr>
      <w:bookmarkStart w:id="1746" w:name="_Toc176353723"/>
      <w:r w:rsidRPr="00FC08AF">
        <w:rPr>
          <w:noProof/>
          <w:lang w:eastAsia="ko-KR"/>
        </w:rPr>
        <w:t>10</w:t>
      </w:r>
      <w:r w:rsidRPr="00FC08AF">
        <w:rPr>
          <w:noProof/>
        </w:rPr>
        <w:t>.2.90</w:t>
      </w:r>
      <w:r w:rsidRPr="00FC08AF">
        <w:rPr>
          <w:noProof/>
        </w:rPr>
        <w:tab/>
        <w:t>/</w:t>
      </w:r>
      <w:r w:rsidRPr="00FC08AF">
        <w:rPr>
          <w:i/>
          <w:iCs/>
          <w:noProof/>
        </w:rPr>
        <w:t>&lt;x&gt;</w:t>
      </w:r>
      <w:r w:rsidRPr="00FC08AF">
        <w:rPr>
          <w:noProof/>
        </w:rPr>
        <w:t>/&lt;x&gt;/OnNetwork/OneToOneEmergencyAlert/Entry</w:t>
      </w:r>
      <w:bookmarkEnd w:id="1744"/>
      <w:bookmarkEnd w:id="1745"/>
      <w:bookmarkEnd w:id="1746"/>
    </w:p>
    <w:p w14:paraId="32D51CD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90</w:t>
      </w:r>
      <w:r w:rsidRPr="00FC08AF">
        <w:rPr>
          <w:noProof/>
        </w:rPr>
        <w:t>.1: /</w:t>
      </w:r>
      <w:r w:rsidRPr="00FC08AF">
        <w:rPr>
          <w:i/>
          <w:iCs/>
          <w:noProof/>
        </w:rPr>
        <w:t>&lt;x&gt;</w:t>
      </w:r>
      <w:r w:rsidRPr="00FC08AF">
        <w:rPr>
          <w:noProof/>
        </w:rPr>
        <w:t>/</w:t>
      </w:r>
      <w:r w:rsidRPr="00FC08AF">
        <w:rPr>
          <w:noProof/>
          <w:lang w:eastAsia="ko-KR"/>
        </w:rPr>
        <w:t>&lt;x&gt;</w:t>
      </w:r>
      <w:r w:rsidRPr="00FC08AF">
        <w:rPr>
          <w:noProof/>
        </w:rPr>
        <w:t>/OnNetwork/OneToOneEmergencyAlert/Entry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31A4C7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C0CA36" w14:textId="77777777" w:rsidR="006F494F" w:rsidRPr="00FC08AF" w:rsidRDefault="006F494F" w:rsidP="003A70BF">
            <w:pPr>
              <w:rPr>
                <w:rFonts w:ascii="Arial" w:hAnsi="Arial" w:cs="Arial"/>
                <w:noProof/>
                <w:sz w:val="18"/>
                <w:szCs w:val="18"/>
              </w:rPr>
            </w:pPr>
            <w:r w:rsidRPr="00FC08AF">
              <w:rPr>
                <w:noProof/>
              </w:rPr>
              <w:t>&lt;x&gt;/OnNetwork/OneToOneEmergencyAlert/Entry</w:t>
            </w:r>
          </w:p>
        </w:tc>
      </w:tr>
      <w:tr w:rsidR="006F494F" w:rsidRPr="00FC08AF" w14:paraId="422C7D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F52D3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3FC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A220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85D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4E5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E46CBD" w14:textId="77777777" w:rsidR="006F494F" w:rsidRPr="00FC08AF" w:rsidRDefault="006F494F" w:rsidP="003A70BF">
            <w:pPr>
              <w:jc w:val="center"/>
              <w:rPr>
                <w:rFonts w:ascii="Arial" w:hAnsi="Arial" w:cs="Arial"/>
                <w:b/>
                <w:noProof/>
                <w:sz w:val="18"/>
                <w:szCs w:val="18"/>
              </w:rPr>
            </w:pPr>
          </w:p>
        </w:tc>
      </w:tr>
      <w:tr w:rsidR="006F494F" w:rsidRPr="00FC08AF" w14:paraId="09E9B5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D3C41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80D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AAEA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BD72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9E6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2EA7D7" w14:textId="77777777" w:rsidR="006F494F" w:rsidRPr="00FC08AF" w:rsidRDefault="006F494F" w:rsidP="003A70BF">
            <w:pPr>
              <w:jc w:val="center"/>
              <w:rPr>
                <w:b/>
                <w:noProof/>
              </w:rPr>
            </w:pPr>
          </w:p>
        </w:tc>
      </w:tr>
      <w:tr w:rsidR="006F494F" w:rsidRPr="00FC08AF" w14:paraId="6D01A8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E2EE8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E533D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w:t>
            </w:r>
            <w:r w:rsidRPr="00FC08AF">
              <w:rPr>
                <w:noProof/>
              </w:rPr>
              <w:t xml:space="preserve"> of an </w:t>
            </w:r>
            <w:r w:rsidRPr="00FC08AF">
              <w:rPr>
                <w:noProof/>
                <w:lang w:eastAsia="ko-KR"/>
              </w:rPr>
              <w:t xml:space="preserve">MCData </w:t>
            </w:r>
            <w:r w:rsidRPr="00FC08AF">
              <w:rPr>
                <w:noProof/>
              </w:rPr>
              <w:t>emergency alert</w:t>
            </w:r>
            <w:r w:rsidRPr="00FC08AF">
              <w:rPr>
                <w:noProof/>
                <w:lang w:eastAsia="ko-KR"/>
              </w:rPr>
              <w:t>.</w:t>
            </w:r>
          </w:p>
        </w:tc>
      </w:tr>
    </w:tbl>
    <w:p w14:paraId="7398CD5E" w14:textId="77777777" w:rsidR="00DA1DFA" w:rsidRPr="00FC08AF" w:rsidRDefault="00DA1DFA" w:rsidP="00DA1DFA">
      <w:pPr>
        <w:rPr>
          <w:noProof/>
          <w:lang w:eastAsia="ko-KR"/>
        </w:rPr>
      </w:pPr>
      <w:bookmarkStart w:id="1747" w:name="_Toc4578713"/>
      <w:bookmarkStart w:id="1748" w:name="_Toc27728402"/>
    </w:p>
    <w:p w14:paraId="480B7679" w14:textId="77777777" w:rsidR="006F494F" w:rsidRPr="00FC08AF" w:rsidRDefault="006F494F" w:rsidP="006F494F">
      <w:pPr>
        <w:pStyle w:val="Heading3"/>
        <w:rPr>
          <w:noProof/>
          <w:lang w:eastAsia="ko-KR"/>
        </w:rPr>
      </w:pPr>
      <w:bookmarkStart w:id="1749" w:name="_Toc176353724"/>
      <w:r w:rsidRPr="00FC08AF">
        <w:rPr>
          <w:noProof/>
        </w:rPr>
        <w:t>10.2.</w:t>
      </w:r>
      <w:r w:rsidRPr="00FC08AF">
        <w:rPr>
          <w:noProof/>
          <w:lang w:eastAsia="ko-KR"/>
        </w:rPr>
        <w:t>91</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/OnNetwork/OneToOneEmergencyAlert/Entry/ID</w:t>
      </w:r>
      <w:bookmarkEnd w:id="1747"/>
      <w:bookmarkEnd w:id="1748"/>
      <w:bookmarkEnd w:id="1749"/>
    </w:p>
    <w:p w14:paraId="7ACCEC60" w14:textId="77777777" w:rsidR="006F494F" w:rsidRPr="00FC08AF" w:rsidRDefault="006F494F" w:rsidP="006F494F">
      <w:pPr>
        <w:pStyle w:val="TH"/>
        <w:rPr>
          <w:noProof/>
          <w:lang w:eastAsia="ko-KR"/>
        </w:rPr>
      </w:pPr>
      <w:r w:rsidRPr="00FC08AF">
        <w:rPr>
          <w:noProof/>
        </w:rPr>
        <w:t>Table </w:t>
      </w:r>
      <w:r w:rsidRPr="00FC08AF">
        <w:rPr>
          <w:noProof/>
          <w:lang w:eastAsia="ko-KR"/>
        </w:rPr>
        <w:t>10.2.91</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CE1BF1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9518B6" w14:textId="77777777" w:rsidR="006F494F" w:rsidRPr="00FC08AF" w:rsidRDefault="006F494F" w:rsidP="003A70BF">
            <w:pPr>
              <w:rPr>
                <w:rFonts w:ascii="Arial" w:hAnsi="Arial" w:cs="Arial"/>
                <w:noProof/>
                <w:sz w:val="18"/>
                <w:szCs w:val="18"/>
              </w:rPr>
            </w:pPr>
            <w:r w:rsidRPr="00FC08AF">
              <w:rPr>
                <w:noProof/>
              </w:rPr>
              <w:t>&lt;x&gt;/OnNetwork/OneToOneEmergencyAlert/Entry/ID</w:t>
            </w:r>
          </w:p>
        </w:tc>
      </w:tr>
      <w:tr w:rsidR="006F494F" w:rsidRPr="00FC08AF" w14:paraId="278DA71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C4E9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0A98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4D81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1E23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009F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BADBC2" w14:textId="77777777" w:rsidR="006F494F" w:rsidRPr="00FC08AF" w:rsidRDefault="006F494F" w:rsidP="003A70BF">
            <w:pPr>
              <w:jc w:val="center"/>
              <w:rPr>
                <w:rFonts w:ascii="Arial" w:hAnsi="Arial" w:cs="Arial"/>
                <w:b/>
                <w:noProof/>
                <w:sz w:val="18"/>
                <w:szCs w:val="18"/>
              </w:rPr>
            </w:pPr>
          </w:p>
        </w:tc>
      </w:tr>
      <w:tr w:rsidR="006F494F" w:rsidRPr="00FC08AF" w14:paraId="1678FC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4F58A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89C7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84C7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40F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8DAC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BD552A" w14:textId="77777777" w:rsidR="006F494F" w:rsidRPr="00FC08AF" w:rsidRDefault="006F494F" w:rsidP="003A70BF">
            <w:pPr>
              <w:jc w:val="center"/>
              <w:rPr>
                <w:b/>
                <w:noProof/>
              </w:rPr>
            </w:pPr>
          </w:p>
        </w:tc>
      </w:tr>
      <w:tr w:rsidR="006F494F" w:rsidRPr="00FC08AF" w14:paraId="5FC0C82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7BCF4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CD980"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MCData user ID</w:t>
            </w:r>
            <w:r w:rsidRPr="00FC08AF">
              <w:rPr>
                <w:noProof/>
              </w:rPr>
              <w:t xml:space="preserve"> used upon certain criteria on initiation of a one-to-one MCData emergency alert</w:t>
            </w:r>
            <w:r w:rsidRPr="00FC08AF">
              <w:rPr>
                <w:noProof/>
                <w:lang w:eastAsia="ko-KR"/>
              </w:rPr>
              <w:t>.</w:t>
            </w:r>
          </w:p>
        </w:tc>
      </w:tr>
    </w:tbl>
    <w:p w14:paraId="01CAA8E1" w14:textId="77777777" w:rsidR="00DA1DFA" w:rsidRPr="00FC08AF" w:rsidRDefault="00DA1DFA" w:rsidP="00DA1DFA">
      <w:pPr>
        <w:rPr>
          <w:noProof/>
          <w:lang w:eastAsia="ko-KR"/>
        </w:rPr>
      </w:pPr>
      <w:bookmarkStart w:id="1750" w:name="_Toc4578714"/>
      <w:bookmarkStart w:id="1751" w:name="_Toc27728403"/>
    </w:p>
    <w:p w14:paraId="56BD8220" w14:textId="77777777" w:rsidR="006F494F" w:rsidRPr="00FC08AF" w:rsidRDefault="006F494F" w:rsidP="006F494F">
      <w:pPr>
        <w:pStyle w:val="Heading3"/>
        <w:rPr>
          <w:noProof/>
          <w:lang w:eastAsia="ko-KR"/>
        </w:rPr>
      </w:pPr>
      <w:bookmarkStart w:id="1752" w:name="_Toc176353725"/>
      <w:r w:rsidRPr="00FC08AF">
        <w:rPr>
          <w:noProof/>
        </w:rPr>
        <w:t>10.2.</w:t>
      </w:r>
      <w:r w:rsidRPr="00FC08AF">
        <w:rPr>
          <w:noProof/>
          <w:lang w:eastAsia="ko-KR"/>
        </w:rPr>
        <w:t>92</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w:t>
      </w:r>
      <w:r w:rsidR="00C65F51" w:rsidRPr="00FC08AF">
        <w:rPr>
          <w:noProof/>
        </w:rPr>
        <w:br/>
      </w:r>
      <w:r w:rsidRPr="00FC08AF">
        <w:rPr>
          <w:noProof/>
        </w:rPr>
        <w:t>DisplayName</w:t>
      </w:r>
      <w:bookmarkEnd w:id="1750"/>
      <w:bookmarkEnd w:id="1751"/>
      <w:bookmarkEnd w:id="1752"/>
    </w:p>
    <w:p w14:paraId="3F35DCE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92</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7FD445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69054E" w14:textId="77777777" w:rsidR="006F494F" w:rsidRPr="00FC08AF" w:rsidRDefault="006F494F" w:rsidP="003A70BF">
            <w:pPr>
              <w:rPr>
                <w:rFonts w:ascii="Arial" w:hAnsi="Arial" w:cs="Arial"/>
                <w:noProof/>
                <w:sz w:val="18"/>
                <w:szCs w:val="18"/>
              </w:rPr>
            </w:pPr>
            <w:r w:rsidRPr="00FC08AF">
              <w:rPr>
                <w:noProof/>
              </w:rPr>
              <w:t>&lt;x&gt;/OnNetwork/OneToOneEmergencyAlert/Entry/DisplayName</w:t>
            </w:r>
          </w:p>
        </w:tc>
      </w:tr>
      <w:tr w:rsidR="006F494F" w:rsidRPr="00FC08AF" w14:paraId="2EAE85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2E67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0338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69DA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A41E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EB33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4D9089" w14:textId="77777777" w:rsidR="006F494F" w:rsidRPr="00FC08AF" w:rsidRDefault="006F494F" w:rsidP="003A70BF">
            <w:pPr>
              <w:jc w:val="center"/>
              <w:rPr>
                <w:rFonts w:ascii="Arial" w:hAnsi="Arial" w:cs="Arial"/>
                <w:b/>
                <w:noProof/>
                <w:sz w:val="18"/>
                <w:szCs w:val="18"/>
              </w:rPr>
            </w:pPr>
          </w:p>
        </w:tc>
      </w:tr>
      <w:tr w:rsidR="006F494F" w:rsidRPr="00FC08AF" w14:paraId="7FB66BA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464B6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6F4A6"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5C7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D45F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1AF5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015F1" w14:textId="77777777" w:rsidR="006F494F" w:rsidRPr="00FC08AF" w:rsidRDefault="006F494F" w:rsidP="003A70BF">
            <w:pPr>
              <w:jc w:val="center"/>
              <w:rPr>
                <w:b/>
                <w:noProof/>
              </w:rPr>
            </w:pPr>
          </w:p>
        </w:tc>
      </w:tr>
      <w:tr w:rsidR="006F494F" w:rsidRPr="00FC08AF" w14:paraId="15442C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4CF33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B16BD"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3671EF0" w14:textId="77777777" w:rsidR="00DA1DFA" w:rsidRPr="00FC08AF" w:rsidRDefault="00DA1DFA" w:rsidP="00DA1DFA">
      <w:pPr>
        <w:rPr>
          <w:noProof/>
          <w:lang w:eastAsia="ko-KR"/>
        </w:rPr>
      </w:pPr>
      <w:bookmarkStart w:id="1753" w:name="_Toc4578715"/>
      <w:bookmarkStart w:id="1754" w:name="_Toc27728404"/>
    </w:p>
    <w:p w14:paraId="561AC2A4" w14:textId="77777777" w:rsidR="006F494F" w:rsidRPr="00FC08AF" w:rsidRDefault="006F494F" w:rsidP="006F494F">
      <w:pPr>
        <w:pStyle w:val="Heading3"/>
        <w:rPr>
          <w:noProof/>
          <w:lang w:eastAsia="ko-KR"/>
        </w:rPr>
      </w:pPr>
      <w:bookmarkStart w:id="1755" w:name="_Toc176353726"/>
      <w:r w:rsidRPr="00FC08AF">
        <w:rPr>
          <w:noProof/>
        </w:rPr>
        <w:t>10.2.</w:t>
      </w:r>
      <w:r w:rsidRPr="00FC08AF">
        <w:rPr>
          <w:noProof/>
          <w:lang w:eastAsia="ko-KR"/>
        </w:rPr>
        <w:t>93</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/OnNetwork/OneToOneEmergencyAlert/Entry/Usage</w:t>
      </w:r>
      <w:bookmarkEnd w:id="1753"/>
      <w:bookmarkEnd w:id="1754"/>
      <w:bookmarkEnd w:id="1755"/>
    </w:p>
    <w:p w14:paraId="5BA9E551" w14:textId="77777777" w:rsidR="006F494F" w:rsidRPr="00FC08AF" w:rsidRDefault="006F494F" w:rsidP="006F494F">
      <w:pPr>
        <w:pStyle w:val="TH"/>
        <w:rPr>
          <w:noProof/>
          <w:lang w:eastAsia="ko-KR"/>
        </w:rPr>
      </w:pPr>
      <w:r w:rsidRPr="00FC08AF">
        <w:rPr>
          <w:noProof/>
        </w:rPr>
        <w:t>Table </w:t>
      </w:r>
      <w:r w:rsidRPr="00FC08AF">
        <w:rPr>
          <w:noProof/>
          <w:lang w:eastAsia="ko-KR"/>
        </w:rPr>
        <w:t>10.2.93</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E36A9F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CF492B" w14:textId="77777777" w:rsidR="006F494F" w:rsidRPr="00FC08AF" w:rsidRDefault="006F494F" w:rsidP="003A70BF">
            <w:pPr>
              <w:rPr>
                <w:rFonts w:ascii="Arial" w:hAnsi="Arial" w:cs="Arial"/>
                <w:noProof/>
                <w:sz w:val="18"/>
                <w:szCs w:val="18"/>
              </w:rPr>
            </w:pPr>
            <w:r w:rsidRPr="00FC08AF">
              <w:rPr>
                <w:noProof/>
              </w:rPr>
              <w:t>&lt;x&gt;/OnNetwork/OneToOneEmergencyAlert/Entry/Usage</w:t>
            </w:r>
          </w:p>
        </w:tc>
      </w:tr>
      <w:tr w:rsidR="006F494F" w:rsidRPr="00FC08AF" w14:paraId="3A4A7E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22930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BBB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475B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38D5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3445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17461" w14:textId="77777777" w:rsidR="006F494F" w:rsidRPr="00FC08AF" w:rsidRDefault="006F494F" w:rsidP="003A70BF">
            <w:pPr>
              <w:jc w:val="center"/>
              <w:rPr>
                <w:rFonts w:ascii="Arial" w:hAnsi="Arial" w:cs="Arial"/>
                <w:b/>
                <w:noProof/>
                <w:sz w:val="18"/>
                <w:szCs w:val="18"/>
              </w:rPr>
            </w:pPr>
          </w:p>
        </w:tc>
      </w:tr>
      <w:tr w:rsidR="006F494F" w:rsidRPr="00FC08AF" w14:paraId="08E0C6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AEA6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00BD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2684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768B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6D0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2A67E7" w14:textId="77777777" w:rsidR="006F494F" w:rsidRPr="00FC08AF" w:rsidRDefault="006F494F" w:rsidP="003A70BF">
            <w:pPr>
              <w:jc w:val="center"/>
              <w:rPr>
                <w:b/>
                <w:noProof/>
              </w:rPr>
            </w:pPr>
          </w:p>
        </w:tc>
      </w:tr>
      <w:tr w:rsidR="006F494F" w:rsidRPr="00FC08AF" w14:paraId="5CD5BD5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320EA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68B432"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MCData emergency alert uses the ID</w:t>
            </w:r>
            <w:r w:rsidRPr="00FC08AF">
              <w:rPr>
                <w:noProof/>
                <w:lang w:eastAsia="ko-KR"/>
              </w:rPr>
              <w:t>.</w:t>
            </w:r>
          </w:p>
        </w:tc>
      </w:tr>
    </w:tbl>
    <w:p w14:paraId="0ECE01B6" w14:textId="77777777" w:rsidR="00DA1DFA" w:rsidRPr="00FC08AF" w:rsidRDefault="00DA1DFA" w:rsidP="00DA1DFA">
      <w:pPr>
        <w:rPr>
          <w:noProof/>
          <w:lang w:eastAsia="ko-KR"/>
        </w:rPr>
      </w:pPr>
    </w:p>
    <w:p w14:paraId="102458B2" w14:textId="77777777" w:rsidR="006F494F" w:rsidRPr="00FC08AF" w:rsidRDefault="006F494F" w:rsidP="006F494F">
      <w:pPr>
        <w:rPr>
          <w:noProof/>
        </w:rPr>
      </w:pPr>
      <w:r w:rsidRPr="00FC08AF">
        <w:rPr>
          <w:noProof/>
        </w:rPr>
        <w:t>The valid values are 'LocallyDetermined' and 'UsePreConfigured'.</w:t>
      </w:r>
    </w:p>
    <w:p w14:paraId="5D6B5345" w14:textId="77777777" w:rsidR="006F494F" w:rsidRPr="00FC08AF" w:rsidRDefault="006F494F" w:rsidP="006F494F">
      <w:pPr>
        <w:rPr>
          <w:noProof/>
        </w:rPr>
      </w:pPr>
      <w:r w:rsidRPr="00FC08AF">
        <w:rPr>
          <w:noProof/>
        </w:rPr>
        <w:t xml:space="preserve">When set to 'LocallyDetermined' then if the MCData user selects an MCData ID then use that MCData ID for an on-network MCData emergency alert, if the MCData user does not select a MCData ID then use the MCData ID identified by the ID in </w:t>
      </w:r>
      <w:r w:rsidR="009E135B">
        <w:rPr>
          <w:noProof/>
        </w:rPr>
        <w:t>clause</w:t>
      </w:r>
      <w:r w:rsidRPr="00FC08AF">
        <w:rPr>
          <w:noProof/>
        </w:rPr>
        <w:t> </w:t>
      </w:r>
      <w:r w:rsidR="006C235D" w:rsidRPr="00FC08AF">
        <w:rPr>
          <w:noProof/>
        </w:rPr>
        <w:t xml:space="preserve">10.2.91 </w:t>
      </w:r>
      <w:r w:rsidRPr="00FC08AF">
        <w:rPr>
          <w:noProof/>
        </w:rPr>
        <w:t>for an on-network MCData emergency alert.</w:t>
      </w:r>
    </w:p>
    <w:p w14:paraId="79665727" w14:textId="77777777" w:rsidR="006F494F" w:rsidRPr="00FC08AF" w:rsidRDefault="006F494F" w:rsidP="006F494F">
      <w:pPr>
        <w:rPr>
          <w:noProof/>
          <w:lang w:eastAsia="ko-KR"/>
        </w:rPr>
      </w:pPr>
      <w:r w:rsidRPr="00FC08AF">
        <w:rPr>
          <w:noProof/>
        </w:rPr>
        <w:t xml:space="preserve">When set to 'UsePreConfigured' then use the ID identified by the ID in </w:t>
      </w:r>
      <w:r w:rsidR="009E135B">
        <w:rPr>
          <w:noProof/>
        </w:rPr>
        <w:t>clause</w:t>
      </w:r>
      <w:r w:rsidRPr="00FC08AF">
        <w:rPr>
          <w:noProof/>
        </w:rPr>
        <w:t> </w:t>
      </w:r>
      <w:r w:rsidR="006C235D" w:rsidRPr="00FC08AF">
        <w:rPr>
          <w:noProof/>
        </w:rPr>
        <w:t>10.2.91</w:t>
      </w:r>
      <w:r w:rsidRPr="00FC08AF">
        <w:rPr>
          <w:noProof/>
        </w:rPr>
        <w:t xml:space="preserve"> for an on-network MCData emergency alert.</w:t>
      </w:r>
    </w:p>
    <w:p w14:paraId="662A723F" w14:textId="77777777" w:rsidR="006F494F" w:rsidRPr="00FC08AF" w:rsidRDefault="006F494F" w:rsidP="006F494F">
      <w:pPr>
        <w:pStyle w:val="Heading3"/>
        <w:rPr>
          <w:noProof/>
          <w:lang w:eastAsia="ko-KR"/>
        </w:rPr>
      </w:pPr>
      <w:bookmarkStart w:id="1756" w:name="_Toc4578716"/>
      <w:bookmarkStart w:id="1757" w:name="_Toc27728405"/>
      <w:bookmarkStart w:id="1758" w:name="_Toc176353727"/>
      <w:r w:rsidRPr="00FC08AF">
        <w:rPr>
          <w:noProof/>
        </w:rPr>
        <w:t>10.2.94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1756"/>
      <w:bookmarkEnd w:id="1757"/>
      <w:bookmarkEnd w:id="1758"/>
    </w:p>
    <w:p w14:paraId="056DB72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2.94.1: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8F8016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D17111A"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6F494F" w:rsidRPr="00FC08AF" w14:paraId="338E33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5B19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69C5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93A3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AD38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0C3F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59EAB7" w14:textId="77777777" w:rsidR="006F494F" w:rsidRPr="00FC08AF" w:rsidRDefault="006F494F" w:rsidP="003A70BF">
            <w:pPr>
              <w:jc w:val="center"/>
              <w:rPr>
                <w:rFonts w:ascii="Arial" w:hAnsi="Arial" w:cs="Arial"/>
                <w:b/>
                <w:noProof/>
                <w:sz w:val="18"/>
                <w:szCs w:val="18"/>
              </w:rPr>
            </w:pPr>
          </w:p>
        </w:tc>
      </w:tr>
      <w:tr w:rsidR="006F494F" w:rsidRPr="00FC08AF" w14:paraId="194BEC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BC80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6D03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E0BF8"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E01F7"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152E"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2F653F" w14:textId="77777777" w:rsidR="006F494F" w:rsidRPr="00FC08AF" w:rsidRDefault="006F494F" w:rsidP="003A70BF">
            <w:pPr>
              <w:jc w:val="center"/>
              <w:rPr>
                <w:b/>
                <w:noProof/>
              </w:rPr>
            </w:pPr>
          </w:p>
        </w:tc>
      </w:tr>
      <w:tr w:rsidR="006F494F" w:rsidRPr="00FC08AF" w14:paraId="3252FB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AC1B46"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9F10C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perform dynamic regrouping operations.</w:t>
            </w:r>
          </w:p>
        </w:tc>
      </w:tr>
    </w:tbl>
    <w:p w14:paraId="3494D36E" w14:textId="77777777" w:rsidR="00DA1DFA" w:rsidRPr="00FC08AF" w:rsidRDefault="00DA1DFA" w:rsidP="00DA1DFA">
      <w:pPr>
        <w:rPr>
          <w:noProof/>
          <w:lang w:eastAsia="ko-KR"/>
        </w:rPr>
      </w:pPr>
    </w:p>
    <w:p w14:paraId="4C7FF8C1"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perform dynamic regrouping operations.</w:t>
      </w:r>
    </w:p>
    <w:p w14:paraId="6476DD20"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perform dynamic regrouping operations.</w:t>
      </w:r>
    </w:p>
    <w:p w14:paraId="3F0E0CBC" w14:textId="77777777" w:rsidR="006F494F" w:rsidRPr="00FC08AF" w:rsidRDefault="006F494F" w:rsidP="006F494F">
      <w:pPr>
        <w:pStyle w:val="Heading3"/>
        <w:rPr>
          <w:noProof/>
          <w:lang w:eastAsia="ko-KR"/>
        </w:rPr>
      </w:pPr>
      <w:bookmarkStart w:id="1759" w:name="_Toc4578717"/>
      <w:bookmarkStart w:id="1760" w:name="_Toc27728406"/>
      <w:bookmarkStart w:id="1761" w:name="_Toc176353728"/>
      <w:r w:rsidRPr="00FC08AF">
        <w:rPr>
          <w:noProof/>
        </w:rPr>
        <w:t>10.2.95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1759"/>
      <w:bookmarkEnd w:id="1760"/>
      <w:bookmarkEnd w:id="1761"/>
    </w:p>
    <w:p w14:paraId="190B68A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2.95.1: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8436DD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BABF22"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6F494F" w:rsidRPr="00FC08AF" w14:paraId="776585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D9BFE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4B36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24045"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85B1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BCB97"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BE1CD8" w14:textId="77777777" w:rsidR="006F494F" w:rsidRPr="00FC08AF" w:rsidRDefault="006F494F" w:rsidP="003A70BF">
            <w:pPr>
              <w:jc w:val="center"/>
              <w:rPr>
                <w:rFonts w:ascii="Arial" w:hAnsi="Arial" w:cs="Arial"/>
                <w:b/>
                <w:noProof/>
                <w:sz w:val="18"/>
                <w:szCs w:val="18"/>
              </w:rPr>
            </w:pPr>
          </w:p>
        </w:tc>
      </w:tr>
      <w:tr w:rsidR="006F494F" w:rsidRPr="00FC08AF" w14:paraId="6E02A8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B103C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BADF4"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D6BB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A31E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976BD"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CCE1E4" w14:textId="77777777" w:rsidR="006F494F" w:rsidRPr="00FC08AF" w:rsidRDefault="006F494F" w:rsidP="003A70BF">
            <w:pPr>
              <w:jc w:val="center"/>
              <w:rPr>
                <w:b/>
                <w:noProof/>
              </w:rPr>
            </w:pPr>
          </w:p>
        </w:tc>
      </w:tr>
      <w:tr w:rsidR="006F494F" w:rsidRPr="00FC08AF" w14:paraId="08A8354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FE262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09DE77" w14:textId="77777777" w:rsidR="006F494F" w:rsidRPr="00FC08AF" w:rsidRDefault="006F494F" w:rsidP="003A70BF">
            <w:pPr>
              <w:rPr>
                <w:noProof/>
                <w:lang w:eastAsia="ko-KR"/>
              </w:rPr>
            </w:pPr>
            <w:r w:rsidRPr="00FC08AF">
              <w:rPr>
                <w:noProof/>
              </w:rPr>
              <w:t xml:space="preserve">This leaf node indicates the presence status on the network of this MCData </w:t>
            </w:r>
            <w:r w:rsidRPr="00FC08AF">
              <w:rPr>
                <w:noProof/>
                <w:lang w:eastAsia="ko-KR"/>
              </w:rPr>
              <w:t>user</w:t>
            </w:r>
            <w:r w:rsidRPr="00FC08AF">
              <w:rPr>
                <w:noProof/>
              </w:rPr>
              <w:t xml:space="preserve"> is available</w:t>
            </w:r>
            <w:r w:rsidRPr="00FC08AF">
              <w:rPr>
                <w:noProof/>
                <w:lang w:eastAsia="ko-KR"/>
              </w:rPr>
              <w:t>.</w:t>
            </w:r>
          </w:p>
        </w:tc>
      </w:tr>
    </w:tbl>
    <w:p w14:paraId="38119C0C" w14:textId="77777777" w:rsidR="00DA1DFA" w:rsidRPr="00FC08AF" w:rsidRDefault="00DA1DFA" w:rsidP="00DA1DFA">
      <w:pPr>
        <w:rPr>
          <w:noProof/>
          <w:lang w:eastAsia="ko-KR"/>
        </w:rPr>
      </w:pPr>
    </w:p>
    <w:p w14:paraId="169C405E" w14:textId="77777777" w:rsidR="006F494F" w:rsidRPr="00FC08AF" w:rsidRDefault="006F494F" w:rsidP="006F494F">
      <w:pPr>
        <w:rPr>
          <w:noProof/>
          <w:lang w:eastAsia="ko-KR"/>
        </w:rPr>
      </w:pPr>
      <w:r w:rsidRPr="00FC08AF">
        <w:rPr>
          <w:noProof/>
        </w:rPr>
        <w:t xml:space="preserve">When set to "true" the presence status on the network of this MCData </w:t>
      </w:r>
      <w:r w:rsidRPr="00FC08AF">
        <w:rPr>
          <w:noProof/>
          <w:lang w:eastAsia="ko-KR"/>
        </w:rPr>
        <w:t>user</w:t>
      </w:r>
      <w:r w:rsidRPr="00FC08AF">
        <w:rPr>
          <w:noProof/>
        </w:rPr>
        <w:t xml:space="preserve"> is available</w:t>
      </w:r>
      <w:r w:rsidRPr="00FC08AF">
        <w:rPr>
          <w:noProof/>
          <w:lang w:eastAsia="ko-KR"/>
        </w:rPr>
        <w:t>.</w:t>
      </w:r>
    </w:p>
    <w:p w14:paraId="035E1EFC"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MCData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4CD74BF0" w14:textId="77777777" w:rsidR="006F494F" w:rsidRPr="00FC08AF" w:rsidRDefault="006F494F" w:rsidP="006F494F">
      <w:pPr>
        <w:pStyle w:val="Heading3"/>
        <w:rPr>
          <w:noProof/>
          <w:lang w:eastAsia="ko-KR"/>
        </w:rPr>
      </w:pPr>
      <w:bookmarkStart w:id="1762" w:name="_Toc4578718"/>
      <w:bookmarkStart w:id="1763" w:name="_Toc27728407"/>
      <w:bookmarkStart w:id="1764" w:name="_Toc176353729"/>
      <w:r w:rsidRPr="00FC08AF">
        <w:rPr>
          <w:noProof/>
        </w:rPr>
        <w:t>10.2.96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1762"/>
      <w:bookmarkEnd w:id="1763"/>
      <w:bookmarkEnd w:id="1764"/>
    </w:p>
    <w:p w14:paraId="7A891E5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2.96.1: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B094E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5DB583"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6F494F" w:rsidRPr="00FC08AF" w14:paraId="303E4BF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7BA6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72EA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94B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6CE0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C59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FD3745" w14:textId="77777777" w:rsidR="006F494F" w:rsidRPr="00FC08AF" w:rsidRDefault="006F494F" w:rsidP="003A70BF">
            <w:pPr>
              <w:jc w:val="center"/>
              <w:rPr>
                <w:rFonts w:ascii="Arial" w:hAnsi="Arial" w:cs="Arial"/>
                <w:b/>
                <w:noProof/>
                <w:sz w:val="18"/>
                <w:szCs w:val="18"/>
              </w:rPr>
            </w:pPr>
          </w:p>
        </w:tc>
      </w:tr>
      <w:tr w:rsidR="006F494F" w:rsidRPr="00FC08AF" w14:paraId="13E03AA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F57DA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371B"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D7C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E13D"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1AE1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3156EB" w14:textId="77777777" w:rsidR="006F494F" w:rsidRPr="00FC08AF" w:rsidRDefault="006F494F" w:rsidP="003A70BF">
            <w:pPr>
              <w:jc w:val="center"/>
              <w:rPr>
                <w:b/>
                <w:noProof/>
              </w:rPr>
            </w:pPr>
          </w:p>
        </w:tc>
      </w:tr>
      <w:tr w:rsidR="006F494F" w:rsidRPr="00FC08AF" w14:paraId="607D9E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380B3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138261"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obtain</w:t>
            </w:r>
            <w:r w:rsidRPr="00FC08AF">
              <w:rPr>
                <w:noProof/>
              </w:rPr>
              <w:t xml:space="preserve"> whether a particular MCData User is present on the network</w:t>
            </w:r>
            <w:r w:rsidRPr="00FC08AF">
              <w:rPr>
                <w:noProof/>
                <w:lang w:eastAsia="ko-KR"/>
              </w:rPr>
              <w:t>.</w:t>
            </w:r>
          </w:p>
        </w:tc>
      </w:tr>
    </w:tbl>
    <w:p w14:paraId="4E2F47CE" w14:textId="77777777" w:rsidR="00DA1DFA" w:rsidRPr="00FC08AF" w:rsidRDefault="00DA1DFA" w:rsidP="00DA1DFA">
      <w:pPr>
        <w:rPr>
          <w:noProof/>
          <w:lang w:eastAsia="ko-KR"/>
        </w:rPr>
      </w:pPr>
    </w:p>
    <w:p w14:paraId="06E278D0"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obtain</w:t>
      </w:r>
      <w:r w:rsidRPr="00FC08AF">
        <w:rPr>
          <w:noProof/>
        </w:rPr>
        <w:t xml:space="preserve"> whether a particular MCData User is present on the network</w:t>
      </w:r>
      <w:r w:rsidRPr="00FC08AF">
        <w:rPr>
          <w:noProof/>
          <w:lang w:eastAsia="ko-KR"/>
        </w:rPr>
        <w:t>.</w:t>
      </w:r>
    </w:p>
    <w:p w14:paraId="39418846"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obtain</w:t>
      </w:r>
      <w:r w:rsidRPr="00FC08AF">
        <w:rPr>
          <w:noProof/>
        </w:rPr>
        <w:t xml:space="preserve"> whether a particular MCData User is present on the network</w:t>
      </w:r>
      <w:r w:rsidRPr="00FC08AF">
        <w:rPr>
          <w:noProof/>
          <w:lang w:eastAsia="ko-KR"/>
        </w:rPr>
        <w:t>.</w:t>
      </w:r>
    </w:p>
    <w:p w14:paraId="2215AE90" w14:textId="77777777" w:rsidR="006F494F" w:rsidRPr="00FC08AF" w:rsidRDefault="006F494F" w:rsidP="006F494F">
      <w:pPr>
        <w:pStyle w:val="Heading3"/>
        <w:rPr>
          <w:noProof/>
          <w:lang w:eastAsia="ko-KR"/>
        </w:rPr>
      </w:pPr>
      <w:bookmarkStart w:id="1765" w:name="_Toc4578719"/>
      <w:bookmarkStart w:id="1766" w:name="_Toc27728408"/>
      <w:bookmarkStart w:id="1767" w:name="_Toc176353730"/>
      <w:r w:rsidRPr="00FC08AF">
        <w:rPr>
          <w:noProof/>
        </w:rPr>
        <w:t>10.2.</w:t>
      </w:r>
      <w:r w:rsidRPr="00FC08AF">
        <w:rPr>
          <w:noProof/>
          <w:lang w:eastAsia="ko-KR"/>
        </w:rPr>
        <w:t>97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1765"/>
      <w:bookmarkEnd w:id="1766"/>
      <w:bookmarkEnd w:id="1767"/>
    </w:p>
    <w:p w14:paraId="34D6889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06D02B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426D6F"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6F494F" w:rsidRPr="00FC08AF" w14:paraId="3DBD1AF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0E9DB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66B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06F27"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5132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36F5"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C222C9" w14:textId="77777777" w:rsidR="006F494F" w:rsidRPr="00FC08AF" w:rsidRDefault="006F494F" w:rsidP="003A70BF">
            <w:pPr>
              <w:jc w:val="center"/>
              <w:rPr>
                <w:rFonts w:ascii="Arial" w:hAnsi="Arial" w:cs="Arial"/>
                <w:b/>
                <w:noProof/>
                <w:sz w:val="18"/>
                <w:szCs w:val="18"/>
              </w:rPr>
            </w:pPr>
          </w:p>
        </w:tc>
      </w:tr>
      <w:tr w:rsidR="006F494F" w:rsidRPr="00FC08AF" w14:paraId="33A25EB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C0341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A752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E02A1"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7DF09"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428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79CC60" w14:textId="77777777" w:rsidR="006F494F" w:rsidRPr="00FC08AF" w:rsidRDefault="006F494F" w:rsidP="003A70BF">
            <w:pPr>
              <w:jc w:val="center"/>
              <w:rPr>
                <w:b/>
                <w:noProof/>
              </w:rPr>
            </w:pPr>
          </w:p>
        </w:tc>
      </w:tr>
      <w:tr w:rsidR="006F494F" w:rsidRPr="00FC08AF" w14:paraId="6855FF7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182BC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5566C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whether the MCData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46368A91" w14:textId="77777777" w:rsidR="00DA1DFA" w:rsidRPr="00FC08AF" w:rsidRDefault="00DA1DFA" w:rsidP="00DA1DFA">
      <w:pPr>
        <w:rPr>
          <w:noProof/>
          <w:lang w:eastAsia="ko-KR"/>
        </w:rPr>
      </w:pPr>
    </w:p>
    <w:p w14:paraId="356EACB3"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71E42890"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58F51ED6" w14:textId="77777777" w:rsidR="006F494F" w:rsidRPr="00FC08AF" w:rsidRDefault="006F494F" w:rsidP="006F494F">
      <w:pPr>
        <w:pStyle w:val="Heading3"/>
        <w:rPr>
          <w:noProof/>
          <w:lang w:eastAsia="ko-KR"/>
        </w:rPr>
      </w:pPr>
      <w:bookmarkStart w:id="1768" w:name="_Toc4578720"/>
      <w:bookmarkStart w:id="1769" w:name="_Toc27728409"/>
      <w:bookmarkStart w:id="1770" w:name="_Toc176353731"/>
      <w:r w:rsidRPr="00FC08AF">
        <w:rPr>
          <w:noProof/>
        </w:rPr>
        <w:t>10.2.</w:t>
      </w:r>
      <w:r w:rsidRPr="00FC08AF">
        <w:rPr>
          <w:noProof/>
          <w:lang w:eastAsia="ko-KR"/>
        </w:rPr>
        <w:t>98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1768"/>
      <w:bookmarkEnd w:id="1769"/>
      <w:bookmarkEnd w:id="1770"/>
    </w:p>
    <w:p w14:paraId="4EACE1C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D4744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5DF6DD" w14:textId="77777777" w:rsidR="006F494F" w:rsidRPr="00FC08AF" w:rsidRDefault="006F494F" w:rsidP="003A70BF">
            <w:pPr>
              <w:rPr>
                <w:rFonts w:ascii="Arial" w:hAnsi="Arial" w:cs="Arial"/>
                <w:noProof/>
                <w:sz w:val="18"/>
                <w:szCs w:val="18"/>
              </w:rPr>
            </w:pPr>
            <w:r w:rsidRPr="00FC08AF">
              <w:rPr>
                <w:noProof/>
              </w:rPr>
              <w:t>&lt;x&gt;/OffNetwork</w:t>
            </w:r>
          </w:p>
        </w:tc>
      </w:tr>
      <w:tr w:rsidR="006F494F" w:rsidRPr="00FC08AF" w14:paraId="496BB36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7C67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4140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DBB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7B14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A00D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4EE31E" w14:textId="77777777" w:rsidR="006F494F" w:rsidRPr="00FC08AF" w:rsidRDefault="006F494F" w:rsidP="003A70BF">
            <w:pPr>
              <w:jc w:val="center"/>
              <w:rPr>
                <w:rFonts w:ascii="Arial" w:hAnsi="Arial" w:cs="Arial"/>
                <w:b/>
                <w:noProof/>
                <w:sz w:val="18"/>
                <w:szCs w:val="18"/>
              </w:rPr>
            </w:pPr>
          </w:p>
        </w:tc>
      </w:tr>
      <w:tr w:rsidR="006F494F" w:rsidRPr="00FC08AF" w14:paraId="79D6D66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CEC83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3D6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C85A6"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FF1AB"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7081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3DFB1A" w14:textId="77777777" w:rsidR="006F494F" w:rsidRPr="00FC08AF" w:rsidRDefault="006F494F" w:rsidP="003A70BF">
            <w:pPr>
              <w:jc w:val="center"/>
              <w:rPr>
                <w:b/>
                <w:noProof/>
              </w:rPr>
            </w:pPr>
          </w:p>
        </w:tc>
      </w:tr>
      <w:tr w:rsidR="006F494F" w:rsidRPr="00FC08AF" w14:paraId="579EDA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EB417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3A96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042642A1" w14:textId="77777777" w:rsidR="00DA1DFA" w:rsidRPr="00FC08AF" w:rsidRDefault="00DA1DFA" w:rsidP="00DA1DFA">
      <w:pPr>
        <w:rPr>
          <w:noProof/>
          <w:lang w:eastAsia="ko-KR"/>
        </w:rPr>
      </w:pPr>
      <w:bookmarkStart w:id="1771" w:name="_Toc4578721"/>
      <w:bookmarkStart w:id="1772" w:name="_Toc27728410"/>
    </w:p>
    <w:p w14:paraId="4AD6DB60" w14:textId="77777777" w:rsidR="006F494F" w:rsidRPr="00FC08AF" w:rsidRDefault="006F494F" w:rsidP="006F494F">
      <w:pPr>
        <w:pStyle w:val="Heading3"/>
        <w:rPr>
          <w:noProof/>
          <w:lang w:eastAsia="ko-KR"/>
        </w:rPr>
      </w:pPr>
      <w:bookmarkStart w:id="1773" w:name="_Toc176353732"/>
      <w:r w:rsidRPr="00FC08AF">
        <w:rPr>
          <w:noProof/>
        </w:rPr>
        <w:lastRenderedPageBreak/>
        <w:t>10.2.</w:t>
      </w:r>
      <w:r w:rsidRPr="00FC08AF">
        <w:rPr>
          <w:noProof/>
          <w:lang w:eastAsia="ko-KR"/>
        </w:rPr>
        <w:t>99</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1771"/>
      <w:bookmarkEnd w:id="1772"/>
      <w:bookmarkEnd w:id="1773"/>
    </w:p>
    <w:p w14:paraId="2FAAD74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2394DB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10A93C" w14:textId="77777777" w:rsidR="006F494F" w:rsidRPr="00FC08AF" w:rsidRDefault="006F494F" w:rsidP="003A70BF">
            <w:pPr>
              <w:rPr>
                <w:rFonts w:ascii="Arial" w:hAnsi="Arial" w:cs="Arial"/>
                <w:noProof/>
                <w:sz w:val="18"/>
                <w:szCs w:val="18"/>
              </w:rPr>
            </w:pPr>
            <w:r w:rsidRPr="00FC08AF">
              <w:rPr>
                <w:noProof/>
              </w:rPr>
              <w:t>&lt;x&gt;/OffNetwork/Authorised</w:t>
            </w:r>
          </w:p>
        </w:tc>
      </w:tr>
      <w:tr w:rsidR="006F494F" w:rsidRPr="00FC08AF" w14:paraId="38CE76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676D6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CCEE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B310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434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E629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D88762" w14:textId="77777777" w:rsidR="006F494F" w:rsidRPr="00FC08AF" w:rsidRDefault="006F494F" w:rsidP="003A70BF">
            <w:pPr>
              <w:jc w:val="center"/>
              <w:rPr>
                <w:rFonts w:ascii="Arial" w:hAnsi="Arial" w:cs="Arial"/>
                <w:b/>
                <w:noProof/>
                <w:sz w:val="18"/>
                <w:szCs w:val="18"/>
              </w:rPr>
            </w:pPr>
          </w:p>
        </w:tc>
      </w:tr>
      <w:tr w:rsidR="006F494F" w:rsidRPr="00FC08AF" w14:paraId="6A8401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9B18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4D4A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F281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1EC40"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10A5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A5D908" w14:textId="77777777" w:rsidR="006F494F" w:rsidRPr="00FC08AF" w:rsidRDefault="006F494F" w:rsidP="003A70BF">
            <w:pPr>
              <w:jc w:val="center"/>
              <w:rPr>
                <w:b/>
                <w:noProof/>
              </w:rPr>
            </w:pPr>
          </w:p>
        </w:tc>
      </w:tr>
      <w:tr w:rsidR="006F494F" w:rsidRPr="00FC08AF" w14:paraId="62CEBC9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40B70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AE421"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3026281A" w14:textId="77777777" w:rsidR="00DA1DFA" w:rsidRPr="00FC08AF" w:rsidRDefault="00DA1DFA" w:rsidP="00DA1DFA">
      <w:pPr>
        <w:rPr>
          <w:noProof/>
          <w:lang w:eastAsia="ko-KR"/>
        </w:rPr>
      </w:pPr>
    </w:p>
    <w:p w14:paraId="42DD4436"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for off-network.</w:t>
      </w:r>
    </w:p>
    <w:p w14:paraId="3D8EB27F"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for off-network operation.</w:t>
      </w:r>
    </w:p>
    <w:p w14:paraId="266274AD" w14:textId="77777777" w:rsidR="006F494F" w:rsidRPr="00FC08AF" w:rsidRDefault="006F494F" w:rsidP="006F494F">
      <w:pPr>
        <w:pStyle w:val="Heading3"/>
        <w:rPr>
          <w:noProof/>
          <w:lang w:eastAsia="ko-KR"/>
        </w:rPr>
      </w:pPr>
      <w:bookmarkStart w:id="1774" w:name="_Toc4578722"/>
      <w:bookmarkStart w:id="1775" w:name="_Toc27728411"/>
      <w:bookmarkStart w:id="1776" w:name="_Toc176353733"/>
      <w:r w:rsidRPr="00FC08AF">
        <w:rPr>
          <w:noProof/>
        </w:rPr>
        <w:t>10.2.</w:t>
      </w:r>
      <w:r w:rsidRPr="00FC08AF">
        <w:rPr>
          <w:noProof/>
          <w:lang w:eastAsia="ko-KR"/>
        </w:rPr>
        <w:t>100</w:t>
      </w:r>
      <w:r w:rsidRPr="00FC08AF">
        <w:rPr>
          <w:noProof/>
        </w:rPr>
        <w:tab/>
        <w:t>/</w:t>
      </w:r>
      <w:r w:rsidRPr="00FC08AF">
        <w:rPr>
          <w:i/>
          <w:iCs/>
          <w:noProof/>
        </w:rPr>
        <w:t>&lt;x&gt;</w:t>
      </w:r>
      <w:r w:rsidRPr="00FC08AF">
        <w:rPr>
          <w:noProof/>
        </w:rPr>
        <w:t>/</w:t>
      </w:r>
      <w:r w:rsidRPr="00FC08AF">
        <w:rPr>
          <w:i/>
          <w:iCs/>
          <w:noProof/>
        </w:rPr>
        <w:t>&lt;x&gt;</w:t>
      </w:r>
      <w:r w:rsidRPr="00FC08AF">
        <w:rPr>
          <w:noProof/>
        </w:rPr>
        <w:t>/OffNetwork/MCDataGroup</w:t>
      </w:r>
      <w:r w:rsidRPr="00FC08AF">
        <w:rPr>
          <w:noProof/>
          <w:lang w:eastAsia="ko-KR"/>
        </w:rPr>
        <w:t>List</w:t>
      </w:r>
      <w:bookmarkEnd w:id="1774"/>
      <w:bookmarkEnd w:id="1775"/>
      <w:bookmarkEnd w:id="1776"/>
    </w:p>
    <w:p w14:paraId="2A22CFB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8CDD86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87622B"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p>
        </w:tc>
      </w:tr>
      <w:tr w:rsidR="006F494F" w:rsidRPr="00FC08AF" w14:paraId="62E9091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F4880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3DB8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A63B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9BC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7DB4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46FFC" w14:textId="77777777" w:rsidR="006F494F" w:rsidRPr="00FC08AF" w:rsidRDefault="006F494F" w:rsidP="003A70BF">
            <w:pPr>
              <w:jc w:val="center"/>
              <w:rPr>
                <w:rFonts w:ascii="Arial" w:hAnsi="Arial" w:cs="Arial"/>
                <w:b/>
                <w:noProof/>
                <w:sz w:val="18"/>
                <w:szCs w:val="18"/>
              </w:rPr>
            </w:pPr>
          </w:p>
        </w:tc>
      </w:tr>
      <w:tr w:rsidR="006F494F" w:rsidRPr="00FC08AF" w14:paraId="23041B4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0F6D0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C16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6125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A547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84B2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77E7CA" w14:textId="77777777" w:rsidR="006F494F" w:rsidRPr="00FC08AF" w:rsidRDefault="006F494F" w:rsidP="003A70BF">
            <w:pPr>
              <w:jc w:val="center"/>
              <w:rPr>
                <w:b/>
                <w:noProof/>
              </w:rPr>
            </w:pPr>
          </w:p>
        </w:tc>
      </w:tr>
      <w:tr w:rsidR="006F494F" w:rsidRPr="00FC08AF" w14:paraId="363065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860E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C9F7B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list of off-network MCData groups that the MCData user is allowed to use.</w:t>
            </w:r>
          </w:p>
        </w:tc>
      </w:tr>
    </w:tbl>
    <w:p w14:paraId="79A0463B" w14:textId="77777777" w:rsidR="00DA1DFA" w:rsidRPr="00FC08AF" w:rsidRDefault="00DA1DFA" w:rsidP="00DA1DFA">
      <w:pPr>
        <w:rPr>
          <w:noProof/>
          <w:lang w:eastAsia="ko-KR"/>
        </w:rPr>
      </w:pPr>
      <w:bookmarkStart w:id="1777" w:name="_Toc4578723"/>
      <w:bookmarkStart w:id="1778" w:name="_Toc27728412"/>
    </w:p>
    <w:p w14:paraId="14B34856" w14:textId="77777777" w:rsidR="006F494F" w:rsidRPr="00FC08AF" w:rsidRDefault="006F494F" w:rsidP="006F494F">
      <w:pPr>
        <w:pStyle w:val="Heading3"/>
        <w:rPr>
          <w:noProof/>
          <w:lang w:eastAsia="ko-KR"/>
        </w:rPr>
      </w:pPr>
      <w:bookmarkStart w:id="1779" w:name="_Toc176353734"/>
      <w:r w:rsidRPr="00FC08AF">
        <w:rPr>
          <w:noProof/>
        </w:rPr>
        <w:t>10.2.</w:t>
      </w:r>
      <w:r w:rsidRPr="00FC08AF">
        <w:rPr>
          <w:noProof/>
          <w:lang w:eastAsia="ko-KR"/>
        </w:rPr>
        <w:t>101</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w:t>
      </w:r>
      <w:bookmarkEnd w:id="1777"/>
      <w:bookmarkEnd w:id="1778"/>
      <w:bookmarkEnd w:id="1779"/>
    </w:p>
    <w:p w14:paraId="3CEACB4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A6FA0F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8654CB"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w:t>
            </w:r>
          </w:p>
        </w:tc>
      </w:tr>
      <w:tr w:rsidR="006F494F" w:rsidRPr="00FC08AF" w14:paraId="0D935C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7F574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360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8DA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B422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6159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6DB2E" w14:textId="77777777" w:rsidR="006F494F" w:rsidRPr="00FC08AF" w:rsidRDefault="006F494F" w:rsidP="003A70BF">
            <w:pPr>
              <w:jc w:val="center"/>
              <w:rPr>
                <w:rFonts w:ascii="Arial" w:hAnsi="Arial" w:cs="Arial"/>
                <w:b/>
                <w:noProof/>
                <w:sz w:val="18"/>
                <w:szCs w:val="18"/>
              </w:rPr>
            </w:pPr>
          </w:p>
        </w:tc>
      </w:tr>
      <w:tr w:rsidR="006F494F" w:rsidRPr="00FC08AF" w14:paraId="01D27F7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791C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0177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23050"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4A5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517A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D8CA36" w14:textId="77777777" w:rsidR="006F494F" w:rsidRPr="00FC08AF" w:rsidRDefault="006F494F" w:rsidP="003A70BF">
            <w:pPr>
              <w:jc w:val="center"/>
              <w:rPr>
                <w:b/>
                <w:noProof/>
              </w:rPr>
            </w:pPr>
          </w:p>
        </w:tc>
      </w:tr>
      <w:tr w:rsidR="006F494F" w:rsidRPr="00FC08AF" w14:paraId="627416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6FD56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5B024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list of off-network MCData groups that the MCData user is allowed to use.</w:t>
            </w:r>
          </w:p>
        </w:tc>
      </w:tr>
    </w:tbl>
    <w:p w14:paraId="1A9716A9" w14:textId="77777777" w:rsidR="00DA1DFA" w:rsidRPr="00FC08AF" w:rsidRDefault="00DA1DFA" w:rsidP="00DA1DFA">
      <w:pPr>
        <w:rPr>
          <w:noProof/>
          <w:lang w:eastAsia="ko-KR"/>
        </w:rPr>
      </w:pPr>
      <w:bookmarkStart w:id="1780" w:name="_Toc4578724"/>
      <w:bookmarkStart w:id="1781" w:name="_Toc27728413"/>
    </w:p>
    <w:p w14:paraId="314D1821" w14:textId="77777777" w:rsidR="006F494F" w:rsidRPr="00FC08AF" w:rsidRDefault="006F494F" w:rsidP="006F494F">
      <w:pPr>
        <w:pStyle w:val="Heading3"/>
        <w:rPr>
          <w:noProof/>
          <w:lang w:eastAsia="ko-KR"/>
        </w:rPr>
      </w:pPr>
      <w:bookmarkStart w:id="1782" w:name="_Toc176353735"/>
      <w:r w:rsidRPr="00FC08AF">
        <w:rPr>
          <w:noProof/>
          <w:lang w:eastAsia="ko-KR"/>
        </w:rPr>
        <w:t>10.</w:t>
      </w:r>
      <w:r w:rsidRPr="00FC08AF">
        <w:rPr>
          <w:noProof/>
        </w:rPr>
        <w:t>2.102</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bookmarkEnd w:id="1780"/>
      <w:bookmarkEnd w:id="1781"/>
      <w:bookmarkEnd w:id="1782"/>
    </w:p>
    <w:p w14:paraId="75A36F7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FE610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F750DE"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w:t>
            </w:r>
          </w:p>
        </w:tc>
      </w:tr>
      <w:tr w:rsidR="006F494F" w:rsidRPr="00FC08AF" w14:paraId="758E831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08F75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53A3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3A3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8C8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39E6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913440" w14:textId="77777777" w:rsidR="006F494F" w:rsidRPr="00FC08AF" w:rsidRDefault="006F494F" w:rsidP="003A70BF">
            <w:pPr>
              <w:jc w:val="center"/>
              <w:rPr>
                <w:rFonts w:ascii="Arial" w:hAnsi="Arial" w:cs="Arial"/>
                <w:b/>
                <w:noProof/>
                <w:sz w:val="18"/>
                <w:szCs w:val="18"/>
              </w:rPr>
            </w:pPr>
          </w:p>
        </w:tc>
      </w:tr>
      <w:tr w:rsidR="006F494F" w:rsidRPr="00FC08AF" w14:paraId="7713DA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4815B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52FB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5836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E2E0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7A95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E750CE" w14:textId="77777777" w:rsidR="006F494F" w:rsidRPr="00FC08AF" w:rsidRDefault="006F494F" w:rsidP="003A70BF">
            <w:pPr>
              <w:jc w:val="center"/>
              <w:rPr>
                <w:b/>
                <w:noProof/>
              </w:rPr>
            </w:pPr>
          </w:p>
        </w:tc>
      </w:tr>
      <w:tr w:rsidR="006F494F" w:rsidRPr="00FC08AF" w14:paraId="7054BB8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B29EB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0C00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off-network MCData groups that the MCData user is allowed to use.</w:t>
            </w:r>
          </w:p>
        </w:tc>
      </w:tr>
    </w:tbl>
    <w:p w14:paraId="7DAB90E5" w14:textId="77777777" w:rsidR="00DA1DFA" w:rsidRPr="00FC08AF" w:rsidRDefault="00DA1DFA" w:rsidP="00DA1DFA">
      <w:pPr>
        <w:rPr>
          <w:noProof/>
          <w:lang w:eastAsia="ko-KR"/>
        </w:rPr>
      </w:pPr>
      <w:bookmarkStart w:id="1783" w:name="_Toc4578725"/>
      <w:bookmarkStart w:id="1784" w:name="_Toc27728414"/>
    </w:p>
    <w:p w14:paraId="39E29375" w14:textId="77777777" w:rsidR="006F494F" w:rsidRPr="00FC08AF" w:rsidRDefault="006F494F" w:rsidP="006F494F">
      <w:pPr>
        <w:pStyle w:val="Heading3"/>
        <w:rPr>
          <w:noProof/>
          <w:lang w:eastAsia="ko-KR"/>
        </w:rPr>
      </w:pPr>
      <w:bookmarkStart w:id="1785" w:name="_Toc176353736"/>
      <w:r w:rsidRPr="00FC08AF">
        <w:rPr>
          <w:noProof/>
        </w:rPr>
        <w:t>10.2.</w:t>
      </w:r>
      <w:r w:rsidRPr="00FC08AF">
        <w:rPr>
          <w:noProof/>
          <w:lang w:eastAsia="ko-KR"/>
        </w:rPr>
        <w:t>103</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/&lt;x&gt;/Entry/MCDataGroupID</w:t>
      </w:r>
      <w:bookmarkEnd w:id="1783"/>
      <w:bookmarkEnd w:id="1784"/>
      <w:bookmarkEnd w:id="1785"/>
    </w:p>
    <w:p w14:paraId="443FC97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C46EC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21C661"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/&lt;x&gt;/Entry/MCDataGroupID</w:t>
            </w:r>
          </w:p>
        </w:tc>
      </w:tr>
      <w:tr w:rsidR="006F494F" w:rsidRPr="00FC08AF" w14:paraId="694F7D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D98AB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BC64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281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B22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D337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5C705E" w14:textId="77777777" w:rsidR="006F494F" w:rsidRPr="00FC08AF" w:rsidRDefault="006F494F" w:rsidP="003A70BF">
            <w:pPr>
              <w:jc w:val="center"/>
              <w:rPr>
                <w:rFonts w:ascii="Arial" w:hAnsi="Arial" w:cs="Arial"/>
                <w:b/>
                <w:noProof/>
                <w:sz w:val="18"/>
                <w:szCs w:val="18"/>
              </w:rPr>
            </w:pPr>
          </w:p>
        </w:tc>
      </w:tr>
      <w:tr w:rsidR="006F494F" w:rsidRPr="00FC08AF" w14:paraId="37954B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94F9D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81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886A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683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32B2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EB5129" w14:textId="77777777" w:rsidR="006F494F" w:rsidRPr="00FC08AF" w:rsidRDefault="006F494F" w:rsidP="003A70BF">
            <w:pPr>
              <w:jc w:val="center"/>
              <w:rPr>
                <w:b/>
                <w:noProof/>
              </w:rPr>
            </w:pPr>
          </w:p>
        </w:tc>
      </w:tr>
      <w:tr w:rsidR="006F494F" w:rsidRPr="00FC08AF" w14:paraId="298AEE3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70753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4E010B"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off-network MCData group that the MCData user is allowed to use.</w:t>
            </w:r>
          </w:p>
        </w:tc>
      </w:tr>
    </w:tbl>
    <w:p w14:paraId="51E1B17C" w14:textId="77777777" w:rsidR="00DA1DFA" w:rsidRPr="00FC08AF" w:rsidRDefault="00DA1DFA" w:rsidP="00DA1DFA">
      <w:pPr>
        <w:rPr>
          <w:noProof/>
          <w:lang w:eastAsia="ko-KR"/>
        </w:rPr>
      </w:pPr>
    </w:p>
    <w:p w14:paraId="5A62C567"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A3BD4B7" w14:textId="77777777" w:rsidR="006F494F" w:rsidRPr="00FC08AF" w:rsidRDefault="006F494F" w:rsidP="006F494F">
      <w:pPr>
        <w:pStyle w:val="Heading3"/>
        <w:rPr>
          <w:noProof/>
          <w:lang w:eastAsia="ko-KR"/>
        </w:rPr>
      </w:pPr>
      <w:bookmarkStart w:id="1786" w:name="_Toc4578726"/>
      <w:bookmarkStart w:id="1787" w:name="_Toc27728415"/>
      <w:bookmarkStart w:id="1788" w:name="_Toc176353737"/>
      <w:r w:rsidRPr="00FC08AF">
        <w:rPr>
          <w:noProof/>
        </w:rPr>
        <w:t>10.2.</w:t>
      </w:r>
      <w:r w:rsidRPr="00FC08AF">
        <w:rPr>
          <w:noProof/>
          <w:lang w:eastAsia="ko-KR"/>
        </w:rPr>
        <w:t>104</w:t>
      </w:r>
      <w:r w:rsidRPr="00FC08AF">
        <w:rPr>
          <w:noProof/>
        </w:rPr>
        <w:tab/>
        <w:t>/</w:t>
      </w:r>
      <w:r w:rsidRPr="00FC08AF">
        <w:rPr>
          <w:i/>
          <w:iCs/>
          <w:noProof/>
        </w:rPr>
        <w:t>&lt;x&gt;</w:t>
      </w:r>
      <w:r w:rsidRPr="00FC08AF">
        <w:rPr>
          <w:noProof/>
        </w:rPr>
        <w:t>/</w:t>
      </w:r>
      <w:r w:rsidRPr="00FC08AF">
        <w:rPr>
          <w:i/>
          <w:iCs/>
          <w:noProof/>
        </w:rPr>
        <w:t>&lt;x&gt;</w:t>
      </w:r>
      <w:r w:rsidRPr="00FC08AF">
        <w:rPr>
          <w:noProof/>
        </w:rPr>
        <w:t>/OffNetwork/MCDataGroup</w:t>
      </w:r>
      <w:r w:rsidRPr="00FC08AF">
        <w:rPr>
          <w:noProof/>
          <w:lang w:eastAsia="ko-KR"/>
        </w:rPr>
        <w:t>List</w:t>
      </w:r>
      <w:r w:rsidRPr="00FC08AF">
        <w:rPr>
          <w:noProof/>
        </w:rPr>
        <w:t>/&lt;x&gt;/Entry/DisplayName</w:t>
      </w:r>
      <w:bookmarkEnd w:id="1786"/>
      <w:bookmarkEnd w:id="1787"/>
      <w:bookmarkEnd w:id="1788"/>
    </w:p>
    <w:p w14:paraId="045C313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432DFE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D908C9"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/&lt;x&gt;/Entry/DisplayName</w:t>
            </w:r>
          </w:p>
        </w:tc>
      </w:tr>
      <w:tr w:rsidR="006F494F" w:rsidRPr="00FC08AF" w14:paraId="5FB79B5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C3CB4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250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B6D4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B768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E4AE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BBFBCB" w14:textId="77777777" w:rsidR="006F494F" w:rsidRPr="00FC08AF" w:rsidRDefault="006F494F" w:rsidP="003A70BF">
            <w:pPr>
              <w:jc w:val="center"/>
              <w:rPr>
                <w:rFonts w:ascii="Arial" w:hAnsi="Arial" w:cs="Arial"/>
                <w:b/>
                <w:noProof/>
                <w:sz w:val="18"/>
                <w:szCs w:val="18"/>
              </w:rPr>
            </w:pPr>
          </w:p>
        </w:tc>
      </w:tr>
      <w:tr w:rsidR="006F494F" w:rsidRPr="00FC08AF" w14:paraId="389F40F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CE8D4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FAE2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7AB5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5C8E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2A8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D5AC0" w14:textId="77777777" w:rsidR="006F494F" w:rsidRPr="00FC08AF" w:rsidRDefault="006F494F" w:rsidP="003A70BF">
            <w:pPr>
              <w:jc w:val="center"/>
              <w:rPr>
                <w:b/>
                <w:noProof/>
              </w:rPr>
            </w:pPr>
          </w:p>
        </w:tc>
      </w:tr>
      <w:tr w:rsidR="006F494F" w:rsidRPr="00FC08AF" w14:paraId="604F3E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8BBC3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C143B5"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5B1EE80F" w14:textId="77777777" w:rsidR="00DA1DFA" w:rsidRPr="00FC08AF" w:rsidRDefault="00DA1DFA" w:rsidP="00DA1DFA">
      <w:pPr>
        <w:rPr>
          <w:noProof/>
          <w:lang w:eastAsia="ko-KR"/>
        </w:rPr>
      </w:pPr>
      <w:bookmarkStart w:id="1789" w:name="_Toc4578727"/>
      <w:bookmarkStart w:id="1790" w:name="_Toc27728416"/>
    </w:p>
    <w:p w14:paraId="4BB95C91" w14:textId="77777777" w:rsidR="006F494F" w:rsidRPr="00FC08AF" w:rsidRDefault="006F494F" w:rsidP="006F494F">
      <w:pPr>
        <w:pStyle w:val="Heading3"/>
        <w:rPr>
          <w:noProof/>
        </w:rPr>
      </w:pPr>
      <w:bookmarkStart w:id="1791" w:name="_Toc176353738"/>
      <w:r w:rsidRPr="00FC08AF">
        <w:rPr>
          <w:noProof/>
        </w:rPr>
        <w:t>10.2.</w:t>
      </w:r>
      <w:r w:rsidRPr="00FC08AF">
        <w:rPr>
          <w:noProof/>
          <w:lang w:eastAsia="ko-KR"/>
        </w:rPr>
        <w:t>105</w:t>
      </w:r>
      <w:r w:rsidRPr="00FC08AF">
        <w:rPr>
          <w:noProof/>
        </w:rPr>
        <w:tab/>
      </w:r>
      <w:r w:rsidR="005F7EE1">
        <w:rPr>
          <w:noProof/>
        </w:rPr>
        <w:t>Void</w:t>
      </w:r>
      <w:bookmarkEnd w:id="1789"/>
      <w:bookmarkEnd w:id="1790"/>
      <w:bookmarkEnd w:id="1791"/>
    </w:p>
    <w:p w14:paraId="21210DB4" w14:textId="77777777" w:rsidR="006F494F" w:rsidRPr="00FC08AF" w:rsidRDefault="006F494F" w:rsidP="006F494F">
      <w:pPr>
        <w:pStyle w:val="Heading3"/>
        <w:rPr>
          <w:noProof/>
        </w:rPr>
      </w:pPr>
      <w:bookmarkStart w:id="1792" w:name="_Toc4578728"/>
      <w:bookmarkStart w:id="1793" w:name="_Toc27728417"/>
      <w:bookmarkStart w:id="1794" w:name="_Toc176353739"/>
      <w:r w:rsidRPr="00FC08AF">
        <w:rPr>
          <w:noProof/>
        </w:rPr>
        <w:t>10.2.</w:t>
      </w:r>
      <w:r w:rsidRPr="00FC08AF">
        <w:rPr>
          <w:noProof/>
          <w:lang w:eastAsia="ko-KR"/>
        </w:rPr>
        <w:t>106</w:t>
      </w:r>
      <w:r w:rsidRPr="00FC08AF">
        <w:rPr>
          <w:noProof/>
        </w:rPr>
        <w:tab/>
      </w:r>
      <w:r w:rsidR="005F7EE1">
        <w:rPr>
          <w:noProof/>
        </w:rPr>
        <w:t>Void</w:t>
      </w:r>
      <w:bookmarkEnd w:id="1792"/>
      <w:bookmarkEnd w:id="1793"/>
      <w:bookmarkEnd w:id="1794"/>
    </w:p>
    <w:p w14:paraId="0C1782DE" w14:textId="77777777" w:rsidR="006F494F" w:rsidRPr="00FC08AF" w:rsidRDefault="006F494F" w:rsidP="006F494F">
      <w:pPr>
        <w:pStyle w:val="Heading3"/>
        <w:rPr>
          <w:noProof/>
        </w:rPr>
      </w:pPr>
      <w:bookmarkStart w:id="1795" w:name="_Toc4578729"/>
      <w:bookmarkStart w:id="1796" w:name="_Toc27728418"/>
      <w:bookmarkStart w:id="1797" w:name="_Toc176353740"/>
      <w:r w:rsidRPr="00FC08AF">
        <w:rPr>
          <w:noProof/>
        </w:rPr>
        <w:t>10.2.</w:t>
      </w:r>
      <w:r w:rsidRPr="00FC08AF">
        <w:rPr>
          <w:noProof/>
          <w:lang w:eastAsia="ko-KR"/>
        </w:rPr>
        <w:t>107</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/&lt;x&gt;/Entry/GMSServI</w:t>
      </w:r>
      <w:r w:rsidR="00732394">
        <w:rPr>
          <w:noProof/>
        </w:rPr>
        <w:t>D</w:t>
      </w:r>
      <w:bookmarkEnd w:id="1795"/>
      <w:bookmarkEnd w:id="1796"/>
      <w:bookmarkEnd w:id="1797"/>
    </w:p>
    <w:p w14:paraId="7D04354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107.1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48EE76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7C81DE"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/&lt;x&gt;/Entry/GMSServI</w:t>
            </w:r>
            <w:r w:rsidR="00732394">
              <w:rPr>
                <w:noProof/>
              </w:rPr>
              <w:t>D</w:t>
            </w:r>
          </w:p>
        </w:tc>
      </w:tr>
      <w:tr w:rsidR="006F494F" w:rsidRPr="00FC08AF" w14:paraId="785D5A4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05E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F705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4D6B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D73D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288C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56FE0E" w14:textId="77777777" w:rsidR="006F494F" w:rsidRPr="00FC08AF" w:rsidRDefault="006F494F" w:rsidP="003A70BF">
            <w:pPr>
              <w:jc w:val="center"/>
              <w:rPr>
                <w:rFonts w:ascii="Arial" w:hAnsi="Arial" w:cs="Arial"/>
                <w:b/>
                <w:noProof/>
                <w:sz w:val="18"/>
                <w:szCs w:val="18"/>
              </w:rPr>
            </w:pPr>
          </w:p>
        </w:tc>
      </w:tr>
      <w:tr w:rsidR="006F494F" w:rsidRPr="00FC08AF" w14:paraId="32E576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5CD43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6495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9CA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3EC6E"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211B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8ED745" w14:textId="77777777" w:rsidR="006F494F" w:rsidRPr="00FC08AF" w:rsidRDefault="006F494F" w:rsidP="003A70BF">
            <w:pPr>
              <w:jc w:val="center"/>
              <w:rPr>
                <w:b/>
                <w:noProof/>
              </w:rPr>
            </w:pPr>
          </w:p>
        </w:tc>
      </w:tr>
      <w:tr w:rsidR="006F494F" w:rsidRPr="00FC08AF" w14:paraId="13FB72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ED4C5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96C47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group management server hosting the MCData Group ID.</w:t>
            </w:r>
          </w:p>
        </w:tc>
      </w:tr>
    </w:tbl>
    <w:p w14:paraId="3076BCAF" w14:textId="77777777" w:rsidR="00DA1DFA" w:rsidRPr="00FC08AF" w:rsidRDefault="00DA1DFA" w:rsidP="00DA1DFA">
      <w:pPr>
        <w:rPr>
          <w:noProof/>
          <w:lang w:eastAsia="ko-KR"/>
        </w:rPr>
      </w:pPr>
      <w:bookmarkStart w:id="1798" w:name="_Toc4578730"/>
      <w:bookmarkStart w:id="1799" w:name="_Toc27728419"/>
    </w:p>
    <w:p w14:paraId="56315393" w14:textId="77777777" w:rsidR="006F494F" w:rsidRPr="00FC08AF" w:rsidRDefault="006F494F" w:rsidP="006F494F">
      <w:pPr>
        <w:pStyle w:val="Heading3"/>
        <w:rPr>
          <w:noProof/>
        </w:rPr>
      </w:pPr>
      <w:bookmarkStart w:id="1800" w:name="_Toc176353741"/>
      <w:r w:rsidRPr="00FC08AF">
        <w:rPr>
          <w:noProof/>
        </w:rPr>
        <w:t>10.2.</w:t>
      </w:r>
      <w:r w:rsidRPr="00FC08AF">
        <w:rPr>
          <w:noProof/>
          <w:lang w:eastAsia="ko-KR"/>
        </w:rPr>
        <w:t>108</w:t>
      </w:r>
      <w:r w:rsidRPr="00FC08AF">
        <w:rPr>
          <w:noProof/>
        </w:rPr>
        <w:tab/>
      </w:r>
      <w:r w:rsidR="005F7EE1">
        <w:rPr>
          <w:noProof/>
        </w:rPr>
        <w:t>Void</w:t>
      </w:r>
      <w:bookmarkEnd w:id="1798"/>
      <w:bookmarkEnd w:id="1799"/>
      <w:bookmarkEnd w:id="1800"/>
    </w:p>
    <w:p w14:paraId="3D600B9D" w14:textId="77777777" w:rsidR="006F494F" w:rsidRPr="00FC08AF" w:rsidRDefault="006F494F" w:rsidP="006F494F">
      <w:pPr>
        <w:pStyle w:val="Heading3"/>
        <w:rPr>
          <w:noProof/>
        </w:rPr>
      </w:pPr>
      <w:bookmarkStart w:id="1801" w:name="_Toc4578731"/>
      <w:bookmarkStart w:id="1802" w:name="_Toc27728420"/>
      <w:bookmarkStart w:id="1803" w:name="_Toc176353742"/>
      <w:r w:rsidRPr="00FC08AF">
        <w:rPr>
          <w:noProof/>
        </w:rPr>
        <w:t>10.2.</w:t>
      </w:r>
      <w:r w:rsidRPr="00FC08AF">
        <w:rPr>
          <w:noProof/>
          <w:lang w:eastAsia="ko-KR"/>
        </w:rPr>
        <w:t>109</w:t>
      </w:r>
      <w:r w:rsidRPr="00FC08AF">
        <w:rPr>
          <w:noProof/>
        </w:rPr>
        <w:tab/>
      </w:r>
      <w:r w:rsidR="005F7EE1">
        <w:rPr>
          <w:noProof/>
        </w:rPr>
        <w:t>Void</w:t>
      </w:r>
      <w:bookmarkEnd w:id="1801"/>
      <w:bookmarkEnd w:id="1802"/>
      <w:bookmarkEnd w:id="1803"/>
    </w:p>
    <w:p w14:paraId="28AA5E61" w14:textId="77777777" w:rsidR="006F494F" w:rsidRPr="00FC08AF" w:rsidRDefault="006F494F" w:rsidP="006F494F">
      <w:pPr>
        <w:pStyle w:val="Heading3"/>
        <w:rPr>
          <w:noProof/>
        </w:rPr>
      </w:pPr>
      <w:bookmarkStart w:id="1804" w:name="_Toc4578732"/>
      <w:bookmarkStart w:id="1805" w:name="_Toc27728421"/>
      <w:bookmarkStart w:id="1806" w:name="_Toc176353743"/>
      <w:r w:rsidRPr="00FC08AF">
        <w:rPr>
          <w:noProof/>
        </w:rPr>
        <w:t>10.2.</w:t>
      </w:r>
      <w:r w:rsidRPr="00FC08AF">
        <w:rPr>
          <w:noProof/>
          <w:lang w:eastAsia="ko-KR"/>
        </w:rPr>
        <w:t>110</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r w:rsidR="00C65F51" w:rsidRPr="00FC08AF">
        <w:rPr>
          <w:noProof/>
        </w:rPr>
        <w:br/>
      </w:r>
      <w:r w:rsidRPr="00FC08AF">
        <w:rPr>
          <w:noProof/>
        </w:rPr>
        <w:t>IdMSTokenEndPoint</w:t>
      </w:r>
      <w:bookmarkEnd w:id="1804"/>
      <w:bookmarkEnd w:id="1805"/>
      <w:bookmarkEnd w:id="1806"/>
    </w:p>
    <w:p w14:paraId="2AF368A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110.1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011D6E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01EDEF"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/&lt;x&gt;/Entry/IdMSTokenEndPoint</w:t>
            </w:r>
          </w:p>
        </w:tc>
      </w:tr>
      <w:tr w:rsidR="006F494F" w:rsidRPr="00FC08AF" w14:paraId="76DC66B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6EE1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1FD4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D6FA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1D0C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3647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F13073" w14:textId="77777777" w:rsidR="006F494F" w:rsidRPr="00FC08AF" w:rsidRDefault="006F494F" w:rsidP="003A70BF">
            <w:pPr>
              <w:jc w:val="center"/>
              <w:rPr>
                <w:rFonts w:ascii="Arial" w:hAnsi="Arial" w:cs="Arial"/>
                <w:b/>
                <w:noProof/>
                <w:sz w:val="18"/>
                <w:szCs w:val="18"/>
              </w:rPr>
            </w:pPr>
          </w:p>
        </w:tc>
      </w:tr>
      <w:tr w:rsidR="006F494F" w:rsidRPr="00FC08AF" w14:paraId="011145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5E855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EB12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DF3E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3CD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8A6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E4EC8" w14:textId="77777777" w:rsidR="006F494F" w:rsidRPr="00FC08AF" w:rsidRDefault="006F494F" w:rsidP="003A70BF">
            <w:pPr>
              <w:jc w:val="center"/>
              <w:rPr>
                <w:b/>
                <w:noProof/>
              </w:rPr>
            </w:pPr>
          </w:p>
        </w:tc>
      </w:tr>
      <w:tr w:rsidR="006F494F" w:rsidRPr="00FC08AF" w14:paraId="7DEE9CA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AF4F6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859694" w14:textId="77777777" w:rsidR="006F494F" w:rsidRPr="00FC08AF" w:rsidRDefault="006F494F" w:rsidP="003A70BF">
            <w:pPr>
              <w:rPr>
                <w:noProof/>
                <w:lang w:eastAsia="ko-KR"/>
              </w:rPr>
            </w:pPr>
            <w:r w:rsidRPr="00FC08AF">
              <w:rPr>
                <w:noProof/>
              </w:rPr>
              <w:t>This leaf node indicates the identity (URI) of the IDMS token endpoint for the MCData Group ID in the MCDataGroupList. If the value is empty, the IDMS identities (IDMSAuthEndpoint and IDMSTokenEndpoint) present in the MCS UE initial configuration MO are used.</w:t>
            </w:r>
          </w:p>
        </w:tc>
      </w:tr>
    </w:tbl>
    <w:p w14:paraId="45FC4553" w14:textId="77777777" w:rsidR="00DA1DFA" w:rsidRPr="00FC08AF" w:rsidRDefault="00DA1DFA" w:rsidP="00DA1DFA">
      <w:pPr>
        <w:rPr>
          <w:noProof/>
          <w:lang w:eastAsia="ko-KR"/>
        </w:rPr>
      </w:pPr>
      <w:bookmarkStart w:id="1807" w:name="_Toc4578733"/>
      <w:bookmarkStart w:id="1808" w:name="_Toc27728422"/>
    </w:p>
    <w:p w14:paraId="79FC63D4" w14:textId="77777777" w:rsidR="006C235D" w:rsidRPr="00FC08AF" w:rsidRDefault="006C235D" w:rsidP="006C235D">
      <w:pPr>
        <w:pStyle w:val="Heading3"/>
        <w:rPr>
          <w:noProof/>
          <w:lang w:eastAsia="ko-KR"/>
        </w:rPr>
      </w:pPr>
      <w:bookmarkStart w:id="1809" w:name="_Toc176353744"/>
      <w:r w:rsidRPr="00FC08AF">
        <w:rPr>
          <w:noProof/>
        </w:rPr>
        <w:lastRenderedPageBreak/>
        <w:t>10.2.</w:t>
      </w:r>
      <w:r w:rsidRPr="00FC08AF">
        <w:rPr>
          <w:noProof/>
          <w:lang w:eastAsia="ko-KR"/>
        </w:rPr>
        <w:t>110A</w:t>
      </w:r>
      <w:r w:rsidRPr="00FC08AF">
        <w:rPr>
          <w:noProof/>
        </w:rPr>
        <w:tab/>
        <w:t>/</w:t>
      </w:r>
      <w:r w:rsidRPr="00FC08AF">
        <w:rPr>
          <w:i/>
          <w:iCs/>
          <w:noProof/>
        </w:rPr>
        <w:t>&lt;x&gt;</w:t>
      </w:r>
      <w:r w:rsidRPr="00FC08AF">
        <w:rPr>
          <w:noProof/>
        </w:rPr>
        <w:t>/&lt;x&gt;/O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bookmarkEnd w:id="1807"/>
      <w:bookmarkEnd w:id="1808"/>
      <w:bookmarkEnd w:id="1809"/>
    </w:p>
    <w:p w14:paraId="628EC4AF" w14:textId="77777777" w:rsidR="006C235D" w:rsidRPr="00FC08AF" w:rsidRDefault="006C235D" w:rsidP="006C235D">
      <w:pPr>
        <w:pStyle w:val="TH"/>
        <w:rPr>
          <w:noProof/>
          <w:lang w:eastAsia="ko-KR"/>
        </w:rPr>
      </w:pPr>
      <w:r w:rsidRPr="00FC08AF">
        <w:rPr>
          <w:noProof/>
        </w:rPr>
        <w:t>Table </w:t>
      </w:r>
      <w:r w:rsidRPr="00FC08AF">
        <w:rPr>
          <w:noProof/>
          <w:lang w:eastAsia="ko-KR"/>
        </w:rPr>
        <w:t>10.</w:t>
      </w:r>
      <w:r w:rsidRPr="00FC08AF">
        <w:rPr>
          <w:noProof/>
        </w:rPr>
        <w:t>2.110A.1: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C235D" w:rsidRPr="00FC08AF" w14:paraId="4BB86A7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1C5368" w14:textId="77777777" w:rsidR="006C235D" w:rsidRPr="00FC08AF" w:rsidRDefault="006C235D" w:rsidP="00FC10EA">
            <w:pPr>
              <w:rPr>
                <w:rFonts w:ascii="Arial" w:hAnsi="Arial" w:cs="Arial"/>
                <w:noProof/>
                <w:sz w:val="18"/>
                <w:szCs w:val="18"/>
              </w:rPr>
            </w:pPr>
            <w:r w:rsidRPr="00FC08AF">
              <w:rPr>
                <w:noProof/>
              </w:rPr>
              <w:t>&lt;x&gt;/O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p>
        </w:tc>
      </w:tr>
      <w:tr w:rsidR="006C235D" w:rsidRPr="00FC08AF" w14:paraId="19FED4B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DA0F9A" w14:textId="77777777" w:rsidR="006C235D" w:rsidRPr="00FC08AF" w:rsidRDefault="006C235D"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5911D" w14:textId="77777777" w:rsidR="006C235D" w:rsidRPr="00FC08AF" w:rsidRDefault="006C235D"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DD48" w14:textId="77777777" w:rsidR="006C235D" w:rsidRPr="00FC08AF" w:rsidRDefault="006C235D"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1BB2C" w14:textId="77777777" w:rsidR="006C235D" w:rsidRPr="00FC08AF" w:rsidRDefault="006C235D"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63A50" w14:textId="77777777" w:rsidR="006C235D" w:rsidRPr="00FC08AF" w:rsidRDefault="006C235D"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17D2CD" w14:textId="77777777" w:rsidR="006C235D" w:rsidRPr="00FC08AF" w:rsidRDefault="006C235D" w:rsidP="00FC10EA">
            <w:pPr>
              <w:jc w:val="center"/>
              <w:rPr>
                <w:rFonts w:ascii="Arial" w:hAnsi="Arial" w:cs="Arial"/>
                <w:b/>
                <w:noProof/>
                <w:sz w:val="18"/>
                <w:szCs w:val="18"/>
              </w:rPr>
            </w:pPr>
          </w:p>
        </w:tc>
      </w:tr>
      <w:tr w:rsidR="006C235D" w:rsidRPr="00FC08AF" w14:paraId="59356A63"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3467CB" w14:textId="77777777" w:rsidR="006C235D" w:rsidRPr="00FC08AF" w:rsidRDefault="006C235D"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ED0BA" w14:textId="77777777" w:rsidR="006C235D" w:rsidRPr="00FC08AF" w:rsidRDefault="006C235D"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A64AE" w14:textId="77777777" w:rsidR="006C235D" w:rsidRPr="00FC08AF" w:rsidRDefault="006C235D"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63BD" w14:textId="77777777" w:rsidR="006C235D" w:rsidRPr="00FC08AF" w:rsidRDefault="006C235D"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045AB" w14:textId="77777777" w:rsidR="006C235D" w:rsidRPr="00FC08AF" w:rsidRDefault="006C235D"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1D7C46" w14:textId="77777777" w:rsidR="006C235D" w:rsidRPr="00FC08AF" w:rsidRDefault="006C235D" w:rsidP="00FC10EA">
            <w:pPr>
              <w:jc w:val="center"/>
              <w:rPr>
                <w:b/>
                <w:noProof/>
              </w:rPr>
            </w:pPr>
          </w:p>
        </w:tc>
      </w:tr>
      <w:tr w:rsidR="006C235D" w:rsidRPr="00FC08AF" w14:paraId="6D83AB24"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3F3399" w14:textId="77777777" w:rsidR="006C235D" w:rsidRPr="00FC08AF" w:rsidRDefault="006C235D"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B7A68" w14:textId="77777777" w:rsidR="006C235D" w:rsidRPr="00FC08AF" w:rsidRDefault="006C235D" w:rsidP="00FC10EA">
            <w:pPr>
              <w:rPr>
                <w:noProof/>
                <w:lang w:eastAsia="ko-KR"/>
              </w:rPr>
            </w:pPr>
            <w:r w:rsidRPr="00FC08AF">
              <w:rPr>
                <w:noProof/>
              </w:rPr>
              <w:t>This leaf node indicates key management server URI for the security domain of the MCData group identity (MCData Group ID) of the off-network MCData group</w:t>
            </w:r>
          </w:p>
        </w:tc>
      </w:tr>
    </w:tbl>
    <w:p w14:paraId="6F49693B" w14:textId="77777777" w:rsidR="00DA1DFA" w:rsidRPr="00FC08AF" w:rsidRDefault="00DA1DFA" w:rsidP="00DA1DFA">
      <w:pPr>
        <w:rPr>
          <w:noProof/>
          <w:lang w:eastAsia="ko-KR"/>
        </w:rPr>
      </w:pPr>
    </w:p>
    <w:p w14:paraId="6E56DEA9" w14:textId="77777777" w:rsidR="006C235D" w:rsidRPr="00FC08AF" w:rsidRDefault="006C235D" w:rsidP="006C235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5A8FEB2" w14:textId="77777777" w:rsidR="006F494F" w:rsidRPr="00FC08AF" w:rsidRDefault="006F494F" w:rsidP="006F494F">
      <w:pPr>
        <w:pStyle w:val="Heading3"/>
        <w:rPr>
          <w:noProof/>
        </w:rPr>
      </w:pPr>
      <w:bookmarkStart w:id="1810" w:name="_Toc4578734"/>
      <w:bookmarkStart w:id="1811" w:name="_Toc27728423"/>
      <w:bookmarkStart w:id="1812" w:name="_Toc176353745"/>
      <w:r w:rsidRPr="00FC08AF">
        <w:rPr>
          <w:noProof/>
        </w:rPr>
        <w:t>10.2.</w:t>
      </w:r>
      <w:r w:rsidRPr="00FC08AF">
        <w:rPr>
          <w:noProof/>
          <w:lang w:eastAsia="ko-KR"/>
        </w:rPr>
        <w:t>111</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r w:rsidR="00C65F51" w:rsidRPr="00FC08AF">
        <w:rPr>
          <w:noProof/>
        </w:rPr>
        <w:br/>
      </w:r>
      <w:r w:rsidR="006E52ED">
        <w:rPr>
          <w:noProof/>
        </w:rPr>
        <w:t>Relative</w:t>
      </w:r>
      <w:r w:rsidRPr="00FC08AF">
        <w:rPr>
          <w:noProof/>
        </w:rPr>
        <w:t>PresentationPriority</w:t>
      </w:r>
      <w:bookmarkEnd w:id="1810"/>
      <w:bookmarkEnd w:id="1811"/>
      <w:bookmarkEnd w:id="1812"/>
    </w:p>
    <w:p w14:paraId="0F3FAB8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w:t>
      </w:r>
      <w:r w:rsidR="006E52ED">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205B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A47B71"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w:t>
            </w:r>
            <w:r w:rsidR="006E52ED">
              <w:rPr>
                <w:noProof/>
              </w:rPr>
              <w:t>Relative</w:t>
            </w:r>
            <w:r w:rsidRPr="00FC08AF">
              <w:rPr>
                <w:noProof/>
              </w:rPr>
              <w:t>PresentationPriority</w:t>
            </w:r>
          </w:p>
        </w:tc>
      </w:tr>
      <w:tr w:rsidR="006F494F" w:rsidRPr="00FC08AF" w14:paraId="4335567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A28E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000A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059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18CE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68CD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E54282" w14:textId="77777777" w:rsidR="006F494F" w:rsidRPr="00FC08AF" w:rsidRDefault="006F494F" w:rsidP="003A70BF">
            <w:pPr>
              <w:jc w:val="center"/>
              <w:rPr>
                <w:rFonts w:ascii="Arial" w:hAnsi="Arial" w:cs="Arial"/>
                <w:b/>
                <w:noProof/>
                <w:sz w:val="18"/>
                <w:szCs w:val="18"/>
              </w:rPr>
            </w:pPr>
          </w:p>
        </w:tc>
      </w:tr>
      <w:tr w:rsidR="006F494F" w:rsidRPr="00FC08AF" w14:paraId="1C9218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3A40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921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3130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CFC3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3635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74A17" w14:textId="77777777" w:rsidR="006F494F" w:rsidRPr="00FC08AF" w:rsidRDefault="006F494F" w:rsidP="003A70BF">
            <w:pPr>
              <w:jc w:val="center"/>
              <w:rPr>
                <w:b/>
                <w:noProof/>
              </w:rPr>
            </w:pPr>
          </w:p>
        </w:tc>
      </w:tr>
      <w:tr w:rsidR="006F494F" w:rsidRPr="00FC08AF" w14:paraId="4496079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E8B7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F95DF3" w14:textId="77777777" w:rsidR="006F494F" w:rsidRPr="00FC08AF" w:rsidRDefault="006F494F" w:rsidP="003A70BF">
            <w:pPr>
              <w:rPr>
                <w:noProof/>
                <w:lang w:eastAsia="ko-KR"/>
              </w:rPr>
            </w:pPr>
            <w:r w:rsidRPr="00FC08AF">
              <w:rPr>
                <w:noProof/>
              </w:rPr>
              <w:t>This leaf node indicates indicating the presentation priority of the off-network group for the MCData user relative to other off-network groups and off-network users</w:t>
            </w:r>
            <w:r w:rsidRPr="00FC08AF">
              <w:rPr>
                <w:noProof/>
                <w:lang w:eastAsia="ko-KR"/>
              </w:rPr>
              <w:t>.</w:t>
            </w:r>
          </w:p>
        </w:tc>
      </w:tr>
    </w:tbl>
    <w:p w14:paraId="4AAD5324" w14:textId="77777777" w:rsidR="00DA1DFA" w:rsidRPr="00FC08AF" w:rsidRDefault="00DA1DFA" w:rsidP="00DA1DFA">
      <w:pPr>
        <w:rPr>
          <w:noProof/>
          <w:lang w:eastAsia="ko-KR"/>
        </w:rPr>
      </w:pPr>
    </w:p>
    <w:p w14:paraId="765B6384"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2B05BE2F" w14:textId="77777777" w:rsidR="006F494F" w:rsidRPr="00FC08AF" w:rsidRDefault="006F494F" w:rsidP="006F494F">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MCData group transaction having the lowest priority for presentation among other group MCData and one-to-one user transactions.</w:t>
      </w:r>
    </w:p>
    <w:p w14:paraId="165DD509" w14:textId="77777777" w:rsidR="006F494F" w:rsidRPr="00FC08AF" w:rsidRDefault="006F494F" w:rsidP="006F494F">
      <w:pPr>
        <w:pStyle w:val="Heading3"/>
        <w:rPr>
          <w:noProof/>
          <w:lang w:eastAsia="ko-KR"/>
        </w:rPr>
      </w:pPr>
      <w:bookmarkStart w:id="1813" w:name="_Toc4578735"/>
      <w:bookmarkStart w:id="1814" w:name="_Toc27728424"/>
      <w:bookmarkStart w:id="1815" w:name="_Toc176353746"/>
      <w:r w:rsidRPr="00FC08AF">
        <w:rPr>
          <w:noProof/>
        </w:rPr>
        <w:t>10.2.</w:t>
      </w:r>
      <w:r w:rsidRPr="00FC08AF">
        <w:rPr>
          <w:noProof/>
          <w:lang w:eastAsia="ko-KR"/>
        </w:rPr>
        <w:t>112</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1813"/>
      <w:bookmarkEnd w:id="1814"/>
      <w:bookmarkEnd w:id="1815"/>
    </w:p>
    <w:p w14:paraId="28C28A7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5C26F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45F887" w14:textId="77777777" w:rsidR="006F494F" w:rsidRPr="00FC08AF" w:rsidRDefault="006F494F" w:rsidP="003A70BF">
            <w:pPr>
              <w:rPr>
                <w:rFonts w:ascii="Arial" w:hAnsi="Arial" w:cs="Arial"/>
                <w:noProof/>
                <w:sz w:val="18"/>
                <w:szCs w:val="18"/>
              </w:rPr>
            </w:pPr>
            <w:r w:rsidRPr="00FC08AF">
              <w:rPr>
                <w:noProof/>
              </w:rPr>
              <w:t>&lt;x&gt;/OffNetwork/</w:t>
            </w:r>
            <w:r w:rsidRPr="00FC08AF">
              <w:rPr>
                <w:noProof/>
                <w:lang w:eastAsia="ko-KR"/>
              </w:rPr>
              <w:t>UserInfoID</w:t>
            </w:r>
          </w:p>
        </w:tc>
      </w:tr>
      <w:tr w:rsidR="006F494F" w:rsidRPr="00FC08AF" w14:paraId="01E980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4F95F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9F7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6CBD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D4F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124D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EE957B" w14:textId="77777777" w:rsidR="006F494F" w:rsidRPr="00FC08AF" w:rsidRDefault="006F494F" w:rsidP="003A70BF">
            <w:pPr>
              <w:jc w:val="center"/>
              <w:rPr>
                <w:rFonts w:ascii="Arial" w:hAnsi="Arial" w:cs="Arial"/>
                <w:b/>
                <w:noProof/>
                <w:sz w:val="18"/>
                <w:szCs w:val="18"/>
              </w:rPr>
            </w:pPr>
          </w:p>
        </w:tc>
      </w:tr>
      <w:tr w:rsidR="006F494F" w:rsidRPr="00FC08AF" w14:paraId="2BE71A9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0648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E6C4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D0F0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3A17"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C726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CE92EB" w14:textId="77777777" w:rsidR="006F494F" w:rsidRPr="00FC08AF" w:rsidRDefault="006F494F" w:rsidP="003A70BF">
            <w:pPr>
              <w:jc w:val="center"/>
              <w:rPr>
                <w:b/>
                <w:noProof/>
              </w:rPr>
            </w:pPr>
          </w:p>
        </w:tc>
      </w:tr>
      <w:tr w:rsidR="006F494F" w:rsidRPr="00FC08AF" w14:paraId="1A1272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F4B95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767925" w14:textId="77777777" w:rsidR="006F494F" w:rsidRPr="00FC08AF" w:rsidRDefault="006F494F" w:rsidP="003A70BF">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50AD84D5" w14:textId="77777777" w:rsidR="00DA1DFA" w:rsidRPr="00FC08AF" w:rsidRDefault="00DA1DFA" w:rsidP="00DA1DFA">
      <w:pPr>
        <w:rPr>
          <w:noProof/>
          <w:lang w:eastAsia="ko-KR"/>
        </w:rPr>
      </w:pPr>
      <w:bookmarkStart w:id="1816" w:name="_Toc4578736"/>
      <w:bookmarkStart w:id="1817" w:name="_Toc27728425"/>
    </w:p>
    <w:p w14:paraId="2BCDB6BF" w14:textId="77777777" w:rsidR="006F494F" w:rsidRPr="00FC08AF" w:rsidRDefault="006F494F" w:rsidP="006F494F">
      <w:pPr>
        <w:pStyle w:val="Heading3"/>
        <w:rPr>
          <w:noProof/>
          <w:lang w:eastAsia="ko-KR"/>
        </w:rPr>
      </w:pPr>
      <w:bookmarkStart w:id="1818" w:name="_Toc176353747"/>
      <w:r w:rsidRPr="00FC08AF">
        <w:rPr>
          <w:noProof/>
        </w:rPr>
        <w:lastRenderedPageBreak/>
        <w:t>10.2.1</w:t>
      </w:r>
      <w:r w:rsidRPr="00FC08AF">
        <w:rPr>
          <w:noProof/>
          <w:lang w:eastAsia="ko-KR"/>
        </w:rPr>
        <w:t>13</w:t>
      </w:r>
      <w:r w:rsidRPr="00FC08AF">
        <w:rPr>
          <w:noProof/>
        </w:rPr>
        <w:tab/>
      </w:r>
      <w:r w:rsidR="006C235D" w:rsidRPr="00FC08AF">
        <w:rPr>
          <w:noProof/>
        </w:rPr>
        <w:t>Void</w:t>
      </w:r>
      <w:bookmarkEnd w:id="1816"/>
      <w:bookmarkEnd w:id="1817"/>
      <w:bookmarkEnd w:id="1818"/>
    </w:p>
    <w:p w14:paraId="0DE88F49" w14:textId="77777777" w:rsidR="006F494F" w:rsidRPr="00FC08AF" w:rsidRDefault="006F494F" w:rsidP="006F494F">
      <w:pPr>
        <w:pStyle w:val="Heading3"/>
        <w:rPr>
          <w:noProof/>
          <w:lang w:eastAsia="ko-KR"/>
        </w:rPr>
      </w:pPr>
      <w:bookmarkStart w:id="1819" w:name="_Toc4578737"/>
      <w:bookmarkStart w:id="1820" w:name="_Toc27728426"/>
      <w:bookmarkStart w:id="1821" w:name="_Toc176353748"/>
      <w:r w:rsidRPr="00FC08AF">
        <w:rPr>
          <w:noProof/>
          <w:lang w:eastAsia="ko-KR"/>
        </w:rPr>
        <w:t>10</w:t>
      </w:r>
      <w:r w:rsidRPr="00FC08AF">
        <w:rPr>
          <w:noProof/>
        </w:rPr>
        <w:t>.2.</w:t>
      </w:r>
      <w:r w:rsidRPr="00FC08AF">
        <w:rPr>
          <w:noProof/>
          <w:lang w:eastAsia="ko-KR"/>
        </w:rPr>
        <w:t>114</w:t>
      </w:r>
      <w:r w:rsidR="006C235D" w:rsidRPr="00FC08AF">
        <w:rPr>
          <w:noProof/>
          <w:lang w:eastAsia="ko-KR"/>
        </w:rPr>
        <w:tab/>
      </w:r>
      <w:r w:rsidR="006C235D" w:rsidRPr="00FC08AF">
        <w:rPr>
          <w:noProof/>
        </w:rPr>
        <w:t>Void</w:t>
      </w:r>
      <w:bookmarkEnd w:id="1819"/>
      <w:bookmarkEnd w:id="1820"/>
      <w:bookmarkEnd w:id="1821"/>
    </w:p>
    <w:p w14:paraId="2DCDAB74" w14:textId="77777777" w:rsidR="006F494F" w:rsidRPr="00FC08AF" w:rsidRDefault="006F494F" w:rsidP="006F494F">
      <w:pPr>
        <w:pStyle w:val="Heading3"/>
        <w:rPr>
          <w:noProof/>
          <w:lang w:eastAsia="ko-KR"/>
        </w:rPr>
      </w:pPr>
      <w:bookmarkStart w:id="1822" w:name="_Toc4578738"/>
      <w:bookmarkStart w:id="1823" w:name="_Toc27728427"/>
      <w:bookmarkStart w:id="1824" w:name="_Toc176353749"/>
      <w:r w:rsidRPr="00FC08AF">
        <w:rPr>
          <w:noProof/>
          <w:lang w:eastAsia="ko-KR"/>
        </w:rPr>
        <w:t>10</w:t>
      </w:r>
      <w:r w:rsidRPr="00FC08AF">
        <w:rPr>
          <w:noProof/>
        </w:rPr>
        <w:t>.2.1</w:t>
      </w:r>
      <w:r w:rsidRPr="00FC08AF">
        <w:rPr>
          <w:noProof/>
          <w:lang w:eastAsia="ko-KR"/>
        </w:rPr>
        <w:t>15</w:t>
      </w:r>
      <w:r w:rsidRPr="00FC08AF">
        <w:rPr>
          <w:noProof/>
        </w:rPr>
        <w:tab/>
      </w:r>
      <w:r w:rsidR="006C235D" w:rsidRPr="00FC08AF">
        <w:rPr>
          <w:noProof/>
        </w:rPr>
        <w:t>Void</w:t>
      </w:r>
      <w:bookmarkEnd w:id="1822"/>
      <w:bookmarkEnd w:id="1823"/>
      <w:bookmarkEnd w:id="1824"/>
    </w:p>
    <w:p w14:paraId="46374301" w14:textId="77777777" w:rsidR="006F494F" w:rsidRPr="00FC08AF" w:rsidRDefault="006F494F" w:rsidP="006F494F">
      <w:pPr>
        <w:pStyle w:val="Heading3"/>
        <w:rPr>
          <w:noProof/>
          <w:lang w:eastAsia="ko-KR"/>
        </w:rPr>
      </w:pPr>
      <w:bookmarkStart w:id="1825" w:name="_Toc4578739"/>
      <w:bookmarkStart w:id="1826" w:name="_Toc27728428"/>
      <w:bookmarkStart w:id="1827" w:name="_Toc176353750"/>
      <w:r w:rsidRPr="00FC08AF">
        <w:rPr>
          <w:noProof/>
          <w:lang w:eastAsia="ko-KR"/>
        </w:rPr>
        <w:t>10</w:t>
      </w:r>
      <w:r w:rsidRPr="00FC08AF">
        <w:rPr>
          <w:noProof/>
        </w:rPr>
        <w:t>.2.1</w:t>
      </w:r>
      <w:r w:rsidRPr="00FC08AF">
        <w:rPr>
          <w:noProof/>
          <w:lang w:eastAsia="ko-KR"/>
        </w:rPr>
        <w:t>16</w:t>
      </w:r>
      <w:r w:rsidRPr="00FC08AF">
        <w:rPr>
          <w:noProof/>
        </w:rPr>
        <w:tab/>
      </w:r>
      <w:r w:rsidR="006C235D" w:rsidRPr="00FC08AF">
        <w:rPr>
          <w:noProof/>
        </w:rPr>
        <w:t>Void</w:t>
      </w:r>
      <w:bookmarkEnd w:id="1825"/>
      <w:bookmarkEnd w:id="1826"/>
      <w:bookmarkEnd w:id="1827"/>
    </w:p>
    <w:p w14:paraId="51124A3D" w14:textId="77777777" w:rsidR="006F494F" w:rsidRPr="00FC08AF" w:rsidRDefault="006F494F" w:rsidP="006F494F">
      <w:pPr>
        <w:pStyle w:val="Heading3"/>
        <w:rPr>
          <w:noProof/>
          <w:lang w:eastAsia="ko-KR"/>
        </w:rPr>
      </w:pPr>
      <w:bookmarkStart w:id="1828" w:name="_Toc4578740"/>
      <w:bookmarkStart w:id="1829" w:name="_Toc27728429"/>
      <w:bookmarkStart w:id="1830" w:name="_Toc176353751"/>
      <w:r w:rsidRPr="00FC08AF">
        <w:rPr>
          <w:noProof/>
          <w:lang w:eastAsia="ko-KR"/>
        </w:rPr>
        <w:t>10</w:t>
      </w:r>
      <w:r w:rsidRPr="00FC08AF">
        <w:rPr>
          <w:noProof/>
        </w:rPr>
        <w:t>.2.1</w:t>
      </w:r>
      <w:r w:rsidRPr="00FC08AF">
        <w:rPr>
          <w:noProof/>
          <w:lang w:eastAsia="ko-KR"/>
        </w:rPr>
        <w:t>17</w:t>
      </w:r>
      <w:r w:rsidRPr="00FC08AF">
        <w:rPr>
          <w:noProof/>
        </w:rPr>
        <w:tab/>
      </w:r>
      <w:r w:rsidR="006C235D" w:rsidRPr="00FC08AF">
        <w:rPr>
          <w:noProof/>
        </w:rPr>
        <w:t>Void</w:t>
      </w:r>
      <w:bookmarkEnd w:id="1828"/>
      <w:bookmarkEnd w:id="1829"/>
      <w:bookmarkEnd w:id="1830"/>
    </w:p>
    <w:p w14:paraId="45B6EDF0" w14:textId="77777777" w:rsidR="006F494F" w:rsidRPr="00FC08AF" w:rsidRDefault="006F494F" w:rsidP="006F494F">
      <w:pPr>
        <w:pStyle w:val="Heading3"/>
        <w:rPr>
          <w:noProof/>
          <w:lang w:eastAsia="ko-KR"/>
        </w:rPr>
      </w:pPr>
      <w:bookmarkStart w:id="1831" w:name="_Toc4578741"/>
      <w:bookmarkStart w:id="1832" w:name="_Toc27728430"/>
      <w:bookmarkStart w:id="1833" w:name="_Toc176353752"/>
      <w:r w:rsidRPr="00FC08AF">
        <w:rPr>
          <w:noProof/>
          <w:lang w:eastAsia="ko-KR"/>
        </w:rPr>
        <w:t>10</w:t>
      </w:r>
      <w:r w:rsidRPr="00FC08AF">
        <w:rPr>
          <w:noProof/>
        </w:rPr>
        <w:t>.2.</w:t>
      </w:r>
      <w:r w:rsidRPr="00FC08AF">
        <w:rPr>
          <w:noProof/>
          <w:lang w:eastAsia="ko-KR"/>
        </w:rPr>
        <w:t>118</w:t>
      </w:r>
      <w:r w:rsidRPr="00FC08AF">
        <w:rPr>
          <w:noProof/>
        </w:rPr>
        <w:tab/>
      </w:r>
      <w:r w:rsidR="006C235D" w:rsidRPr="00FC08AF">
        <w:rPr>
          <w:noProof/>
        </w:rPr>
        <w:t>Void</w:t>
      </w:r>
      <w:bookmarkEnd w:id="1831"/>
      <w:bookmarkEnd w:id="1832"/>
      <w:bookmarkEnd w:id="1833"/>
    </w:p>
    <w:p w14:paraId="15D2D99F" w14:textId="77777777" w:rsidR="006F494F" w:rsidRPr="00FC08AF" w:rsidRDefault="006F494F" w:rsidP="006F494F">
      <w:pPr>
        <w:pStyle w:val="Heading3"/>
        <w:rPr>
          <w:noProof/>
          <w:lang w:eastAsia="ko-KR"/>
        </w:rPr>
      </w:pPr>
      <w:bookmarkStart w:id="1834" w:name="_Toc4578742"/>
      <w:bookmarkStart w:id="1835" w:name="_Toc27728431"/>
      <w:bookmarkStart w:id="1836" w:name="_Toc176353753"/>
      <w:r w:rsidRPr="00FC08AF">
        <w:rPr>
          <w:noProof/>
          <w:lang w:eastAsia="ko-KR"/>
        </w:rPr>
        <w:t>10</w:t>
      </w:r>
      <w:r w:rsidRPr="00FC08AF">
        <w:rPr>
          <w:noProof/>
        </w:rPr>
        <w:t>.2.</w:t>
      </w:r>
      <w:r w:rsidRPr="00FC08AF">
        <w:rPr>
          <w:noProof/>
          <w:lang w:eastAsia="ko-KR"/>
        </w:rPr>
        <w:t>119</w:t>
      </w:r>
      <w:r w:rsidRPr="00FC08AF">
        <w:rPr>
          <w:noProof/>
        </w:rPr>
        <w:tab/>
      </w:r>
      <w:r w:rsidR="006C235D" w:rsidRPr="00FC08AF">
        <w:rPr>
          <w:noProof/>
        </w:rPr>
        <w:t>Void</w:t>
      </w:r>
      <w:bookmarkEnd w:id="1834"/>
      <w:bookmarkEnd w:id="1835"/>
      <w:bookmarkEnd w:id="1836"/>
    </w:p>
    <w:p w14:paraId="54F35C89" w14:textId="77777777" w:rsidR="006F494F" w:rsidRPr="00FC08AF" w:rsidRDefault="006F494F" w:rsidP="006F494F">
      <w:pPr>
        <w:pStyle w:val="Heading3"/>
        <w:rPr>
          <w:noProof/>
          <w:lang w:eastAsia="ko-KR"/>
        </w:rPr>
      </w:pPr>
      <w:bookmarkStart w:id="1837" w:name="_Toc4578743"/>
      <w:bookmarkStart w:id="1838" w:name="_Toc27728432"/>
      <w:bookmarkStart w:id="1839" w:name="_Toc176353754"/>
      <w:r w:rsidRPr="00FC08AF">
        <w:rPr>
          <w:noProof/>
          <w:lang w:eastAsia="ko-KR"/>
        </w:rPr>
        <w:t>10</w:t>
      </w:r>
      <w:r w:rsidRPr="00FC08AF">
        <w:rPr>
          <w:noProof/>
        </w:rPr>
        <w:t>.2.</w:t>
      </w:r>
      <w:r w:rsidRPr="00FC08AF">
        <w:rPr>
          <w:noProof/>
          <w:lang w:eastAsia="ko-KR"/>
        </w:rPr>
        <w:t>120</w:t>
      </w:r>
      <w:r w:rsidRPr="00FC08AF">
        <w:rPr>
          <w:noProof/>
        </w:rPr>
        <w:tab/>
      </w:r>
      <w:r w:rsidR="006C235D" w:rsidRPr="00FC08AF">
        <w:rPr>
          <w:noProof/>
        </w:rPr>
        <w:t>Void</w:t>
      </w:r>
      <w:bookmarkEnd w:id="1837"/>
      <w:bookmarkEnd w:id="1838"/>
      <w:bookmarkEnd w:id="1839"/>
    </w:p>
    <w:p w14:paraId="1731E151" w14:textId="77777777" w:rsidR="006F494F" w:rsidRPr="00FC08AF" w:rsidRDefault="006F494F" w:rsidP="006F494F">
      <w:pPr>
        <w:pStyle w:val="Heading3"/>
        <w:rPr>
          <w:noProof/>
          <w:lang w:eastAsia="ko-KR"/>
        </w:rPr>
      </w:pPr>
      <w:bookmarkStart w:id="1840" w:name="_Toc4578744"/>
      <w:bookmarkStart w:id="1841" w:name="_Toc27728433"/>
      <w:bookmarkStart w:id="1842" w:name="_Toc176353755"/>
      <w:r w:rsidRPr="00FC08AF">
        <w:rPr>
          <w:noProof/>
        </w:rPr>
        <w:t>10.2.121</w:t>
      </w:r>
      <w:r w:rsidRPr="00FC08AF">
        <w:rPr>
          <w:noProof/>
        </w:rPr>
        <w:tab/>
        <w:t>/</w:t>
      </w:r>
      <w:r w:rsidRPr="00FC08AF">
        <w:rPr>
          <w:i/>
          <w:iCs/>
          <w:noProof/>
        </w:rPr>
        <w:t>&lt;x&gt;</w:t>
      </w:r>
      <w:r w:rsidRPr="00FC08AF">
        <w:rPr>
          <w:noProof/>
        </w:rPr>
        <w:t>/Status</w:t>
      </w:r>
      <w:bookmarkEnd w:id="1840"/>
      <w:bookmarkEnd w:id="1841"/>
      <w:bookmarkEnd w:id="1842"/>
    </w:p>
    <w:p w14:paraId="6F9DA95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121</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DC284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75F19B" w14:textId="77777777" w:rsidR="006F494F" w:rsidRPr="00FC08AF" w:rsidRDefault="006F494F" w:rsidP="003A70BF">
            <w:pPr>
              <w:rPr>
                <w:rFonts w:ascii="Arial" w:hAnsi="Arial" w:cs="Arial"/>
                <w:noProof/>
                <w:sz w:val="18"/>
                <w:szCs w:val="18"/>
              </w:rPr>
            </w:pPr>
            <w:r w:rsidRPr="00FC08AF">
              <w:rPr>
                <w:noProof/>
              </w:rPr>
              <w:t>Status</w:t>
            </w:r>
          </w:p>
        </w:tc>
      </w:tr>
      <w:tr w:rsidR="006F494F" w:rsidRPr="00FC08AF" w14:paraId="72E28E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74311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C9AD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C451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3D5F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4C86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0A4AC1" w14:textId="77777777" w:rsidR="006F494F" w:rsidRPr="00FC08AF" w:rsidRDefault="006F494F" w:rsidP="003A70BF">
            <w:pPr>
              <w:jc w:val="center"/>
              <w:rPr>
                <w:rFonts w:ascii="Arial" w:hAnsi="Arial" w:cs="Arial"/>
                <w:b/>
                <w:noProof/>
                <w:sz w:val="18"/>
                <w:szCs w:val="18"/>
              </w:rPr>
            </w:pPr>
          </w:p>
        </w:tc>
      </w:tr>
      <w:tr w:rsidR="006F494F" w:rsidRPr="00FC08AF" w14:paraId="304443F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80B94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0ECC6"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85E3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4432C"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1AFE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74E364" w14:textId="77777777" w:rsidR="006F494F" w:rsidRPr="00FC08AF" w:rsidRDefault="006F494F" w:rsidP="003A70BF">
            <w:pPr>
              <w:jc w:val="center"/>
              <w:rPr>
                <w:b/>
                <w:noProof/>
              </w:rPr>
            </w:pPr>
          </w:p>
        </w:tc>
      </w:tr>
      <w:tr w:rsidR="006F494F" w:rsidRPr="00FC08AF" w14:paraId="2C92CC8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EFAC3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AE0216" w14:textId="77777777" w:rsidR="006F494F" w:rsidRPr="00FC08AF" w:rsidRDefault="006F494F" w:rsidP="003A70BF">
            <w:pPr>
              <w:rPr>
                <w:noProof/>
                <w:lang w:eastAsia="ko-KR"/>
              </w:rPr>
            </w:pPr>
            <w:r w:rsidRPr="00FC08AF">
              <w:rPr>
                <w:noProof/>
              </w:rPr>
              <w:t xml:space="preserve">This leaf node indicates whether this MCData </w:t>
            </w:r>
            <w:r w:rsidRPr="00FC08AF">
              <w:rPr>
                <w:noProof/>
                <w:lang w:eastAsia="ko-KR"/>
              </w:rPr>
              <w:t>u</w:t>
            </w:r>
            <w:r w:rsidRPr="00FC08AF">
              <w:rPr>
                <w:noProof/>
              </w:rPr>
              <w:t>ser profile</w:t>
            </w:r>
            <w:r w:rsidRPr="00FC08AF">
              <w:rPr>
                <w:noProof/>
                <w:lang w:eastAsia="ko-KR"/>
              </w:rPr>
              <w:t xml:space="preserve"> </w:t>
            </w:r>
            <w:r w:rsidRPr="00FC08AF">
              <w:rPr>
                <w:noProof/>
              </w:rPr>
              <w:t>is enabled or disabled</w:t>
            </w:r>
            <w:r w:rsidRPr="00FC08AF">
              <w:rPr>
                <w:noProof/>
                <w:lang w:eastAsia="ko-KR"/>
              </w:rPr>
              <w:t>.</w:t>
            </w:r>
          </w:p>
        </w:tc>
      </w:tr>
    </w:tbl>
    <w:p w14:paraId="16BC216B" w14:textId="77777777" w:rsidR="00DA1DFA" w:rsidRPr="00FC08AF" w:rsidRDefault="00DA1DFA" w:rsidP="00DA1DFA">
      <w:pPr>
        <w:rPr>
          <w:noProof/>
          <w:lang w:eastAsia="ko-KR"/>
        </w:rPr>
      </w:pPr>
    </w:p>
    <w:p w14:paraId="4A5AD452" w14:textId="77777777" w:rsidR="006F494F" w:rsidRPr="00FC08AF" w:rsidRDefault="006F494F" w:rsidP="006F494F">
      <w:pPr>
        <w:rPr>
          <w:noProof/>
          <w:lang w:eastAsia="ko-KR"/>
        </w:rPr>
      </w:pPr>
      <w:r w:rsidRPr="00FC08AF">
        <w:rPr>
          <w:noProof/>
        </w:rPr>
        <w:t>When set to "true" this</w:t>
      </w:r>
      <w:r w:rsidRPr="00FC08AF" w:rsidDel="00026741">
        <w:rPr>
          <w:noProof/>
          <w:lang w:eastAsia="ko-KR"/>
        </w:rPr>
        <w:t xml:space="preserve"> </w:t>
      </w:r>
      <w:r w:rsidRPr="00FC08AF">
        <w:rPr>
          <w:noProof/>
        </w:rPr>
        <w:t xml:space="preserve">MCData </w:t>
      </w:r>
      <w:r w:rsidRPr="00FC08AF">
        <w:rPr>
          <w:noProof/>
          <w:lang w:eastAsia="ko-KR"/>
        </w:rPr>
        <w:t>u</w:t>
      </w:r>
      <w:r w:rsidRPr="00FC08AF">
        <w:rPr>
          <w:noProof/>
        </w:rPr>
        <w:t xml:space="preserve">ser </w:t>
      </w:r>
      <w:r w:rsidRPr="00FC08AF">
        <w:rPr>
          <w:noProof/>
          <w:lang w:eastAsia="ko-KR"/>
        </w:rPr>
        <w:t>p</w:t>
      </w:r>
      <w:r w:rsidRPr="00FC08AF">
        <w:rPr>
          <w:noProof/>
        </w:rPr>
        <w:t>rofile is enabled</w:t>
      </w:r>
      <w:r w:rsidRPr="00FC08AF">
        <w:rPr>
          <w:noProof/>
          <w:lang w:eastAsia="ko-KR"/>
        </w:rPr>
        <w:t>.</w:t>
      </w:r>
    </w:p>
    <w:p w14:paraId="19902E73"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this MCData </w:t>
      </w:r>
      <w:r w:rsidRPr="00FC08AF">
        <w:rPr>
          <w:noProof/>
          <w:lang w:eastAsia="ko-KR"/>
        </w:rPr>
        <w:t>u</w:t>
      </w:r>
      <w:r w:rsidRPr="00FC08AF">
        <w:rPr>
          <w:noProof/>
        </w:rPr>
        <w:t xml:space="preserve">ser </w:t>
      </w:r>
      <w:r w:rsidRPr="00FC08AF">
        <w:rPr>
          <w:noProof/>
          <w:lang w:eastAsia="ko-KR"/>
        </w:rPr>
        <w:t>p</w:t>
      </w:r>
      <w:r w:rsidRPr="00FC08AF">
        <w:rPr>
          <w:noProof/>
        </w:rPr>
        <w:t>rofile is disabled</w:t>
      </w:r>
      <w:r w:rsidRPr="00FC08AF">
        <w:rPr>
          <w:noProof/>
          <w:lang w:eastAsia="ko-KR"/>
        </w:rPr>
        <w:t>.</w:t>
      </w:r>
    </w:p>
    <w:p w14:paraId="4B52B164" w14:textId="77777777" w:rsidR="00E05AE8" w:rsidRPr="00FC08AF" w:rsidRDefault="00E05AE8" w:rsidP="00E05AE8">
      <w:pPr>
        <w:pStyle w:val="Heading1"/>
        <w:tabs>
          <w:tab w:val="right" w:pos="9630"/>
        </w:tabs>
        <w:rPr>
          <w:noProof/>
          <w:lang w:eastAsia="ko-KR"/>
        </w:rPr>
      </w:pPr>
      <w:bookmarkStart w:id="1843" w:name="_Toc4578745"/>
      <w:bookmarkStart w:id="1844" w:name="_Toc27728434"/>
      <w:bookmarkStart w:id="1845" w:name="_Toc176353756"/>
      <w:r w:rsidRPr="00FC08AF">
        <w:rPr>
          <w:noProof/>
          <w:lang w:eastAsia="ko-KR"/>
        </w:rPr>
        <w:t>11</w:t>
      </w:r>
      <w:r w:rsidRPr="00FC08AF">
        <w:rPr>
          <w:noProof/>
        </w:rPr>
        <w:tab/>
        <w:t xml:space="preserve">MCData </w:t>
      </w:r>
      <w:r w:rsidRPr="00FC08AF">
        <w:rPr>
          <w:noProof/>
          <w:lang w:eastAsia="ko-KR"/>
        </w:rPr>
        <w:t xml:space="preserve">service configuration </w:t>
      </w:r>
      <w:r w:rsidRPr="00FC08AF">
        <w:rPr>
          <w:noProof/>
        </w:rPr>
        <w:t>MO</w:t>
      </w:r>
      <w:bookmarkEnd w:id="1843"/>
      <w:bookmarkEnd w:id="1844"/>
      <w:bookmarkEnd w:id="1845"/>
    </w:p>
    <w:p w14:paraId="3E6C2B56" w14:textId="77777777" w:rsidR="00E05AE8" w:rsidRPr="00FC08AF" w:rsidRDefault="00E05AE8" w:rsidP="00E05AE8">
      <w:pPr>
        <w:pStyle w:val="Heading2"/>
        <w:rPr>
          <w:noProof/>
        </w:rPr>
      </w:pPr>
      <w:bookmarkStart w:id="1846" w:name="_Toc4578746"/>
      <w:bookmarkStart w:id="1847" w:name="_Toc27728435"/>
      <w:bookmarkStart w:id="1848" w:name="_Toc176353757"/>
      <w:r w:rsidRPr="00FC08AF">
        <w:rPr>
          <w:noProof/>
          <w:lang w:eastAsia="ko-KR"/>
        </w:rPr>
        <w:t>11.</w:t>
      </w:r>
      <w:r w:rsidRPr="00FC08AF">
        <w:rPr>
          <w:noProof/>
        </w:rPr>
        <w:t>1</w:t>
      </w:r>
      <w:r w:rsidRPr="00FC08AF">
        <w:rPr>
          <w:noProof/>
        </w:rPr>
        <w:tab/>
        <w:t>General</w:t>
      </w:r>
      <w:bookmarkEnd w:id="1846"/>
      <w:bookmarkEnd w:id="1847"/>
      <w:bookmarkEnd w:id="1848"/>
    </w:p>
    <w:p w14:paraId="56C74C32" w14:textId="77777777" w:rsidR="00E05AE8" w:rsidRPr="00FC08AF" w:rsidRDefault="00E05AE8" w:rsidP="00E05AE8">
      <w:pPr>
        <w:rPr>
          <w:noProof/>
          <w:lang w:eastAsia="ko-KR"/>
        </w:rPr>
      </w:pPr>
      <w:r w:rsidRPr="00FC08AF">
        <w:rPr>
          <w:noProof/>
        </w:rPr>
        <w:t xml:space="preserve">The MCData </w:t>
      </w:r>
      <w:r w:rsidRPr="00FC08AF">
        <w:rPr>
          <w:noProof/>
          <w:lang w:eastAsia="ko-KR"/>
        </w:rPr>
        <w:t xml:space="preserve">service configuration </w:t>
      </w:r>
      <w:r w:rsidRPr="00FC08AF">
        <w:rPr>
          <w:noProof/>
        </w:rPr>
        <w:t xml:space="preserve">Management Object (MO) is used to configure 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36C2FEB8" w14:textId="77777777" w:rsidR="00E05AE8" w:rsidRPr="00FC08AF" w:rsidRDefault="00E05AE8" w:rsidP="00E05AE8">
      <w:pPr>
        <w:rPr>
          <w:noProof/>
        </w:rPr>
      </w:pPr>
      <w:r w:rsidRPr="00FC08AF">
        <w:rPr>
          <w:noProof/>
        </w:rPr>
        <w:t>The Management Object Identifier is: urn:oma:mo:ext-3gpp-MCData</w:t>
      </w:r>
      <w:r w:rsidRPr="00FC08AF">
        <w:rPr>
          <w:noProof/>
          <w:lang w:eastAsia="ko-KR"/>
        </w:rPr>
        <w:t>-service-configuration</w:t>
      </w:r>
      <w:r w:rsidRPr="00FC08AF">
        <w:rPr>
          <w:noProof/>
        </w:rPr>
        <w:t>:1.0.</w:t>
      </w:r>
    </w:p>
    <w:p w14:paraId="71B2A98A" w14:textId="77777777" w:rsidR="00E05AE8" w:rsidRPr="00FC08AF" w:rsidRDefault="00E05AE8" w:rsidP="00E05AE8">
      <w:pPr>
        <w:rPr>
          <w:noProof/>
        </w:rPr>
      </w:pPr>
      <w:r w:rsidRPr="00FC08AF">
        <w:rPr>
          <w:noProof/>
        </w:rPr>
        <w:t>Protocol compatibility: This MO is compatible with OMA OMA DM 1.2 [</w:t>
      </w:r>
      <w:r w:rsidRPr="00FC08AF">
        <w:rPr>
          <w:noProof/>
          <w:lang w:eastAsia="ko-KR"/>
        </w:rPr>
        <w:t>3</w:t>
      </w:r>
      <w:r w:rsidRPr="00FC08AF">
        <w:rPr>
          <w:noProof/>
        </w:rPr>
        <w:t>].</w:t>
      </w:r>
    </w:p>
    <w:p w14:paraId="6E1F0505" w14:textId="77777777" w:rsidR="00E05AE8" w:rsidRPr="00FC08AF" w:rsidRDefault="00E05AE8" w:rsidP="00E05AE8">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service configuration </w:t>
      </w:r>
      <w:r w:rsidRPr="00FC08AF">
        <w:rPr>
          <w:noProof/>
        </w:rPr>
        <w:t>MO.</w:t>
      </w:r>
    </w:p>
    <w:p w14:paraId="3710949E" w14:textId="77777777" w:rsidR="00E05AE8" w:rsidRPr="00FC08AF" w:rsidRDefault="00E05AE8" w:rsidP="00E05AE8">
      <w:pPr>
        <w:rPr>
          <w:noProof/>
        </w:rPr>
      </w:pPr>
      <w:r w:rsidRPr="00FC08AF">
        <w:rPr>
          <w:noProof/>
        </w:rPr>
        <w:t xml:space="preserve">The following nodes and leaf objects are possible under the MCData </w:t>
      </w:r>
      <w:r w:rsidRPr="00FC08AF">
        <w:rPr>
          <w:noProof/>
          <w:lang w:eastAsia="ko-KR"/>
        </w:rPr>
        <w:t xml:space="preserve">service configuration </w:t>
      </w:r>
      <w:r w:rsidRPr="00FC08AF">
        <w:rPr>
          <w:noProof/>
        </w:rPr>
        <w:t>node as described in figure </w:t>
      </w:r>
      <w:r w:rsidRPr="00FC08AF">
        <w:rPr>
          <w:noProof/>
          <w:lang w:eastAsia="ko-KR"/>
        </w:rPr>
        <w:t>11.1.1</w:t>
      </w:r>
      <w:r w:rsidR="00E01589">
        <w:rPr>
          <w:noProof/>
        </w:rPr>
        <w:t>.</w:t>
      </w:r>
    </w:p>
    <w:p w14:paraId="1222385C" w14:textId="77777777" w:rsidR="00E05AE8" w:rsidRPr="00FC08AF" w:rsidRDefault="00E05AE8" w:rsidP="00E05AE8">
      <w:pPr>
        <w:pStyle w:val="TH"/>
        <w:rPr>
          <w:noProof/>
        </w:rPr>
      </w:pPr>
      <w:r w:rsidRPr="00FC08AF">
        <w:rPr>
          <w:noProof/>
        </w:rPr>
        <w:object w:dxaOrig="7261" w:dyaOrig="4438" w14:anchorId="7325D0D8">
          <v:shape id="_x0000_i1046" type="#_x0000_t75" style="width:363.15pt;height:221.65pt" o:ole="">
            <v:imagedata r:id="rId49" o:title=""/>
          </v:shape>
          <o:OLEObject Type="Embed" ProgID="Visio.Drawing.11" ShapeID="_x0000_i1046" DrawAspect="Content" ObjectID="_1786966733" r:id="rId50"/>
        </w:object>
      </w:r>
    </w:p>
    <w:p w14:paraId="45D8D56C" w14:textId="77777777" w:rsidR="00E05AE8" w:rsidRPr="00FC08AF" w:rsidRDefault="00E05AE8" w:rsidP="00E05AE8">
      <w:pPr>
        <w:pStyle w:val="TF"/>
        <w:rPr>
          <w:noProof/>
        </w:rPr>
      </w:pPr>
      <w:r w:rsidRPr="00FC08AF">
        <w:rPr>
          <w:noProof/>
        </w:rPr>
        <w:t>Figure </w:t>
      </w:r>
      <w:r w:rsidRPr="00FC08AF">
        <w:rPr>
          <w:noProof/>
          <w:lang w:eastAsia="ko-KR"/>
        </w:rPr>
        <w:t>11.1.</w:t>
      </w:r>
      <w:r w:rsidRPr="00FC08AF">
        <w:rPr>
          <w:noProof/>
        </w:rPr>
        <w:t xml:space="preserve">1: The MCData </w:t>
      </w:r>
      <w:r w:rsidRPr="00FC08AF">
        <w:rPr>
          <w:noProof/>
          <w:lang w:eastAsia="ko-KR"/>
        </w:rPr>
        <w:t>service configuration MO</w:t>
      </w:r>
    </w:p>
    <w:p w14:paraId="2A806C53" w14:textId="77777777" w:rsidR="00E05AE8" w:rsidRPr="00FC08AF" w:rsidRDefault="00E05AE8" w:rsidP="00E05AE8">
      <w:pPr>
        <w:pStyle w:val="Heading2"/>
        <w:rPr>
          <w:noProof/>
        </w:rPr>
      </w:pPr>
      <w:bookmarkStart w:id="1849" w:name="_Toc4578747"/>
      <w:bookmarkStart w:id="1850" w:name="_Toc27728436"/>
      <w:bookmarkStart w:id="1851" w:name="_Toc176353758"/>
      <w:r w:rsidRPr="00FC08AF">
        <w:rPr>
          <w:noProof/>
          <w:lang w:eastAsia="ko-KR"/>
        </w:rPr>
        <w:t>11.2</w:t>
      </w:r>
      <w:r w:rsidRPr="00FC08AF">
        <w:rPr>
          <w:noProof/>
        </w:rPr>
        <w:tab/>
      </w:r>
      <w:r w:rsidRPr="00FC08AF">
        <w:rPr>
          <w:noProof/>
          <w:lang w:eastAsia="ko-KR"/>
        </w:rPr>
        <w:t>MCData service configuration MO parameters</w:t>
      </w:r>
      <w:bookmarkEnd w:id="1849"/>
      <w:bookmarkEnd w:id="1850"/>
      <w:bookmarkEnd w:id="1851"/>
    </w:p>
    <w:p w14:paraId="1BC868B2" w14:textId="77777777" w:rsidR="00E05AE8" w:rsidRPr="00FC08AF" w:rsidRDefault="00E05AE8" w:rsidP="00E05AE8">
      <w:pPr>
        <w:pStyle w:val="Heading3"/>
        <w:rPr>
          <w:noProof/>
        </w:rPr>
      </w:pPr>
      <w:bookmarkStart w:id="1852" w:name="_Toc4578748"/>
      <w:bookmarkStart w:id="1853" w:name="_Toc27728437"/>
      <w:bookmarkStart w:id="1854" w:name="_Toc176353759"/>
      <w:r w:rsidRPr="00FC08AF">
        <w:rPr>
          <w:noProof/>
          <w:lang w:eastAsia="ko-KR"/>
        </w:rPr>
        <w:t>11.2.</w:t>
      </w:r>
      <w:r w:rsidRPr="00FC08AF">
        <w:rPr>
          <w:noProof/>
        </w:rPr>
        <w:t>1</w:t>
      </w:r>
      <w:r w:rsidRPr="00FC08AF">
        <w:rPr>
          <w:noProof/>
        </w:rPr>
        <w:tab/>
        <w:t>General</w:t>
      </w:r>
      <w:bookmarkEnd w:id="1852"/>
      <w:bookmarkEnd w:id="1853"/>
      <w:bookmarkEnd w:id="1854"/>
    </w:p>
    <w:p w14:paraId="72654582" w14:textId="77777777" w:rsidR="00E05AE8" w:rsidRPr="00FC08AF" w:rsidRDefault="00E05AE8" w:rsidP="00E05AE8">
      <w:pPr>
        <w:rPr>
          <w:noProof/>
          <w:lang w:eastAsia="ko-KR"/>
        </w:rPr>
      </w:pPr>
      <w:r w:rsidRPr="00FC08AF">
        <w:rPr>
          <w:noProof/>
        </w:rPr>
        <w:t xml:space="preserve">This clause describes the parameters for the MCData </w:t>
      </w:r>
      <w:r w:rsidRPr="00FC08AF">
        <w:rPr>
          <w:noProof/>
          <w:lang w:eastAsia="ko-KR"/>
        </w:rPr>
        <w:t>service configuration</w:t>
      </w:r>
      <w:r w:rsidRPr="00FC08AF">
        <w:rPr>
          <w:noProof/>
        </w:rPr>
        <w:t xml:space="preserve"> Management Object (MO).</w:t>
      </w:r>
    </w:p>
    <w:p w14:paraId="32288C0E" w14:textId="77777777" w:rsidR="00E05AE8" w:rsidRPr="00FC08AF" w:rsidRDefault="00E05AE8" w:rsidP="00E05AE8">
      <w:pPr>
        <w:pStyle w:val="Heading3"/>
        <w:rPr>
          <w:i/>
          <w:iCs/>
          <w:noProof/>
          <w:lang w:eastAsia="ko-KR"/>
        </w:rPr>
      </w:pPr>
      <w:bookmarkStart w:id="1855" w:name="_Toc4578749"/>
      <w:bookmarkStart w:id="1856" w:name="_Toc27728438"/>
      <w:bookmarkStart w:id="1857" w:name="_Toc176353760"/>
      <w:r w:rsidRPr="00FC08AF">
        <w:rPr>
          <w:noProof/>
          <w:lang w:eastAsia="ko-KR"/>
        </w:rPr>
        <w:t>11.2.2</w:t>
      </w:r>
      <w:r w:rsidRPr="00FC08AF">
        <w:rPr>
          <w:noProof/>
        </w:rPr>
        <w:tab/>
        <w:t xml:space="preserve">Node: </w:t>
      </w:r>
      <w:r w:rsidRPr="00FC08AF">
        <w:rPr>
          <w:i/>
          <w:iCs/>
          <w:noProof/>
        </w:rPr>
        <w:t>&lt;x&gt;</w:t>
      </w:r>
      <w:bookmarkEnd w:id="1855"/>
      <w:bookmarkEnd w:id="1856"/>
      <w:bookmarkEnd w:id="1857"/>
    </w:p>
    <w:p w14:paraId="5891CA6E"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05AE8" w:rsidRPr="00FC08AF" w14:paraId="31672C8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0FB387" w14:textId="77777777" w:rsidR="00E05AE8" w:rsidRPr="00FC08AF" w:rsidRDefault="00E05AE8" w:rsidP="003A70BF">
            <w:pPr>
              <w:rPr>
                <w:rFonts w:ascii="Arial" w:hAnsi="Arial" w:cs="Arial"/>
                <w:noProof/>
                <w:sz w:val="18"/>
                <w:szCs w:val="18"/>
              </w:rPr>
            </w:pPr>
            <w:r w:rsidRPr="00FC08AF">
              <w:rPr>
                <w:noProof/>
              </w:rPr>
              <w:t>&lt;x&gt;</w:t>
            </w:r>
          </w:p>
        </w:tc>
      </w:tr>
      <w:tr w:rsidR="00E05AE8" w:rsidRPr="00FC08AF" w14:paraId="6EACEA07"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E23A223" w14:textId="77777777" w:rsidR="00E05AE8" w:rsidRPr="00FC08AF" w:rsidRDefault="00E05AE8"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FFEEB" w14:textId="77777777" w:rsidR="00E05AE8" w:rsidRPr="00FC08AF" w:rsidRDefault="00E05AE8"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34DEB" w14:textId="77777777" w:rsidR="00E05AE8" w:rsidRPr="00FC08AF" w:rsidRDefault="00E05AE8"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11453" w14:textId="77777777" w:rsidR="00E05AE8" w:rsidRPr="00FC08AF" w:rsidRDefault="00E05AE8"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599D4" w14:textId="77777777" w:rsidR="00E05AE8" w:rsidRPr="00FC08AF" w:rsidRDefault="00E05AE8"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E5B4683" w14:textId="77777777" w:rsidR="00E05AE8" w:rsidRPr="00FC08AF" w:rsidRDefault="00E05AE8" w:rsidP="003A70BF">
            <w:pPr>
              <w:jc w:val="center"/>
              <w:rPr>
                <w:rFonts w:ascii="Arial" w:hAnsi="Arial" w:cs="Arial"/>
                <w:b/>
                <w:noProof/>
                <w:sz w:val="18"/>
                <w:szCs w:val="18"/>
              </w:rPr>
            </w:pPr>
          </w:p>
        </w:tc>
      </w:tr>
      <w:tr w:rsidR="00E05AE8" w:rsidRPr="00FC08AF" w14:paraId="0F130A00"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A9AF198" w14:textId="77777777" w:rsidR="00E05AE8" w:rsidRPr="00FC08AF" w:rsidRDefault="00E05AE8"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35985" w14:textId="77777777" w:rsidR="00E05AE8" w:rsidRPr="00FC08AF" w:rsidRDefault="00E05AE8"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FC30" w14:textId="77777777" w:rsidR="00E05AE8" w:rsidRPr="00FC08AF" w:rsidRDefault="00E05AE8" w:rsidP="003A70BF">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0921B" w14:textId="77777777" w:rsidR="00E05AE8" w:rsidRPr="00FC08AF" w:rsidRDefault="00E05AE8" w:rsidP="003A70BF">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1F964" w14:textId="77777777" w:rsidR="00E05AE8" w:rsidRPr="00FC08AF" w:rsidRDefault="00E05AE8"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B9342A" w14:textId="77777777" w:rsidR="00E05AE8" w:rsidRPr="00FC08AF" w:rsidRDefault="00E05AE8" w:rsidP="003A70BF">
            <w:pPr>
              <w:jc w:val="center"/>
              <w:rPr>
                <w:b/>
                <w:noProof/>
              </w:rPr>
            </w:pPr>
          </w:p>
        </w:tc>
      </w:tr>
      <w:tr w:rsidR="00E05AE8" w:rsidRPr="00FC08AF" w14:paraId="6EB1E389"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8735433" w14:textId="77777777" w:rsidR="00E05AE8" w:rsidRPr="00FC08AF" w:rsidRDefault="00E05AE8"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721D31" w14:textId="77777777" w:rsidR="00E05AE8" w:rsidRPr="00FC08AF" w:rsidRDefault="00E05AE8" w:rsidP="003A70BF">
            <w:pPr>
              <w:rPr>
                <w:noProof/>
              </w:rPr>
            </w:pPr>
            <w:r w:rsidRPr="00FC08AF">
              <w:rPr>
                <w:noProof/>
              </w:rPr>
              <w:t xml:space="preserve">This interior node acts as a placeholder for the MCData </w:t>
            </w:r>
            <w:r w:rsidRPr="00FC08AF">
              <w:rPr>
                <w:noProof/>
                <w:lang w:eastAsia="ko-KR"/>
              </w:rPr>
              <w:t xml:space="preserve">service configuration </w:t>
            </w:r>
            <w:r w:rsidRPr="00FC08AF">
              <w:rPr>
                <w:noProof/>
              </w:rPr>
              <w:t>Management Object (MO).</w:t>
            </w:r>
          </w:p>
          <w:p w14:paraId="53D6B385" w14:textId="77777777" w:rsidR="00E05AE8" w:rsidRPr="00FC08AF" w:rsidRDefault="00E05AE8" w:rsidP="003A70BF">
            <w:pPr>
              <w:rPr>
                <w:noProof/>
              </w:rPr>
            </w:pPr>
            <w:r w:rsidRPr="00FC08AF">
              <w:rPr>
                <w:noProof/>
              </w:rPr>
              <w:t xml:space="preserve">For the MCData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"urn:oma:mo:oma-dm-mcdata</w:t>
            </w:r>
            <w:r w:rsidRPr="00FC08AF">
              <w:rPr>
                <w:noProof/>
                <w:lang w:eastAsia="ko-KR"/>
              </w:rPr>
              <w:t>-service configuration</w:t>
            </w:r>
            <w:r w:rsidRPr="00FC08AF">
              <w:rPr>
                <w:noProof/>
              </w:rPr>
              <w:t>:1.0"</w:t>
            </w:r>
          </w:p>
        </w:tc>
      </w:tr>
    </w:tbl>
    <w:p w14:paraId="3972E007" w14:textId="77777777" w:rsidR="00890551" w:rsidRPr="00FC08AF" w:rsidRDefault="00890551" w:rsidP="00890551">
      <w:pPr>
        <w:rPr>
          <w:noProof/>
          <w:lang w:eastAsia="ko-KR"/>
        </w:rPr>
      </w:pPr>
    </w:p>
    <w:p w14:paraId="07093DB2" w14:textId="77777777" w:rsidR="00E05AE8" w:rsidRPr="00FC08AF" w:rsidRDefault="00E05AE8" w:rsidP="00E05AE8">
      <w:pPr>
        <w:pStyle w:val="B1"/>
        <w:rPr>
          <w:noProof/>
        </w:rPr>
      </w:pPr>
      <w:r w:rsidRPr="00FC08AF">
        <w:rPr>
          <w:noProof/>
        </w:rPr>
        <w:t>-</w:t>
      </w:r>
      <w:r w:rsidRPr="00FC08AF">
        <w:rPr>
          <w:noProof/>
        </w:rPr>
        <w:tab/>
        <w:t>Values: N/A</w:t>
      </w:r>
    </w:p>
    <w:p w14:paraId="08907E47" w14:textId="77777777" w:rsidR="00E05AE8" w:rsidRPr="00FC08AF" w:rsidRDefault="00E05AE8" w:rsidP="00E05AE8">
      <w:pPr>
        <w:pStyle w:val="Heading3"/>
        <w:rPr>
          <w:noProof/>
          <w:lang w:eastAsia="ko-KR"/>
        </w:rPr>
      </w:pPr>
      <w:bookmarkStart w:id="1858" w:name="_Toc4578750"/>
      <w:bookmarkStart w:id="1859" w:name="_Toc27728439"/>
      <w:bookmarkStart w:id="1860" w:name="_Toc176353761"/>
      <w:r w:rsidRPr="00FC08AF">
        <w:rPr>
          <w:noProof/>
          <w:lang w:eastAsia="ko-KR"/>
        </w:rPr>
        <w:t>11.2.</w:t>
      </w:r>
      <w:r w:rsidRPr="00FC08AF">
        <w:rPr>
          <w:noProof/>
        </w:rPr>
        <w:t>3</w:t>
      </w:r>
      <w:r w:rsidRPr="00FC08AF">
        <w:rPr>
          <w:noProof/>
        </w:rPr>
        <w:tab/>
        <w:t>/</w:t>
      </w:r>
      <w:r w:rsidRPr="00FC08AF">
        <w:rPr>
          <w:i/>
          <w:iCs/>
          <w:noProof/>
        </w:rPr>
        <w:t>&lt;x&gt;</w:t>
      </w:r>
      <w:r w:rsidRPr="00FC08AF">
        <w:rPr>
          <w:noProof/>
        </w:rPr>
        <w:t>/Name</w:t>
      </w:r>
      <w:bookmarkEnd w:id="1858"/>
      <w:bookmarkEnd w:id="1859"/>
      <w:bookmarkEnd w:id="1860"/>
    </w:p>
    <w:p w14:paraId="2A492E8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05AE8" w:rsidRPr="00FC08AF" w14:paraId="46969BE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489D3FE" w14:textId="77777777" w:rsidR="00E05AE8" w:rsidRPr="00FC08AF" w:rsidRDefault="00E05AE8" w:rsidP="003A70BF">
            <w:pPr>
              <w:rPr>
                <w:rFonts w:ascii="Arial" w:hAnsi="Arial" w:cs="Arial"/>
                <w:noProof/>
                <w:sz w:val="18"/>
                <w:szCs w:val="18"/>
              </w:rPr>
            </w:pPr>
            <w:r w:rsidRPr="00FC08AF">
              <w:rPr>
                <w:noProof/>
              </w:rPr>
              <w:t>Name</w:t>
            </w:r>
          </w:p>
        </w:tc>
      </w:tr>
      <w:tr w:rsidR="00E05AE8" w:rsidRPr="00FC08AF" w14:paraId="07690C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E7C496"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D75E6" w14:textId="77777777" w:rsidR="00E05AE8" w:rsidRPr="00FC08AF" w:rsidRDefault="00E05AE8"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0D65E" w14:textId="77777777" w:rsidR="00E05AE8" w:rsidRPr="00FC08AF" w:rsidRDefault="00E05AE8"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C9781" w14:textId="77777777" w:rsidR="00E05AE8" w:rsidRPr="00FC08AF" w:rsidRDefault="00E05AE8"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D3B62" w14:textId="77777777" w:rsidR="00E05AE8" w:rsidRPr="00FC08AF" w:rsidRDefault="00E05AE8"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22BDA79" w14:textId="77777777" w:rsidR="00E05AE8" w:rsidRPr="00FC08AF" w:rsidRDefault="00E05AE8" w:rsidP="003A70BF">
            <w:pPr>
              <w:jc w:val="center"/>
              <w:rPr>
                <w:rFonts w:ascii="Arial" w:hAnsi="Arial" w:cs="Arial"/>
                <w:b/>
                <w:noProof/>
                <w:sz w:val="18"/>
                <w:szCs w:val="18"/>
              </w:rPr>
            </w:pPr>
          </w:p>
        </w:tc>
      </w:tr>
      <w:tr w:rsidR="00E05AE8" w:rsidRPr="00FC08AF" w14:paraId="4C19D82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0FA1D5"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48D9" w14:textId="77777777" w:rsidR="00E05AE8" w:rsidRPr="00FC08AF" w:rsidRDefault="00E05AE8"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79488" w14:textId="77777777" w:rsidR="00E05AE8" w:rsidRPr="00FC08AF" w:rsidRDefault="00E05AE8"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A0E3A" w14:textId="77777777" w:rsidR="00E05AE8" w:rsidRPr="00FC08AF" w:rsidRDefault="00E05AE8"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0CBB1" w14:textId="77777777" w:rsidR="00E05AE8" w:rsidRPr="00FC08AF" w:rsidRDefault="00E05AE8"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E3329E" w14:textId="77777777" w:rsidR="00E05AE8" w:rsidRPr="00FC08AF" w:rsidRDefault="00E05AE8" w:rsidP="003A70BF">
            <w:pPr>
              <w:jc w:val="center"/>
              <w:rPr>
                <w:b/>
                <w:noProof/>
              </w:rPr>
            </w:pPr>
          </w:p>
        </w:tc>
      </w:tr>
      <w:tr w:rsidR="00E05AE8" w:rsidRPr="00FC08AF" w14:paraId="0622F3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851FB7" w14:textId="77777777" w:rsidR="00E05AE8" w:rsidRPr="00FC08AF"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1E6C07" w14:textId="77777777" w:rsidR="00E05AE8" w:rsidRPr="00FC08AF" w:rsidRDefault="00E05AE8" w:rsidP="003A70BF">
            <w:pPr>
              <w:rPr>
                <w:noProof/>
              </w:rPr>
            </w:pPr>
            <w:r w:rsidRPr="00FC08AF">
              <w:rPr>
                <w:noProof/>
              </w:rPr>
              <w:t>The Name leaf is a name for the MCData service configuration settings.</w:t>
            </w:r>
          </w:p>
        </w:tc>
      </w:tr>
    </w:tbl>
    <w:p w14:paraId="05D22D03" w14:textId="77777777" w:rsidR="00890551" w:rsidRPr="00FC08AF" w:rsidRDefault="00890551" w:rsidP="00890551">
      <w:pPr>
        <w:rPr>
          <w:noProof/>
          <w:lang w:eastAsia="ko-KR"/>
        </w:rPr>
      </w:pPr>
    </w:p>
    <w:p w14:paraId="6B157AEB" w14:textId="77777777" w:rsidR="00E05AE8" w:rsidRPr="00FC08AF" w:rsidRDefault="00E05AE8" w:rsidP="00E05AE8">
      <w:pPr>
        <w:pStyle w:val="B1"/>
        <w:rPr>
          <w:noProof/>
        </w:rPr>
      </w:pPr>
      <w:r w:rsidRPr="00FC08AF">
        <w:rPr>
          <w:noProof/>
        </w:rPr>
        <w:t>-</w:t>
      </w:r>
      <w:r w:rsidRPr="00FC08AF">
        <w:rPr>
          <w:noProof/>
        </w:rPr>
        <w:tab/>
        <w:t>Values: &lt;User displayable name&gt;</w:t>
      </w:r>
    </w:p>
    <w:p w14:paraId="3219775E" w14:textId="77777777" w:rsidR="00E05AE8" w:rsidRPr="00FC08AF" w:rsidRDefault="00E05AE8" w:rsidP="00E05AE8">
      <w:pPr>
        <w:pStyle w:val="Heading3"/>
        <w:rPr>
          <w:noProof/>
          <w:lang w:eastAsia="ko-KR"/>
        </w:rPr>
      </w:pPr>
      <w:bookmarkStart w:id="1861" w:name="_Toc4578751"/>
      <w:bookmarkStart w:id="1862" w:name="_Toc27728440"/>
      <w:bookmarkStart w:id="1863" w:name="_Toc176353762"/>
      <w:r w:rsidRPr="00FC08AF">
        <w:rPr>
          <w:noProof/>
          <w:lang w:eastAsia="ko-KR"/>
        </w:rPr>
        <w:lastRenderedPageBreak/>
        <w:t>11.2</w:t>
      </w:r>
      <w:r w:rsidRPr="00FC08AF">
        <w:rPr>
          <w:noProof/>
        </w:rPr>
        <w:t>.4</w:t>
      </w:r>
      <w:r w:rsidRPr="00FC08AF">
        <w:rPr>
          <w:noProof/>
        </w:rPr>
        <w:tab/>
        <w:t>/</w:t>
      </w:r>
      <w:r w:rsidRPr="00FC08AF">
        <w:rPr>
          <w:i/>
          <w:iCs/>
          <w:noProof/>
        </w:rPr>
        <w:t>&lt;x&gt;</w:t>
      </w:r>
      <w:r w:rsidRPr="00FC08AF">
        <w:rPr>
          <w:noProof/>
        </w:rPr>
        <w:t>/Ext/</w:t>
      </w:r>
      <w:bookmarkEnd w:id="1861"/>
      <w:bookmarkEnd w:id="1862"/>
      <w:bookmarkEnd w:id="1863"/>
    </w:p>
    <w:p w14:paraId="16051D8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05AE8" w:rsidRPr="00FC08AF" w14:paraId="6AE0A23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994DC" w14:textId="77777777" w:rsidR="00E05AE8" w:rsidRPr="00FC08AF" w:rsidRDefault="00E05AE8" w:rsidP="003A70BF">
            <w:pPr>
              <w:rPr>
                <w:rFonts w:ascii="Arial" w:hAnsi="Arial" w:cs="Arial"/>
                <w:noProof/>
                <w:sz w:val="18"/>
                <w:szCs w:val="18"/>
              </w:rPr>
            </w:pPr>
            <w:r w:rsidRPr="00FC08AF">
              <w:rPr>
                <w:noProof/>
              </w:rPr>
              <w:t>Ext</w:t>
            </w:r>
          </w:p>
        </w:tc>
      </w:tr>
      <w:tr w:rsidR="00E05AE8" w:rsidRPr="00FC08AF" w14:paraId="353DC4B7"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6BB560B" w14:textId="77777777" w:rsidR="00E05AE8" w:rsidRPr="00FC08AF" w:rsidRDefault="00E05AE8"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0C3D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58212"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BAF26" w14:textId="77777777" w:rsidR="00E05AE8" w:rsidRPr="00FC08AF" w:rsidRDefault="00E05AE8"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B30FF" w14:textId="77777777" w:rsidR="00E05AE8" w:rsidRPr="00FC08AF" w:rsidRDefault="00E05AE8"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733B1EE" w14:textId="77777777" w:rsidR="00E05AE8" w:rsidRPr="00FC08AF" w:rsidRDefault="00E05AE8" w:rsidP="003A70BF">
            <w:pPr>
              <w:jc w:val="center"/>
              <w:rPr>
                <w:rFonts w:ascii="Arial" w:hAnsi="Arial" w:cs="Arial"/>
                <w:b/>
                <w:noProof/>
                <w:sz w:val="18"/>
                <w:szCs w:val="18"/>
              </w:rPr>
            </w:pPr>
          </w:p>
        </w:tc>
      </w:tr>
      <w:tr w:rsidR="00E05AE8" w:rsidRPr="00FC08AF" w14:paraId="04CFA0A5"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DB05E60" w14:textId="77777777" w:rsidR="00E05AE8" w:rsidRPr="00FC08AF" w:rsidRDefault="00E05AE8"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13DB4" w14:textId="77777777" w:rsidR="00E05AE8" w:rsidRPr="00FC08AF" w:rsidRDefault="00E05AE8"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8D80B" w14:textId="77777777" w:rsidR="00E05AE8" w:rsidRPr="00FC08AF" w:rsidRDefault="00E05AE8"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4D392" w14:textId="77777777" w:rsidR="00E05AE8" w:rsidRPr="00FC08AF" w:rsidRDefault="00E05AE8"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55D02" w14:textId="77777777" w:rsidR="00E05AE8" w:rsidRPr="00FC08AF" w:rsidRDefault="00E05AE8"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C4DEED0" w14:textId="77777777" w:rsidR="00E05AE8" w:rsidRPr="00FC08AF" w:rsidRDefault="00E05AE8" w:rsidP="003A70BF">
            <w:pPr>
              <w:jc w:val="center"/>
              <w:rPr>
                <w:b/>
                <w:noProof/>
              </w:rPr>
            </w:pPr>
          </w:p>
        </w:tc>
      </w:tr>
      <w:tr w:rsidR="00E05AE8" w:rsidRPr="00FC08AF" w14:paraId="77AFD162"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C528FD1" w14:textId="77777777" w:rsidR="00E05AE8" w:rsidRPr="00FC08AF" w:rsidRDefault="00E05AE8"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640F67" w14:textId="77777777" w:rsidR="00E05AE8" w:rsidRPr="00FC08AF" w:rsidRDefault="00E05AE8" w:rsidP="003A70BF">
            <w:pPr>
              <w:rPr>
                <w:noProof/>
              </w:rPr>
            </w:pPr>
            <w:r w:rsidRPr="00FC08AF">
              <w:rPr>
                <w:noProof/>
              </w:rPr>
              <w:t>The Ext is an interior node for where the vendor specific information about the MCData service configuration MO is being placed.</w:t>
            </w:r>
          </w:p>
        </w:tc>
      </w:tr>
    </w:tbl>
    <w:p w14:paraId="2F009D41" w14:textId="77777777" w:rsidR="00890551" w:rsidRPr="00FC08AF" w:rsidRDefault="00890551" w:rsidP="00890551">
      <w:pPr>
        <w:rPr>
          <w:noProof/>
          <w:lang w:eastAsia="ko-KR"/>
        </w:rPr>
      </w:pPr>
    </w:p>
    <w:p w14:paraId="459D9BCF" w14:textId="77777777" w:rsidR="00E05AE8" w:rsidRPr="00FC08AF" w:rsidRDefault="00E05AE8" w:rsidP="00E05AE8">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4A6F1BD5" w14:textId="77777777" w:rsidR="00E05AE8" w:rsidRPr="00FC08AF" w:rsidRDefault="00E05AE8" w:rsidP="00E05AE8">
      <w:pPr>
        <w:pStyle w:val="B1"/>
        <w:rPr>
          <w:noProof/>
          <w:lang w:eastAsia="ko-KR"/>
        </w:rPr>
      </w:pPr>
      <w:r w:rsidRPr="00FC08AF">
        <w:rPr>
          <w:noProof/>
        </w:rPr>
        <w:t>-</w:t>
      </w:r>
      <w:r w:rsidRPr="00FC08AF">
        <w:rPr>
          <w:noProof/>
        </w:rPr>
        <w:tab/>
        <w:t>Values: N/A</w:t>
      </w:r>
    </w:p>
    <w:p w14:paraId="238B86BC" w14:textId="77777777" w:rsidR="00E05AE8" w:rsidRPr="00FC08AF" w:rsidRDefault="00E05AE8" w:rsidP="00E05AE8">
      <w:pPr>
        <w:pStyle w:val="Heading3"/>
        <w:rPr>
          <w:noProof/>
          <w:lang w:eastAsia="ko-KR"/>
        </w:rPr>
      </w:pPr>
      <w:bookmarkStart w:id="1864" w:name="_Toc4578752"/>
      <w:bookmarkStart w:id="1865" w:name="_Toc27728441"/>
      <w:bookmarkStart w:id="1866" w:name="_Toc176353763"/>
      <w:r w:rsidRPr="00FC08AF">
        <w:rPr>
          <w:noProof/>
        </w:rPr>
        <w:t>11.2.5</w:t>
      </w:r>
      <w:r w:rsidRPr="00FC08AF">
        <w:rPr>
          <w:noProof/>
        </w:rPr>
        <w:tab/>
        <w:t>/</w:t>
      </w:r>
      <w:r w:rsidRPr="00FC08AF">
        <w:rPr>
          <w:i/>
          <w:iCs/>
          <w:noProof/>
        </w:rPr>
        <w:t>&lt;x&gt;</w:t>
      </w:r>
      <w:r w:rsidRPr="00FC08AF">
        <w:rPr>
          <w:noProof/>
        </w:rPr>
        <w:t>/Common</w:t>
      </w:r>
      <w:bookmarkEnd w:id="1864"/>
      <w:bookmarkEnd w:id="1865"/>
      <w:bookmarkEnd w:id="1866"/>
    </w:p>
    <w:p w14:paraId="3ABC914B"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05AE8" w:rsidRPr="00FC08AF" w14:paraId="0C327C3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1ED085" w14:textId="77777777" w:rsidR="00E05AE8" w:rsidRPr="00FC08AF" w:rsidRDefault="00E05AE8" w:rsidP="003A70BF">
            <w:pPr>
              <w:rPr>
                <w:rFonts w:ascii="Arial" w:hAnsi="Arial" w:cs="Arial"/>
                <w:noProof/>
                <w:sz w:val="18"/>
                <w:szCs w:val="18"/>
              </w:rPr>
            </w:pPr>
            <w:r w:rsidRPr="00FC08AF">
              <w:rPr>
                <w:noProof/>
              </w:rPr>
              <w:t>Common</w:t>
            </w:r>
          </w:p>
        </w:tc>
      </w:tr>
      <w:tr w:rsidR="00E05AE8" w:rsidRPr="00FC08AF" w14:paraId="67B9A8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D36A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641B0"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2E5EA" w14:textId="77777777" w:rsidR="00E05AE8" w:rsidRPr="00FC08AF" w:rsidRDefault="00E05AE8"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B07D8"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8A809" w14:textId="77777777" w:rsidR="00E05AE8" w:rsidRPr="00FC08AF" w:rsidRDefault="00E05AE8"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232E72" w14:textId="77777777" w:rsidR="00E05AE8" w:rsidRPr="00FC08AF" w:rsidRDefault="00E05AE8" w:rsidP="003A70BF">
            <w:pPr>
              <w:jc w:val="center"/>
              <w:rPr>
                <w:rFonts w:ascii="Arial" w:hAnsi="Arial" w:cs="Arial"/>
                <w:b/>
                <w:noProof/>
                <w:sz w:val="18"/>
                <w:szCs w:val="18"/>
              </w:rPr>
            </w:pPr>
          </w:p>
        </w:tc>
      </w:tr>
      <w:tr w:rsidR="00E05AE8" w:rsidRPr="00FC08AF" w14:paraId="2C7ADD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9BA56"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50E1"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1A733" w14:textId="77777777" w:rsidR="00E05AE8" w:rsidRPr="00FC08AF" w:rsidRDefault="00E05AE8"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812BE"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3B3E1" w14:textId="77777777" w:rsidR="00E05AE8" w:rsidRPr="00FC08AF" w:rsidRDefault="00E05AE8"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B882B2" w14:textId="77777777" w:rsidR="00E05AE8" w:rsidRPr="00FC08AF" w:rsidRDefault="00E05AE8" w:rsidP="003A70BF">
            <w:pPr>
              <w:jc w:val="center"/>
              <w:rPr>
                <w:b/>
                <w:noProof/>
              </w:rPr>
            </w:pPr>
          </w:p>
        </w:tc>
      </w:tr>
      <w:tr w:rsidR="00E05AE8" w:rsidRPr="00FC08AF" w14:paraId="4076C3C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84D502" w14:textId="77777777" w:rsidR="00E05AE8" w:rsidRPr="00FC08AF"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EC5B49" w14:textId="77777777" w:rsidR="00E05AE8" w:rsidRPr="00FC08AF" w:rsidRDefault="00E05AE8"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2741A0D7" w14:textId="77777777" w:rsidR="00890551" w:rsidRPr="00FC08AF" w:rsidRDefault="00890551" w:rsidP="00890551">
      <w:pPr>
        <w:rPr>
          <w:noProof/>
          <w:lang w:eastAsia="ko-KR"/>
        </w:rPr>
      </w:pPr>
      <w:bookmarkStart w:id="1867" w:name="_Toc4578753"/>
      <w:bookmarkStart w:id="1868" w:name="_Toc27728442"/>
    </w:p>
    <w:p w14:paraId="1BC426C8" w14:textId="77777777" w:rsidR="00E05AE8" w:rsidRPr="00FC08AF" w:rsidRDefault="00E05AE8" w:rsidP="00E05AE8">
      <w:pPr>
        <w:pStyle w:val="Heading3"/>
        <w:rPr>
          <w:noProof/>
          <w:lang w:eastAsia="ko-KR"/>
        </w:rPr>
      </w:pPr>
      <w:bookmarkStart w:id="1869" w:name="_Toc176353764"/>
      <w:r w:rsidRPr="00FC08AF">
        <w:rPr>
          <w:noProof/>
        </w:rPr>
        <w:t>11.2.</w:t>
      </w:r>
      <w:r w:rsidRPr="00FC08AF">
        <w:rPr>
          <w:noProof/>
          <w:lang w:eastAsia="ko-KR"/>
        </w:rPr>
        <w:t>6</w:t>
      </w:r>
      <w:r w:rsidRPr="00FC08AF">
        <w:rPr>
          <w:noProof/>
        </w:rPr>
        <w:tab/>
        <w:t>/</w:t>
      </w:r>
      <w:r w:rsidRPr="00FC08AF">
        <w:rPr>
          <w:i/>
          <w:iCs/>
          <w:noProof/>
        </w:rPr>
        <w:t>&lt;x&gt;</w:t>
      </w:r>
      <w:r w:rsidRPr="00FC08AF">
        <w:rPr>
          <w:noProof/>
        </w:rPr>
        <w:t>/Common/TxRxControl</w:t>
      </w:r>
      <w:bookmarkEnd w:id="1867"/>
      <w:bookmarkEnd w:id="1868"/>
      <w:bookmarkEnd w:id="1869"/>
    </w:p>
    <w:p w14:paraId="4F1095DB"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6</w:t>
      </w:r>
      <w:r w:rsidRPr="00FC08AF">
        <w:rPr>
          <w:noProof/>
        </w:rPr>
        <w:t>.1: /</w:t>
      </w:r>
      <w:r w:rsidRPr="00FC08AF">
        <w:rPr>
          <w:i/>
          <w:iCs/>
          <w:noProof/>
        </w:rPr>
        <w:t>&lt;x&gt;</w:t>
      </w:r>
      <w:r w:rsidRPr="00FC08AF">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3F12971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51CC2C" w14:textId="77777777" w:rsidR="00E05AE8" w:rsidRPr="00FC08AF" w:rsidRDefault="00E05AE8" w:rsidP="003A70BF">
            <w:pPr>
              <w:rPr>
                <w:rFonts w:ascii="Arial" w:hAnsi="Arial" w:cs="Arial"/>
                <w:noProof/>
                <w:sz w:val="18"/>
                <w:szCs w:val="18"/>
              </w:rPr>
            </w:pPr>
            <w:r w:rsidRPr="00FC08AF">
              <w:rPr>
                <w:noProof/>
              </w:rPr>
              <w:t>Common/TxRxControl</w:t>
            </w:r>
          </w:p>
        </w:tc>
      </w:tr>
      <w:tr w:rsidR="00E05AE8" w:rsidRPr="00FC08AF" w14:paraId="3E9819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3C194A"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2F8FB"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6B1DD"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24EB7"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29DD1"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8D44E0" w14:textId="77777777" w:rsidR="00E05AE8" w:rsidRPr="00FC08AF" w:rsidRDefault="00E05AE8" w:rsidP="003A70BF">
            <w:pPr>
              <w:jc w:val="center"/>
              <w:rPr>
                <w:rFonts w:ascii="Arial" w:hAnsi="Arial" w:cs="Arial"/>
                <w:b/>
                <w:noProof/>
                <w:sz w:val="18"/>
                <w:szCs w:val="18"/>
              </w:rPr>
            </w:pPr>
          </w:p>
        </w:tc>
      </w:tr>
      <w:tr w:rsidR="00E05AE8" w:rsidRPr="00FC08AF" w14:paraId="6A47837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C5CFF"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892CE"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4BF88"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47DF4"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0C04D"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6E0876" w14:textId="77777777" w:rsidR="00E05AE8" w:rsidRPr="00FC08AF" w:rsidRDefault="00E05AE8" w:rsidP="003A70BF">
            <w:pPr>
              <w:jc w:val="center"/>
              <w:rPr>
                <w:b/>
                <w:noProof/>
              </w:rPr>
            </w:pPr>
          </w:p>
        </w:tc>
      </w:tr>
      <w:tr w:rsidR="00E05AE8" w:rsidRPr="00FC08AF" w14:paraId="419B93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A412B"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F2F486"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transmission and reception control</w:t>
            </w:r>
            <w:r w:rsidRPr="00FC08AF">
              <w:rPr>
                <w:noProof/>
              </w:rPr>
              <w:t xml:space="preserve"> configuration</w:t>
            </w:r>
            <w:r w:rsidRPr="00FC08AF">
              <w:rPr>
                <w:noProof/>
                <w:lang w:eastAsia="ko-KR"/>
              </w:rPr>
              <w:t>.</w:t>
            </w:r>
          </w:p>
        </w:tc>
      </w:tr>
    </w:tbl>
    <w:p w14:paraId="087EC7EC" w14:textId="77777777" w:rsidR="00890551" w:rsidRPr="00FC08AF" w:rsidRDefault="00890551" w:rsidP="00890551">
      <w:pPr>
        <w:rPr>
          <w:noProof/>
          <w:lang w:eastAsia="ko-KR"/>
        </w:rPr>
      </w:pPr>
      <w:bookmarkStart w:id="1870" w:name="_Toc4578754"/>
      <w:bookmarkStart w:id="1871" w:name="_Toc27728443"/>
    </w:p>
    <w:p w14:paraId="02C8668E" w14:textId="77777777" w:rsidR="00E05AE8" w:rsidRPr="00FC08AF" w:rsidRDefault="00E05AE8" w:rsidP="00E05AE8">
      <w:pPr>
        <w:pStyle w:val="Heading3"/>
        <w:rPr>
          <w:noProof/>
          <w:lang w:eastAsia="ko-KR"/>
        </w:rPr>
      </w:pPr>
      <w:bookmarkStart w:id="1872" w:name="_Toc176353765"/>
      <w:r w:rsidRPr="00FC08AF">
        <w:rPr>
          <w:noProof/>
        </w:rPr>
        <w:t>11.2.</w:t>
      </w:r>
      <w:r w:rsidRPr="00FC08AF">
        <w:rPr>
          <w:noProof/>
          <w:lang w:eastAsia="ko-KR"/>
        </w:rPr>
        <w:t>7</w:t>
      </w:r>
      <w:r w:rsidRPr="00FC08AF">
        <w:rPr>
          <w:noProof/>
        </w:rPr>
        <w:tab/>
        <w:t>/</w:t>
      </w:r>
      <w:r w:rsidRPr="00FC08AF">
        <w:rPr>
          <w:i/>
          <w:iCs/>
          <w:noProof/>
        </w:rPr>
        <w:t>&lt;x&gt;</w:t>
      </w:r>
      <w:r w:rsidRPr="00FC08AF">
        <w:rPr>
          <w:noProof/>
        </w:rPr>
        <w:t>/Common/TxRxControl/</w:t>
      </w:r>
      <w:r w:rsidRPr="00FC08AF">
        <w:rPr>
          <w:noProof/>
          <w:lang w:eastAsia="ko-KR"/>
        </w:rPr>
        <w:t>TimeTempDataWaiting</w:t>
      </w:r>
      <w:bookmarkEnd w:id="1870"/>
      <w:bookmarkEnd w:id="1871"/>
      <w:bookmarkEnd w:id="1872"/>
    </w:p>
    <w:p w14:paraId="5D13037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7</w:t>
      </w:r>
      <w:r w:rsidRPr="00FC08AF">
        <w:rPr>
          <w:noProof/>
        </w:rPr>
        <w:t>.1: /</w:t>
      </w:r>
      <w:r w:rsidRPr="00FC08AF">
        <w:rPr>
          <w:i/>
          <w:iCs/>
          <w:noProof/>
        </w:rPr>
        <w:t>&lt;x&gt;</w:t>
      </w:r>
      <w:r w:rsidRPr="00FC08AF">
        <w:rPr>
          <w:noProof/>
        </w:rPr>
        <w:t>/Common/TxRxControl/TimeTempDataWaiting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3BC68B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77E630" w14:textId="77777777" w:rsidR="00E05AE8" w:rsidRPr="00FC08AF" w:rsidRDefault="00E05AE8" w:rsidP="003A70BF">
            <w:pPr>
              <w:rPr>
                <w:rFonts w:ascii="Arial" w:hAnsi="Arial" w:cs="Arial"/>
                <w:noProof/>
                <w:sz w:val="18"/>
                <w:szCs w:val="18"/>
              </w:rPr>
            </w:pPr>
            <w:r w:rsidRPr="00FC08AF">
              <w:rPr>
                <w:noProof/>
              </w:rPr>
              <w:t>Common/TxRxControl/TimeTempDataWaiting</w:t>
            </w:r>
          </w:p>
        </w:tc>
      </w:tr>
      <w:tr w:rsidR="00E05AE8" w:rsidRPr="00FC08AF" w14:paraId="1E2923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E7E2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6088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1AD15"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9E582"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66ED6"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6F3F1" w14:textId="77777777" w:rsidR="00E05AE8" w:rsidRPr="00FC08AF" w:rsidRDefault="00E05AE8" w:rsidP="003A70BF">
            <w:pPr>
              <w:jc w:val="center"/>
              <w:rPr>
                <w:rFonts w:ascii="Arial" w:hAnsi="Arial" w:cs="Arial"/>
                <w:b/>
                <w:noProof/>
                <w:sz w:val="18"/>
                <w:szCs w:val="18"/>
              </w:rPr>
            </w:pPr>
          </w:p>
        </w:tc>
      </w:tr>
      <w:tr w:rsidR="00E05AE8" w:rsidRPr="00FC08AF" w14:paraId="094947A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350314"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3CD31"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389C0"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84006" w14:textId="77777777" w:rsidR="00E05AE8" w:rsidRPr="00FC08AF" w:rsidRDefault="00E05AE8"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05A3"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FE27CA" w14:textId="77777777" w:rsidR="00E05AE8" w:rsidRPr="00FC08AF" w:rsidRDefault="00E05AE8" w:rsidP="003A70BF">
            <w:pPr>
              <w:jc w:val="center"/>
              <w:rPr>
                <w:b/>
                <w:noProof/>
              </w:rPr>
            </w:pPr>
          </w:p>
        </w:tc>
      </w:tr>
      <w:tr w:rsidR="00E05AE8" w:rsidRPr="00FC08AF" w14:paraId="2F708F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F82C6"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8D859" w14:textId="77777777" w:rsidR="00E05AE8" w:rsidRPr="00FC08AF" w:rsidRDefault="00E05AE8" w:rsidP="003A70BF">
            <w:pPr>
              <w:rPr>
                <w:noProof/>
                <w:lang w:eastAsia="ko-KR"/>
              </w:rPr>
            </w:pPr>
            <w:r w:rsidRPr="00FC08AF">
              <w:rPr>
                <w:noProof/>
              </w:rPr>
              <w:t>This leaf node indicates the time limit for the temporarily stored data that is waiting to be delivered to a receiving user</w:t>
            </w:r>
            <w:r w:rsidRPr="00FC08AF">
              <w:rPr>
                <w:noProof/>
                <w:lang w:eastAsia="ko-KR"/>
              </w:rPr>
              <w:t>.</w:t>
            </w:r>
          </w:p>
        </w:tc>
      </w:tr>
    </w:tbl>
    <w:p w14:paraId="0C4A3BB1" w14:textId="77777777" w:rsidR="00890551" w:rsidRPr="00FC08AF" w:rsidRDefault="00890551" w:rsidP="00890551">
      <w:pPr>
        <w:rPr>
          <w:noProof/>
          <w:lang w:eastAsia="ko-KR"/>
        </w:rPr>
      </w:pPr>
    </w:p>
    <w:p w14:paraId="16E0A4F5" w14:textId="77777777" w:rsidR="00E05AE8" w:rsidRPr="00FC08AF" w:rsidRDefault="00E05AE8" w:rsidP="00E05AE8">
      <w:pPr>
        <w:pStyle w:val="B1"/>
        <w:rPr>
          <w:noProof/>
          <w:lang w:eastAsia="ko-KR"/>
        </w:rPr>
      </w:pPr>
      <w:r w:rsidRPr="00FC08AF">
        <w:rPr>
          <w:noProof/>
        </w:rPr>
        <w:t>-</w:t>
      </w:r>
      <w:r w:rsidRPr="00FC08AF">
        <w:rPr>
          <w:noProof/>
        </w:rPr>
        <w:tab/>
        <w:t>Values: 0-65535</w:t>
      </w:r>
    </w:p>
    <w:p w14:paraId="43251290" w14:textId="77777777" w:rsidR="00E05AE8" w:rsidRPr="00FC08AF" w:rsidRDefault="00E05AE8" w:rsidP="00E05AE8">
      <w:pPr>
        <w:rPr>
          <w:noProof/>
          <w:lang w:eastAsia="ko-KR"/>
        </w:rPr>
      </w:pPr>
      <w:r w:rsidRPr="00FC08AF">
        <w:rPr>
          <w:noProof/>
        </w:rPr>
        <w:t xml:space="preserve">The </w:t>
      </w:r>
      <w:r w:rsidRPr="00FC08AF">
        <w:rPr>
          <w:noProof/>
          <w:lang w:eastAsia="ko-KR"/>
        </w:rPr>
        <w:t xml:space="preserve">TimeTempDataWaiting </w:t>
      </w:r>
      <w:r w:rsidRPr="00FC08AF">
        <w:rPr>
          <w:noProof/>
        </w:rPr>
        <w:t>is in minutes</w:t>
      </w:r>
      <w:r w:rsidRPr="00FC08AF">
        <w:rPr>
          <w:noProof/>
          <w:lang w:eastAsia="ko-KR"/>
        </w:rPr>
        <w:t>.</w:t>
      </w:r>
    </w:p>
    <w:p w14:paraId="0045E3B3" w14:textId="77777777" w:rsidR="00E05AE8" w:rsidRPr="00FC08AF" w:rsidRDefault="00E05AE8" w:rsidP="00E05AE8">
      <w:pPr>
        <w:pStyle w:val="Heading3"/>
        <w:rPr>
          <w:noProof/>
          <w:lang w:eastAsia="ko-KR"/>
        </w:rPr>
      </w:pPr>
      <w:bookmarkStart w:id="1873" w:name="_Toc4578755"/>
      <w:bookmarkStart w:id="1874" w:name="_Toc27728444"/>
      <w:bookmarkStart w:id="1875" w:name="_Toc176353766"/>
      <w:r w:rsidRPr="00FC08AF">
        <w:rPr>
          <w:noProof/>
        </w:rPr>
        <w:lastRenderedPageBreak/>
        <w:t>11.2.</w:t>
      </w:r>
      <w:r w:rsidRPr="00FC08AF">
        <w:rPr>
          <w:noProof/>
          <w:lang w:eastAsia="ko-KR"/>
        </w:rPr>
        <w:t>8</w:t>
      </w:r>
      <w:r w:rsidRPr="00FC08AF">
        <w:rPr>
          <w:noProof/>
        </w:rPr>
        <w:tab/>
        <w:t>/</w:t>
      </w:r>
      <w:r w:rsidRPr="00FC08AF">
        <w:rPr>
          <w:i/>
          <w:iCs/>
          <w:noProof/>
        </w:rPr>
        <w:t>&lt;x&gt;</w:t>
      </w:r>
      <w:r w:rsidRPr="00FC08AF">
        <w:rPr>
          <w:noProof/>
        </w:rPr>
        <w:t>/Common/TxRxControl/TimePeriodicAnnouncement</w:t>
      </w:r>
      <w:bookmarkEnd w:id="1873"/>
      <w:bookmarkEnd w:id="1874"/>
      <w:bookmarkEnd w:id="1875"/>
    </w:p>
    <w:p w14:paraId="143D0526"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8</w:t>
      </w:r>
      <w:r w:rsidRPr="00FC08AF">
        <w:rPr>
          <w:noProof/>
        </w:rPr>
        <w:t>.1: /</w:t>
      </w:r>
      <w:r w:rsidRPr="00FC08AF">
        <w:rPr>
          <w:i/>
          <w:iCs/>
          <w:noProof/>
        </w:rPr>
        <w:t>&lt;x&gt;</w:t>
      </w:r>
      <w:r w:rsidRPr="00FC08AF">
        <w:rPr>
          <w:noProof/>
        </w:rPr>
        <w:t>/Common/TxRxControl/TimePeriodicAnnouncement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592D13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FB4259" w14:textId="77777777" w:rsidR="00E05AE8" w:rsidRPr="00FC08AF" w:rsidRDefault="00E05AE8" w:rsidP="003A70BF">
            <w:pPr>
              <w:rPr>
                <w:rFonts w:ascii="Arial" w:hAnsi="Arial" w:cs="Arial"/>
                <w:noProof/>
                <w:sz w:val="18"/>
                <w:szCs w:val="18"/>
              </w:rPr>
            </w:pPr>
            <w:r w:rsidRPr="00FC08AF">
              <w:rPr>
                <w:noProof/>
              </w:rPr>
              <w:t>Common/TxRxControl/TimePeriodicAnnouncement</w:t>
            </w:r>
          </w:p>
        </w:tc>
      </w:tr>
      <w:tr w:rsidR="00E05AE8" w:rsidRPr="00FC08AF" w14:paraId="7FF924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4D1B01"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1CC34"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3D4BD"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5153A"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C1F3F"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27912C" w14:textId="77777777" w:rsidR="00E05AE8" w:rsidRPr="00FC08AF" w:rsidRDefault="00E05AE8" w:rsidP="003A70BF">
            <w:pPr>
              <w:jc w:val="center"/>
              <w:rPr>
                <w:rFonts w:ascii="Arial" w:hAnsi="Arial" w:cs="Arial"/>
                <w:b/>
                <w:noProof/>
                <w:sz w:val="18"/>
                <w:szCs w:val="18"/>
              </w:rPr>
            </w:pPr>
          </w:p>
        </w:tc>
      </w:tr>
      <w:tr w:rsidR="00E05AE8" w:rsidRPr="00FC08AF" w14:paraId="1E41641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22CE3"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0B9A2"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E6C65"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131CA" w14:textId="77777777" w:rsidR="00E05AE8" w:rsidRPr="00FC08AF" w:rsidRDefault="00E05AE8"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FD6B7"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5D1D7E" w14:textId="77777777" w:rsidR="00E05AE8" w:rsidRPr="00FC08AF" w:rsidRDefault="00E05AE8" w:rsidP="003A70BF">
            <w:pPr>
              <w:jc w:val="center"/>
              <w:rPr>
                <w:b/>
                <w:noProof/>
              </w:rPr>
            </w:pPr>
          </w:p>
        </w:tc>
      </w:tr>
      <w:tr w:rsidR="00E05AE8" w:rsidRPr="00FC08AF" w14:paraId="3DA8CFD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A95664"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640F38"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timer for the periodic announcement which contains a list of available recently invited data group communications.</w:t>
            </w:r>
          </w:p>
        </w:tc>
      </w:tr>
    </w:tbl>
    <w:p w14:paraId="1039D4DB" w14:textId="77777777" w:rsidR="00890551" w:rsidRPr="00FC08AF" w:rsidRDefault="00890551" w:rsidP="00890551">
      <w:pPr>
        <w:rPr>
          <w:noProof/>
          <w:lang w:eastAsia="ko-KR"/>
        </w:rPr>
      </w:pPr>
    </w:p>
    <w:p w14:paraId="15A78B0F" w14:textId="77777777" w:rsidR="00E05AE8" w:rsidRPr="00FC08AF" w:rsidRDefault="00E05AE8" w:rsidP="00E05AE8">
      <w:pPr>
        <w:pStyle w:val="B1"/>
        <w:rPr>
          <w:noProof/>
        </w:rPr>
      </w:pPr>
      <w:r w:rsidRPr="00FC08AF">
        <w:rPr>
          <w:noProof/>
        </w:rPr>
        <w:t>-</w:t>
      </w:r>
      <w:r w:rsidRPr="00FC08AF">
        <w:rPr>
          <w:noProof/>
        </w:rPr>
        <w:tab/>
        <w:t>Values: 0-65535</w:t>
      </w:r>
    </w:p>
    <w:p w14:paraId="578E8C73" w14:textId="77777777" w:rsidR="00E05AE8" w:rsidRPr="00FC08AF" w:rsidRDefault="00E05AE8" w:rsidP="00E05AE8">
      <w:pPr>
        <w:rPr>
          <w:noProof/>
          <w:lang w:eastAsia="ko-KR"/>
        </w:rPr>
      </w:pPr>
      <w:r w:rsidRPr="00FC08AF">
        <w:rPr>
          <w:noProof/>
        </w:rPr>
        <w:t xml:space="preserve">The </w:t>
      </w:r>
      <w:r w:rsidRPr="00FC08AF">
        <w:rPr>
          <w:noProof/>
          <w:lang w:eastAsia="ko-KR"/>
        </w:rPr>
        <w:t xml:space="preserve">TimePeriodicAnnouncement </w:t>
      </w:r>
      <w:r w:rsidRPr="00FC08AF">
        <w:rPr>
          <w:noProof/>
        </w:rPr>
        <w:t>is in minutes</w:t>
      </w:r>
      <w:r w:rsidRPr="00FC08AF">
        <w:rPr>
          <w:noProof/>
          <w:lang w:eastAsia="ko-KR"/>
        </w:rPr>
        <w:t>.</w:t>
      </w:r>
    </w:p>
    <w:p w14:paraId="12AEF4FE" w14:textId="77777777" w:rsidR="00E05AE8" w:rsidRPr="00FC08AF" w:rsidRDefault="00E05AE8" w:rsidP="00E05AE8">
      <w:pPr>
        <w:pStyle w:val="Heading3"/>
        <w:rPr>
          <w:noProof/>
          <w:lang w:eastAsia="ko-KR"/>
        </w:rPr>
      </w:pPr>
      <w:bookmarkStart w:id="1876" w:name="_Toc4578756"/>
      <w:bookmarkStart w:id="1877" w:name="_Toc27728445"/>
      <w:bookmarkStart w:id="1878" w:name="_Toc176353767"/>
      <w:r w:rsidRPr="00FC08AF">
        <w:rPr>
          <w:noProof/>
        </w:rPr>
        <w:t>11.2.9</w:t>
      </w:r>
      <w:r w:rsidRPr="00FC08AF">
        <w:rPr>
          <w:noProof/>
        </w:rPr>
        <w:tab/>
        <w:t>/</w:t>
      </w:r>
      <w:r w:rsidRPr="00FC08AF">
        <w:rPr>
          <w:i/>
          <w:iCs/>
          <w:noProof/>
        </w:rPr>
        <w:t>&lt;x&gt;</w:t>
      </w:r>
      <w:r w:rsidRPr="00FC08AF">
        <w:rPr>
          <w:noProof/>
        </w:rPr>
        <w:t>/OffNetwork</w:t>
      </w:r>
      <w:bookmarkEnd w:id="1876"/>
      <w:bookmarkEnd w:id="1877"/>
      <w:bookmarkEnd w:id="1878"/>
    </w:p>
    <w:p w14:paraId="5CF96640"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.2.9.1: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01FF7CD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D48502" w14:textId="77777777" w:rsidR="00E05AE8" w:rsidRPr="00FC08AF" w:rsidRDefault="00E05AE8" w:rsidP="003A70BF">
            <w:pPr>
              <w:rPr>
                <w:rFonts w:ascii="Arial" w:hAnsi="Arial" w:cs="Arial"/>
                <w:noProof/>
                <w:sz w:val="18"/>
                <w:szCs w:val="18"/>
              </w:rPr>
            </w:pPr>
            <w:r w:rsidRPr="00FC08AF">
              <w:rPr>
                <w:noProof/>
              </w:rPr>
              <w:t>OffNetwork</w:t>
            </w:r>
          </w:p>
        </w:tc>
      </w:tr>
      <w:tr w:rsidR="00E05AE8" w:rsidRPr="00FC08AF" w14:paraId="54764A5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3FE4C"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F6F12"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4DEA1"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D9F34"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16A20"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713E78" w14:textId="77777777" w:rsidR="00E05AE8" w:rsidRPr="00FC08AF" w:rsidRDefault="00E05AE8" w:rsidP="003A70BF">
            <w:pPr>
              <w:jc w:val="center"/>
              <w:rPr>
                <w:rFonts w:ascii="Arial" w:hAnsi="Arial" w:cs="Arial"/>
                <w:b/>
                <w:noProof/>
                <w:sz w:val="18"/>
                <w:szCs w:val="18"/>
              </w:rPr>
            </w:pPr>
          </w:p>
        </w:tc>
      </w:tr>
      <w:tr w:rsidR="00E05AE8" w:rsidRPr="00FC08AF" w14:paraId="7266EC0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0F207B"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DFAF5"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4E8A" w14:textId="77777777" w:rsidR="00E05AE8" w:rsidRPr="00FC08AF" w:rsidRDefault="00E05AE8"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ECD30"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28819"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DC02DE" w14:textId="77777777" w:rsidR="00E05AE8" w:rsidRPr="00FC08AF" w:rsidRDefault="00E05AE8" w:rsidP="003A70BF">
            <w:pPr>
              <w:jc w:val="center"/>
              <w:rPr>
                <w:b/>
                <w:noProof/>
              </w:rPr>
            </w:pPr>
          </w:p>
        </w:tc>
      </w:tr>
      <w:tr w:rsidR="00E05AE8" w:rsidRPr="00FC08AF" w14:paraId="1328C2E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7A4353"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75C58E"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1DCA34E5" w14:textId="77777777" w:rsidR="00890551" w:rsidRPr="00FC08AF" w:rsidRDefault="00890551" w:rsidP="00890551">
      <w:pPr>
        <w:rPr>
          <w:noProof/>
          <w:lang w:eastAsia="ko-KR"/>
        </w:rPr>
      </w:pPr>
      <w:bookmarkStart w:id="1879" w:name="_Toc4578757"/>
      <w:bookmarkStart w:id="1880" w:name="_Toc27728446"/>
    </w:p>
    <w:p w14:paraId="715BFD45" w14:textId="77777777" w:rsidR="00E05AE8" w:rsidRPr="00FC08AF" w:rsidRDefault="00E05AE8" w:rsidP="00E05AE8">
      <w:pPr>
        <w:pStyle w:val="Heading3"/>
        <w:rPr>
          <w:noProof/>
          <w:lang w:eastAsia="ko-KR"/>
        </w:rPr>
      </w:pPr>
      <w:bookmarkStart w:id="1881" w:name="_Toc176353768"/>
      <w:r w:rsidRPr="00FC08AF">
        <w:rPr>
          <w:noProof/>
        </w:rPr>
        <w:t>11.2.1</w:t>
      </w:r>
      <w:r w:rsidRPr="00FC08AF">
        <w:rPr>
          <w:noProof/>
          <w:lang w:eastAsia="ko-KR"/>
        </w:rPr>
        <w:t>0</w:t>
      </w:r>
      <w:r w:rsidRPr="00FC08AF">
        <w:rPr>
          <w:noProof/>
        </w:rPr>
        <w:tab/>
        <w:t>/</w:t>
      </w:r>
      <w:r w:rsidRPr="00FC08AF">
        <w:rPr>
          <w:i/>
          <w:iCs/>
          <w:noProof/>
        </w:rPr>
        <w:t>&lt;x&gt;</w:t>
      </w:r>
      <w:r w:rsidRPr="00FC08AF">
        <w:rPr>
          <w:noProof/>
        </w:rPr>
        <w:t>/OffNetwork/</w:t>
      </w:r>
      <w:r w:rsidRPr="00FC08AF">
        <w:rPr>
          <w:noProof/>
          <w:lang w:eastAsia="ko-KR"/>
        </w:rPr>
        <w:t>DefaultPPPP</w:t>
      </w:r>
      <w:bookmarkEnd w:id="1879"/>
      <w:bookmarkEnd w:id="1880"/>
      <w:bookmarkEnd w:id="1881"/>
    </w:p>
    <w:p w14:paraId="7110363A"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2EAC66A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FD3A25"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w:t>
            </w:r>
          </w:p>
        </w:tc>
      </w:tr>
      <w:tr w:rsidR="00E05AE8" w:rsidRPr="00FC08AF" w14:paraId="7B4D396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EAB38A"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688AE"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642FE"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4E490"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13D6E"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FE8BFC" w14:textId="77777777" w:rsidR="00E05AE8" w:rsidRPr="00FC08AF" w:rsidRDefault="00E05AE8" w:rsidP="003A70BF">
            <w:pPr>
              <w:jc w:val="center"/>
              <w:rPr>
                <w:rFonts w:ascii="Arial" w:hAnsi="Arial" w:cs="Arial"/>
                <w:b/>
                <w:noProof/>
                <w:sz w:val="18"/>
                <w:szCs w:val="18"/>
              </w:rPr>
            </w:pPr>
          </w:p>
        </w:tc>
      </w:tr>
      <w:tr w:rsidR="00E05AE8" w:rsidRPr="00FC08AF" w14:paraId="06C83AF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F41BC"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9C11B"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213A8"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8EE9E" w14:textId="77777777" w:rsidR="00E05AE8" w:rsidRPr="00FC08AF" w:rsidRDefault="00E05AE8"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71465"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A616DF" w14:textId="77777777" w:rsidR="00E05AE8" w:rsidRPr="00FC08AF" w:rsidRDefault="00E05AE8" w:rsidP="003A70BF">
            <w:pPr>
              <w:jc w:val="center"/>
              <w:rPr>
                <w:b/>
                <w:noProof/>
              </w:rPr>
            </w:pPr>
          </w:p>
        </w:tc>
      </w:tr>
      <w:tr w:rsidR="00E05AE8" w:rsidRPr="00FC08AF" w14:paraId="63B1F4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8BA472"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308D84"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3D0042EE" w14:textId="77777777" w:rsidR="00890551" w:rsidRPr="00FC08AF" w:rsidRDefault="00890551" w:rsidP="00890551">
      <w:pPr>
        <w:rPr>
          <w:noProof/>
          <w:lang w:eastAsia="ko-KR"/>
        </w:rPr>
      </w:pPr>
      <w:bookmarkStart w:id="1882" w:name="_Toc4578758"/>
      <w:bookmarkStart w:id="1883" w:name="_Toc27728447"/>
    </w:p>
    <w:p w14:paraId="4E147FA6" w14:textId="77777777" w:rsidR="00E05AE8" w:rsidRPr="00FC08AF" w:rsidRDefault="00E05AE8" w:rsidP="00E05AE8">
      <w:pPr>
        <w:pStyle w:val="Heading3"/>
        <w:rPr>
          <w:noProof/>
          <w:lang w:eastAsia="ko-KR"/>
        </w:rPr>
      </w:pPr>
      <w:bookmarkStart w:id="1884" w:name="_Toc176353769"/>
      <w:r w:rsidRPr="00FC08AF">
        <w:rPr>
          <w:noProof/>
        </w:rPr>
        <w:t>11.2.1</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DefaultPPPP/MCDataOneToOneCallSignalling</w:t>
      </w:r>
      <w:bookmarkEnd w:id="1882"/>
      <w:bookmarkEnd w:id="1883"/>
      <w:bookmarkEnd w:id="1884"/>
    </w:p>
    <w:p w14:paraId="0371DF52"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11</w:t>
      </w:r>
      <w:r w:rsidRPr="00FC08AF">
        <w:rPr>
          <w:noProof/>
        </w:rPr>
        <w:t>.1: /</w:t>
      </w:r>
      <w:r w:rsidRPr="00FC08AF">
        <w:rPr>
          <w:i/>
          <w:iCs/>
          <w:noProof/>
        </w:rPr>
        <w:t>&lt;x&gt;</w:t>
      </w:r>
      <w:r w:rsidRPr="00FC08AF">
        <w:rPr>
          <w:noProof/>
        </w:rPr>
        <w:t>/OffNetwork/</w:t>
      </w:r>
      <w:r w:rsidRPr="00FC08AF">
        <w:rPr>
          <w:noProof/>
          <w:lang w:eastAsia="ko-KR"/>
        </w:rPr>
        <w:t>DefaultPPPP/MCDataOneToOneCallSignalling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50147EC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91025D"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DefaultPPPP/MCDataOneToOneCallSignalling</w:t>
            </w:r>
          </w:p>
        </w:tc>
      </w:tr>
      <w:tr w:rsidR="00E05AE8" w:rsidRPr="00FC08AF" w14:paraId="214271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4F8B34"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229B"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8708C"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27556"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C5336"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A118D5" w14:textId="77777777" w:rsidR="00E05AE8" w:rsidRPr="00FC08AF" w:rsidRDefault="00E05AE8" w:rsidP="003A70BF">
            <w:pPr>
              <w:jc w:val="center"/>
              <w:rPr>
                <w:rFonts w:ascii="Arial" w:hAnsi="Arial" w:cs="Arial"/>
                <w:b/>
                <w:noProof/>
                <w:sz w:val="18"/>
                <w:szCs w:val="18"/>
              </w:rPr>
            </w:pPr>
          </w:p>
        </w:tc>
      </w:tr>
      <w:tr w:rsidR="00E05AE8" w:rsidRPr="00FC08AF" w14:paraId="6F7B667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0A3332"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AAEE6"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48E10"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AD3DB" w14:textId="77777777" w:rsidR="00E05AE8" w:rsidRPr="00FC08AF" w:rsidRDefault="00E05AE8"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E3C72"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81AA9F" w14:textId="77777777" w:rsidR="00E05AE8" w:rsidRPr="00FC08AF" w:rsidRDefault="00E05AE8" w:rsidP="003A70BF">
            <w:pPr>
              <w:jc w:val="center"/>
              <w:rPr>
                <w:b/>
                <w:noProof/>
              </w:rPr>
            </w:pPr>
          </w:p>
        </w:tc>
      </w:tr>
      <w:tr w:rsidR="00E05AE8" w:rsidRPr="00FC08AF" w14:paraId="5600F8D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17F854"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9E9D2F"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MCData one-to-one call signalling</w:t>
            </w:r>
            <w:r w:rsidRPr="00FC08AF">
              <w:rPr>
                <w:noProof/>
                <w:lang w:eastAsia="ko-KR"/>
              </w:rPr>
              <w:t>.</w:t>
            </w:r>
          </w:p>
        </w:tc>
      </w:tr>
    </w:tbl>
    <w:p w14:paraId="7E57A8DF" w14:textId="77777777" w:rsidR="00890551" w:rsidRPr="00FC08AF" w:rsidRDefault="00890551" w:rsidP="00890551">
      <w:pPr>
        <w:rPr>
          <w:noProof/>
          <w:lang w:eastAsia="ko-KR"/>
        </w:rPr>
      </w:pPr>
    </w:p>
    <w:p w14:paraId="03F65F83" w14:textId="77777777" w:rsidR="00E05AE8" w:rsidRPr="00FC08AF" w:rsidRDefault="00E05AE8" w:rsidP="00E05AE8">
      <w:pPr>
        <w:pStyle w:val="B1"/>
        <w:rPr>
          <w:noProof/>
        </w:rPr>
      </w:pPr>
      <w:r w:rsidRPr="00FC08AF">
        <w:rPr>
          <w:noProof/>
        </w:rPr>
        <w:t>-</w:t>
      </w:r>
      <w:r w:rsidRPr="00FC08AF">
        <w:rPr>
          <w:noProof/>
        </w:rPr>
        <w:tab/>
        <w:t xml:space="preserve">Values: </w:t>
      </w:r>
      <w:r w:rsidRPr="00FC08AF">
        <w:rPr>
          <w:noProof/>
          <w:lang w:eastAsia="ko-KR"/>
        </w:rPr>
        <w:t>1-8</w:t>
      </w:r>
    </w:p>
    <w:p w14:paraId="1DBAD8AB" w14:textId="77777777" w:rsidR="00E05AE8" w:rsidRPr="00FC08AF" w:rsidRDefault="00E05AE8" w:rsidP="00E05AE8">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2416D4D1" w14:textId="77777777" w:rsidR="00E05AE8" w:rsidRPr="00FC08AF" w:rsidRDefault="00E05AE8" w:rsidP="00E05AE8">
      <w:pPr>
        <w:pStyle w:val="Heading3"/>
        <w:rPr>
          <w:noProof/>
          <w:lang w:eastAsia="ko-KR"/>
        </w:rPr>
      </w:pPr>
      <w:bookmarkStart w:id="1885" w:name="_Toc4578759"/>
      <w:bookmarkStart w:id="1886" w:name="_Toc27728448"/>
      <w:bookmarkStart w:id="1887" w:name="_Toc176353770"/>
      <w:r w:rsidRPr="00FC08AF">
        <w:rPr>
          <w:noProof/>
        </w:rPr>
        <w:lastRenderedPageBreak/>
        <w:t>11.2.1</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DefaultPPPP/MCDataOneToOneCallMedia</w:t>
      </w:r>
      <w:bookmarkEnd w:id="1885"/>
      <w:bookmarkEnd w:id="1886"/>
      <w:bookmarkEnd w:id="1887"/>
    </w:p>
    <w:p w14:paraId="1AEF0E59"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12</w:t>
      </w:r>
      <w:r w:rsidRPr="00FC08AF">
        <w:rPr>
          <w:noProof/>
        </w:rPr>
        <w:t>.1: /</w:t>
      </w:r>
      <w:r w:rsidRPr="00FC08AF">
        <w:rPr>
          <w:i/>
          <w:iCs/>
          <w:noProof/>
        </w:rPr>
        <w:t>&lt;x&gt;</w:t>
      </w:r>
      <w:r w:rsidRPr="00FC08AF">
        <w:rPr>
          <w:noProof/>
        </w:rPr>
        <w:t>/OffNetwork/</w:t>
      </w:r>
      <w:r w:rsidRPr="00FC08AF">
        <w:rPr>
          <w:noProof/>
          <w:lang w:eastAsia="ko-KR"/>
        </w:rPr>
        <w:t>DefaultPPPP/MCDataOneToOneCallMedia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6A74468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063D8D"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DefaultPPPP/MCDataOneToOneCallMedia</w:t>
            </w:r>
          </w:p>
        </w:tc>
      </w:tr>
      <w:tr w:rsidR="00E05AE8" w:rsidRPr="00FC08AF" w14:paraId="64C2CB5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C290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F32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E8D30"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2D80"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D50C7"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10D4DD" w14:textId="77777777" w:rsidR="00E05AE8" w:rsidRPr="00FC08AF" w:rsidRDefault="00E05AE8" w:rsidP="003A70BF">
            <w:pPr>
              <w:jc w:val="center"/>
              <w:rPr>
                <w:rFonts w:ascii="Arial" w:hAnsi="Arial" w:cs="Arial"/>
                <w:b/>
                <w:noProof/>
                <w:sz w:val="18"/>
                <w:szCs w:val="18"/>
              </w:rPr>
            </w:pPr>
          </w:p>
        </w:tc>
      </w:tr>
      <w:tr w:rsidR="00E05AE8" w:rsidRPr="00FC08AF" w14:paraId="18DFFF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FDD7E"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DB2E"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5343A"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1579C" w14:textId="77777777" w:rsidR="00E05AE8" w:rsidRPr="00FC08AF" w:rsidRDefault="00E05AE8"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ABA8A"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9302D1" w14:textId="77777777" w:rsidR="00E05AE8" w:rsidRPr="00FC08AF" w:rsidRDefault="00E05AE8" w:rsidP="003A70BF">
            <w:pPr>
              <w:jc w:val="center"/>
              <w:rPr>
                <w:b/>
                <w:noProof/>
              </w:rPr>
            </w:pPr>
          </w:p>
        </w:tc>
      </w:tr>
      <w:tr w:rsidR="00E05AE8" w:rsidRPr="00FC08AF" w14:paraId="17A226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49F63C"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7856AF"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MCData private call </w:t>
            </w:r>
            <w:r w:rsidRPr="00FC08AF">
              <w:rPr>
                <w:noProof/>
                <w:lang w:eastAsia="ko-KR"/>
              </w:rPr>
              <w:t>media.</w:t>
            </w:r>
          </w:p>
        </w:tc>
      </w:tr>
    </w:tbl>
    <w:p w14:paraId="42B96AA3" w14:textId="77777777" w:rsidR="00890551" w:rsidRPr="00FC08AF" w:rsidRDefault="00890551" w:rsidP="00890551">
      <w:pPr>
        <w:rPr>
          <w:noProof/>
          <w:lang w:eastAsia="ko-KR"/>
        </w:rPr>
      </w:pPr>
    </w:p>
    <w:p w14:paraId="5E3CC934" w14:textId="77777777" w:rsidR="00E05AE8" w:rsidRPr="00FC08AF" w:rsidRDefault="00E05AE8" w:rsidP="00E05AE8">
      <w:pPr>
        <w:pStyle w:val="B1"/>
        <w:rPr>
          <w:noProof/>
        </w:rPr>
      </w:pPr>
      <w:r w:rsidRPr="00FC08AF">
        <w:rPr>
          <w:noProof/>
        </w:rPr>
        <w:t>-</w:t>
      </w:r>
      <w:r w:rsidRPr="00FC08AF">
        <w:rPr>
          <w:noProof/>
        </w:rPr>
        <w:tab/>
        <w:t xml:space="preserve">Values: </w:t>
      </w:r>
      <w:r w:rsidRPr="00FC08AF">
        <w:rPr>
          <w:noProof/>
          <w:lang w:eastAsia="ko-KR"/>
        </w:rPr>
        <w:t>1-8</w:t>
      </w:r>
    </w:p>
    <w:p w14:paraId="5CFFAF7F" w14:textId="77777777" w:rsidR="00E05AE8" w:rsidRPr="00FC08AF" w:rsidRDefault="00E05AE8" w:rsidP="00E05AE8">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57FC92A5" w14:textId="77777777" w:rsidR="00467AE9" w:rsidRPr="00FC08AF" w:rsidRDefault="00467AE9" w:rsidP="00467AE9">
      <w:pPr>
        <w:pStyle w:val="Heading1"/>
        <w:tabs>
          <w:tab w:val="right" w:pos="9630"/>
        </w:tabs>
        <w:rPr>
          <w:noProof/>
          <w:lang w:eastAsia="ko-KR"/>
        </w:rPr>
      </w:pPr>
      <w:bookmarkStart w:id="1888" w:name="_Toc4578760"/>
      <w:bookmarkStart w:id="1889" w:name="_Toc27728449"/>
      <w:bookmarkStart w:id="1890" w:name="_Toc176353771"/>
      <w:r w:rsidRPr="00FC08AF">
        <w:rPr>
          <w:noProof/>
        </w:rPr>
        <w:t>12</w:t>
      </w:r>
      <w:r w:rsidRPr="00FC08AF">
        <w:rPr>
          <w:noProof/>
        </w:rPr>
        <w:tab/>
        <w:t xml:space="preserve">MCVideo </w:t>
      </w:r>
      <w:r w:rsidRPr="00FC08AF">
        <w:rPr>
          <w:noProof/>
          <w:lang w:eastAsia="ko-KR"/>
        </w:rPr>
        <w:t xml:space="preserve">UE configuration </w:t>
      </w:r>
      <w:r w:rsidRPr="00FC08AF">
        <w:rPr>
          <w:noProof/>
        </w:rPr>
        <w:t>MO</w:t>
      </w:r>
      <w:bookmarkEnd w:id="1888"/>
      <w:bookmarkEnd w:id="1889"/>
      <w:bookmarkEnd w:id="1890"/>
    </w:p>
    <w:p w14:paraId="0F92B948" w14:textId="77777777" w:rsidR="00467AE9" w:rsidRPr="00FC08AF" w:rsidRDefault="00467AE9" w:rsidP="00467AE9">
      <w:pPr>
        <w:pStyle w:val="Heading2"/>
        <w:rPr>
          <w:noProof/>
        </w:rPr>
      </w:pPr>
      <w:bookmarkStart w:id="1891" w:name="_Toc4578761"/>
      <w:bookmarkStart w:id="1892" w:name="_Toc27728450"/>
      <w:bookmarkStart w:id="1893" w:name="_Toc176353772"/>
      <w:r w:rsidRPr="00FC08AF">
        <w:rPr>
          <w:noProof/>
          <w:lang w:eastAsia="ko-KR"/>
        </w:rPr>
        <w:t>12.</w:t>
      </w:r>
      <w:r w:rsidRPr="00FC08AF">
        <w:rPr>
          <w:noProof/>
        </w:rPr>
        <w:t>1</w:t>
      </w:r>
      <w:r w:rsidRPr="00FC08AF">
        <w:rPr>
          <w:noProof/>
        </w:rPr>
        <w:tab/>
        <w:t>General</w:t>
      </w:r>
      <w:bookmarkEnd w:id="1891"/>
      <w:bookmarkEnd w:id="1892"/>
      <w:bookmarkEnd w:id="1893"/>
    </w:p>
    <w:p w14:paraId="0ADAC3DE" w14:textId="77777777" w:rsidR="00467AE9" w:rsidRPr="00FC08AF" w:rsidRDefault="00467AE9" w:rsidP="00467AE9">
      <w:pPr>
        <w:rPr>
          <w:noProof/>
          <w:lang w:eastAsia="ko-KR"/>
        </w:rPr>
      </w:pPr>
      <w:r w:rsidRPr="00FC08AF">
        <w:rPr>
          <w:noProof/>
        </w:rPr>
        <w:t xml:space="preserve">The MCVideo </w:t>
      </w:r>
      <w:r w:rsidRPr="00FC08AF">
        <w:rPr>
          <w:noProof/>
          <w:lang w:eastAsia="ko-KR"/>
        </w:rPr>
        <w:t xml:space="preserve">UE configuration </w:t>
      </w:r>
      <w:r w:rsidRPr="00FC08AF">
        <w:rPr>
          <w:noProof/>
        </w:rPr>
        <w:t xml:space="preserve">Management Object (MO) is used to configure 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0598E4C8" w14:textId="77777777" w:rsidR="00467AE9" w:rsidRPr="00FC08AF" w:rsidRDefault="00467AE9" w:rsidP="00467AE9">
      <w:pPr>
        <w:rPr>
          <w:noProof/>
        </w:rPr>
      </w:pPr>
      <w:r w:rsidRPr="00FC08AF">
        <w:rPr>
          <w:noProof/>
        </w:rPr>
        <w:t>The Management Object Identifier is: urn:oma:mo:ext-3gpp-MCVideo</w:t>
      </w:r>
      <w:r w:rsidRPr="00FC08AF">
        <w:rPr>
          <w:noProof/>
          <w:lang w:eastAsia="ko-KR"/>
        </w:rPr>
        <w:t>-UE-configuration</w:t>
      </w:r>
      <w:r w:rsidRPr="00FC08AF">
        <w:rPr>
          <w:noProof/>
        </w:rPr>
        <w:t>:1.0.</w:t>
      </w:r>
    </w:p>
    <w:p w14:paraId="558D8AEC" w14:textId="77777777" w:rsidR="00467AE9" w:rsidRPr="00FC08AF" w:rsidRDefault="00467AE9" w:rsidP="00467AE9">
      <w:pPr>
        <w:rPr>
          <w:noProof/>
        </w:rPr>
      </w:pPr>
      <w:r w:rsidRPr="00FC08AF">
        <w:rPr>
          <w:noProof/>
        </w:rPr>
        <w:t>Protocol compatibility: This MO is compatible with OMA OMA DM 1.2 [</w:t>
      </w:r>
      <w:r w:rsidRPr="00FC08AF">
        <w:rPr>
          <w:noProof/>
          <w:lang w:eastAsia="ko-KR"/>
        </w:rPr>
        <w:t>3</w:t>
      </w:r>
      <w:r w:rsidRPr="00FC08AF">
        <w:rPr>
          <w:noProof/>
        </w:rPr>
        <w:t>].</w:t>
      </w:r>
    </w:p>
    <w:p w14:paraId="32175767" w14:textId="77777777" w:rsidR="00467AE9" w:rsidRPr="00FC08AF" w:rsidRDefault="00467AE9" w:rsidP="00467AE9">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UE configuration </w:t>
      </w:r>
      <w:r w:rsidRPr="00FC08AF">
        <w:rPr>
          <w:noProof/>
        </w:rPr>
        <w:t>MO.</w:t>
      </w:r>
    </w:p>
    <w:p w14:paraId="4480D1D3" w14:textId="77777777" w:rsidR="00467AE9" w:rsidRPr="00FC08AF" w:rsidRDefault="00467AE9" w:rsidP="00467AE9">
      <w:pPr>
        <w:rPr>
          <w:noProof/>
        </w:rPr>
      </w:pPr>
      <w:r w:rsidRPr="00FC08AF">
        <w:rPr>
          <w:noProof/>
        </w:rPr>
        <w:t>The following nodes and leaf objects are possible under the MCVideo</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12.1</w:t>
      </w:r>
      <w:r w:rsidRPr="00FC08AF">
        <w:rPr>
          <w:noProof/>
          <w:lang w:eastAsia="ko-KR"/>
        </w:rPr>
        <w:t>.1</w:t>
      </w:r>
      <w:r w:rsidR="00E01589">
        <w:rPr>
          <w:noProof/>
        </w:rPr>
        <w:t>.</w:t>
      </w:r>
    </w:p>
    <w:p w14:paraId="1CFE6977" w14:textId="77777777" w:rsidR="00467AE9" w:rsidRPr="00FC08AF" w:rsidRDefault="00F212EA" w:rsidP="004268B5">
      <w:pPr>
        <w:pStyle w:val="TH"/>
        <w:rPr>
          <w:noProof/>
        </w:rPr>
      </w:pPr>
      <w:r w:rsidRPr="00FC08AF">
        <w:rPr>
          <w:noProof/>
        </w:rPr>
        <w:object w:dxaOrig="11119" w:dyaOrig="6897" w14:anchorId="0CC9D0DA">
          <v:shape id="_x0000_i1047" type="#_x0000_t75" style="width:477.1pt;height:295.5pt" o:ole="">
            <v:imagedata r:id="rId51" o:title=""/>
          </v:shape>
          <o:OLEObject Type="Embed" ProgID="Visio.Drawing.11" ShapeID="_x0000_i1047" DrawAspect="Content" ObjectID="_1786966734" r:id="rId52"/>
        </w:object>
      </w:r>
    </w:p>
    <w:p w14:paraId="6720BD97" w14:textId="77777777" w:rsidR="00467AE9" w:rsidRPr="00FC08AF" w:rsidRDefault="00467AE9" w:rsidP="00467AE9">
      <w:pPr>
        <w:pStyle w:val="TF"/>
        <w:rPr>
          <w:noProof/>
          <w:lang w:eastAsia="ko-KR"/>
        </w:rPr>
      </w:pPr>
      <w:r w:rsidRPr="00FC08AF">
        <w:rPr>
          <w:noProof/>
        </w:rPr>
        <w:t>Figure 12.1</w:t>
      </w:r>
      <w:r w:rsidRPr="00FC08AF">
        <w:rPr>
          <w:noProof/>
          <w:lang w:eastAsia="ko-KR"/>
        </w:rPr>
        <w:t>.1</w:t>
      </w:r>
      <w:r w:rsidRPr="00FC08AF">
        <w:rPr>
          <w:noProof/>
        </w:rPr>
        <w:t xml:space="preserve">: The MCVideo </w:t>
      </w:r>
      <w:r w:rsidRPr="00FC08AF">
        <w:rPr>
          <w:noProof/>
          <w:lang w:eastAsia="ko-KR"/>
        </w:rPr>
        <w:t xml:space="preserve">UE configuration MO </w:t>
      </w:r>
    </w:p>
    <w:p w14:paraId="6E162F02" w14:textId="77777777" w:rsidR="00467AE9" w:rsidRPr="00FC08AF" w:rsidRDefault="00467AE9" w:rsidP="00467AE9">
      <w:pPr>
        <w:pStyle w:val="Heading2"/>
        <w:rPr>
          <w:noProof/>
        </w:rPr>
      </w:pPr>
      <w:bookmarkStart w:id="1894" w:name="_Toc4578762"/>
      <w:bookmarkStart w:id="1895" w:name="_Toc27728451"/>
      <w:bookmarkStart w:id="1896" w:name="_Toc176353773"/>
      <w:r w:rsidRPr="00FC08AF">
        <w:rPr>
          <w:noProof/>
          <w:lang w:eastAsia="ko-KR"/>
        </w:rPr>
        <w:t>12.2</w:t>
      </w:r>
      <w:r w:rsidRPr="00FC08AF">
        <w:rPr>
          <w:noProof/>
        </w:rPr>
        <w:tab/>
      </w:r>
      <w:r w:rsidRPr="00FC08AF">
        <w:rPr>
          <w:noProof/>
          <w:lang w:eastAsia="ko-KR"/>
        </w:rPr>
        <w:t>MCVideo UE configuration MO parameters</w:t>
      </w:r>
      <w:bookmarkEnd w:id="1894"/>
      <w:bookmarkEnd w:id="1895"/>
      <w:bookmarkEnd w:id="1896"/>
    </w:p>
    <w:p w14:paraId="641641CE" w14:textId="77777777" w:rsidR="00467AE9" w:rsidRPr="00FC08AF" w:rsidRDefault="00467AE9" w:rsidP="00467AE9">
      <w:pPr>
        <w:pStyle w:val="Heading3"/>
        <w:rPr>
          <w:noProof/>
        </w:rPr>
      </w:pPr>
      <w:bookmarkStart w:id="1897" w:name="_Toc4578763"/>
      <w:bookmarkStart w:id="1898" w:name="_Toc27728452"/>
      <w:bookmarkStart w:id="1899" w:name="_Toc176353774"/>
      <w:r w:rsidRPr="00FC08AF">
        <w:rPr>
          <w:noProof/>
          <w:lang w:eastAsia="ko-KR"/>
        </w:rPr>
        <w:t>12.2.</w:t>
      </w:r>
      <w:r w:rsidRPr="00FC08AF">
        <w:rPr>
          <w:noProof/>
        </w:rPr>
        <w:t>1</w:t>
      </w:r>
      <w:r w:rsidRPr="00FC08AF">
        <w:rPr>
          <w:noProof/>
        </w:rPr>
        <w:tab/>
        <w:t>General</w:t>
      </w:r>
      <w:bookmarkEnd w:id="1897"/>
      <w:bookmarkEnd w:id="1898"/>
      <w:bookmarkEnd w:id="1899"/>
    </w:p>
    <w:p w14:paraId="44E77332" w14:textId="77777777" w:rsidR="00467AE9" w:rsidRPr="00FC08AF" w:rsidRDefault="00467AE9" w:rsidP="00467AE9">
      <w:pPr>
        <w:rPr>
          <w:noProof/>
          <w:lang w:eastAsia="ko-KR"/>
        </w:rPr>
      </w:pPr>
      <w:r w:rsidRPr="00FC08AF">
        <w:rPr>
          <w:noProof/>
        </w:rPr>
        <w:t>This clause describes the parameters for the MCVideo U</w:t>
      </w:r>
      <w:r w:rsidRPr="00FC08AF">
        <w:rPr>
          <w:noProof/>
          <w:lang w:eastAsia="ko-KR"/>
        </w:rPr>
        <w:t xml:space="preserve">E configuration </w:t>
      </w:r>
      <w:r w:rsidRPr="00FC08AF">
        <w:rPr>
          <w:noProof/>
        </w:rPr>
        <w:t>Management Object (MO).</w:t>
      </w:r>
    </w:p>
    <w:p w14:paraId="7E3B2C90" w14:textId="77777777" w:rsidR="00467AE9" w:rsidRPr="00FC08AF" w:rsidRDefault="00467AE9" w:rsidP="00467AE9">
      <w:pPr>
        <w:pStyle w:val="Heading3"/>
        <w:rPr>
          <w:i/>
          <w:iCs/>
          <w:noProof/>
          <w:lang w:eastAsia="ko-KR"/>
        </w:rPr>
      </w:pPr>
      <w:bookmarkStart w:id="1900" w:name="_Toc4578764"/>
      <w:bookmarkStart w:id="1901" w:name="_Toc27728453"/>
      <w:bookmarkStart w:id="1902" w:name="_Toc176353775"/>
      <w:r w:rsidRPr="00FC08AF">
        <w:rPr>
          <w:noProof/>
          <w:lang w:eastAsia="ko-KR"/>
        </w:rPr>
        <w:t>12.2.2</w:t>
      </w:r>
      <w:r w:rsidRPr="00FC08AF">
        <w:rPr>
          <w:noProof/>
        </w:rPr>
        <w:tab/>
        <w:t xml:space="preserve">Node: </w:t>
      </w:r>
      <w:r w:rsidRPr="00FC08AF">
        <w:rPr>
          <w:i/>
          <w:iCs/>
          <w:noProof/>
        </w:rPr>
        <w:t>&lt;x&gt;</w:t>
      </w:r>
      <w:bookmarkEnd w:id="1900"/>
      <w:bookmarkEnd w:id="1901"/>
      <w:bookmarkEnd w:id="1902"/>
    </w:p>
    <w:p w14:paraId="3F2983A1"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FC08AF" w14:paraId="6C58333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6AB7FF2" w14:textId="77777777" w:rsidR="00467AE9" w:rsidRPr="00FC08AF" w:rsidRDefault="00467AE9" w:rsidP="00231052">
            <w:pPr>
              <w:rPr>
                <w:noProof/>
                <w:szCs w:val="18"/>
              </w:rPr>
            </w:pPr>
            <w:r w:rsidRPr="00FC08AF">
              <w:rPr>
                <w:noProof/>
              </w:rPr>
              <w:t>&lt;x&gt;</w:t>
            </w:r>
          </w:p>
        </w:tc>
      </w:tr>
      <w:tr w:rsidR="00467AE9" w:rsidRPr="00FC08AF" w14:paraId="674075F4"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EB0B532" w14:textId="77777777" w:rsidR="00467AE9" w:rsidRPr="00FC08AF"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40347" w14:textId="77777777" w:rsidR="00467AE9" w:rsidRPr="00FC08AF" w:rsidRDefault="00467AE9" w:rsidP="00231052">
            <w:pPr>
              <w:pStyle w:val="TAC"/>
              <w:rPr>
                <w:rFonts w:cs="Arial"/>
                <w:noProof/>
              </w:rPr>
            </w:pPr>
            <w:r w:rsidRPr="00FC08AF">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E7289" w14:textId="77777777" w:rsidR="00467AE9" w:rsidRPr="00FC08AF" w:rsidRDefault="00467AE9" w:rsidP="00231052">
            <w:pPr>
              <w:pStyle w:val="TAC"/>
              <w:rPr>
                <w:rFonts w:cs="Arial"/>
                <w:noProof/>
              </w:rPr>
            </w:pPr>
            <w:r w:rsidRPr="00FC08AF">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CF75D" w14:textId="77777777" w:rsidR="00467AE9" w:rsidRPr="00FC08AF" w:rsidRDefault="00467AE9" w:rsidP="00231052">
            <w:pPr>
              <w:pStyle w:val="TAC"/>
              <w:rPr>
                <w:rFonts w:cs="Arial"/>
                <w:noProof/>
              </w:rPr>
            </w:pPr>
            <w:r w:rsidRPr="00FC08AF">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A5E4" w14:textId="77777777" w:rsidR="00467AE9" w:rsidRPr="00FC08AF" w:rsidRDefault="00467AE9" w:rsidP="00231052">
            <w:pPr>
              <w:pStyle w:val="TAC"/>
              <w:rPr>
                <w:rFonts w:cs="Arial"/>
                <w:noProof/>
              </w:rPr>
            </w:pPr>
            <w:r w:rsidRPr="00FC08AF">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64B0660" w14:textId="77777777" w:rsidR="00467AE9" w:rsidRPr="00FC08AF" w:rsidRDefault="00467AE9" w:rsidP="00231052">
            <w:pPr>
              <w:jc w:val="center"/>
              <w:rPr>
                <w:rFonts w:ascii="Arial" w:hAnsi="Arial" w:cs="Arial"/>
                <w:b/>
                <w:noProof/>
                <w:sz w:val="18"/>
                <w:szCs w:val="18"/>
              </w:rPr>
            </w:pPr>
          </w:p>
        </w:tc>
      </w:tr>
      <w:tr w:rsidR="00467AE9" w:rsidRPr="00FC08AF" w14:paraId="58D6B9E2"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EF9ECC1" w14:textId="77777777" w:rsidR="00467AE9" w:rsidRPr="00FC08AF"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C7D28" w14:textId="77777777" w:rsidR="00467AE9" w:rsidRPr="00FC08AF" w:rsidRDefault="00467AE9" w:rsidP="00231052">
            <w:pPr>
              <w:pStyle w:val="TAC"/>
              <w:rPr>
                <w:rFonts w:cs="Arial"/>
                <w:noProof/>
              </w:rPr>
            </w:pPr>
            <w:r w:rsidRPr="00FC08AF">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A4797" w14:textId="77777777" w:rsidR="00467AE9" w:rsidRPr="00FC08AF" w:rsidRDefault="00467AE9" w:rsidP="00231052">
            <w:pPr>
              <w:pStyle w:val="TAC"/>
              <w:rPr>
                <w:rFonts w:cs="Arial"/>
                <w:noProof/>
              </w:rPr>
            </w:pPr>
            <w:r w:rsidRPr="00FC08AF">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94074" w14:textId="77777777" w:rsidR="00467AE9" w:rsidRPr="00FC08AF" w:rsidRDefault="00467AE9" w:rsidP="00231052">
            <w:pPr>
              <w:pStyle w:val="TAC"/>
              <w:rPr>
                <w:rFonts w:cs="Arial"/>
                <w:noProof/>
              </w:rPr>
            </w:pPr>
            <w:r w:rsidRPr="00FC08AF">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A5864" w14:textId="77777777" w:rsidR="00467AE9" w:rsidRPr="00FC08AF" w:rsidRDefault="00467AE9" w:rsidP="00231052">
            <w:pPr>
              <w:pStyle w:val="TAC"/>
              <w:rPr>
                <w:rFonts w:cs="Arial"/>
                <w:noProof/>
              </w:rPr>
            </w:pPr>
            <w:r w:rsidRPr="00FC08AF">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B0DBB48" w14:textId="77777777" w:rsidR="00467AE9" w:rsidRPr="00FC08AF" w:rsidRDefault="00467AE9" w:rsidP="00231052">
            <w:pPr>
              <w:jc w:val="center"/>
              <w:rPr>
                <w:b/>
                <w:noProof/>
              </w:rPr>
            </w:pPr>
          </w:p>
        </w:tc>
      </w:tr>
      <w:tr w:rsidR="00467AE9" w:rsidRPr="00FC08AF" w14:paraId="3AB42ACC"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0A5EF57" w14:textId="77777777" w:rsidR="00467AE9" w:rsidRPr="00FC08AF"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DBA716" w14:textId="77777777" w:rsidR="00467AE9" w:rsidRPr="00FC08AF" w:rsidRDefault="00467AE9" w:rsidP="00231052">
            <w:pPr>
              <w:rPr>
                <w:noProof/>
                <w:lang w:eastAsia="ko-KR"/>
              </w:rPr>
            </w:pPr>
            <w:r w:rsidRPr="00FC08AF">
              <w:rPr>
                <w:noProof/>
              </w:rPr>
              <w:t xml:space="preserve">This interior node acts as a placeholder for the MCVideo </w:t>
            </w:r>
            <w:r w:rsidRPr="00FC08AF">
              <w:rPr>
                <w:noProof/>
                <w:lang w:eastAsia="ko-KR"/>
              </w:rPr>
              <w:t xml:space="preserve">UE configuration </w:t>
            </w:r>
            <w:r w:rsidRPr="00FC08AF">
              <w:rPr>
                <w:noProof/>
              </w:rPr>
              <w:t>Management Object (MO).</w:t>
            </w:r>
          </w:p>
          <w:p w14:paraId="5DA5BF99" w14:textId="77777777" w:rsidR="00467AE9" w:rsidRPr="00FC08AF" w:rsidRDefault="00467AE9" w:rsidP="00231052">
            <w:pPr>
              <w:rPr>
                <w:noProof/>
              </w:rPr>
            </w:pPr>
            <w:r w:rsidRPr="00FC08AF">
              <w:rPr>
                <w:noProof/>
              </w:rPr>
              <w:t>For the MCVideo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"urn:oma:mo:oma-dm-mcvideo</w:t>
            </w:r>
            <w:r w:rsidRPr="00FC08AF">
              <w:rPr>
                <w:noProof/>
                <w:lang w:eastAsia="ko-KR"/>
              </w:rPr>
              <w:t>-ue-configuration</w:t>
            </w:r>
            <w:r w:rsidRPr="00FC08AF">
              <w:rPr>
                <w:noProof/>
              </w:rPr>
              <w:t>:1.0"</w:t>
            </w:r>
          </w:p>
        </w:tc>
      </w:tr>
    </w:tbl>
    <w:p w14:paraId="2CDAA243" w14:textId="77777777" w:rsidR="00F72846" w:rsidRPr="00FC08AF" w:rsidRDefault="00F72846" w:rsidP="00F72846">
      <w:pPr>
        <w:rPr>
          <w:noProof/>
          <w:lang w:eastAsia="ko-KR"/>
        </w:rPr>
      </w:pPr>
    </w:p>
    <w:p w14:paraId="5A8FA91F" w14:textId="77777777" w:rsidR="00467AE9" w:rsidRPr="00FC08AF" w:rsidRDefault="00467AE9" w:rsidP="00467AE9">
      <w:pPr>
        <w:pStyle w:val="B1"/>
        <w:rPr>
          <w:noProof/>
        </w:rPr>
      </w:pPr>
      <w:r w:rsidRPr="00FC08AF">
        <w:rPr>
          <w:noProof/>
        </w:rPr>
        <w:t>-</w:t>
      </w:r>
      <w:r w:rsidRPr="00FC08AF">
        <w:rPr>
          <w:noProof/>
        </w:rPr>
        <w:tab/>
        <w:t>Values: N/A</w:t>
      </w:r>
    </w:p>
    <w:p w14:paraId="545800B9" w14:textId="77777777" w:rsidR="00467AE9" w:rsidRPr="00FC08AF" w:rsidRDefault="00467AE9" w:rsidP="00467AE9">
      <w:pPr>
        <w:pStyle w:val="Heading3"/>
        <w:rPr>
          <w:noProof/>
          <w:lang w:eastAsia="ko-KR"/>
        </w:rPr>
      </w:pPr>
      <w:bookmarkStart w:id="1903" w:name="_Toc4578765"/>
      <w:bookmarkStart w:id="1904" w:name="_Toc27728454"/>
      <w:bookmarkStart w:id="1905" w:name="_Toc176353776"/>
      <w:r w:rsidRPr="00FC08AF">
        <w:rPr>
          <w:noProof/>
          <w:lang w:eastAsia="ko-KR"/>
        </w:rPr>
        <w:t>12.2.</w:t>
      </w:r>
      <w:r w:rsidRPr="00FC08AF">
        <w:rPr>
          <w:noProof/>
        </w:rPr>
        <w:t>3</w:t>
      </w:r>
      <w:r w:rsidRPr="00FC08AF">
        <w:rPr>
          <w:noProof/>
        </w:rPr>
        <w:tab/>
        <w:t>/</w:t>
      </w:r>
      <w:r w:rsidRPr="00FC08AF">
        <w:rPr>
          <w:i/>
          <w:iCs/>
          <w:noProof/>
        </w:rPr>
        <w:t>&lt;x&gt;</w:t>
      </w:r>
      <w:r w:rsidRPr="00FC08AF">
        <w:rPr>
          <w:noProof/>
        </w:rPr>
        <w:t>/Name</w:t>
      </w:r>
      <w:bookmarkEnd w:id="1903"/>
      <w:bookmarkEnd w:id="1904"/>
      <w:bookmarkEnd w:id="1905"/>
    </w:p>
    <w:p w14:paraId="4F2099B7"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FC08AF" w14:paraId="4B66AD9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B5D986" w14:textId="77777777" w:rsidR="00467AE9" w:rsidRPr="00FC08AF" w:rsidRDefault="00467AE9" w:rsidP="00231052">
            <w:pPr>
              <w:rPr>
                <w:rFonts w:cs="Arial"/>
                <w:noProof/>
                <w:szCs w:val="18"/>
              </w:rPr>
            </w:pPr>
            <w:r w:rsidRPr="00FC08AF">
              <w:rPr>
                <w:noProof/>
              </w:rPr>
              <w:t>Name</w:t>
            </w:r>
          </w:p>
        </w:tc>
      </w:tr>
      <w:tr w:rsidR="00467AE9" w:rsidRPr="00FC08AF" w14:paraId="664357D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1D5CE2"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10F56"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629CA"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DF22B"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00F8B"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91142FB" w14:textId="77777777" w:rsidR="00467AE9" w:rsidRPr="00FC08AF" w:rsidRDefault="00467AE9" w:rsidP="00231052">
            <w:pPr>
              <w:jc w:val="center"/>
              <w:rPr>
                <w:rFonts w:ascii="Arial" w:hAnsi="Arial" w:cs="Arial"/>
                <w:b/>
                <w:noProof/>
                <w:sz w:val="18"/>
                <w:szCs w:val="18"/>
              </w:rPr>
            </w:pPr>
          </w:p>
        </w:tc>
      </w:tr>
      <w:tr w:rsidR="00467AE9" w:rsidRPr="00FC08AF" w14:paraId="01C656B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DF04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8BD53"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3DC97" w14:textId="77777777" w:rsidR="00467AE9" w:rsidRPr="00FC08AF" w:rsidRDefault="00467AE9"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2529D" w14:textId="77777777" w:rsidR="00467AE9" w:rsidRPr="00FC08AF" w:rsidRDefault="00467AE9"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82EFE"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1FBDEF" w14:textId="77777777" w:rsidR="00467AE9" w:rsidRPr="00FC08AF" w:rsidRDefault="00467AE9" w:rsidP="00231052">
            <w:pPr>
              <w:jc w:val="center"/>
              <w:rPr>
                <w:b/>
                <w:noProof/>
              </w:rPr>
            </w:pPr>
          </w:p>
        </w:tc>
      </w:tr>
      <w:tr w:rsidR="00467AE9" w:rsidRPr="00FC08AF" w14:paraId="44C09D3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FA4D21"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6DB4E0" w14:textId="77777777" w:rsidR="00467AE9" w:rsidRPr="00FC08AF" w:rsidRDefault="00467AE9" w:rsidP="00231052">
            <w:pPr>
              <w:rPr>
                <w:noProof/>
              </w:rPr>
            </w:pPr>
            <w:r w:rsidRPr="00FC08AF">
              <w:rPr>
                <w:noProof/>
              </w:rPr>
              <w:t>The Name leaf is a name for the MCVideo UE configuration settings.</w:t>
            </w:r>
          </w:p>
        </w:tc>
      </w:tr>
    </w:tbl>
    <w:p w14:paraId="2C5CF8EA" w14:textId="77777777" w:rsidR="00F72846" w:rsidRPr="00FC08AF" w:rsidRDefault="00F72846" w:rsidP="00F72846">
      <w:pPr>
        <w:rPr>
          <w:noProof/>
          <w:lang w:eastAsia="ko-KR"/>
        </w:rPr>
      </w:pPr>
    </w:p>
    <w:p w14:paraId="05C5F4FD" w14:textId="77777777" w:rsidR="00467AE9" w:rsidRPr="00FC08AF" w:rsidRDefault="00467AE9" w:rsidP="00467AE9">
      <w:pPr>
        <w:pStyle w:val="B1"/>
        <w:rPr>
          <w:noProof/>
        </w:rPr>
      </w:pPr>
      <w:r w:rsidRPr="00FC08AF">
        <w:rPr>
          <w:noProof/>
        </w:rPr>
        <w:t>-</w:t>
      </w:r>
      <w:r w:rsidRPr="00FC08AF">
        <w:rPr>
          <w:noProof/>
        </w:rPr>
        <w:tab/>
        <w:t>Values: &lt;User displayable name&gt;</w:t>
      </w:r>
    </w:p>
    <w:p w14:paraId="1654486F" w14:textId="77777777" w:rsidR="00467AE9" w:rsidRPr="00FC08AF" w:rsidRDefault="00467AE9" w:rsidP="00467AE9">
      <w:pPr>
        <w:pStyle w:val="Heading3"/>
        <w:rPr>
          <w:noProof/>
          <w:lang w:eastAsia="ko-KR"/>
        </w:rPr>
      </w:pPr>
      <w:bookmarkStart w:id="1906" w:name="_Toc4578766"/>
      <w:bookmarkStart w:id="1907" w:name="_Toc27728455"/>
      <w:bookmarkStart w:id="1908" w:name="_Toc176353777"/>
      <w:r w:rsidRPr="00FC08AF">
        <w:rPr>
          <w:noProof/>
          <w:lang w:eastAsia="ko-KR"/>
        </w:rPr>
        <w:t>12.2</w:t>
      </w:r>
      <w:r w:rsidRPr="00FC08AF">
        <w:rPr>
          <w:noProof/>
        </w:rPr>
        <w:t>.4</w:t>
      </w:r>
      <w:r w:rsidRPr="00FC08AF">
        <w:rPr>
          <w:noProof/>
        </w:rPr>
        <w:tab/>
        <w:t>/</w:t>
      </w:r>
      <w:r w:rsidRPr="00FC08AF">
        <w:rPr>
          <w:i/>
          <w:iCs/>
          <w:noProof/>
        </w:rPr>
        <w:t>&lt;x&gt;</w:t>
      </w:r>
      <w:r w:rsidRPr="00FC08AF">
        <w:rPr>
          <w:noProof/>
        </w:rPr>
        <w:t>/Ext/</w:t>
      </w:r>
      <w:bookmarkEnd w:id="1906"/>
      <w:bookmarkEnd w:id="1907"/>
      <w:bookmarkEnd w:id="1908"/>
    </w:p>
    <w:p w14:paraId="3A6B787B"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FC08AF" w14:paraId="57864D9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F9DC54" w14:textId="77777777" w:rsidR="00467AE9" w:rsidRPr="00FC08AF" w:rsidRDefault="00467AE9" w:rsidP="00231052">
            <w:pPr>
              <w:rPr>
                <w:rFonts w:cs="Arial"/>
                <w:noProof/>
                <w:szCs w:val="18"/>
              </w:rPr>
            </w:pPr>
            <w:r w:rsidRPr="00FC08AF">
              <w:rPr>
                <w:noProof/>
              </w:rPr>
              <w:t>Ext</w:t>
            </w:r>
          </w:p>
        </w:tc>
      </w:tr>
      <w:tr w:rsidR="00467AE9" w:rsidRPr="00FC08AF" w14:paraId="7BE5C404"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65B9A35" w14:textId="77777777" w:rsidR="00467AE9" w:rsidRPr="00FC08AF"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7C2DE"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B696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8964C" w14:textId="77777777" w:rsidR="00467AE9" w:rsidRPr="00FC08AF" w:rsidRDefault="00467AE9"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ACCAF" w14:textId="77777777" w:rsidR="00467AE9" w:rsidRPr="00FC08AF" w:rsidRDefault="00467AE9"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B4B1EB5" w14:textId="77777777" w:rsidR="00467AE9" w:rsidRPr="00FC08AF" w:rsidRDefault="00467AE9" w:rsidP="00231052">
            <w:pPr>
              <w:jc w:val="center"/>
              <w:rPr>
                <w:rFonts w:ascii="Arial" w:hAnsi="Arial" w:cs="Arial"/>
                <w:b/>
                <w:noProof/>
                <w:sz w:val="18"/>
                <w:szCs w:val="18"/>
              </w:rPr>
            </w:pPr>
          </w:p>
        </w:tc>
      </w:tr>
      <w:tr w:rsidR="00467AE9" w:rsidRPr="00FC08AF" w14:paraId="420F5EFC"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89DCB7C" w14:textId="77777777" w:rsidR="00467AE9" w:rsidRPr="00FC08AF"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41B9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3CEB2"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D3DC9" w14:textId="77777777" w:rsidR="00467AE9" w:rsidRPr="00FC08AF" w:rsidRDefault="00467AE9"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8078F" w14:textId="77777777" w:rsidR="00467AE9" w:rsidRPr="00FC08AF" w:rsidRDefault="00467AE9"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456D3FC" w14:textId="77777777" w:rsidR="00467AE9" w:rsidRPr="00FC08AF" w:rsidRDefault="00467AE9" w:rsidP="00231052">
            <w:pPr>
              <w:jc w:val="center"/>
              <w:rPr>
                <w:b/>
                <w:noProof/>
              </w:rPr>
            </w:pPr>
          </w:p>
        </w:tc>
      </w:tr>
      <w:tr w:rsidR="00467AE9" w:rsidRPr="00FC08AF" w14:paraId="7EDFF54B"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2BBCDE0" w14:textId="77777777" w:rsidR="00467AE9" w:rsidRPr="00FC08AF"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5EC88" w14:textId="77777777" w:rsidR="00467AE9" w:rsidRPr="00FC08AF" w:rsidRDefault="00467AE9" w:rsidP="00231052">
            <w:pPr>
              <w:rPr>
                <w:noProof/>
              </w:rPr>
            </w:pPr>
            <w:r w:rsidRPr="00FC08AF">
              <w:rPr>
                <w:noProof/>
              </w:rPr>
              <w:t>The Ext is an interior node for where the vendor specific information about the MCVideo UE configuration MO is being placed.</w:t>
            </w:r>
          </w:p>
        </w:tc>
      </w:tr>
    </w:tbl>
    <w:p w14:paraId="70D240EB" w14:textId="77777777" w:rsidR="00F72846" w:rsidRPr="00FC08AF" w:rsidRDefault="00F72846" w:rsidP="00F72846">
      <w:pPr>
        <w:rPr>
          <w:noProof/>
          <w:lang w:eastAsia="ko-KR"/>
        </w:rPr>
      </w:pPr>
    </w:p>
    <w:p w14:paraId="4D116F2E" w14:textId="77777777" w:rsidR="00467AE9" w:rsidRPr="00FC08AF" w:rsidRDefault="00467AE9" w:rsidP="00467AE9">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0E322A3" w14:textId="77777777" w:rsidR="00467AE9" w:rsidRPr="00FC08AF" w:rsidRDefault="00467AE9" w:rsidP="00467AE9">
      <w:pPr>
        <w:pStyle w:val="B1"/>
        <w:rPr>
          <w:noProof/>
          <w:lang w:eastAsia="ko-KR"/>
        </w:rPr>
      </w:pPr>
      <w:r w:rsidRPr="00FC08AF">
        <w:rPr>
          <w:noProof/>
        </w:rPr>
        <w:t>-</w:t>
      </w:r>
      <w:r w:rsidRPr="00FC08AF">
        <w:rPr>
          <w:noProof/>
        </w:rPr>
        <w:tab/>
        <w:t>Values: N/A</w:t>
      </w:r>
    </w:p>
    <w:p w14:paraId="14B48269" w14:textId="77777777" w:rsidR="00467AE9" w:rsidRPr="00FC08AF" w:rsidRDefault="00467AE9" w:rsidP="00467AE9">
      <w:pPr>
        <w:pStyle w:val="Heading3"/>
        <w:rPr>
          <w:noProof/>
          <w:lang w:eastAsia="ko-KR"/>
        </w:rPr>
      </w:pPr>
      <w:bookmarkStart w:id="1909" w:name="_Toc4578767"/>
      <w:bookmarkStart w:id="1910" w:name="_Toc27728456"/>
      <w:bookmarkStart w:id="1911" w:name="_Toc176353778"/>
      <w:r w:rsidRPr="00FC08AF">
        <w:rPr>
          <w:noProof/>
        </w:rPr>
        <w:t>12.2.5</w:t>
      </w:r>
      <w:r w:rsidRPr="00FC08AF">
        <w:rPr>
          <w:noProof/>
        </w:rPr>
        <w:tab/>
        <w:t>/</w:t>
      </w:r>
      <w:r w:rsidRPr="00FC08AF">
        <w:rPr>
          <w:i/>
          <w:iCs/>
          <w:noProof/>
        </w:rPr>
        <w:t>&lt;x&gt;</w:t>
      </w:r>
      <w:r w:rsidRPr="00FC08AF">
        <w:rPr>
          <w:noProof/>
        </w:rPr>
        <w:t>/Common</w:t>
      </w:r>
      <w:bookmarkEnd w:id="1909"/>
      <w:bookmarkEnd w:id="1910"/>
      <w:bookmarkEnd w:id="1911"/>
    </w:p>
    <w:p w14:paraId="6BFBBCA6"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D252D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812996" w14:textId="77777777" w:rsidR="00467AE9" w:rsidRPr="00FC08AF" w:rsidRDefault="00467AE9" w:rsidP="00231052">
            <w:pPr>
              <w:rPr>
                <w:rFonts w:ascii="Arial" w:hAnsi="Arial" w:cs="Arial"/>
                <w:noProof/>
                <w:sz w:val="18"/>
                <w:szCs w:val="18"/>
              </w:rPr>
            </w:pPr>
            <w:r w:rsidRPr="00FC08AF">
              <w:rPr>
                <w:noProof/>
              </w:rPr>
              <w:t>Common</w:t>
            </w:r>
          </w:p>
        </w:tc>
      </w:tr>
      <w:tr w:rsidR="00467AE9" w:rsidRPr="00FC08AF" w14:paraId="61ACF5E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60573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E726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6E32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43C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35B5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2348CF" w14:textId="77777777" w:rsidR="00467AE9" w:rsidRPr="00FC08AF" w:rsidRDefault="00467AE9" w:rsidP="00231052">
            <w:pPr>
              <w:jc w:val="center"/>
              <w:rPr>
                <w:rFonts w:ascii="Arial" w:hAnsi="Arial" w:cs="Arial"/>
                <w:b/>
                <w:noProof/>
                <w:sz w:val="18"/>
                <w:szCs w:val="18"/>
              </w:rPr>
            </w:pPr>
          </w:p>
        </w:tc>
      </w:tr>
      <w:tr w:rsidR="00467AE9" w:rsidRPr="00FC08AF" w14:paraId="3C4827D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6199E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BCC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705D"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6C5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8F7AF"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2F4DA" w14:textId="77777777" w:rsidR="00467AE9" w:rsidRPr="00FC08AF" w:rsidRDefault="00467AE9" w:rsidP="00231052">
            <w:pPr>
              <w:jc w:val="center"/>
              <w:rPr>
                <w:b/>
                <w:noProof/>
              </w:rPr>
            </w:pPr>
          </w:p>
        </w:tc>
      </w:tr>
      <w:tr w:rsidR="00467AE9" w:rsidRPr="00FC08AF" w14:paraId="6D4B0D8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D120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18CBB0"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7352F824" w14:textId="77777777" w:rsidR="00F72846" w:rsidRPr="00FC08AF" w:rsidRDefault="00F72846" w:rsidP="00F72846">
      <w:pPr>
        <w:rPr>
          <w:noProof/>
          <w:lang w:eastAsia="ko-KR"/>
        </w:rPr>
      </w:pPr>
      <w:bookmarkStart w:id="1912" w:name="_Toc4578768"/>
      <w:bookmarkStart w:id="1913" w:name="_Toc27728457"/>
    </w:p>
    <w:p w14:paraId="51065FE8" w14:textId="77777777" w:rsidR="00872A5E" w:rsidRPr="00FC08AF" w:rsidRDefault="00872A5E" w:rsidP="00872A5E">
      <w:pPr>
        <w:pStyle w:val="Heading3"/>
        <w:rPr>
          <w:noProof/>
          <w:lang w:eastAsia="ko-KR"/>
        </w:rPr>
      </w:pPr>
      <w:bookmarkStart w:id="1914" w:name="_Toc176353779"/>
      <w:r w:rsidRPr="00FC08AF">
        <w:rPr>
          <w:noProof/>
          <w:lang w:eastAsia="ko-KR"/>
        </w:rPr>
        <w:t>12.2</w:t>
      </w:r>
      <w:r w:rsidRPr="00FC08AF">
        <w:rPr>
          <w:noProof/>
        </w:rPr>
        <w:t>.5A</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bookmarkEnd w:id="1912"/>
      <w:bookmarkEnd w:id="1913"/>
      <w:bookmarkEnd w:id="1914"/>
    </w:p>
    <w:p w14:paraId="7C9A3798" w14:textId="77777777" w:rsidR="00872A5E" w:rsidRPr="00FC08AF" w:rsidRDefault="00872A5E" w:rsidP="00872A5E">
      <w:pPr>
        <w:pStyle w:val="TH"/>
        <w:rPr>
          <w:noProof/>
          <w:lang w:eastAsia="ko-KR"/>
        </w:rPr>
      </w:pPr>
      <w:r w:rsidRPr="00FC08AF">
        <w:rPr>
          <w:noProof/>
        </w:rPr>
        <w:t>Table 12.2.5A.1: /</w:t>
      </w:r>
      <w:r w:rsidRPr="00FC08AF">
        <w:rPr>
          <w:i/>
          <w:iCs/>
          <w:noProof/>
        </w:rPr>
        <w:t>&lt;x&gt;</w:t>
      </w:r>
      <w:r w:rsidRPr="00FC08AF">
        <w:rPr>
          <w:noProof/>
        </w:rPr>
        <w:t>/Common</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00F18891"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353CD23" w14:textId="77777777" w:rsidR="00872A5E" w:rsidRPr="00FC08AF" w:rsidRDefault="00872A5E" w:rsidP="003D5736">
            <w:pPr>
              <w:rPr>
                <w:rFonts w:ascii="Arial" w:hAnsi="Arial" w:cs="Arial"/>
                <w:noProof/>
                <w:sz w:val="18"/>
                <w:szCs w:val="18"/>
              </w:rPr>
            </w:pPr>
            <w:r w:rsidRPr="00FC08AF">
              <w:rPr>
                <w:noProof/>
              </w:rPr>
              <w:t>Common/PrivateCall</w:t>
            </w:r>
          </w:p>
        </w:tc>
      </w:tr>
      <w:tr w:rsidR="00872A5E" w:rsidRPr="00FC08AF" w14:paraId="457398B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10D5C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6087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07682"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F1D90"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DE9F8"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7557B9B" w14:textId="77777777" w:rsidR="00872A5E" w:rsidRPr="00FC08AF" w:rsidRDefault="00872A5E" w:rsidP="003D5736">
            <w:pPr>
              <w:jc w:val="center"/>
              <w:rPr>
                <w:rFonts w:ascii="Arial" w:hAnsi="Arial" w:cs="Arial"/>
                <w:b/>
                <w:noProof/>
                <w:sz w:val="18"/>
                <w:szCs w:val="18"/>
              </w:rPr>
            </w:pPr>
          </w:p>
        </w:tc>
      </w:tr>
      <w:tr w:rsidR="00872A5E" w:rsidRPr="00FC08AF" w14:paraId="5D2D4232"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763AC"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7B598"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E68A6"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19FBE"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A042E"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DF2F7B" w14:textId="77777777" w:rsidR="00872A5E" w:rsidRPr="00FC08AF" w:rsidRDefault="00872A5E" w:rsidP="003D5736">
            <w:pPr>
              <w:jc w:val="center"/>
              <w:rPr>
                <w:b/>
                <w:noProof/>
              </w:rPr>
            </w:pPr>
          </w:p>
        </w:tc>
      </w:tr>
      <w:tr w:rsidR="00872A5E" w:rsidRPr="00FC08AF" w14:paraId="7440D0AE"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516111"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05880A" w14:textId="77777777" w:rsidR="00872A5E" w:rsidRPr="00FC08AF" w:rsidRDefault="00872A5E" w:rsidP="003D573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7592965F" w14:textId="77777777" w:rsidR="00872A5E" w:rsidRPr="00FC08AF" w:rsidRDefault="00872A5E" w:rsidP="00872A5E">
      <w:pPr>
        <w:rPr>
          <w:noProof/>
          <w:lang w:eastAsia="ko-KR"/>
        </w:rPr>
      </w:pPr>
    </w:p>
    <w:p w14:paraId="139FC1C3" w14:textId="77777777" w:rsidR="00872A5E" w:rsidRPr="00FC08AF" w:rsidRDefault="00872A5E" w:rsidP="00872A5E">
      <w:pPr>
        <w:pStyle w:val="Heading3"/>
        <w:rPr>
          <w:noProof/>
          <w:lang w:eastAsia="ko-KR"/>
        </w:rPr>
      </w:pPr>
      <w:bookmarkStart w:id="1915" w:name="_Toc4578769"/>
      <w:bookmarkStart w:id="1916" w:name="_Toc27728458"/>
      <w:bookmarkStart w:id="1917" w:name="_Toc176353780"/>
      <w:r w:rsidRPr="00FC08AF">
        <w:rPr>
          <w:noProof/>
          <w:lang w:eastAsia="ko-KR"/>
        </w:rPr>
        <w:t>12.2</w:t>
      </w:r>
      <w:r w:rsidRPr="00FC08AF">
        <w:rPr>
          <w:noProof/>
        </w:rPr>
        <w:t>.5B</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r w:rsidRPr="00FC08AF">
        <w:rPr>
          <w:noProof/>
          <w:lang w:eastAsia="ko-KR"/>
        </w:rPr>
        <w:t>MaxCallNc10</w:t>
      </w:r>
      <w:bookmarkEnd w:id="1915"/>
      <w:bookmarkEnd w:id="1916"/>
      <w:bookmarkEnd w:id="1917"/>
    </w:p>
    <w:p w14:paraId="72D90411" w14:textId="77777777" w:rsidR="00872A5E" w:rsidRPr="00FC08AF" w:rsidRDefault="00872A5E" w:rsidP="00872A5E">
      <w:pPr>
        <w:pStyle w:val="TH"/>
        <w:rPr>
          <w:noProof/>
          <w:lang w:eastAsia="ko-KR"/>
        </w:rPr>
      </w:pPr>
      <w:r w:rsidRPr="00FC08AF">
        <w:rPr>
          <w:noProof/>
        </w:rPr>
        <w:t>Table 12.2.5B.1: /</w:t>
      </w:r>
      <w:r w:rsidRPr="00FC08AF">
        <w:rPr>
          <w:i/>
          <w:iCs/>
          <w:noProof/>
        </w:rPr>
        <w:t>&lt;x&gt;</w:t>
      </w:r>
      <w:r w:rsidRPr="00FC08AF">
        <w:rPr>
          <w:noProof/>
        </w:rPr>
        <w:t>/Common</w:t>
      </w:r>
      <w:r w:rsidRPr="00FC08AF">
        <w:rPr>
          <w:noProof/>
          <w:lang w:eastAsia="ko-KR"/>
        </w:rPr>
        <w:t>/</w:t>
      </w:r>
      <w:r w:rsidRPr="00FC08AF">
        <w:rPr>
          <w:noProof/>
        </w:rPr>
        <w:t>PrivateCall</w:t>
      </w:r>
      <w:r w:rsidRPr="00FC08AF">
        <w:rPr>
          <w:noProof/>
          <w:lang w:eastAsia="ko-KR"/>
        </w:rPr>
        <w:t>/MaxCallNc10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1F4BB621"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7E0327" w14:textId="77777777" w:rsidR="00872A5E" w:rsidRPr="00FC08AF" w:rsidRDefault="00872A5E" w:rsidP="003D5736">
            <w:pPr>
              <w:rPr>
                <w:rFonts w:ascii="Arial" w:hAnsi="Arial" w:cs="Arial"/>
                <w:noProof/>
                <w:sz w:val="18"/>
                <w:szCs w:val="18"/>
                <w:lang w:eastAsia="ko-KR"/>
              </w:rPr>
            </w:pPr>
            <w:r w:rsidRPr="00FC08AF">
              <w:rPr>
                <w:noProof/>
              </w:rPr>
              <w:t>Common/PrivateCall/MaxCall</w:t>
            </w:r>
            <w:r w:rsidRPr="00FC08AF">
              <w:rPr>
                <w:noProof/>
                <w:lang w:eastAsia="ko-KR"/>
              </w:rPr>
              <w:t>N</w:t>
            </w:r>
            <w:r w:rsidR="00DB38D1" w:rsidRPr="00FC08AF">
              <w:rPr>
                <w:noProof/>
                <w:lang w:eastAsia="ko-KR"/>
              </w:rPr>
              <w:t>c</w:t>
            </w:r>
            <w:r w:rsidRPr="00FC08AF">
              <w:rPr>
                <w:noProof/>
                <w:lang w:eastAsia="ko-KR"/>
              </w:rPr>
              <w:t>10</w:t>
            </w:r>
          </w:p>
        </w:tc>
      </w:tr>
      <w:tr w:rsidR="00872A5E" w:rsidRPr="00FC08AF" w14:paraId="3DC6CFB1"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96C3F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99CF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8C58B"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F3657"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4A76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822AB" w14:textId="77777777" w:rsidR="00872A5E" w:rsidRPr="00FC08AF" w:rsidRDefault="00872A5E" w:rsidP="003D5736">
            <w:pPr>
              <w:jc w:val="center"/>
              <w:rPr>
                <w:rFonts w:ascii="Arial" w:hAnsi="Arial" w:cs="Arial"/>
                <w:b/>
                <w:noProof/>
                <w:sz w:val="18"/>
                <w:szCs w:val="18"/>
              </w:rPr>
            </w:pPr>
          </w:p>
        </w:tc>
      </w:tr>
      <w:tr w:rsidR="00872A5E" w:rsidRPr="00FC08AF" w14:paraId="712AF9F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1A7D6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A0342"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BB3D8"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F6081"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5F214"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A4D276" w14:textId="77777777" w:rsidR="00872A5E" w:rsidRPr="00FC08AF" w:rsidRDefault="00872A5E" w:rsidP="003D5736">
            <w:pPr>
              <w:jc w:val="center"/>
              <w:rPr>
                <w:b/>
                <w:noProof/>
              </w:rPr>
            </w:pPr>
          </w:p>
        </w:tc>
      </w:tr>
      <w:tr w:rsidR="00872A5E" w:rsidRPr="00FC08AF" w14:paraId="564D352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C477B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323CA4"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m</w:t>
            </w:r>
            <w:r w:rsidRPr="00FC08AF">
              <w:rPr>
                <w:noProof/>
              </w:rPr>
              <w:t>aximum number of private calls</w:t>
            </w:r>
            <w:r w:rsidRPr="00FC08AF">
              <w:rPr>
                <w:noProof/>
                <w:lang w:eastAsia="ko-KR"/>
              </w:rPr>
              <w:t>.</w:t>
            </w:r>
          </w:p>
        </w:tc>
      </w:tr>
    </w:tbl>
    <w:p w14:paraId="6AFCB6EA" w14:textId="77777777" w:rsidR="00F72846" w:rsidRPr="00FC08AF" w:rsidRDefault="00F72846" w:rsidP="00F72846">
      <w:pPr>
        <w:rPr>
          <w:noProof/>
        </w:rPr>
      </w:pPr>
    </w:p>
    <w:p w14:paraId="7C020D1D" w14:textId="77777777" w:rsidR="00872A5E" w:rsidRPr="00FC08AF" w:rsidRDefault="00872A5E" w:rsidP="00872A5E">
      <w:pPr>
        <w:pStyle w:val="B1"/>
        <w:rPr>
          <w:noProof/>
        </w:rPr>
      </w:pPr>
      <w:r w:rsidRPr="00FC08AF">
        <w:rPr>
          <w:noProof/>
        </w:rPr>
        <w:lastRenderedPageBreak/>
        <w:t>-</w:t>
      </w:r>
      <w:r w:rsidRPr="00FC08AF">
        <w:rPr>
          <w:noProof/>
        </w:rPr>
        <w:tab/>
        <w:t xml:space="preserve">Values: </w:t>
      </w:r>
      <w:r w:rsidRPr="00FC08AF">
        <w:rPr>
          <w:noProof/>
          <w:lang w:eastAsia="ko-KR"/>
        </w:rPr>
        <w:t>0-255</w:t>
      </w:r>
    </w:p>
    <w:p w14:paraId="75BE1721" w14:textId="77777777" w:rsidR="00467AE9" w:rsidRPr="00FC08AF" w:rsidRDefault="00467AE9" w:rsidP="00467AE9">
      <w:pPr>
        <w:pStyle w:val="Heading3"/>
        <w:rPr>
          <w:noProof/>
          <w:lang w:eastAsia="ko-KR"/>
        </w:rPr>
      </w:pPr>
      <w:bookmarkStart w:id="1918" w:name="_Toc4578770"/>
      <w:bookmarkStart w:id="1919" w:name="_Toc27728459"/>
      <w:bookmarkStart w:id="1920" w:name="_Toc176353781"/>
      <w:r w:rsidRPr="00FC08AF">
        <w:rPr>
          <w:noProof/>
        </w:rPr>
        <w:t>12.2.6</w:t>
      </w:r>
      <w:r w:rsidRPr="00FC08AF">
        <w:rPr>
          <w:noProof/>
        </w:rPr>
        <w:tab/>
        <w:t>/</w:t>
      </w:r>
      <w:r w:rsidRPr="00FC08AF">
        <w:rPr>
          <w:i/>
          <w:iCs/>
          <w:noProof/>
        </w:rPr>
        <w:t>&lt;x&gt;</w:t>
      </w:r>
      <w:r w:rsidRPr="00FC08AF">
        <w:rPr>
          <w:noProof/>
        </w:rPr>
        <w:t>/Common/MCVideoGroupCall</w:t>
      </w:r>
      <w:bookmarkEnd w:id="1918"/>
      <w:bookmarkEnd w:id="1919"/>
      <w:bookmarkEnd w:id="1920"/>
    </w:p>
    <w:p w14:paraId="188A481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74614A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CAB58" w14:textId="77777777" w:rsidR="00467AE9" w:rsidRPr="00FC08AF" w:rsidRDefault="00467AE9" w:rsidP="00231052">
            <w:pPr>
              <w:rPr>
                <w:rFonts w:ascii="Arial" w:hAnsi="Arial" w:cs="Arial"/>
                <w:noProof/>
                <w:sz w:val="18"/>
                <w:szCs w:val="18"/>
                <w:lang w:eastAsia="ko-KR"/>
              </w:rPr>
            </w:pPr>
            <w:r w:rsidRPr="00FC08AF">
              <w:rPr>
                <w:noProof/>
              </w:rPr>
              <w:t>Common/MCVideoGroupCall</w:t>
            </w:r>
          </w:p>
        </w:tc>
      </w:tr>
      <w:tr w:rsidR="00467AE9" w:rsidRPr="00FC08AF" w14:paraId="40B6F5F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9321A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F25E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D58F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B045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1C30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332248" w14:textId="77777777" w:rsidR="00467AE9" w:rsidRPr="00FC08AF" w:rsidRDefault="00467AE9" w:rsidP="00231052">
            <w:pPr>
              <w:jc w:val="center"/>
              <w:rPr>
                <w:rFonts w:ascii="Arial" w:hAnsi="Arial" w:cs="Arial"/>
                <w:b/>
                <w:noProof/>
                <w:sz w:val="18"/>
                <w:szCs w:val="18"/>
              </w:rPr>
            </w:pPr>
          </w:p>
        </w:tc>
      </w:tr>
      <w:tr w:rsidR="00467AE9" w:rsidRPr="00FC08AF" w14:paraId="184A4D6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75F2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9FACA"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E3E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14065"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06717"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DFB5B2" w14:textId="77777777" w:rsidR="00467AE9" w:rsidRPr="00FC08AF" w:rsidRDefault="00467AE9" w:rsidP="00231052">
            <w:pPr>
              <w:jc w:val="center"/>
              <w:rPr>
                <w:b/>
                <w:noProof/>
              </w:rPr>
            </w:pPr>
          </w:p>
        </w:tc>
      </w:tr>
      <w:tr w:rsidR="00467AE9" w:rsidRPr="00FC08AF" w14:paraId="575D292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89075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A9B86"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C000C2B" w14:textId="77777777" w:rsidR="00467AE9" w:rsidRPr="00FC08AF" w:rsidRDefault="00467AE9" w:rsidP="00467AE9">
      <w:pPr>
        <w:rPr>
          <w:noProof/>
        </w:rPr>
      </w:pPr>
    </w:p>
    <w:p w14:paraId="18DF890B" w14:textId="77777777" w:rsidR="00467AE9" w:rsidRPr="00FC08AF" w:rsidRDefault="00467AE9" w:rsidP="00467AE9">
      <w:pPr>
        <w:pStyle w:val="Heading3"/>
        <w:rPr>
          <w:noProof/>
          <w:lang w:eastAsia="ko-KR"/>
        </w:rPr>
      </w:pPr>
      <w:bookmarkStart w:id="1921" w:name="_Toc4578771"/>
      <w:bookmarkStart w:id="1922" w:name="_Toc27728460"/>
      <w:bookmarkStart w:id="1923" w:name="_Toc176353782"/>
      <w:r w:rsidRPr="00FC08AF">
        <w:rPr>
          <w:noProof/>
        </w:rPr>
        <w:t>12.2.7</w:t>
      </w:r>
      <w:r w:rsidRPr="00FC08AF">
        <w:rPr>
          <w:noProof/>
        </w:rPr>
        <w:tab/>
        <w:t>/</w:t>
      </w:r>
      <w:r w:rsidRPr="00FC08AF">
        <w:rPr>
          <w:i/>
          <w:iCs/>
          <w:noProof/>
        </w:rPr>
        <w:t>&lt;x&gt;</w:t>
      </w:r>
      <w:r w:rsidRPr="00FC08AF">
        <w:rPr>
          <w:noProof/>
        </w:rPr>
        <w:t>/Common/MCVideoGroupCall/MaxCall</w:t>
      </w:r>
      <w:r w:rsidRPr="00FC08AF">
        <w:rPr>
          <w:noProof/>
          <w:lang w:eastAsia="ko-KR"/>
        </w:rPr>
        <w:t>Nc4</w:t>
      </w:r>
      <w:bookmarkEnd w:id="1921"/>
      <w:bookmarkEnd w:id="1922"/>
      <w:bookmarkEnd w:id="1923"/>
    </w:p>
    <w:p w14:paraId="5299200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/MaxCallNc4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09A7E9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6F36E9" w14:textId="77777777" w:rsidR="00467AE9" w:rsidRPr="00FC08AF" w:rsidRDefault="00467AE9" w:rsidP="00231052">
            <w:pPr>
              <w:rPr>
                <w:rFonts w:ascii="Arial" w:hAnsi="Arial" w:cs="Arial"/>
                <w:noProof/>
                <w:sz w:val="18"/>
                <w:szCs w:val="18"/>
                <w:lang w:eastAsia="ko-KR"/>
              </w:rPr>
            </w:pPr>
            <w:r w:rsidRPr="00FC08AF">
              <w:rPr>
                <w:noProof/>
              </w:rPr>
              <w:t>Common/MCVideoGroupCall/MaxCall</w:t>
            </w:r>
            <w:r w:rsidRPr="00FC08AF">
              <w:rPr>
                <w:noProof/>
                <w:lang w:eastAsia="ko-KR"/>
              </w:rPr>
              <w:t>Nc4</w:t>
            </w:r>
          </w:p>
        </w:tc>
      </w:tr>
      <w:tr w:rsidR="00467AE9" w:rsidRPr="00FC08AF" w14:paraId="78F7B39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6F03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A893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F841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A154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033B8"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BCE05A" w14:textId="77777777" w:rsidR="00467AE9" w:rsidRPr="00FC08AF" w:rsidRDefault="00467AE9" w:rsidP="00231052">
            <w:pPr>
              <w:jc w:val="center"/>
              <w:rPr>
                <w:rFonts w:ascii="Arial" w:hAnsi="Arial" w:cs="Arial"/>
                <w:b/>
                <w:noProof/>
                <w:sz w:val="18"/>
                <w:szCs w:val="18"/>
              </w:rPr>
            </w:pPr>
          </w:p>
        </w:tc>
      </w:tr>
      <w:tr w:rsidR="00467AE9" w:rsidRPr="00FC08AF" w14:paraId="4619588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B25C7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2E1C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C7C3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70E0B"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2AC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7BCF9" w14:textId="77777777" w:rsidR="00467AE9" w:rsidRPr="00FC08AF" w:rsidRDefault="00467AE9" w:rsidP="00231052">
            <w:pPr>
              <w:jc w:val="center"/>
              <w:rPr>
                <w:b/>
                <w:noProof/>
              </w:rPr>
            </w:pPr>
          </w:p>
        </w:tc>
      </w:tr>
      <w:tr w:rsidR="00467AE9" w:rsidRPr="00FC08AF" w14:paraId="0C638A9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66E69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A53F3"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MCVideo group calls</w:t>
            </w:r>
            <w:r w:rsidRPr="00FC08AF">
              <w:rPr>
                <w:noProof/>
                <w:lang w:eastAsia="ko-KR"/>
              </w:rPr>
              <w:t>.</w:t>
            </w:r>
          </w:p>
        </w:tc>
      </w:tr>
    </w:tbl>
    <w:p w14:paraId="61C87940" w14:textId="77777777" w:rsidR="00F72846" w:rsidRPr="00FC08AF" w:rsidRDefault="00F72846" w:rsidP="00F72846">
      <w:pPr>
        <w:rPr>
          <w:noProof/>
        </w:rPr>
      </w:pPr>
    </w:p>
    <w:p w14:paraId="62E08781"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5ABB5859" w14:textId="77777777" w:rsidR="00467AE9" w:rsidRPr="00FC08AF" w:rsidRDefault="00467AE9" w:rsidP="00467AE9">
      <w:pPr>
        <w:pStyle w:val="Heading3"/>
        <w:rPr>
          <w:noProof/>
          <w:lang w:eastAsia="ko-KR"/>
        </w:rPr>
      </w:pPr>
      <w:bookmarkStart w:id="1924" w:name="_Toc4578772"/>
      <w:bookmarkStart w:id="1925" w:name="_Toc27728461"/>
      <w:bookmarkStart w:id="1926" w:name="_Toc176353783"/>
      <w:r w:rsidRPr="00FC08AF">
        <w:rPr>
          <w:noProof/>
        </w:rPr>
        <w:t>12.2.8</w:t>
      </w:r>
      <w:r w:rsidRPr="00FC08AF">
        <w:rPr>
          <w:noProof/>
        </w:rPr>
        <w:tab/>
        <w:t>/</w:t>
      </w:r>
      <w:r w:rsidRPr="00FC08AF">
        <w:rPr>
          <w:i/>
          <w:iCs/>
          <w:noProof/>
        </w:rPr>
        <w:t>&lt;x&gt;</w:t>
      </w:r>
      <w:r w:rsidRPr="00FC08AF">
        <w:rPr>
          <w:noProof/>
        </w:rPr>
        <w:t>/Common/MCVideoGroupCall/MaxTransmission</w:t>
      </w:r>
      <w:r w:rsidRPr="00FC08AF">
        <w:rPr>
          <w:noProof/>
          <w:lang w:eastAsia="ko-KR"/>
        </w:rPr>
        <w:t>Nc5</w:t>
      </w:r>
      <w:bookmarkEnd w:id="1924"/>
      <w:bookmarkEnd w:id="1925"/>
      <w:bookmarkEnd w:id="1926"/>
    </w:p>
    <w:p w14:paraId="60392B2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MaxTransmission</w:t>
      </w:r>
      <w:r w:rsidRPr="00FC08AF">
        <w:rPr>
          <w:noProof/>
          <w:lang w:eastAsia="ko-KR"/>
        </w:rPr>
        <w:t>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5321F0D"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9EC7D" w14:textId="77777777" w:rsidR="00467AE9" w:rsidRPr="00FC08AF" w:rsidRDefault="00467AE9" w:rsidP="00231052">
            <w:pPr>
              <w:rPr>
                <w:rFonts w:ascii="Arial" w:hAnsi="Arial" w:cs="Arial"/>
                <w:noProof/>
                <w:sz w:val="18"/>
                <w:szCs w:val="18"/>
                <w:lang w:eastAsia="ko-KR"/>
              </w:rPr>
            </w:pPr>
            <w:r w:rsidRPr="00FC08AF">
              <w:rPr>
                <w:noProof/>
              </w:rPr>
              <w:t>Common/MCVideoGroupCall/MaxTransmission</w:t>
            </w:r>
            <w:r w:rsidRPr="00FC08AF">
              <w:rPr>
                <w:noProof/>
                <w:lang w:eastAsia="ko-KR"/>
              </w:rPr>
              <w:t>Nc5</w:t>
            </w:r>
          </w:p>
        </w:tc>
      </w:tr>
      <w:tr w:rsidR="00467AE9" w:rsidRPr="00FC08AF" w14:paraId="61B5A59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DEC9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9756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8E9F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5BAD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ED1A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3EE3CB" w14:textId="77777777" w:rsidR="00467AE9" w:rsidRPr="00FC08AF" w:rsidRDefault="00467AE9" w:rsidP="00231052">
            <w:pPr>
              <w:jc w:val="center"/>
              <w:rPr>
                <w:rFonts w:ascii="Arial" w:hAnsi="Arial" w:cs="Arial"/>
                <w:b/>
                <w:noProof/>
                <w:sz w:val="18"/>
                <w:szCs w:val="18"/>
              </w:rPr>
            </w:pPr>
          </w:p>
        </w:tc>
      </w:tr>
      <w:tr w:rsidR="00467AE9" w:rsidRPr="00FC08AF" w14:paraId="4041703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9E1FD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603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CEC4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158E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B779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D7E38D" w14:textId="77777777" w:rsidR="00467AE9" w:rsidRPr="00FC08AF" w:rsidRDefault="00467AE9" w:rsidP="00231052">
            <w:pPr>
              <w:jc w:val="center"/>
              <w:rPr>
                <w:b/>
                <w:noProof/>
              </w:rPr>
            </w:pPr>
          </w:p>
        </w:tc>
      </w:tr>
      <w:tr w:rsidR="00467AE9" w:rsidRPr="00FC08AF" w14:paraId="294D20D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79C4B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7C942C"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w:t>
            </w:r>
            <w:r w:rsidRPr="00FC08AF">
              <w:rPr>
                <w:noProof/>
              </w:rPr>
              <w:t>aximum number of video transmissions in a group</w:t>
            </w:r>
            <w:r w:rsidRPr="00FC08AF">
              <w:rPr>
                <w:noProof/>
                <w:lang w:eastAsia="ko-KR"/>
              </w:rPr>
              <w:t>.</w:t>
            </w:r>
          </w:p>
        </w:tc>
      </w:tr>
    </w:tbl>
    <w:p w14:paraId="0EF1D58A" w14:textId="77777777" w:rsidR="00F72846" w:rsidRPr="00FC08AF" w:rsidRDefault="00F72846" w:rsidP="00F72846">
      <w:pPr>
        <w:rPr>
          <w:noProof/>
        </w:rPr>
      </w:pPr>
    </w:p>
    <w:p w14:paraId="6E99C527"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1C2D67F3" w14:textId="77777777" w:rsidR="00467AE9" w:rsidRPr="00FC08AF" w:rsidRDefault="00467AE9" w:rsidP="00467AE9">
      <w:pPr>
        <w:pStyle w:val="Heading3"/>
        <w:rPr>
          <w:noProof/>
          <w:lang w:eastAsia="ko-KR"/>
        </w:rPr>
      </w:pPr>
      <w:bookmarkStart w:id="1927" w:name="_Toc4578773"/>
      <w:bookmarkStart w:id="1928" w:name="_Toc27728462"/>
      <w:bookmarkStart w:id="1929" w:name="_Toc176353784"/>
      <w:r w:rsidRPr="00FC08AF">
        <w:rPr>
          <w:noProof/>
        </w:rPr>
        <w:t>12.2.9</w:t>
      </w:r>
      <w:r w:rsidRPr="00FC08AF">
        <w:rPr>
          <w:noProof/>
        </w:rPr>
        <w:tab/>
        <w:t>/</w:t>
      </w:r>
      <w:r w:rsidRPr="00FC08AF">
        <w:rPr>
          <w:i/>
          <w:iCs/>
          <w:noProof/>
        </w:rPr>
        <w:t>&lt;x&gt;</w:t>
      </w:r>
      <w:r w:rsidRPr="00FC08AF">
        <w:rPr>
          <w:noProof/>
        </w:rPr>
        <w:t>/Common/MCVideoGroupCall/PrioritizedMCVideoGroup</w:t>
      </w:r>
      <w:bookmarkEnd w:id="1927"/>
      <w:bookmarkEnd w:id="1928"/>
      <w:bookmarkEnd w:id="1929"/>
    </w:p>
    <w:p w14:paraId="14F995A5"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C058E9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EE8F8B" w14:textId="77777777" w:rsidR="00467AE9" w:rsidRPr="00FC08AF" w:rsidRDefault="00467AE9" w:rsidP="00231052">
            <w:pPr>
              <w:rPr>
                <w:rFonts w:ascii="Arial" w:hAnsi="Arial" w:cs="Arial"/>
                <w:noProof/>
                <w:sz w:val="18"/>
                <w:szCs w:val="18"/>
              </w:rPr>
            </w:pPr>
            <w:r w:rsidRPr="00FC08AF">
              <w:rPr>
                <w:noProof/>
              </w:rPr>
              <w:t>Common/MCVideoGroupCall/PrioritizedMCVideoGroup</w:t>
            </w:r>
          </w:p>
        </w:tc>
      </w:tr>
      <w:tr w:rsidR="00467AE9" w:rsidRPr="00FC08AF" w14:paraId="16E1202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C923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34EB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03F9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44DAA"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230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00307" w14:textId="77777777" w:rsidR="00467AE9" w:rsidRPr="00FC08AF" w:rsidRDefault="00467AE9" w:rsidP="00231052">
            <w:pPr>
              <w:jc w:val="center"/>
              <w:rPr>
                <w:rFonts w:ascii="Arial" w:hAnsi="Arial" w:cs="Arial"/>
                <w:b/>
                <w:noProof/>
                <w:sz w:val="18"/>
                <w:szCs w:val="18"/>
              </w:rPr>
            </w:pPr>
          </w:p>
        </w:tc>
      </w:tr>
      <w:tr w:rsidR="00467AE9" w:rsidRPr="00FC08AF" w14:paraId="131460E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9B2E5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DA5F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4867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8451F"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09C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97F164" w14:textId="77777777" w:rsidR="00467AE9" w:rsidRPr="00FC08AF" w:rsidRDefault="00467AE9" w:rsidP="00231052">
            <w:pPr>
              <w:jc w:val="center"/>
              <w:rPr>
                <w:b/>
                <w:noProof/>
              </w:rPr>
            </w:pPr>
          </w:p>
        </w:tc>
      </w:tr>
      <w:tr w:rsidR="00467AE9" w:rsidRPr="00FC08AF" w14:paraId="008C5D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D6FE2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E1BFE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prioritized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3E654BC" w14:textId="77777777" w:rsidR="00F72846" w:rsidRPr="00FC08AF" w:rsidRDefault="00F72846" w:rsidP="00F72846">
      <w:pPr>
        <w:rPr>
          <w:noProof/>
        </w:rPr>
      </w:pPr>
      <w:bookmarkStart w:id="1930" w:name="_Toc4578774"/>
      <w:bookmarkStart w:id="1931" w:name="_Toc27728463"/>
    </w:p>
    <w:p w14:paraId="564D809F" w14:textId="77777777" w:rsidR="00467AE9" w:rsidRPr="00FC08AF" w:rsidRDefault="00467AE9" w:rsidP="00467AE9">
      <w:pPr>
        <w:pStyle w:val="Heading3"/>
        <w:rPr>
          <w:noProof/>
          <w:lang w:eastAsia="ko-KR"/>
        </w:rPr>
      </w:pPr>
      <w:bookmarkStart w:id="1932" w:name="_Toc176353785"/>
      <w:r w:rsidRPr="00FC08AF">
        <w:rPr>
          <w:noProof/>
        </w:rPr>
        <w:t>12.2.10</w:t>
      </w:r>
      <w:r w:rsidRPr="00FC08AF">
        <w:rPr>
          <w:noProof/>
        </w:rPr>
        <w:tab/>
        <w:t>/</w:t>
      </w:r>
      <w:r w:rsidRPr="00FC08AF">
        <w:rPr>
          <w:i/>
          <w:iCs/>
          <w:noProof/>
        </w:rPr>
        <w:t>&lt;x&gt;</w:t>
      </w:r>
      <w:r w:rsidRPr="00FC08AF">
        <w:rPr>
          <w:noProof/>
        </w:rPr>
        <w:t>/Common/MCVideoGroupCall/PrioritizedMCVideoGroup/&lt;x&gt;</w:t>
      </w:r>
      <w:bookmarkEnd w:id="1930"/>
      <w:bookmarkEnd w:id="1931"/>
      <w:bookmarkEnd w:id="1932"/>
    </w:p>
    <w:p w14:paraId="764C2E4F"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4D36A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998D6D" w14:textId="77777777" w:rsidR="00467AE9" w:rsidRPr="00FC08AF" w:rsidRDefault="00467AE9" w:rsidP="00231052">
            <w:pPr>
              <w:rPr>
                <w:rFonts w:ascii="Arial" w:hAnsi="Arial" w:cs="Arial"/>
                <w:noProof/>
                <w:sz w:val="18"/>
                <w:szCs w:val="18"/>
              </w:rPr>
            </w:pPr>
            <w:r w:rsidRPr="00FC08AF">
              <w:rPr>
                <w:noProof/>
              </w:rPr>
              <w:t>Common/MCVideoGroupCall/PrioritizedMCVideoGroup/&lt;x&gt;</w:t>
            </w:r>
          </w:p>
        </w:tc>
      </w:tr>
      <w:tr w:rsidR="00467AE9" w:rsidRPr="00FC08AF" w14:paraId="5677EC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65E3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795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FCC4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C8DF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E41B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1B4020" w14:textId="77777777" w:rsidR="00467AE9" w:rsidRPr="00FC08AF" w:rsidRDefault="00467AE9" w:rsidP="00231052">
            <w:pPr>
              <w:jc w:val="center"/>
              <w:rPr>
                <w:rFonts w:ascii="Arial" w:hAnsi="Arial" w:cs="Arial"/>
                <w:b/>
                <w:noProof/>
                <w:sz w:val="18"/>
                <w:szCs w:val="18"/>
              </w:rPr>
            </w:pPr>
          </w:p>
        </w:tc>
      </w:tr>
      <w:tr w:rsidR="00467AE9" w:rsidRPr="00FC08AF" w14:paraId="5488D75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AAAC6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4629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690F9"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465B1"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E0AD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02EE9D" w14:textId="77777777" w:rsidR="00467AE9" w:rsidRPr="00FC08AF" w:rsidRDefault="00467AE9" w:rsidP="00231052">
            <w:pPr>
              <w:jc w:val="center"/>
              <w:rPr>
                <w:b/>
                <w:noProof/>
              </w:rPr>
            </w:pPr>
          </w:p>
        </w:tc>
      </w:tr>
      <w:tr w:rsidR="00467AE9" w:rsidRPr="00FC08AF" w14:paraId="13224F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B9604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AF1E19"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644E7CB" w14:textId="77777777" w:rsidR="000A14B0" w:rsidRPr="00FC08AF" w:rsidRDefault="000A14B0" w:rsidP="000A14B0">
      <w:pPr>
        <w:rPr>
          <w:noProof/>
        </w:rPr>
      </w:pPr>
      <w:bookmarkStart w:id="1933" w:name="_Toc4578775"/>
      <w:bookmarkStart w:id="1934" w:name="_Toc27728464"/>
    </w:p>
    <w:p w14:paraId="3C7D0AD2" w14:textId="77777777" w:rsidR="00467AE9" w:rsidRPr="00FC08AF" w:rsidRDefault="00467AE9" w:rsidP="00467AE9">
      <w:pPr>
        <w:pStyle w:val="Heading3"/>
        <w:rPr>
          <w:noProof/>
          <w:lang w:eastAsia="ko-KR"/>
        </w:rPr>
      </w:pPr>
      <w:bookmarkStart w:id="1935" w:name="_Toc176353786"/>
      <w:r w:rsidRPr="00FC08AF">
        <w:rPr>
          <w:noProof/>
        </w:rPr>
        <w:t>12.2.11</w:t>
      </w:r>
      <w:r w:rsidR="001731DE" w:rsidRPr="00FC08AF">
        <w:rPr>
          <w:noProof/>
        </w:rPr>
        <w:tab/>
      </w:r>
      <w:r w:rsidRPr="00FC08AF">
        <w:rPr>
          <w:noProof/>
        </w:rPr>
        <w:t>/</w:t>
      </w:r>
      <w:r w:rsidRPr="00FC08AF">
        <w:rPr>
          <w:i/>
          <w:iCs/>
          <w:noProof/>
        </w:rPr>
        <w:t>&lt;x&gt;</w:t>
      </w:r>
      <w:r w:rsidRPr="00FC08AF">
        <w:rPr>
          <w:noProof/>
        </w:rPr>
        <w:t>/Common/MCVideoGroupCall/PrioritizedMCVideoGroup/</w:t>
      </w:r>
      <w:r w:rsidR="00C65F51" w:rsidRPr="00FC08AF">
        <w:rPr>
          <w:noProof/>
        </w:rPr>
        <w:br/>
      </w:r>
      <w:r w:rsidRPr="00FC08AF">
        <w:rPr>
          <w:noProof/>
        </w:rPr>
        <w:t>&lt;x&gt;/MCVideoGroup</w:t>
      </w:r>
      <w:r w:rsidRPr="00FC08AF">
        <w:rPr>
          <w:noProof/>
          <w:lang w:eastAsia="ko-KR"/>
        </w:rPr>
        <w:t>ID</w:t>
      </w:r>
      <w:bookmarkEnd w:id="1933"/>
      <w:bookmarkEnd w:id="1934"/>
      <w:bookmarkEnd w:id="1935"/>
    </w:p>
    <w:p w14:paraId="2414FD5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67F8785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447F7C1" w14:textId="77777777" w:rsidR="00467AE9" w:rsidRPr="00FC08AF" w:rsidRDefault="00467AE9" w:rsidP="00231052">
            <w:pPr>
              <w:rPr>
                <w:rFonts w:ascii="Arial" w:hAnsi="Arial" w:cs="Arial"/>
                <w:noProof/>
                <w:sz w:val="18"/>
                <w:szCs w:val="18"/>
                <w:lang w:eastAsia="ko-KR"/>
              </w:rPr>
            </w:pPr>
            <w:r w:rsidRPr="00FC08AF">
              <w:rPr>
                <w:noProof/>
              </w:rPr>
              <w:t>Common/MCVideoGroupCall/PrioritizedMCVideoGroup/&lt;x&gt;/MCVideoGroup</w:t>
            </w:r>
            <w:r w:rsidRPr="00FC08AF">
              <w:rPr>
                <w:noProof/>
                <w:lang w:eastAsia="ko-KR"/>
              </w:rPr>
              <w:t>ID</w:t>
            </w:r>
          </w:p>
        </w:tc>
      </w:tr>
      <w:tr w:rsidR="00467AE9" w:rsidRPr="00FC08AF" w14:paraId="67163F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2D512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05F0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A590C"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7027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78A8"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4F8E62" w14:textId="77777777" w:rsidR="00467AE9" w:rsidRPr="00FC08AF" w:rsidRDefault="00467AE9" w:rsidP="00231052">
            <w:pPr>
              <w:jc w:val="center"/>
              <w:rPr>
                <w:rFonts w:ascii="Arial" w:hAnsi="Arial" w:cs="Arial"/>
                <w:b/>
                <w:noProof/>
                <w:sz w:val="18"/>
                <w:szCs w:val="18"/>
              </w:rPr>
            </w:pPr>
          </w:p>
        </w:tc>
      </w:tr>
      <w:tr w:rsidR="00467AE9" w:rsidRPr="00FC08AF" w14:paraId="7E27AB5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80ED0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1A15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7A694"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4E1C"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779EA"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5CCD581" w14:textId="77777777" w:rsidR="00467AE9" w:rsidRPr="00FC08AF" w:rsidRDefault="00467AE9" w:rsidP="00231052">
            <w:pPr>
              <w:jc w:val="center"/>
              <w:rPr>
                <w:b/>
                <w:noProof/>
              </w:rPr>
            </w:pPr>
          </w:p>
        </w:tc>
      </w:tr>
      <w:tr w:rsidR="00467AE9" w:rsidRPr="00FC08AF" w14:paraId="579624C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E56E57"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C6E6E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MCVideo group </w:t>
            </w:r>
            <w:r w:rsidRPr="00FC08AF">
              <w:rPr>
                <w:rFonts w:eastAsia="SimSun"/>
                <w:noProof/>
                <w:lang w:eastAsia="zh-CN"/>
              </w:rPr>
              <w:t>ID</w:t>
            </w:r>
            <w:r w:rsidRPr="00FC08AF">
              <w:rPr>
                <w:noProof/>
                <w:lang w:eastAsia="ko-KR"/>
              </w:rPr>
              <w:t>.</w:t>
            </w:r>
          </w:p>
        </w:tc>
      </w:tr>
    </w:tbl>
    <w:p w14:paraId="360EE5B4" w14:textId="77777777" w:rsidR="00F72846" w:rsidRPr="00FC08AF" w:rsidRDefault="00F72846" w:rsidP="00F72846">
      <w:pPr>
        <w:rPr>
          <w:noProof/>
        </w:rPr>
      </w:pPr>
    </w:p>
    <w:p w14:paraId="748EEF52"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2A802130" w14:textId="77777777" w:rsidR="00467AE9" w:rsidRPr="00FC08AF" w:rsidRDefault="00467AE9" w:rsidP="00467AE9">
      <w:pPr>
        <w:pStyle w:val="Heading3"/>
        <w:rPr>
          <w:noProof/>
          <w:lang w:eastAsia="ko-KR"/>
        </w:rPr>
      </w:pPr>
      <w:bookmarkStart w:id="1936" w:name="_Toc4578776"/>
      <w:bookmarkStart w:id="1937" w:name="_Toc27728465"/>
      <w:bookmarkStart w:id="1938" w:name="_Toc176353787"/>
      <w:r w:rsidRPr="00FC08AF">
        <w:rPr>
          <w:noProof/>
        </w:rPr>
        <w:t>12.2.12</w:t>
      </w:r>
      <w:r w:rsidR="001731DE" w:rsidRPr="00FC08AF">
        <w:rPr>
          <w:noProof/>
        </w:rPr>
        <w:tab/>
      </w:r>
      <w:r w:rsidRPr="00FC08AF">
        <w:rPr>
          <w:noProof/>
        </w:rPr>
        <w:t>/</w:t>
      </w:r>
      <w:r w:rsidRPr="00FC08AF">
        <w:rPr>
          <w:i/>
          <w:iCs/>
          <w:noProof/>
        </w:rPr>
        <w:t>&lt;x&gt;</w:t>
      </w:r>
      <w:r w:rsidRPr="00FC08AF">
        <w:rPr>
          <w:noProof/>
        </w:rPr>
        <w:t>/Common/MCVideoGroupCall/PrioritizedMCVideoGroup/</w:t>
      </w:r>
      <w:r w:rsidR="00C65F51" w:rsidRPr="00FC08AF">
        <w:rPr>
          <w:noProof/>
        </w:rPr>
        <w:br/>
      </w:r>
      <w:r w:rsidRPr="00FC08AF">
        <w:rPr>
          <w:noProof/>
        </w:rPr>
        <w:t>&lt;x&gt;/MCVideoGroupPriority</w:t>
      </w:r>
      <w:r w:rsidRPr="00FC08AF">
        <w:rPr>
          <w:noProof/>
          <w:lang w:eastAsia="ko-KR"/>
        </w:rPr>
        <w:t>Hierarchy</w:t>
      </w:r>
      <w:bookmarkEnd w:id="1936"/>
      <w:bookmarkEnd w:id="1937"/>
      <w:bookmarkEnd w:id="1938"/>
    </w:p>
    <w:p w14:paraId="108606C8"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/&lt;x&gt;/MCVideoGroupPriorityHierarchy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35A631CF"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0BEE00E" w14:textId="77777777" w:rsidR="00467AE9" w:rsidRPr="00FC08AF" w:rsidRDefault="00467AE9" w:rsidP="00231052">
            <w:pPr>
              <w:rPr>
                <w:rFonts w:ascii="Arial" w:hAnsi="Arial" w:cs="Arial"/>
                <w:noProof/>
                <w:sz w:val="18"/>
                <w:szCs w:val="18"/>
                <w:lang w:eastAsia="ko-KR"/>
              </w:rPr>
            </w:pPr>
            <w:r w:rsidRPr="00FC08AF">
              <w:rPr>
                <w:noProof/>
              </w:rPr>
              <w:t>Common/MCVideoGroupCall/PrioritizedMCVideoGroup/&lt;x&gt;/MCVideoGroupPriority</w:t>
            </w:r>
            <w:r w:rsidRPr="00FC08AF">
              <w:rPr>
                <w:noProof/>
                <w:lang w:eastAsia="ko-KR"/>
              </w:rPr>
              <w:t>Hierarchy</w:t>
            </w:r>
          </w:p>
        </w:tc>
      </w:tr>
      <w:tr w:rsidR="00467AE9" w:rsidRPr="00FC08AF" w14:paraId="2BB98A8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198E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4D9B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254D2"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CCD5C"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F30CB"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1DFA493" w14:textId="77777777" w:rsidR="00467AE9" w:rsidRPr="00FC08AF" w:rsidRDefault="00467AE9" w:rsidP="00231052">
            <w:pPr>
              <w:jc w:val="center"/>
              <w:rPr>
                <w:rFonts w:ascii="Arial" w:hAnsi="Arial" w:cs="Arial"/>
                <w:b/>
                <w:noProof/>
                <w:sz w:val="18"/>
                <w:szCs w:val="18"/>
              </w:rPr>
            </w:pPr>
          </w:p>
        </w:tc>
      </w:tr>
      <w:tr w:rsidR="00467AE9" w:rsidRPr="00FC08AF" w14:paraId="78CD83C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03F88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2B960"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E594A"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4355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1833"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4D34A13" w14:textId="77777777" w:rsidR="00467AE9" w:rsidRPr="00FC08AF" w:rsidRDefault="00467AE9" w:rsidP="00231052">
            <w:pPr>
              <w:jc w:val="center"/>
              <w:rPr>
                <w:b/>
                <w:noProof/>
              </w:rPr>
            </w:pPr>
          </w:p>
        </w:tc>
      </w:tr>
      <w:tr w:rsidR="00467AE9" w:rsidRPr="00FC08AF" w14:paraId="65A0C58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466BEB"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A720C3"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requested presentation priority of MCVideo group call.</w:t>
            </w:r>
          </w:p>
        </w:tc>
      </w:tr>
    </w:tbl>
    <w:p w14:paraId="63C7EE4A" w14:textId="77777777" w:rsidR="00F72846" w:rsidRPr="00FC08AF" w:rsidRDefault="00F72846" w:rsidP="00F72846">
      <w:pPr>
        <w:rPr>
          <w:noProof/>
        </w:rPr>
      </w:pPr>
    </w:p>
    <w:p w14:paraId="080D89F1"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0A719C19" w14:textId="77777777" w:rsidR="00467AE9" w:rsidRPr="00FC08AF" w:rsidRDefault="00467AE9" w:rsidP="00467AE9">
      <w:pPr>
        <w:rPr>
          <w:noProof/>
          <w:lang w:eastAsia="ko-KR"/>
        </w:rPr>
      </w:pPr>
      <w:r w:rsidRPr="00FC08AF">
        <w:rPr>
          <w:noProof/>
          <w:lang w:eastAsia="ko-KR"/>
        </w:rPr>
        <w:t>The group with the lowest MCVideoGroupPriorityHierarchy value shall be considered as the group having the lowest priority among the groups.</w:t>
      </w:r>
    </w:p>
    <w:p w14:paraId="437E31BD" w14:textId="77777777" w:rsidR="00467AE9" w:rsidRPr="00FC08AF" w:rsidRDefault="00467AE9" w:rsidP="00467AE9">
      <w:pPr>
        <w:pStyle w:val="Heading3"/>
        <w:rPr>
          <w:noProof/>
          <w:lang w:eastAsia="ko-KR"/>
        </w:rPr>
      </w:pPr>
      <w:bookmarkStart w:id="1939" w:name="_Toc4578777"/>
      <w:bookmarkStart w:id="1940" w:name="_Toc27728466"/>
      <w:bookmarkStart w:id="1941" w:name="_Toc176353788"/>
      <w:r w:rsidRPr="00FC08AF">
        <w:rPr>
          <w:noProof/>
        </w:rPr>
        <w:t>12.2.13</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1939"/>
      <w:bookmarkEnd w:id="1940"/>
      <w:bookmarkEnd w:id="1941"/>
    </w:p>
    <w:p w14:paraId="5B470483"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13.</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5FB0C04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E850229"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467AE9" w:rsidRPr="00FC08AF" w14:paraId="56ECE24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CE28E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2B7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35BC1"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3BC8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4507A"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1500C18" w14:textId="77777777" w:rsidR="00467AE9" w:rsidRPr="00FC08AF" w:rsidRDefault="00467AE9" w:rsidP="00231052">
            <w:pPr>
              <w:jc w:val="center"/>
              <w:rPr>
                <w:rFonts w:ascii="Arial" w:hAnsi="Arial" w:cs="Arial"/>
                <w:b/>
                <w:noProof/>
                <w:sz w:val="18"/>
                <w:szCs w:val="18"/>
              </w:rPr>
            </w:pPr>
          </w:p>
        </w:tc>
      </w:tr>
      <w:tr w:rsidR="00467AE9" w:rsidRPr="00FC08AF" w14:paraId="5AB5E6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B1139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A176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061B8" w14:textId="77777777" w:rsidR="00467AE9" w:rsidRPr="00FC08AF" w:rsidRDefault="00467AE9" w:rsidP="00231052">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1BC7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8EFC9"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763CCD5" w14:textId="77777777" w:rsidR="00467AE9" w:rsidRPr="00FC08AF" w:rsidRDefault="00467AE9" w:rsidP="00231052">
            <w:pPr>
              <w:jc w:val="center"/>
              <w:rPr>
                <w:b/>
                <w:noProof/>
              </w:rPr>
            </w:pPr>
          </w:p>
        </w:tc>
      </w:tr>
      <w:tr w:rsidR="00467AE9" w:rsidRPr="00FC08AF" w14:paraId="6F7E311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686931"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982989" w14:textId="77777777" w:rsidR="00467AE9" w:rsidRPr="00FC08AF" w:rsidRDefault="00467AE9" w:rsidP="00231052">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572EA576" w14:textId="77777777" w:rsidR="00F72846" w:rsidRPr="00FC08AF" w:rsidRDefault="00F72846" w:rsidP="00F72846">
      <w:pPr>
        <w:rPr>
          <w:noProof/>
        </w:rPr>
      </w:pPr>
      <w:bookmarkStart w:id="1942" w:name="_Toc4578778"/>
      <w:bookmarkStart w:id="1943" w:name="_Toc27728467"/>
    </w:p>
    <w:p w14:paraId="338E72D0" w14:textId="77777777" w:rsidR="00467AE9" w:rsidRPr="00FC08AF" w:rsidRDefault="00467AE9" w:rsidP="00467AE9">
      <w:pPr>
        <w:pStyle w:val="Heading3"/>
        <w:rPr>
          <w:noProof/>
          <w:lang w:eastAsia="ko-KR"/>
        </w:rPr>
      </w:pPr>
      <w:bookmarkStart w:id="1944" w:name="_Toc176353789"/>
      <w:r w:rsidRPr="00FC08AF">
        <w:rPr>
          <w:noProof/>
        </w:rPr>
        <w:t>12.2.14</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bookmarkEnd w:id="1942"/>
      <w:bookmarkEnd w:id="1943"/>
      <w:bookmarkEnd w:id="1944"/>
    </w:p>
    <w:p w14:paraId="7AD77252"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14</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43CD318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649AF0C" w14:textId="77777777" w:rsidR="00467AE9" w:rsidRPr="00FC08AF" w:rsidRDefault="00467AE9" w:rsidP="00231052">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Pr="00FC08AF">
              <w:rPr>
                <w:noProof/>
                <w:lang w:eastAsia="ko-KR"/>
              </w:rPr>
              <w:t>RelayService</w:t>
            </w:r>
          </w:p>
        </w:tc>
      </w:tr>
      <w:tr w:rsidR="00467AE9" w:rsidRPr="00FC08AF" w14:paraId="1AADB56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F2F86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FEC1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03CEA"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DB6B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6B4C3"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A917E78" w14:textId="77777777" w:rsidR="00467AE9" w:rsidRPr="00FC08AF" w:rsidRDefault="00467AE9" w:rsidP="00231052">
            <w:pPr>
              <w:jc w:val="center"/>
              <w:rPr>
                <w:rFonts w:ascii="Arial" w:hAnsi="Arial" w:cs="Arial"/>
                <w:b/>
                <w:noProof/>
                <w:sz w:val="18"/>
                <w:szCs w:val="18"/>
              </w:rPr>
            </w:pPr>
          </w:p>
        </w:tc>
      </w:tr>
      <w:tr w:rsidR="00467AE9" w:rsidRPr="00FC08AF" w14:paraId="59E492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16361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7121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DB321"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DCA5C"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90F4E"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DCDBAE" w14:textId="77777777" w:rsidR="00467AE9" w:rsidRPr="00FC08AF" w:rsidRDefault="00467AE9" w:rsidP="00231052">
            <w:pPr>
              <w:jc w:val="center"/>
              <w:rPr>
                <w:b/>
                <w:noProof/>
              </w:rPr>
            </w:pPr>
          </w:p>
        </w:tc>
      </w:tr>
      <w:tr w:rsidR="00467AE9" w:rsidRPr="00FC08AF" w14:paraId="5DE40D7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E1A915"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204AD7"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p>
        </w:tc>
      </w:tr>
    </w:tbl>
    <w:p w14:paraId="10E6907D" w14:textId="77777777" w:rsidR="00F72846" w:rsidRPr="00FC08AF" w:rsidRDefault="00F72846" w:rsidP="00F72846">
      <w:pPr>
        <w:rPr>
          <w:noProof/>
        </w:rPr>
      </w:pPr>
    </w:p>
    <w:p w14:paraId="7841CC98" w14:textId="77777777" w:rsidR="00467AE9" w:rsidRPr="00FC08AF" w:rsidRDefault="00467AE9" w:rsidP="00467AE9">
      <w:pPr>
        <w:rPr>
          <w:noProof/>
          <w:lang w:eastAsia="ko-KR"/>
        </w:rPr>
      </w:pPr>
      <w:r w:rsidRPr="00FC08AF">
        <w:rPr>
          <w:noProof/>
        </w:rPr>
        <w:lastRenderedPageBreak/>
        <w:t xml:space="preserve">When set to "true" </w:t>
      </w:r>
      <w:r w:rsidRPr="00FC08AF">
        <w:rPr>
          <w:noProof/>
          <w:lang w:eastAsia="ko-KR"/>
        </w:rPr>
        <w:t>the MCVideo group is allowed to use a relay service.</w:t>
      </w:r>
    </w:p>
    <w:p w14:paraId="0F52E479"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group is not allowed to use a relay service.</w:t>
      </w:r>
    </w:p>
    <w:p w14:paraId="7A13B62B" w14:textId="77777777" w:rsidR="00467AE9" w:rsidRPr="00FC08AF" w:rsidRDefault="00467AE9" w:rsidP="00467AE9">
      <w:pPr>
        <w:pStyle w:val="Heading3"/>
        <w:rPr>
          <w:noProof/>
          <w:lang w:eastAsia="ko-KR"/>
        </w:rPr>
      </w:pPr>
      <w:bookmarkStart w:id="1945" w:name="_Toc4578779"/>
      <w:bookmarkStart w:id="1946" w:name="_Toc27728468"/>
      <w:bookmarkStart w:id="1947" w:name="_Toc176353790"/>
      <w:r w:rsidRPr="00FC08AF">
        <w:rPr>
          <w:noProof/>
        </w:rPr>
        <w:t>12.2.15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1945"/>
      <w:bookmarkEnd w:id="1946"/>
      <w:bookmarkEnd w:id="1947"/>
    </w:p>
    <w:p w14:paraId="61408302"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2.15.1: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2018853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EED971"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467AE9" w:rsidRPr="00FC08AF" w14:paraId="662B7DA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C500C"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7D9D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DD6A4"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025E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9C31D"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2F06FA" w14:textId="77777777" w:rsidR="00467AE9" w:rsidRPr="00FC08AF" w:rsidRDefault="00467AE9" w:rsidP="00231052">
            <w:pPr>
              <w:jc w:val="center"/>
              <w:rPr>
                <w:rFonts w:ascii="Arial" w:hAnsi="Arial" w:cs="Arial"/>
                <w:b/>
                <w:noProof/>
                <w:sz w:val="18"/>
                <w:szCs w:val="18"/>
              </w:rPr>
            </w:pPr>
          </w:p>
        </w:tc>
      </w:tr>
      <w:tr w:rsidR="00467AE9" w:rsidRPr="00FC08AF" w14:paraId="19D8C4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818CC0"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163FC"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5AA4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1C5E0"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EDD4"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C0B47C" w14:textId="77777777" w:rsidR="00467AE9" w:rsidRPr="00FC08AF" w:rsidRDefault="00467AE9" w:rsidP="00231052">
            <w:pPr>
              <w:jc w:val="center"/>
              <w:rPr>
                <w:b/>
                <w:noProof/>
              </w:rPr>
            </w:pPr>
          </w:p>
        </w:tc>
      </w:tr>
      <w:tr w:rsidR="00467AE9" w:rsidRPr="00FC08AF" w14:paraId="243DA9E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E5F9BF"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AAD1C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IPv6 is preferred over IPv4 for on-network operation when the MCVideo UE has both IPv4 and IPv6 host configuration.</w:t>
            </w:r>
          </w:p>
        </w:tc>
      </w:tr>
    </w:tbl>
    <w:p w14:paraId="6CAB3BF5" w14:textId="77777777" w:rsidR="00F72846" w:rsidRPr="00FC08AF" w:rsidRDefault="00F72846" w:rsidP="00F72846">
      <w:pPr>
        <w:rPr>
          <w:noProof/>
        </w:rPr>
      </w:pPr>
    </w:p>
    <w:p w14:paraId="002825B0" w14:textId="77777777" w:rsidR="00467AE9" w:rsidRPr="00FC08AF" w:rsidRDefault="00467AE9" w:rsidP="00467AE9">
      <w:pPr>
        <w:rPr>
          <w:noProof/>
          <w:lang w:eastAsia="ko-KR"/>
        </w:rPr>
      </w:pPr>
      <w:r w:rsidRPr="00FC08AF">
        <w:rPr>
          <w:noProof/>
          <w:lang w:eastAsia="ko-KR"/>
        </w:rPr>
        <w:t xml:space="preserve">If the MCVideo UE has </w:t>
      </w:r>
      <w:r w:rsidRPr="00FC08AF">
        <w:rPr>
          <w:noProof/>
        </w:rPr>
        <w:t>both IPv4 and IPv6 host configuration and:</w:t>
      </w:r>
    </w:p>
    <w:p w14:paraId="1F3A71D5" w14:textId="77777777" w:rsidR="00467AE9" w:rsidRPr="00FC08AF" w:rsidRDefault="00467AE9" w:rsidP="00467AE9">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202DC842" w14:textId="77777777" w:rsidR="00467AE9" w:rsidRPr="00FC08AF" w:rsidRDefault="00467AE9" w:rsidP="00467AE9">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17683F9B" w14:textId="77777777" w:rsidR="00467AE9" w:rsidRPr="00FC08AF" w:rsidRDefault="00467AE9" w:rsidP="00467AE9">
      <w:pPr>
        <w:pStyle w:val="Heading3"/>
        <w:rPr>
          <w:noProof/>
          <w:lang w:eastAsia="ko-KR"/>
        </w:rPr>
      </w:pPr>
      <w:bookmarkStart w:id="1948" w:name="_Toc4578780"/>
      <w:bookmarkStart w:id="1949" w:name="_Toc27728469"/>
      <w:bookmarkStart w:id="1950" w:name="_Toc176353791"/>
      <w:r w:rsidRPr="00FC08AF">
        <w:rPr>
          <w:noProof/>
        </w:rPr>
        <w:t>12.2.16</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w:t>
      </w:r>
      <w:bookmarkEnd w:id="1948"/>
      <w:bookmarkEnd w:id="1949"/>
      <w:bookmarkEnd w:id="1950"/>
    </w:p>
    <w:p w14:paraId="155CD68F"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16</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FFDB94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9FD6BC"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w:t>
            </w:r>
          </w:p>
        </w:tc>
      </w:tr>
      <w:tr w:rsidR="00467AE9" w:rsidRPr="00FC08AF" w14:paraId="1A4D626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B9772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C694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FDAC2"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7F1A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A82C"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06A0A2" w14:textId="77777777" w:rsidR="00467AE9" w:rsidRPr="00FC08AF" w:rsidRDefault="00467AE9" w:rsidP="00231052">
            <w:pPr>
              <w:jc w:val="center"/>
              <w:rPr>
                <w:rFonts w:ascii="Arial" w:hAnsi="Arial" w:cs="Arial"/>
                <w:b/>
                <w:noProof/>
                <w:sz w:val="18"/>
                <w:szCs w:val="18"/>
              </w:rPr>
            </w:pPr>
          </w:p>
        </w:tc>
      </w:tr>
      <w:tr w:rsidR="00467AE9" w:rsidRPr="00FC08AF" w14:paraId="775FD27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51DD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70785" w14:textId="77777777" w:rsidR="00467AE9" w:rsidRPr="00FC08AF" w:rsidRDefault="00467AE9" w:rsidP="00231052">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82C32" w14:textId="77777777" w:rsidR="00467AE9" w:rsidRPr="00FC08AF" w:rsidRDefault="00AA4847" w:rsidP="00231052">
            <w:pPr>
              <w:pStyle w:val="TAC"/>
              <w:rPr>
                <w:noProof/>
              </w:rPr>
            </w:pPr>
            <w:r w:rsidRPr="00FC08AF">
              <w:rPr>
                <w:noProof/>
              </w:rPr>
              <w:t>ZeroOr</w:t>
            </w:r>
            <w:r w:rsidR="00467AE9"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43A73" w14:textId="77777777" w:rsidR="00467AE9" w:rsidRPr="00FC08AF" w:rsidRDefault="00467AE9"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34823"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C331F1" w14:textId="77777777" w:rsidR="00467AE9" w:rsidRPr="00FC08AF" w:rsidRDefault="00467AE9" w:rsidP="00231052">
            <w:pPr>
              <w:jc w:val="center"/>
              <w:rPr>
                <w:b/>
                <w:noProof/>
              </w:rPr>
            </w:pPr>
          </w:p>
        </w:tc>
      </w:tr>
      <w:tr w:rsidR="00467AE9" w:rsidRPr="00FC08AF" w14:paraId="76F6D76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1A69B0"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5556FC" w14:textId="77777777" w:rsidR="00467AE9" w:rsidRPr="00FC08AF" w:rsidRDefault="00467AE9" w:rsidP="0023105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MCVideo groups.</w:t>
            </w:r>
          </w:p>
        </w:tc>
      </w:tr>
    </w:tbl>
    <w:p w14:paraId="76B2DD7D" w14:textId="77777777" w:rsidR="00467AE9" w:rsidRPr="00FC08AF" w:rsidRDefault="00467AE9" w:rsidP="00467AE9">
      <w:pPr>
        <w:rPr>
          <w:noProof/>
          <w:lang w:eastAsia="ko-KR"/>
        </w:rPr>
      </w:pPr>
    </w:p>
    <w:p w14:paraId="46E7F879" w14:textId="77777777" w:rsidR="00467AE9" w:rsidRPr="00FC08AF" w:rsidRDefault="00467AE9" w:rsidP="00467AE9">
      <w:pPr>
        <w:pStyle w:val="Heading3"/>
        <w:rPr>
          <w:noProof/>
          <w:lang w:eastAsia="ko-KR"/>
        </w:rPr>
      </w:pPr>
      <w:bookmarkStart w:id="1951" w:name="_Toc4578781"/>
      <w:bookmarkStart w:id="1952" w:name="_Toc27728470"/>
      <w:bookmarkStart w:id="1953" w:name="_Toc176353792"/>
      <w:r w:rsidRPr="00FC08AF">
        <w:rPr>
          <w:noProof/>
        </w:rPr>
        <w:t>12.2.</w:t>
      </w:r>
      <w:r w:rsidRPr="00FC08AF">
        <w:rPr>
          <w:noProof/>
          <w:lang w:eastAsia="ko-KR"/>
        </w:rPr>
        <w:t>17</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w:t>
      </w:r>
      <w:bookmarkEnd w:id="1951"/>
      <w:bookmarkEnd w:id="1952"/>
      <w:bookmarkEnd w:id="1953"/>
    </w:p>
    <w:p w14:paraId="4C3421B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17</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DB2A3B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FEF2BB"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w:t>
            </w:r>
          </w:p>
        </w:tc>
      </w:tr>
      <w:tr w:rsidR="00467AE9" w:rsidRPr="00FC08AF" w14:paraId="1002ADD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3F444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C070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67535"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B27A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E053F"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22C13DC" w14:textId="77777777" w:rsidR="00467AE9" w:rsidRPr="00FC08AF" w:rsidRDefault="00467AE9" w:rsidP="00231052">
            <w:pPr>
              <w:jc w:val="center"/>
              <w:rPr>
                <w:rFonts w:ascii="Arial" w:hAnsi="Arial" w:cs="Arial"/>
                <w:b/>
                <w:noProof/>
                <w:sz w:val="18"/>
                <w:szCs w:val="18"/>
              </w:rPr>
            </w:pPr>
          </w:p>
        </w:tc>
      </w:tr>
      <w:tr w:rsidR="00467AE9" w:rsidRPr="00FC08AF" w14:paraId="4EBCE3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3356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30F2"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671CE" w14:textId="77777777" w:rsidR="00467AE9" w:rsidRPr="00FC08AF" w:rsidRDefault="00467AE9" w:rsidP="00231052">
            <w:pPr>
              <w:pStyle w:val="TAC"/>
              <w:rPr>
                <w:noProof/>
                <w:lang w:eastAsia="ko-KR"/>
              </w:rPr>
            </w:pPr>
            <w:r w:rsidRPr="00FC08AF">
              <w:rPr>
                <w:noProof/>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8C706"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80D30"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AEECBD" w14:textId="77777777" w:rsidR="00467AE9" w:rsidRPr="00FC08AF" w:rsidRDefault="00467AE9" w:rsidP="00231052">
            <w:pPr>
              <w:jc w:val="center"/>
              <w:rPr>
                <w:b/>
                <w:noProof/>
              </w:rPr>
            </w:pPr>
          </w:p>
        </w:tc>
      </w:tr>
      <w:tr w:rsidR="00467AE9" w:rsidRPr="00FC08AF" w14:paraId="43EDB92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785073"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32060" w14:textId="77777777" w:rsidR="00467AE9" w:rsidRPr="00FC08AF" w:rsidRDefault="00467AE9" w:rsidP="0023105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MCVideo groups.</w:t>
            </w:r>
          </w:p>
        </w:tc>
      </w:tr>
    </w:tbl>
    <w:p w14:paraId="11E3C796" w14:textId="77777777" w:rsidR="00467AE9" w:rsidRPr="00FC08AF" w:rsidRDefault="00467AE9" w:rsidP="00467AE9">
      <w:pPr>
        <w:rPr>
          <w:noProof/>
          <w:lang w:eastAsia="ko-KR"/>
        </w:rPr>
      </w:pPr>
    </w:p>
    <w:p w14:paraId="6A6C797D" w14:textId="77777777" w:rsidR="00467AE9" w:rsidRPr="00FC08AF" w:rsidRDefault="00467AE9" w:rsidP="00467AE9">
      <w:pPr>
        <w:pStyle w:val="Heading3"/>
        <w:rPr>
          <w:noProof/>
          <w:lang w:eastAsia="ko-KR"/>
        </w:rPr>
      </w:pPr>
      <w:bookmarkStart w:id="1954" w:name="_Toc4578782"/>
      <w:bookmarkStart w:id="1955" w:name="_Toc27728471"/>
      <w:bookmarkStart w:id="1956" w:name="_Toc176353793"/>
      <w:r w:rsidRPr="00FC08AF">
        <w:rPr>
          <w:noProof/>
        </w:rPr>
        <w:t>12.2.</w:t>
      </w:r>
      <w:r w:rsidRPr="00FC08AF">
        <w:rPr>
          <w:noProof/>
          <w:lang w:eastAsia="ko-KR"/>
        </w:rPr>
        <w:t>18</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RelayedMCVideoGroup/&lt;x&gt;/MCVideoGroupID</w:t>
      </w:r>
      <w:bookmarkEnd w:id="1954"/>
      <w:bookmarkEnd w:id="1955"/>
      <w:bookmarkEnd w:id="1956"/>
    </w:p>
    <w:p w14:paraId="5E7DB2DC"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18</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44B89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4384D4"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RelayedMCVideoGroup/&lt;x&gt;/MCVideoGroupID</w:t>
            </w:r>
          </w:p>
        </w:tc>
      </w:tr>
      <w:tr w:rsidR="00467AE9" w:rsidRPr="00FC08AF" w14:paraId="279BBF9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F4BCC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9E6F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D998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85C3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660FB"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33D19" w14:textId="77777777" w:rsidR="00467AE9" w:rsidRPr="00FC08AF" w:rsidRDefault="00467AE9" w:rsidP="00231052">
            <w:pPr>
              <w:jc w:val="center"/>
              <w:rPr>
                <w:rFonts w:ascii="Arial" w:hAnsi="Arial" w:cs="Arial"/>
                <w:b/>
                <w:noProof/>
                <w:sz w:val="18"/>
                <w:szCs w:val="18"/>
              </w:rPr>
            </w:pPr>
          </w:p>
        </w:tc>
      </w:tr>
      <w:tr w:rsidR="00467AE9" w:rsidRPr="00FC08AF" w14:paraId="55A8F92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12306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8388F"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AEE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97FEF" w14:textId="77777777" w:rsidR="00467AE9" w:rsidRPr="00FC08AF" w:rsidRDefault="00467AE9" w:rsidP="00231052">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DB26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B17380" w14:textId="77777777" w:rsidR="00467AE9" w:rsidRPr="00FC08AF" w:rsidRDefault="00467AE9" w:rsidP="00231052">
            <w:pPr>
              <w:jc w:val="center"/>
              <w:rPr>
                <w:b/>
                <w:noProof/>
              </w:rPr>
            </w:pPr>
          </w:p>
        </w:tc>
      </w:tr>
      <w:tr w:rsidR="00467AE9" w:rsidRPr="00FC08AF" w14:paraId="7BC77B5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6B063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D9420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MCVideo group </w:t>
            </w:r>
            <w:r w:rsidRPr="00FC08AF">
              <w:rPr>
                <w:rFonts w:eastAsia="SimSun"/>
                <w:noProof/>
                <w:lang w:eastAsia="zh-CN"/>
              </w:rPr>
              <w:t>ID</w:t>
            </w:r>
            <w:r w:rsidRPr="00FC08AF">
              <w:rPr>
                <w:noProof/>
                <w:lang w:eastAsia="ko-KR"/>
              </w:rPr>
              <w:t>.</w:t>
            </w:r>
          </w:p>
        </w:tc>
      </w:tr>
    </w:tbl>
    <w:p w14:paraId="2ED355E7" w14:textId="77777777" w:rsidR="00F72846" w:rsidRPr="00FC08AF" w:rsidRDefault="00F72846" w:rsidP="00F72846">
      <w:pPr>
        <w:rPr>
          <w:noProof/>
        </w:rPr>
      </w:pPr>
    </w:p>
    <w:p w14:paraId="7C9359A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BE35A99" w14:textId="77777777" w:rsidR="00467AE9" w:rsidRPr="00FC08AF" w:rsidRDefault="00467AE9" w:rsidP="00467AE9">
      <w:pPr>
        <w:pStyle w:val="Heading3"/>
        <w:rPr>
          <w:noProof/>
          <w:lang w:eastAsia="ko-KR"/>
        </w:rPr>
      </w:pPr>
      <w:bookmarkStart w:id="1957" w:name="_Toc4578783"/>
      <w:bookmarkStart w:id="1958" w:name="_Toc27728472"/>
      <w:bookmarkStart w:id="1959" w:name="_Toc176353794"/>
      <w:r w:rsidRPr="00FC08AF">
        <w:rPr>
          <w:noProof/>
        </w:rPr>
        <w:lastRenderedPageBreak/>
        <w:t>12.2.</w:t>
      </w:r>
      <w:r w:rsidRPr="00FC08AF">
        <w:rPr>
          <w:noProof/>
          <w:lang w:eastAsia="ko-KR"/>
        </w:rPr>
        <w:t>19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bookmarkEnd w:id="1957"/>
      <w:bookmarkEnd w:id="1958"/>
      <w:bookmarkEnd w:id="1959"/>
    </w:p>
    <w:p w14:paraId="1C176E0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2ACBF4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E50990"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p>
        </w:tc>
      </w:tr>
      <w:tr w:rsidR="00467AE9" w:rsidRPr="00FC08AF" w14:paraId="5FCF56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335BE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903C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2F437"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F8C5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CAF4"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AA4D014" w14:textId="77777777" w:rsidR="00467AE9" w:rsidRPr="00FC08AF" w:rsidRDefault="00467AE9" w:rsidP="00231052">
            <w:pPr>
              <w:jc w:val="center"/>
              <w:rPr>
                <w:rFonts w:ascii="Arial" w:hAnsi="Arial" w:cs="Arial"/>
                <w:b/>
                <w:noProof/>
                <w:sz w:val="18"/>
                <w:szCs w:val="18"/>
              </w:rPr>
            </w:pPr>
          </w:p>
        </w:tc>
      </w:tr>
      <w:tr w:rsidR="00467AE9" w:rsidRPr="00FC08AF" w14:paraId="69681BF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28C33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55BBD"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D1DD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E2262"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9F7AC"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FF54E2" w14:textId="77777777" w:rsidR="00467AE9" w:rsidRPr="00FC08AF" w:rsidRDefault="00467AE9" w:rsidP="00231052">
            <w:pPr>
              <w:jc w:val="center"/>
              <w:rPr>
                <w:b/>
                <w:noProof/>
              </w:rPr>
            </w:pPr>
          </w:p>
        </w:tc>
      </w:tr>
      <w:tr w:rsidR="00467AE9" w:rsidRPr="00FC08AF" w14:paraId="0763E8B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4F572"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48EAC9" w14:textId="77777777" w:rsidR="00467AE9" w:rsidRPr="00FC08AF" w:rsidRDefault="00467AE9" w:rsidP="00231052">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1EE3FAE5" w14:textId="77777777" w:rsidR="004414F8" w:rsidRPr="00FC08AF" w:rsidRDefault="004414F8" w:rsidP="004414F8">
      <w:pPr>
        <w:rPr>
          <w:noProof/>
          <w:lang w:eastAsia="ko-KR"/>
        </w:rPr>
      </w:pPr>
    </w:p>
    <w:p w14:paraId="2B1CD612" w14:textId="77777777" w:rsidR="00467AE9" w:rsidRPr="00FC08AF" w:rsidRDefault="00467AE9" w:rsidP="00467AE9">
      <w:pPr>
        <w:pStyle w:val="Heading1"/>
        <w:tabs>
          <w:tab w:val="right" w:pos="9630"/>
        </w:tabs>
        <w:rPr>
          <w:noProof/>
          <w:lang w:eastAsia="ko-KR"/>
        </w:rPr>
      </w:pPr>
      <w:bookmarkStart w:id="1960" w:name="_Toc4578784"/>
      <w:bookmarkStart w:id="1961" w:name="_Toc27728473"/>
      <w:bookmarkStart w:id="1962" w:name="_Toc176353795"/>
      <w:r w:rsidRPr="00FC08AF">
        <w:rPr>
          <w:noProof/>
          <w:lang w:eastAsia="ko-KR"/>
        </w:rPr>
        <w:t>13</w:t>
      </w:r>
      <w:r w:rsidRPr="00FC08AF">
        <w:rPr>
          <w:noProof/>
        </w:rPr>
        <w:tab/>
        <w:t xml:space="preserve">MCVideo </w:t>
      </w:r>
      <w:r w:rsidRPr="00FC08AF">
        <w:rPr>
          <w:noProof/>
          <w:lang w:eastAsia="ko-KR"/>
        </w:rPr>
        <w:t xml:space="preserve">user profile </w:t>
      </w:r>
      <w:r w:rsidRPr="00FC08AF">
        <w:rPr>
          <w:noProof/>
        </w:rPr>
        <w:t>MO</w:t>
      </w:r>
      <w:bookmarkEnd w:id="1960"/>
      <w:bookmarkEnd w:id="1961"/>
      <w:bookmarkEnd w:id="1962"/>
    </w:p>
    <w:p w14:paraId="0C4D30D5" w14:textId="77777777" w:rsidR="00467AE9" w:rsidRPr="00FC08AF" w:rsidRDefault="00467AE9" w:rsidP="00467AE9">
      <w:pPr>
        <w:pStyle w:val="Heading2"/>
        <w:rPr>
          <w:noProof/>
        </w:rPr>
      </w:pPr>
      <w:bookmarkStart w:id="1963" w:name="_Toc4578785"/>
      <w:bookmarkStart w:id="1964" w:name="_Toc27728474"/>
      <w:bookmarkStart w:id="1965" w:name="_Toc176353796"/>
      <w:r w:rsidRPr="00FC08AF">
        <w:rPr>
          <w:noProof/>
          <w:lang w:eastAsia="ko-KR"/>
        </w:rPr>
        <w:t>13.</w:t>
      </w:r>
      <w:r w:rsidRPr="00FC08AF">
        <w:rPr>
          <w:noProof/>
        </w:rPr>
        <w:t>1</w:t>
      </w:r>
      <w:r w:rsidRPr="00FC08AF">
        <w:rPr>
          <w:noProof/>
        </w:rPr>
        <w:tab/>
        <w:t>General</w:t>
      </w:r>
      <w:bookmarkEnd w:id="1963"/>
      <w:bookmarkEnd w:id="1964"/>
      <w:bookmarkEnd w:id="1965"/>
    </w:p>
    <w:p w14:paraId="08570904" w14:textId="77777777" w:rsidR="00467AE9" w:rsidRPr="00FC08AF" w:rsidRDefault="00467AE9" w:rsidP="00467AE9">
      <w:pPr>
        <w:rPr>
          <w:noProof/>
          <w:lang w:eastAsia="ko-KR"/>
        </w:rPr>
      </w:pPr>
      <w:r w:rsidRPr="00FC08AF">
        <w:rPr>
          <w:noProof/>
        </w:rPr>
        <w:t xml:space="preserve">The MCVideo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user profile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0E018352" w14:textId="77777777" w:rsidR="00467AE9" w:rsidRPr="00FC08AF" w:rsidRDefault="00467AE9" w:rsidP="00467AE9">
      <w:pPr>
        <w:rPr>
          <w:noProof/>
        </w:rPr>
      </w:pPr>
      <w:r w:rsidRPr="00FC08AF">
        <w:rPr>
          <w:noProof/>
        </w:rPr>
        <w:t>The Management Object Identifier is: urn:oma:mo:ext-3gpp-MCVideo</w:t>
      </w:r>
      <w:r w:rsidRPr="00FC08AF">
        <w:rPr>
          <w:noProof/>
          <w:lang w:eastAsia="ko-KR"/>
        </w:rPr>
        <w:t>-user-profile</w:t>
      </w:r>
      <w:r w:rsidRPr="00FC08AF">
        <w:rPr>
          <w:noProof/>
        </w:rPr>
        <w:t>:1.0.</w:t>
      </w:r>
    </w:p>
    <w:p w14:paraId="6B17A259" w14:textId="77777777" w:rsidR="00467AE9" w:rsidRPr="00FC08AF" w:rsidRDefault="00467AE9" w:rsidP="00467AE9">
      <w:pPr>
        <w:rPr>
          <w:noProof/>
        </w:rPr>
      </w:pPr>
      <w:r w:rsidRPr="00FC08AF">
        <w:rPr>
          <w:noProof/>
        </w:rPr>
        <w:t>Protocol compatibility: This MO is compatible with OMA OMA DM 1.2 [</w:t>
      </w:r>
      <w:r w:rsidRPr="00FC08AF">
        <w:rPr>
          <w:noProof/>
          <w:lang w:eastAsia="ko-KR"/>
        </w:rPr>
        <w:t>3</w:t>
      </w:r>
      <w:r w:rsidRPr="00FC08AF">
        <w:rPr>
          <w:noProof/>
        </w:rPr>
        <w:t>].</w:t>
      </w:r>
    </w:p>
    <w:p w14:paraId="04BC2E11" w14:textId="77777777" w:rsidR="00467AE9" w:rsidRPr="00FC08AF" w:rsidRDefault="00467AE9" w:rsidP="00467AE9">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user profile </w:t>
      </w:r>
      <w:r w:rsidRPr="00FC08AF">
        <w:rPr>
          <w:noProof/>
        </w:rPr>
        <w:t>MO.</w:t>
      </w:r>
    </w:p>
    <w:p w14:paraId="423FEDDC" w14:textId="77777777" w:rsidR="00467AE9" w:rsidRPr="00FC08AF" w:rsidRDefault="00467AE9" w:rsidP="00467AE9">
      <w:pPr>
        <w:rPr>
          <w:noProof/>
        </w:rPr>
      </w:pPr>
      <w:r w:rsidRPr="00FC08AF">
        <w:rPr>
          <w:noProof/>
        </w:rPr>
        <w:t xml:space="preserve">The following nodes and leaf objects are possible under the MCVideo </w:t>
      </w:r>
      <w:r w:rsidRPr="00FC08AF">
        <w:rPr>
          <w:noProof/>
          <w:lang w:eastAsia="ko-KR"/>
        </w:rPr>
        <w:t xml:space="preserve">user profile </w:t>
      </w:r>
      <w:r w:rsidRPr="00FC08AF">
        <w:rPr>
          <w:noProof/>
        </w:rPr>
        <w:t>node as described in figure </w:t>
      </w:r>
      <w:r w:rsidRPr="00FC08AF">
        <w:rPr>
          <w:noProof/>
          <w:lang w:eastAsia="ko-KR"/>
        </w:rPr>
        <w:t>13.1.</w:t>
      </w:r>
      <w:r w:rsidRPr="00FC08AF">
        <w:rPr>
          <w:noProof/>
        </w:rPr>
        <w:t>1</w:t>
      </w:r>
      <w:r w:rsidRPr="00FC08AF">
        <w:rPr>
          <w:noProof/>
          <w:lang w:eastAsia="ko-KR"/>
        </w:rPr>
        <w:t xml:space="preserve">, </w:t>
      </w:r>
      <w:r w:rsidRPr="00FC08AF">
        <w:rPr>
          <w:noProof/>
        </w:rPr>
        <w:t>figure </w:t>
      </w:r>
      <w:r w:rsidRPr="00FC08AF">
        <w:rPr>
          <w:noProof/>
          <w:lang w:eastAsia="ko-KR"/>
        </w:rPr>
        <w:t>13.1.2</w:t>
      </w:r>
      <w:r w:rsidRPr="00FC08AF">
        <w:rPr>
          <w:noProof/>
        </w:rPr>
        <w:t xml:space="preserve"> and figure 13.1.3</w:t>
      </w:r>
      <w:r w:rsidR="00647B39">
        <w:rPr>
          <w:noProof/>
        </w:rPr>
        <w:t>.</w:t>
      </w:r>
    </w:p>
    <w:p w14:paraId="2994E6CB" w14:textId="77777777" w:rsidR="00467AE9" w:rsidRPr="00FC08AF" w:rsidRDefault="00647B39" w:rsidP="00467AE9">
      <w:pPr>
        <w:pStyle w:val="TH"/>
        <w:rPr>
          <w:noProof/>
        </w:rPr>
      </w:pPr>
      <w:r>
        <w:rPr>
          <w:noProof/>
        </w:rPr>
        <w:object w:dxaOrig="11611" w:dyaOrig="13891" w14:anchorId="355E01B4">
          <v:shape id="_x0000_i1048" type="#_x0000_t75" style="width:475.85pt;height:569.75pt" o:ole="">
            <v:imagedata r:id="rId53" o:title=""/>
          </v:shape>
          <o:OLEObject Type="Embed" ProgID="Visio.Drawing.15" ShapeID="_x0000_i1048" DrawAspect="Content" ObjectID="_1786966735" r:id="rId54"/>
        </w:object>
      </w:r>
    </w:p>
    <w:p w14:paraId="5066B35E" w14:textId="77777777" w:rsidR="00467AE9" w:rsidRPr="00FC08AF" w:rsidRDefault="00467AE9" w:rsidP="00467AE9">
      <w:pPr>
        <w:pStyle w:val="TF"/>
        <w:rPr>
          <w:noProof/>
        </w:rPr>
      </w:pPr>
      <w:r w:rsidRPr="00FC08AF">
        <w:rPr>
          <w:noProof/>
        </w:rPr>
        <w:t>Figure </w:t>
      </w:r>
      <w:r w:rsidRPr="00FC08AF">
        <w:rPr>
          <w:noProof/>
          <w:lang w:eastAsia="ko-KR"/>
        </w:rPr>
        <w:t>13.</w:t>
      </w:r>
      <w:r w:rsidRPr="00FC08AF">
        <w:rPr>
          <w:noProof/>
        </w:rPr>
        <w:t>1</w:t>
      </w:r>
      <w:r w:rsidRPr="00FC08AF">
        <w:rPr>
          <w:noProof/>
          <w:lang w:eastAsia="ko-KR"/>
        </w:rPr>
        <w:t>.1</w:t>
      </w:r>
      <w:r w:rsidRPr="00FC08AF">
        <w:rPr>
          <w:noProof/>
        </w:rPr>
        <w:t xml:space="preserve">: The MCVideo </w:t>
      </w:r>
      <w:r w:rsidRPr="00FC08AF">
        <w:rPr>
          <w:noProof/>
          <w:lang w:eastAsia="ko-KR"/>
        </w:rPr>
        <w:t>user profile MO (1 of 3)</w:t>
      </w:r>
    </w:p>
    <w:p w14:paraId="0EFBEAC7" w14:textId="77777777" w:rsidR="00467AE9" w:rsidRPr="00FC08AF" w:rsidRDefault="00286206" w:rsidP="00467AE9">
      <w:pPr>
        <w:pStyle w:val="TH"/>
        <w:rPr>
          <w:noProof/>
        </w:rPr>
      </w:pPr>
      <w:r>
        <w:rPr>
          <w:noProof/>
        </w:rPr>
        <w:object w:dxaOrig="7411" w:dyaOrig="8901" w14:anchorId="72742D4E">
          <v:shape id="_x0000_i1049" type="#_x0000_t75" style="width:370.65pt;height:444.5pt" o:ole="">
            <v:imagedata r:id="rId55" o:title=""/>
          </v:shape>
          <o:OLEObject Type="Embed" ProgID="Visio.Drawing.15" ShapeID="_x0000_i1049" DrawAspect="Content" ObjectID="_1786966736" r:id="rId56"/>
        </w:object>
      </w:r>
    </w:p>
    <w:p w14:paraId="716A8EA9" w14:textId="77777777" w:rsidR="00467AE9" w:rsidRPr="00FC08AF" w:rsidRDefault="00467AE9" w:rsidP="00467AE9">
      <w:pPr>
        <w:pStyle w:val="TF"/>
        <w:rPr>
          <w:noProof/>
          <w:lang w:eastAsia="ko-KR"/>
        </w:rPr>
      </w:pPr>
      <w:r w:rsidRPr="00FC08AF">
        <w:rPr>
          <w:noProof/>
        </w:rPr>
        <w:t>Figure </w:t>
      </w:r>
      <w:r w:rsidRPr="00FC08AF">
        <w:rPr>
          <w:noProof/>
          <w:lang w:eastAsia="ko-KR"/>
        </w:rPr>
        <w:t>13.1.2</w:t>
      </w:r>
      <w:r w:rsidRPr="00FC08AF">
        <w:rPr>
          <w:noProof/>
        </w:rPr>
        <w:t xml:space="preserve">: The MCVideo </w:t>
      </w:r>
      <w:r w:rsidRPr="00FC08AF">
        <w:rPr>
          <w:noProof/>
          <w:lang w:eastAsia="ko-KR"/>
        </w:rPr>
        <w:t>user profile MO (2 of 3)</w:t>
      </w:r>
    </w:p>
    <w:p w14:paraId="1FEFD658" w14:textId="77777777" w:rsidR="00467AE9" w:rsidRPr="00FC08AF" w:rsidRDefault="00286206" w:rsidP="004268B5">
      <w:pPr>
        <w:pStyle w:val="TH"/>
        <w:rPr>
          <w:noProof/>
          <w:lang w:eastAsia="ko-KR"/>
        </w:rPr>
      </w:pPr>
      <w:r>
        <w:rPr>
          <w:noProof/>
        </w:rPr>
        <w:object w:dxaOrig="7531" w:dyaOrig="4011" w14:anchorId="6DFAFE26">
          <v:shape id="_x0000_i1050" type="#_x0000_t75" style="width:376.3pt;height:200.35pt" o:ole="">
            <v:imagedata r:id="rId57" o:title=""/>
          </v:shape>
          <o:OLEObject Type="Embed" ProgID="Visio.Drawing.15" ShapeID="_x0000_i1050" DrawAspect="Content" ObjectID="_1786966737" r:id="rId58"/>
        </w:object>
      </w:r>
    </w:p>
    <w:p w14:paraId="4EFEA5A4" w14:textId="77777777" w:rsidR="00467AE9" w:rsidRPr="00FC08AF" w:rsidRDefault="00467AE9" w:rsidP="00467AE9">
      <w:pPr>
        <w:pStyle w:val="TF"/>
        <w:rPr>
          <w:noProof/>
        </w:rPr>
      </w:pPr>
      <w:r w:rsidRPr="00FC08AF">
        <w:rPr>
          <w:noProof/>
        </w:rPr>
        <w:t>Figure </w:t>
      </w:r>
      <w:r w:rsidRPr="00FC08AF">
        <w:rPr>
          <w:noProof/>
          <w:lang w:eastAsia="ko-KR"/>
        </w:rPr>
        <w:t>13.1.3</w:t>
      </w:r>
      <w:r w:rsidRPr="00FC08AF">
        <w:rPr>
          <w:noProof/>
        </w:rPr>
        <w:t xml:space="preserve">: The MCVideo </w:t>
      </w:r>
      <w:r w:rsidRPr="00FC08AF">
        <w:rPr>
          <w:noProof/>
          <w:lang w:eastAsia="ko-KR"/>
        </w:rPr>
        <w:t>user profile MO (3 of 3)</w:t>
      </w:r>
    </w:p>
    <w:p w14:paraId="1A255CD9" w14:textId="77777777" w:rsidR="00467AE9" w:rsidRPr="00FC08AF" w:rsidRDefault="00467AE9" w:rsidP="00467AE9">
      <w:pPr>
        <w:pStyle w:val="Heading2"/>
        <w:rPr>
          <w:noProof/>
        </w:rPr>
      </w:pPr>
      <w:bookmarkStart w:id="1966" w:name="_Toc4578786"/>
      <w:bookmarkStart w:id="1967" w:name="_Toc27728475"/>
      <w:bookmarkStart w:id="1968" w:name="_Toc176353797"/>
      <w:r w:rsidRPr="00FC08AF">
        <w:rPr>
          <w:noProof/>
          <w:lang w:eastAsia="ko-KR"/>
        </w:rPr>
        <w:lastRenderedPageBreak/>
        <w:t>13.2</w:t>
      </w:r>
      <w:r w:rsidRPr="00FC08AF">
        <w:rPr>
          <w:noProof/>
        </w:rPr>
        <w:tab/>
      </w:r>
      <w:r w:rsidRPr="00FC08AF">
        <w:rPr>
          <w:noProof/>
          <w:lang w:eastAsia="ko-KR"/>
        </w:rPr>
        <w:t>MCVideo user profile MO parameters</w:t>
      </w:r>
      <w:bookmarkEnd w:id="1966"/>
      <w:bookmarkEnd w:id="1967"/>
      <w:bookmarkEnd w:id="1968"/>
    </w:p>
    <w:p w14:paraId="2667A343" w14:textId="77777777" w:rsidR="00467AE9" w:rsidRPr="00FC08AF" w:rsidRDefault="00467AE9" w:rsidP="00467AE9">
      <w:pPr>
        <w:pStyle w:val="Heading3"/>
        <w:rPr>
          <w:noProof/>
        </w:rPr>
      </w:pPr>
      <w:bookmarkStart w:id="1969" w:name="_Toc4578787"/>
      <w:bookmarkStart w:id="1970" w:name="_Toc27728476"/>
      <w:bookmarkStart w:id="1971" w:name="_Toc176353798"/>
      <w:r w:rsidRPr="00FC08AF">
        <w:rPr>
          <w:noProof/>
          <w:lang w:eastAsia="ko-KR"/>
        </w:rPr>
        <w:t>13.2.</w:t>
      </w:r>
      <w:r w:rsidRPr="00FC08AF">
        <w:rPr>
          <w:noProof/>
        </w:rPr>
        <w:t>1</w:t>
      </w:r>
      <w:r w:rsidRPr="00FC08AF">
        <w:rPr>
          <w:noProof/>
        </w:rPr>
        <w:tab/>
        <w:t>General</w:t>
      </w:r>
      <w:bookmarkEnd w:id="1969"/>
      <w:bookmarkEnd w:id="1970"/>
      <w:bookmarkEnd w:id="1971"/>
    </w:p>
    <w:p w14:paraId="70EEFE2E" w14:textId="77777777" w:rsidR="00467AE9" w:rsidRPr="00FC08AF" w:rsidRDefault="00467AE9" w:rsidP="00467AE9">
      <w:pPr>
        <w:rPr>
          <w:noProof/>
          <w:lang w:eastAsia="ko-KR"/>
        </w:rPr>
      </w:pPr>
      <w:r w:rsidRPr="00FC08AF">
        <w:rPr>
          <w:noProof/>
        </w:rPr>
        <w:t xml:space="preserve">This clause describes the parameters for the MCVideo </w:t>
      </w:r>
      <w:r w:rsidRPr="00FC08AF">
        <w:rPr>
          <w:noProof/>
          <w:lang w:eastAsia="ko-KR"/>
        </w:rPr>
        <w:t xml:space="preserve">user profile </w:t>
      </w:r>
      <w:r w:rsidRPr="00FC08AF">
        <w:rPr>
          <w:noProof/>
        </w:rPr>
        <w:t>Management Object (MO).</w:t>
      </w:r>
    </w:p>
    <w:p w14:paraId="1B9A176F" w14:textId="77777777" w:rsidR="00467AE9" w:rsidRPr="00FC08AF" w:rsidRDefault="00467AE9" w:rsidP="00467AE9">
      <w:pPr>
        <w:pStyle w:val="Heading3"/>
        <w:rPr>
          <w:i/>
          <w:iCs/>
          <w:noProof/>
          <w:lang w:eastAsia="ko-KR"/>
        </w:rPr>
      </w:pPr>
      <w:bookmarkStart w:id="1972" w:name="_Toc4578788"/>
      <w:bookmarkStart w:id="1973" w:name="_Toc27728477"/>
      <w:bookmarkStart w:id="1974" w:name="_Toc176353799"/>
      <w:r w:rsidRPr="00FC08AF">
        <w:rPr>
          <w:noProof/>
          <w:lang w:eastAsia="ko-KR"/>
        </w:rPr>
        <w:t>13.2.2</w:t>
      </w:r>
      <w:r w:rsidRPr="00FC08AF">
        <w:rPr>
          <w:noProof/>
        </w:rPr>
        <w:tab/>
        <w:t xml:space="preserve">Node: </w:t>
      </w:r>
      <w:r w:rsidRPr="00FC08AF">
        <w:rPr>
          <w:i/>
          <w:iCs/>
          <w:noProof/>
        </w:rPr>
        <w:t>&lt;x&gt;</w:t>
      </w:r>
      <w:bookmarkEnd w:id="1972"/>
      <w:bookmarkEnd w:id="1973"/>
      <w:bookmarkEnd w:id="1974"/>
    </w:p>
    <w:p w14:paraId="0181C66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FC08AF" w14:paraId="3D59D75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AA454E5" w14:textId="77777777" w:rsidR="00467AE9" w:rsidRPr="00FC08AF" w:rsidRDefault="00467AE9" w:rsidP="00231052">
            <w:pPr>
              <w:rPr>
                <w:rFonts w:ascii="Arial" w:hAnsi="Arial" w:cs="Arial"/>
                <w:noProof/>
                <w:sz w:val="18"/>
                <w:szCs w:val="18"/>
              </w:rPr>
            </w:pPr>
            <w:r w:rsidRPr="00FC08AF">
              <w:rPr>
                <w:noProof/>
              </w:rPr>
              <w:t>&lt;x&gt;</w:t>
            </w:r>
          </w:p>
        </w:tc>
      </w:tr>
      <w:tr w:rsidR="00467AE9" w:rsidRPr="00FC08AF" w14:paraId="29A74153"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AA71D77" w14:textId="77777777" w:rsidR="00467AE9" w:rsidRPr="00FC08AF"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2378C"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9BD1F"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8F7C5"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63289"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5AD6FCF" w14:textId="77777777" w:rsidR="00467AE9" w:rsidRPr="00FC08AF" w:rsidRDefault="00467AE9" w:rsidP="00231052">
            <w:pPr>
              <w:jc w:val="center"/>
              <w:rPr>
                <w:rFonts w:ascii="Arial" w:hAnsi="Arial" w:cs="Arial"/>
                <w:b/>
                <w:noProof/>
                <w:sz w:val="18"/>
                <w:szCs w:val="18"/>
              </w:rPr>
            </w:pPr>
          </w:p>
        </w:tc>
      </w:tr>
      <w:tr w:rsidR="00467AE9" w:rsidRPr="00FC08AF" w14:paraId="4C962A9D"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081E0ED" w14:textId="77777777" w:rsidR="00467AE9" w:rsidRPr="00FC08AF"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E9A6B"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6EF2A" w14:textId="77777777" w:rsidR="00467AE9" w:rsidRPr="00FC08AF" w:rsidRDefault="00467AE9" w:rsidP="00231052">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1CE23" w14:textId="77777777" w:rsidR="00467AE9" w:rsidRPr="00FC08AF" w:rsidRDefault="00467AE9" w:rsidP="00231052">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DF12C"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18A2ABC" w14:textId="77777777" w:rsidR="00467AE9" w:rsidRPr="00FC08AF" w:rsidRDefault="00467AE9" w:rsidP="00231052">
            <w:pPr>
              <w:jc w:val="center"/>
              <w:rPr>
                <w:b/>
                <w:noProof/>
              </w:rPr>
            </w:pPr>
          </w:p>
        </w:tc>
      </w:tr>
      <w:tr w:rsidR="00467AE9" w:rsidRPr="00FC08AF" w14:paraId="485FD0E3"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7EDAB58" w14:textId="77777777" w:rsidR="00467AE9" w:rsidRPr="00FC08AF"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D30E6F" w14:textId="77777777" w:rsidR="00467AE9" w:rsidRPr="00FC08AF" w:rsidRDefault="00467AE9" w:rsidP="00231052">
            <w:pPr>
              <w:rPr>
                <w:noProof/>
              </w:rPr>
            </w:pPr>
            <w:r w:rsidRPr="00FC08AF">
              <w:rPr>
                <w:noProof/>
              </w:rPr>
              <w:t xml:space="preserve">This interior node acts as a placeholder for the MCVideo </w:t>
            </w:r>
            <w:r w:rsidRPr="00FC08AF">
              <w:rPr>
                <w:noProof/>
                <w:lang w:eastAsia="ko-KR"/>
              </w:rPr>
              <w:t xml:space="preserve">user profile </w:t>
            </w:r>
            <w:r w:rsidRPr="00FC08AF">
              <w:rPr>
                <w:noProof/>
              </w:rPr>
              <w:t>Management Object (MO).</w:t>
            </w:r>
          </w:p>
          <w:p w14:paraId="42DD8C65" w14:textId="77777777" w:rsidR="00467AE9" w:rsidRPr="00FC08AF" w:rsidRDefault="00467AE9" w:rsidP="00231052">
            <w:pPr>
              <w:rPr>
                <w:noProof/>
              </w:rPr>
            </w:pPr>
            <w:r w:rsidRPr="00FC08AF">
              <w:rPr>
                <w:noProof/>
              </w:rPr>
              <w:t xml:space="preserve">For the MCVideo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"urn:oma:mo:oma-dm-mcvideo</w:t>
            </w:r>
            <w:r w:rsidRPr="00FC08AF">
              <w:rPr>
                <w:noProof/>
                <w:lang w:eastAsia="ko-KR"/>
              </w:rPr>
              <w:t>-user-profile</w:t>
            </w:r>
            <w:r w:rsidRPr="00FC08AF">
              <w:rPr>
                <w:noProof/>
              </w:rPr>
              <w:t>:1.0"</w:t>
            </w:r>
          </w:p>
        </w:tc>
      </w:tr>
    </w:tbl>
    <w:p w14:paraId="1EDD7846" w14:textId="77777777" w:rsidR="00F72846" w:rsidRPr="00FC08AF" w:rsidRDefault="00F72846" w:rsidP="00F72846">
      <w:pPr>
        <w:rPr>
          <w:noProof/>
        </w:rPr>
      </w:pPr>
    </w:p>
    <w:p w14:paraId="315BC6CF" w14:textId="77777777" w:rsidR="00467AE9" w:rsidRPr="00FC08AF" w:rsidRDefault="00467AE9" w:rsidP="00467AE9">
      <w:pPr>
        <w:pStyle w:val="B1"/>
        <w:rPr>
          <w:noProof/>
        </w:rPr>
      </w:pPr>
      <w:r w:rsidRPr="00FC08AF">
        <w:rPr>
          <w:noProof/>
        </w:rPr>
        <w:t>-</w:t>
      </w:r>
      <w:r w:rsidRPr="00FC08AF">
        <w:rPr>
          <w:noProof/>
        </w:rPr>
        <w:tab/>
        <w:t>Values: N/A</w:t>
      </w:r>
    </w:p>
    <w:p w14:paraId="28E6C193" w14:textId="77777777" w:rsidR="00467AE9" w:rsidRPr="00FC08AF" w:rsidRDefault="00467AE9" w:rsidP="00467AE9">
      <w:pPr>
        <w:pStyle w:val="Heading3"/>
        <w:rPr>
          <w:noProof/>
          <w:lang w:eastAsia="ko-KR"/>
        </w:rPr>
      </w:pPr>
      <w:bookmarkStart w:id="1975" w:name="_Toc4578789"/>
      <w:bookmarkStart w:id="1976" w:name="_Toc27728478"/>
      <w:bookmarkStart w:id="1977" w:name="_Toc176353800"/>
      <w:r w:rsidRPr="00FC08AF">
        <w:rPr>
          <w:noProof/>
          <w:lang w:eastAsia="ko-KR"/>
        </w:rPr>
        <w:t>13.2.</w:t>
      </w:r>
      <w:r w:rsidRPr="00FC08AF">
        <w:rPr>
          <w:noProof/>
        </w:rPr>
        <w:t>3</w:t>
      </w:r>
      <w:r w:rsidRPr="00FC08AF">
        <w:rPr>
          <w:noProof/>
        </w:rPr>
        <w:tab/>
        <w:t>/</w:t>
      </w:r>
      <w:r w:rsidRPr="00FC08AF">
        <w:rPr>
          <w:i/>
          <w:iCs/>
          <w:noProof/>
        </w:rPr>
        <w:t>&lt;x&gt;</w:t>
      </w:r>
      <w:r w:rsidRPr="00FC08AF">
        <w:rPr>
          <w:noProof/>
        </w:rPr>
        <w:t>/Name</w:t>
      </w:r>
      <w:bookmarkEnd w:id="1975"/>
      <w:bookmarkEnd w:id="1976"/>
      <w:bookmarkEnd w:id="1977"/>
    </w:p>
    <w:p w14:paraId="379CFE1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FC08AF" w14:paraId="71811DC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CCA275" w14:textId="77777777" w:rsidR="00467AE9" w:rsidRPr="00FC08AF" w:rsidRDefault="00467AE9" w:rsidP="00231052">
            <w:pPr>
              <w:rPr>
                <w:rFonts w:ascii="Arial" w:hAnsi="Arial" w:cs="Arial"/>
                <w:noProof/>
                <w:sz w:val="18"/>
                <w:szCs w:val="18"/>
              </w:rPr>
            </w:pPr>
            <w:r w:rsidRPr="00FC08AF">
              <w:rPr>
                <w:noProof/>
              </w:rPr>
              <w:t>Name</w:t>
            </w:r>
          </w:p>
        </w:tc>
      </w:tr>
      <w:tr w:rsidR="00467AE9" w:rsidRPr="00FC08AF" w14:paraId="379624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60026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22BA"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61656"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39B3D"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73D43"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87625D6" w14:textId="77777777" w:rsidR="00467AE9" w:rsidRPr="00FC08AF" w:rsidRDefault="00467AE9" w:rsidP="00231052">
            <w:pPr>
              <w:jc w:val="center"/>
              <w:rPr>
                <w:rFonts w:ascii="Arial" w:hAnsi="Arial" w:cs="Arial"/>
                <w:b/>
                <w:noProof/>
                <w:sz w:val="18"/>
                <w:szCs w:val="18"/>
              </w:rPr>
            </w:pPr>
          </w:p>
        </w:tc>
      </w:tr>
      <w:tr w:rsidR="00467AE9" w:rsidRPr="00FC08AF" w14:paraId="51C931D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FF20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48035"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75BA8" w14:textId="77777777" w:rsidR="00467AE9" w:rsidRPr="00FC08AF" w:rsidRDefault="00467AE9"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3ECD0" w14:textId="77777777" w:rsidR="00467AE9" w:rsidRPr="00FC08AF" w:rsidRDefault="00467AE9"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0A48F"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5D5AFE1" w14:textId="77777777" w:rsidR="00467AE9" w:rsidRPr="00FC08AF" w:rsidRDefault="00467AE9" w:rsidP="00231052">
            <w:pPr>
              <w:jc w:val="center"/>
              <w:rPr>
                <w:b/>
                <w:noProof/>
              </w:rPr>
            </w:pPr>
          </w:p>
        </w:tc>
      </w:tr>
      <w:tr w:rsidR="00467AE9" w:rsidRPr="00FC08AF" w14:paraId="716E066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89DC8C"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DEBFB9" w14:textId="77777777" w:rsidR="00467AE9" w:rsidRPr="00FC08AF" w:rsidRDefault="00467AE9" w:rsidP="00231052">
            <w:pPr>
              <w:rPr>
                <w:noProof/>
              </w:rPr>
            </w:pPr>
            <w:r w:rsidRPr="00FC08AF">
              <w:rPr>
                <w:noProof/>
              </w:rPr>
              <w:t>The Name leaf is a name for the MCVideo user profile settings.</w:t>
            </w:r>
          </w:p>
        </w:tc>
      </w:tr>
    </w:tbl>
    <w:p w14:paraId="24F79FEA" w14:textId="77777777" w:rsidR="00F72846" w:rsidRPr="00FC08AF" w:rsidRDefault="00F72846" w:rsidP="00F72846">
      <w:pPr>
        <w:rPr>
          <w:noProof/>
        </w:rPr>
      </w:pPr>
    </w:p>
    <w:p w14:paraId="4ABEA468" w14:textId="77777777" w:rsidR="00467AE9" w:rsidRPr="00FC08AF" w:rsidRDefault="00467AE9" w:rsidP="00467AE9">
      <w:pPr>
        <w:pStyle w:val="B1"/>
        <w:rPr>
          <w:noProof/>
        </w:rPr>
      </w:pPr>
      <w:r w:rsidRPr="00FC08AF">
        <w:rPr>
          <w:noProof/>
        </w:rPr>
        <w:t>-</w:t>
      </w:r>
      <w:r w:rsidRPr="00FC08AF">
        <w:rPr>
          <w:noProof/>
        </w:rPr>
        <w:tab/>
        <w:t>Values: &lt;User displayable name&gt;</w:t>
      </w:r>
    </w:p>
    <w:p w14:paraId="0EB5FFCD" w14:textId="77777777" w:rsidR="00467AE9" w:rsidRPr="00FC08AF" w:rsidRDefault="00467AE9" w:rsidP="00467AE9">
      <w:pPr>
        <w:pStyle w:val="Heading3"/>
        <w:rPr>
          <w:noProof/>
          <w:lang w:eastAsia="ko-KR"/>
        </w:rPr>
      </w:pPr>
      <w:bookmarkStart w:id="1978" w:name="_Toc4578790"/>
      <w:bookmarkStart w:id="1979" w:name="_Toc27728479"/>
      <w:bookmarkStart w:id="1980" w:name="_Toc176353801"/>
      <w:r w:rsidRPr="00FC08AF">
        <w:rPr>
          <w:noProof/>
          <w:lang w:eastAsia="ko-KR"/>
        </w:rPr>
        <w:t>13.2</w:t>
      </w:r>
      <w:r w:rsidRPr="00FC08AF">
        <w:rPr>
          <w:noProof/>
        </w:rPr>
        <w:t>.4</w:t>
      </w:r>
      <w:r w:rsidRPr="00FC08AF">
        <w:rPr>
          <w:noProof/>
        </w:rPr>
        <w:tab/>
        <w:t>/</w:t>
      </w:r>
      <w:r w:rsidRPr="00FC08AF">
        <w:rPr>
          <w:i/>
          <w:iCs/>
          <w:noProof/>
        </w:rPr>
        <w:t>&lt;x&gt;</w:t>
      </w:r>
      <w:r w:rsidRPr="00FC08AF">
        <w:rPr>
          <w:noProof/>
        </w:rPr>
        <w:t>/Ext/</w:t>
      </w:r>
      <w:bookmarkEnd w:id="1978"/>
      <w:bookmarkEnd w:id="1979"/>
      <w:bookmarkEnd w:id="1980"/>
    </w:p>
    <w:p w14:paraId="7723230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FC08AF" w14:paraId="1A688B8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03AF4B" w14:textId="77777777" w:rsidR="00467AE9" w:rsidRPr="00FC08AF" w:rsidRDefault="00467AE9" w:rsidP="00231052">
            <w:pPr>
              <w:rPr>
                <w:rFonts w:ascii="Arial" w:hAnsi="Arial" w:cs="Arial"/>
                <w:noProof/>
                <w:sz w:val="18"/>
                <w:szCs w:val="18"/>
              </w:rPr>
            </w:pPr>
            <w:r w:rsidRPr="00FC08AF">
              <w:rPr>
                <w:noProof/>
              </w:rPr>
              <w:t>Ext</w:t>
            </w:r>
          </w:p>
        </w:tc>
      </w:tr>
      <w:tr w:rsidR="00467AE9" w:rsidRPr="00FC08AF" w14:paraId="410752A9"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7BD146E" w14:textId="77777777" w:rsidR="00467AE9" w:rsidRPr="00FC08AF"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592C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BEB4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EC61C" w14:textId="77777777" w:rsidR="00467AE9" w:rsidRPr="00FC08AF" w:rsidRDefault="00467AE9"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2F18A" w14:textId="77777777" w:rsidR="00467AE9" w:rsidRPr="00FC08AF" w:rsidRDefault="00467AE9"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6994561" w14:textId="77777777" w:rsidR="00467AE9" w:rsidRPr="00FC08AF" w:rsidRDefault="00467AE9" w:rsidP="00231052">
            <w:pPr>
              <w:jc w:val="center"/>
              <w:rPr>
                <w:rFonts w:ascii="Arial" w:hAnsi="Arial" w:cs="Arial"/>
                <w:b/>
                <w:noProof/>
                <w:sz w:val="18"/>
                <w:szCs w:val="18"/>
              </w:rPr>
            </w:pPr>
          </w:p>
        </w:tc>
      </w:tr>
      <w:tr w:rsidR="00467AE9" w:rsidRPr="00FC08AF" w14:paraId="750F9B57"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FAEE9E" w14:textId="77777777" w:rsidR="00467AE9" w:rsidRPr="00FC08AF"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0F957"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A658E"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6E875" w14:textId="77777777" w:rsidR="00467AE9" w:rsidRPr="00FC08AF" w:rsidRDefault="00467AE9"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08B3F" w14:textId="77777777" w:rsidR="00467AE9" w:rsidRPr="00FC08AF" w:rsidRDefault="00467AE9"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41AD94F" w14:textId="77777777" w:rsidR="00467AE9" w:rsidRPr="00FC08AF" w:rsidRDefault="00467AE9" w:rsidP="00231052">
            <w:pPr>
              <w:jc w:val="center"/>
              <w:rPr>
                <w:b/>
                <w:noProof/>
              </w:rPr>
            </w:pPr>
          </w:p>
        </w:tc>
      </w:tr>
      <w:tr w:rsidR="00467AE9" w:rsidRPr="00FC08AF" w14:paraId="084EB240"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2C74B2B" w14:textId="77777777" w:rsidR="00467AE9" w:rsidRPr="00FC08AF"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9BA67B" w14:textId="77777777" w:rsidR="00467AE9" w:rsidRPr="00FC08AF" w:rsidRDefault="00467AE9" w:rsidP="00231052">
            <w:pPr>
              <w:rPr>
                <w:noProof/>
              </w:rPr>
            </w:pPr>
            <w:r w:rsidRPr="00FC08AF">
              <w:rPr>
                <w:noProof/>
              </w:rPr>
              <w:t>The Ext is an interior node for where the vendor specific information about the MCVideo user profile MO is being placed.</w:t>
            </w:r>
          </w:p>
        </w:tc>
      </w:tr>
    </w:tbl>
    <w:p w14:paraId="4E18F480" w14:textId="77777777" w:rsidR="00F72846" w:rsidRPr="00FC08AF" w:rsidRDefault="00F72846" w:rsidP="00F72846">
      <w:pPr>
        <w:rPr>
          <w:noProof/>
        </w:rPr>
      </w:pPr>
    </w:p>
    <w:p w14:paraId="2E68B5A2" w14:textId="77777777" w:rsidR="00467AE9" w:rsidRPr="00FC08AF" w:rsidRDefault="00467AE9" w:rsidP="00467AE9">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20CC73F" w14:textId="77777777" w:rsidR="00467AE9" w:rsidRPr="00FC08AF" w:rsidRDefault="00467AE9" w:rsidP="00467AE9">
      <w:pPr>
        <w:pStyle w:val="B1"/>
        <w:rPr>
          <w:noProof/>
        </w:rPr>
      </w:pPr>
      <w:r w:rsidRPr="00FC08AF">
        <w:rPr>
          <w:noProof/>
        </w:rPr>
        <w:t>-</w:t>
      </w:r>
      <w:r w:rsidRPr="00FC08AF">
        <w:rPr>
          <w:noProof/>
        </w:rPr>
        <w:tab/>
        <w:t>Values: N/A</w:t>
      </w:r>
    </w:p>
    <w:p w14:paraId="3F4462A0" w14:textId="77777777" w:rsidR="00467AE9" w:rsidRPr="00FC08AF" w:rsidRDefault="00467AE9" w:rsidP="00467AE9">
      <w:pPr>
        <w:pStyle w:val="Heading3"/>
        <w:rPr>
          <w:noProof/>
          <w:lang w:eastAsia="ko-KR"/>
        </w:rPr>
      </w:pPr>
      <w:bookmarkStart w:id="1981" w:name="_Toc4578791"/>
      <w:bookmarkStart w:id="1982" w:name="_Toc27728480"/>
      <w:bookmarkStart w:id="1983" w:name="_Toc176353802"/>
      <w:r w:rsidRPr="00FC08AF">
        <w:rPr>
          <w:noProof/>
          <w:lang w:eastAsia="ko-KR"/>
        </w:rPr>
        <w:t>13.2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1981"/>
      <w:bookmarkEnd w:id="1982"/>
      <w:bookmarkEnd w:id="1983"/>
    </w:p>
    <w:p w14:paraId="3D886A7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198"/>
        <w:gridCol w:w="1537"/>
        <w:gridCol w:w="2152"/>
        <w:gridCol w:w="1948"/>
        <w:gridCol w:w="2352"/>
      </w:tblGrid>
      <w:tr w:rsidR="00467AE9" w:rsidRPr="00FC08AF" w14:paraId="01F0463F" w14:textId="77777777" w:rsidTr="009F618C">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686B7C" w14:textId="77777777" w:rsidR="00467AE9" w:rsidRPr="00FC08AF" w:rsidRDefault="00467AE9" w:rsidP="00231052">
            <w:pPr>
              <w:rPr>
                <w:rFonts w:ascii="Arial" w:hAnsi="Arial" w:cs="Arial"/>
                <w:noProof/>
                <w:sz w:val="18"/>
                <w:szCs w:val="18"/>
              </w:rPr>
            </w:pPr>
            <w:r w:rsidRPr="00FC08AF">
              <w:rPr>
                <w:noProof/>
              </w:rPr>
              <w:t>&lt;x&gt;</w:t>
            </w:r>
          </w:p>
        </w:tc>
      </w:tr>
      <w:tr w:rsidR="00467AE9" w:rsidRPr="00FC08AF" w14:paraId="01D2FE28" w14:textId="77777777" w:rsidTr="009F618C">
        <w:trPr>
          <w:cantSplit/>
          <w:trHeight w:hRule="exact" w:val="24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79C39C53" w14:textId="77777777" w:rsidR="00467AE9" w:rsidRPr="00FC08AF" w:rsidRDefault="00467AE9" w:rsidP="00231052">
            <w:pPr>
              <w:jc w:val="center"/>
              <w:rPr>
                <w:rFonts w:ascii="Arial" w:hAnsi="Arial" w:cs="Arial"/>
                <w:b/>
                <w:noProof/>
                <w:sz w:val="18"/>
                <w:szCs w:val="18"/>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11A42" w14:textId="77777777" w:rsidR="00467AE9" w:rsidRPr="00FC08AF" w:rsidRDefault="00467AE9" w:rsidP="00231052">
            <w:pPr>
              <w:pStyle w:val="TAC"/>
              <w:rPr>
                <w:noProof/>
              </w:rPr>
            </w:pPr>
            <w:r w:rsidRPr="00FC08AF">
              <w:rPr>
                <w:noProof/>
              </w:rPr>
              <w:t>Status</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93B5B" w14:textId="77777777" w:rsidR="00467AE9" w:rsidRPr="00FC08AF" w:rsidRDefault="00467AE9" w:rsidP="00231052">
            <w:pPr>
              <w:pStyle w:val="TAC"/>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E2AF" w14:textId="77777777" w:rsidR="00467AE9" w:rsidRPr="00FC08AF" w:rsidRDefault="00467AE9" w:rsidP="00231052">
            <w:pPr>
              <w:pStyle w:val="TAC"/>
              <w:rPr>
                <w:noProof/>
              </w:rPr>
            </w:pPr>
            <w:r w:rsidRPr="00FC08AF">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31823" w14:textId="77777777" w:rsidR="00467AE9" w:rsidRPr="00FC08AF" w:rsidRDefault="00467AE9" w:rsidP="00231052">
            <w:pPr>
              <w:pStyle w:val="TAC"/>
              <w:rPr>
                <w:noProof/>
              </w:rPr>
            </w:pPr>
            <w:r w:rsidRPr="00FC08AF">
              <w:rPr>
                <w:noProof/>
              </w:rPr>
              <w:t>Min. Access Types</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60C1B1E8" w14:textId="77777777" w:rsidR="00467AE9" w:rsidRPr="00FC08AF" w:rsidRDefault="00467AE9" w:rsidP="00231052">
            <w:pPr>
              <w:jc w:val="center"/>
              <w:rPr>
                <w:rFonts w:ascii="Arial" w:hAnsi="Arial" w:cs="Arial"/>
                <w:b/>
                <w:noProof/>
                <w:sz w:val="18"/>
                <w:szCs w:val="18"/>
              </w:rPr>
            </w:pPr>
          </w:p>
        </w:tc>
      </w:tr>
      <w:tr w:rsidR="00467AE9" w:rsidRPr="00FC08AF" w14:paraId="0D0830E8" w14:textId="77777777" w:rsidTr="009F618C">
        <w:trPr>
          <w:cantSplit/>
          <w:trHeight w:hRule="exact" w:val="28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66CF516" w14:textId="77777777" w:rsidR="00467AE9" w:rsidRPr="00FC08AF" w:rsidRDefault="00467AE9" w:rsidP="00231052">
            <w:pPr>
              <w:jc w:val="center"/>
              <w:rPr>
                <w:b/>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31B71" w14:textId="77777777" w:rsidR="00467AE9" w:rsidRPr="00FC08AF" w:rsidRDefault="00467AE9" w:rsidP="00231052">
            <w:pPr>
              <w:pStyle w:val="TAC"/>
              <w:rPr>
                <w:noProof/>
              </w:rPr>
            </w:pPr>
            <w:r w:rsidRPr="00FC08AF">
              <w:rPr>
                <w:noProof/>
              </w:rPr>
              <w:t>Required</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0B5B6" w14:textId="77777777" w:rsidR="00467AE9" w:rsidRPr="00FC08AF" w:rsidRDefault="00B1304C" w:rsidP="00231052">
            <w:pPr>
              <w:pStyle w:val="TAC"/>
              <w:rPr>
                <w:noProof/>
              </w:rPr>
            </w:pPr>
            <w:r w:rsidRPr="00FC08AF">
              <w:rPr>
                <w:noProof/>
              </w:rPr>
              <w:t>One</w:t>
            </w:r>
            <w:r w:rsidR="00467AE9" w:rsidRPr="00FC08AF">
              <w:rPr>
                <w:noProof/>
              </w:rPr>
              <w:t>OrMore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E41A" w14:textId="77777777" w:rsidR="00467AE9" w:rsidRPr="00FC08AF" w:rsidRDefault="00467AE9" w:rsidP="00231052">
            <w:pPr>
              <w:pStyle w:val="TAC"/>
              <w:rPr>
                <w:noProof/>
              </w:rPr>
            </w:pPr>
            <w:r w:rsidRPr="00FC08AF">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6A33F" w14:textId="77777777" w:rsidR="00467AE9" w:rsidRPr="00FC08AF" w:rsidRDefault="00467AE9" w:rsidP="00231052">
            <w:pPr>
              <w:pStyle w:val="TAC"/>
              <w:rPr>
                <w:noProof/>
              </w:rPr>
            </w:pPr>
            <w:r w:rsidRPr="00FC08AF">
              <w:rPr>
                <w:noProof/>
              </w:rPr>
              <w:t>Get, Replace</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14F16DA6" w14:textId="77777777" w:rsidR="00467AE9" w:rsidRPr="00FC08AF" w:rsidRDefault="00467AE9" w:rsidP="00231052">
            <w:pPr>
              <w:jc w:val="center"/>
              <w:rPr>
                <w:b/>
                <w:noProof/>
              </w:rPr>
            </w:pPr>
          </w:p>
        </w:tc>
      </w:tr>
      <w:tr w:rsidR="00467AE9" w:rsidRPr="00FC08AF" w14:paraId="788F96A8" w14:textId="77777777" w:rsidTr="009F618C">
        <w:trPr>
          <w:cantSplit/>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0E48DF38" w14:textId="77777777" w:rsidR="00467AE9" w:rsidRPr="00FC08AF" w:rsidRDefault="00467AE9" w:rsidP="00231052">
            <w:pPr>
              <w:jc w:val="center"/>
              <w:rPr>
                <w:b/>
                <w:noProof/>
              </w:rPr>
            </w:pPr>
          </w:p>
        </w:tc>
        <w:tc>
          <w:tcPr>
            <w:tcW w:w="918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A81DE5"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37939B46" w14:textId="77777777" w:rsidR="009F618C" w:rsidRPr="00FC08AF" w:rsidRDefault="009F618C" w:rsidP="009F618C">
      <w:pPr>
        <w:rPr>
          <w:noProof/>
          <w:lang w:eastAsia="ko-KR"/>
        </w:rPr>
      </w:pPr>
      <w:bookmarkStart w:id="1984" w:name="_Toc4578792"/>
      <w:bookmarkStart w:id="1985" w:name="_Toc27728481"/>
    </w:p>
    <w:p w14:paraId="34B8AA2A" w14:textId="77777777" w:rsidR="00467AE9" w:rsidRPr="00FC08AF" w:rsidRDefault="00467AE9" w:rsidP="00467AE9">
      <w:pPr>
        <w:pStyle w:val="Heading3"/>
        <w:rPr>
          <w:noProof/>
          <w:lang w:eastAsia="ko-KR"/>
        </w:rPr>
      </w:pPr>
      <w:bookmarkStart w:id="1986" w:name="_Toc176353803"/>
      <w:r w:rsidRPr="00FC08AF">
        <w:rPr>
          <w:noProof/>
        </w:rPr>
        <w:t>13.2.6</w:t>
      </w:r>
      <w:r w:rsidRPr="00FC08AF">
        <w:rPr>
          <w:noProof/>
        </w:rPr>
        <w:tab/>
        <w:t>/</w:t>
      </w:r>
      <w:r w:rsidRPr="00FC08AF">
        <w:rPr>
          <w:i/>
          <w:iCs/>
          <w:noProof/>
        </w:rPr>
        <w:t>&lt;x&gt;</w:t>
      </w:r>
      <w:r w:rsidRPr="00FC08AF">
        <w:rPr>
          <w:noProof/>
        </w:rPr>
        <w:t>/&lt;x&gt;/Common</w:t>
      </w:r>
      <w:bookmarkEnd w:id="1984"/>
      <w:bookmarkEnd w:id="1985"/>
      <w:bookmarkEnd w:id="1986"/>
    </w:p>
    <w:p w14:paraId="2B64F00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20DAD7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588C5D" w14:textId="77777777" w:rsidR="00467AE9" w:rsidRPr="00FC08AF" w:rsidRDefault="00467AE9" w:rsidP="00231052">
            <w:pPr>
              <w:rPr>
                <w:rFonts w:ascii="Arial" w:hAnsi="Arial" w:cs="Arial"/>
                <w:noProof/>
                <w:sz w:val="18"/>
                <w:szCs w:val="18"/>
              </w:rPr>
            </w:pPr>
            <w:r w:rsidRPr="00FC08AF">
              <w:rPr>
                <w:noProof/>
              </w:rPr>
              <w:t>&lt;x&gt;/Common</w:t>
            </w:r>
          </w:p>
        </w:tc>
      </w:tr>
      <w:tr w:rsidR="00467AE9" w:rsidRPr="00FC08AF" w14:paraId="030A0CF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C58F3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4260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35D04"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43C1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1524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F7D64" w14:textId="77777777" w:rsidR="00467AE9" w:rsidRPr="00FC08AF" w:rsidRDefault="00467AE9" w:rsidP="00231052">
            <w:pPr>
              <w:jc w:val="center"/>
              <w:rPr>
                <w:rFonts w:ascii="Arial" w:hAnsi="Arial" w:cs="Arial"/>
                <w:b/>
                <w:noProof/>
                <w:sz w:val="18"/>
                <w:szCs w:val="18"/>
              </w:rPr>
            </w:pPr>
          </w:p>
        </w:tc>
      </w:tr>
      <w:tr w:rsidR="00467AE9" w:rsidRPr="00FC08AF" w14:paraId="3BA154B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03CF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C1E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13E9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AFCDF"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3E4E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B26A35" w14:textId="77777777" w:rsidR="00467AE9" w:rsidRPr="00FC08AF" w:rsidRDefault="00467AE9" w:rsidP="00231052">
            <w:pPr>
              <w:jc w:val="center"/>
              <w:rPr>
                <w:b/>
                <w:noProof/>
              </w:rPr>
            </w:pPr>
          </w:p>
        </w:tc>
      </w:tr>
      <w:tr w:rsidR="00467AE9" w:rsidRPr="00FC08AF" w14:paraId="7FBE71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3C963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5AFD91"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481EB6EE" w14:textId="77777777" w:rsidR="00F72846" w:rsidRPr="00FC08AF" w:rsidRDefault="00F72846" w:rsidP="00F72846">
      <w:pPr>
        <w:rPr>
          <w:noProof/>
        </w:rPr>
      </w:pPr>
      <w:bookmarkStart w:id="1987" w:name="_Toc4578793"/>
      <w:bookmarkStart w:id="1988" w:name="_Toc27728482"/>
    </w:p>
    <w:p w14:paraId="5D5C9CC1" w14:textId="77777777" w:rsidR="00467AE9" w:rsidRPr="00FC08AF" w:rsidRDefault="00467AE9" w:rsidP="00467AE9">
      <w:pPr>
        <w:pStyle w:val="Heading3"/>
        <w:rPr>
          <w:noProof/>
          <w:lang w:eastAsia="ko-KR"/>
        </w:rPr>
      </w:pPr>
      <w:bookmarkStart w:id="1989" w:name="_Toc176353804"/>
      <w:r w:rsidRPr="00FC08AF">
        <w:rPr>
          <w:noProof/>
        </w:rPr>
        <w:t>13.2.7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MCVideoUserID</w:t>
      </w:r>
      <w:bookmarkEnd w:id="1987"/>
      <w:bookmarkEnd w:id="1988"/>
      <w:bookmarkEnd w:id="1989"/>
    </w:p>
    <w:p w14:paraId="44F67F3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530601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7B386C"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MCVideoUserID</w:t>
            </w:r>
          </w:p>
        </w:tc>
      </w:tr>
      <w:tr w:rsidR="00467AE9" w:rsidRPr="00FC08AF" w14:paraId="71F77BD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E3894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56B4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1C635"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DAE4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4B20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DE0876" w14:textId="77777777" w:rsidR="00467AE9" w:rsidRPr="00FC08AF" w:rsidRDefault="00467AE9" w:rsidP="00231052">
            <w:pPr>
              <w:jc w:val="center"/>
              <w:rPr>
                <w:rFonts w:ascii="Arial" w:hAnsi="Arial" w:cs="Arial"/>
                <w:b/>
                <w:noProof/>
                <w:sz w:val="18"/>
                <w:szCs w:val="18"/>
              </w:rPr>
            </w:pPr>
          </w:p>
        </w:tc>
      </w:tr>
      <w:tr w:rsidR="00467AE9" w:rsidRPr="00FC08AF" w14:paraId="5F0A2FB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57EE2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84DC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C653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3E956"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B79D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4DC84E" w14:textId="77777777" w:rsidR="00467AE9" w:rsidRPr="00FC08AF" w:rsidRDefault="00467AE9" w:rsidP="00231052">
            <w:pPr>
              <w:jc w:val="center"/>
              <w:rPr>
                <w:b/>
                <w:noProof/>
              </w:rPr>
            </w:pPr>
          </w:p>
        </w:tc>
      </w:tr>
      <w:tr w:rsidR="00467AE9" w:rsidRPr="00FC08AF" w14:paraId="32D407C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D4DE4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6084D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an </w:t>
            </w:r>
            <w:r w:rsidRPr="00FC08AF">
              <w:rPr>
                <w:noProof/>
              </w:rPr>
              <w:t>MCVideo user identity (MCVideo ID)</w:t>
            </w:r>
            <w:r w:rsidRPr="00FC08AF">
              <w:rPr>
                <w:noProof/>
                <w:lang w:eastAsia="ko-KR"/>
              </w:rPr>
              <w:t xml:space="preserve"> which is </w:t>
            </w:r>
            <w:r w:rsidRPr="00FC08AF">
              <w:rPr>
                <w:noProof/>
              </w:rPr>
              <w:t>a globally unique identifier within the MCVideo service that represents the MCVideo user</w:t>
            </w:r>
            <w:r w:rsidRPr="00FC08AF">
              <w:rPr>
                <w:noProof/>
                <w:lang w:eastAsia="ko-KR"/>
              </w:rPr>
              <w:t>.</w:t>
            </w:r>
          </w:p>
        </w:tc>
      </w:tr>
    </w:tbl>
    <w:p w14:paraId="0B3B9D43" w14:textId="77777777" w:rsidR="00F72846" w:rsidRPr="00FC08AF" w:rsidRDefault="00F72846" w:rsidP="00F72846">
      <w:pPr>
        <w:rPr>
          <w:noProof/>
        </w:rPr>
      </w:pPr>
      <w:bookmarkStart w:id="1990" w:name="_Toc4578794"/>
      <w:bookmarkStart w:id="1991" w:name="_Toc27728483"/>
    </w:p>
    <w:p w14:paraId="090CD4C2" w14:textId="77777777" w:rsidR="00467AE9" w:rsidRPr="00FC08AF" w:rsidRDefault="00467AE9" w:rsidP="00467AE9">
      <w:pPr>
        <w:pStyle w:val="Heading3"/>
        <w:rPr>
          <w:noProof/>
          <w:lang w:eastAsia="ko-KR"/>
        </w:rPr>
      </w:pPr>
      <w:bookmarkStart w:id="1992" w:name="_Toc176353805"/>
      <w:r w:rsidRPr="00FC08AF">
        <w:rPr>
          <w:noProof/>
        </w:rPr>
        <w:t>13.2.8</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MCVideoUserProfileIndex</w:t>
      </w:r>
      <w:bookmarkEnd w:id="1990"/>
      <w:bookmarkEnd w:id="1991"/>
      <w:bookmarkEnd w:id="1992"/>
    </w:p>
    <w:p w14:paraId="4C4AB98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E75AB6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BCE3A2"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MCVideoUserProfileIndex</w:t>
            </w:r>
          </w:p>
        </w:tc>
      </w:tr>
      <w:tr w:rsidR="00467AE9" w:rsidRPr="00FC08AF" w14:paraId="2551F4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D30F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1D17"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4DF63"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A9F5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EFC2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1B7B31" w14:textId="77777777" w:rsidR="00467AE9" w:rsidRPr="00FC08AF" w:rsidRDefault="00467AE9" w:rsidP="00231052">
            <w:pPr>
              <w:jc w:val="center"/>
              <w:rPr>
                <w:rFonts w:ascii="Arial" w:hAnsi="Arial" w:cs="Arial"/>
                <w:b/>
                <w:noProof/>
                <w:sz w:val="18"/>
                <w:szCs w:val="18"/>
              </w:rPr>
            </w:pPr>
          </w:p>
        </w:tc>
      </w:tr>
      <w:tr w:rsidR="00467AE9" w:rsidRPr="00FC08AF" w14:paraId="0D53915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2342B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37272"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A64F1"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F501C" w14:textId="77777777" w:rsidR="00467AE9" w:rsidRPr="00FC08AF" w:rsidRDefault="00467AE9" w:rsidP="00231052">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124D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2FA181" w14:textId="77777777" w:rsidR="00467AE9" w:rsidRPr="00FC08AF" w:rsidRDefault="00467AE9" w:rsidP="00231052">
            <w:pPr>
              <w:jc w:val="center"/>
              <w:rPr>
                <w:b/>
                <w:noProof/>
              </w:rPr>
            </w:pPr>
          </w:p>
        </w:tc>
      </w:tr>
      <w:tr w:rsidR="00467AE9" w:rsidRPr="00FC08AF" w14:paraId="6361EEB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FB179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C4A7B1" w14:textId="77777777" w:rsidR="00467AE9" w:rsidRPr="00FC08AF" w:rsidRDefault="00467AE9" w:rsidP="00231052">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MCVideo </w:t>
            </w:r>
            <w:r w:rsidRPr="00FC08AF">
              <w:rPr>
                <w:noProof/>
              </w:rPr>
              <w:t>user profile</w:t>
            </w:r>
            <w:r w:rsidRPr="00FC08AF">
              <w:rPr>
                <w:noProof/>
                <w:lang w:eastAsia="ko-KR"/>
              </w:rPr>
              <w:t>.</w:t>
            </w:r>
          </w:p>
        </w:tc>
      </w:tr>
    </w:tbl>
    <w:p w14:paraId="3F10C6C4" w14:textId="77777777" w:rsidR="00F72846" w:rsidRPr="00FC08AF" w:rsidRDefault="00F72846" w:rsidP="00F72846">
      <w:pPr>
        <w:rPr>
          <w:noProof/>
        </w:rPr>
      </w:pPr>
    </w:p>
    <w:p w14:paraId="01A61B95"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5C7CD674" w14:textId="77777777" w:rsidR="00467AE9" w:rsidRPr="00FC08AF" w:rsidRDefault="00467AE9" w:rsidP="00467AE9">
      <w:pPr>
        <w:pStyle w:val="Heading3"/>
        <w:rPr>
          <w:noProof/>
          <w:lang w:eastAsia="ko-KR"/>
        </w:rPr>
      </w:pPr>
      <w:bookmarkStart w:id="1993" w:name="_Toc4578795"/>
      <w:bookmarkStart w:id="1994" w:name="_Toc27728484"/>
      <w:bookmarkStart w:id="1995" w:name="_Toc176353806"/>
      <w:r w:rsidRPr="00FC08AF">
        <w:rPr>
          <w:noProof/>
        </w:rPr>
        <w:t>13.2.9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MCVideoUserProfileName</w:t>
      </w:r>
      <w:bookmarkEnd w:id="1993"/>
      <w:bookmarkEnd w:id="1994"/>
      <w:bookmarkEnd w:id="1995"/>
    </w:p>
    <w:p w14:paraId="3C3C0A3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D26B06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61B341"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MCVideoUserProfileName</w:t>
            </w:r>
          </w:p>
        </w:tc>
      </w:tr>
      <w:tr w:rsidR="00467AE9" w:rsidRPr="00FC08AF" w14:paraId="45B3167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B7AC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1DFB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0248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63FF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08FF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0EE6A5" w14:textId="77777777" w:rsidR="00467AE9" w:rsidRPr="00FC08AF" w:rsidRDefault="00467AE9" w:rsidP="00231052">
            <w:pPr>
              <w:jc w:val="center"/>
              <w:rPr>
                <w:rFonts w:ascii="Arial" w:hAnsi="Arial" w:cs="Arial"/>
                <w:b/>
                <w:noProof/>
                <w:sz w:val="18"/>
                <w:szCs w:val="18"/>
              </w:rPr>
            </w:pPr>
          </w:p>
        </w:tc>
      </w:tr>
      <w:tr w:rsidR="00467AE9" w:rsidRPr="00FC08AF" w14:paraId="619A43B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71BAD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A456A" w14:textId="77777777" w:rsidR="00467AE9" w:rsidRPr="00FC08AF" w:rsidRDefault="00467AE9" w:rsidP="00231052">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5D5E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B6944"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21CA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E259C3" w14:textId="77777777" w:rsidR="00467AE9" w:rsidRPr="00FC08AF" w:rsidRDefault="00467AE9" w:rsidP="00231052">
            <w:pPr>
              <w:jc w:val="center"/>
              <w:rPr>
                <w:b/>
                <w:noProof/>
              </w:rPr>
            </w:pPr>
          </w:p>
        </w:tc>
      </w:tr>
      <w:tr w:rsidR="00467AE9" w:rsidRPr="00FC08AF" w14:paraId="4C84D0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248DF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66DEF8" w14:textId="77777777" w:rsidR="00467AE9" w:rsidRPr="00FC08AF" w:rsidRDefault="00467AE9" w:rsidP="00231052">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MCVideo </w:t>
            </w:r>
            <w:r w:rsidRPr="00FC08AF">
              <w:rPr>
                <w:noProof/>
              </w:rPr>
              <w:t>user profile</w:t>
            </w:r>
            <w:r w:rsidRPr="00FC08AF">
              <w:rPr>
                <w:noProof/>
                <w:lang w:eastAsia="ko-KR"/>
              </w:rPr>
              <w:t>.</w:t>
            </w:r>
          </w:p>
        </w:tc>
      </w:tr>
    </w:tbl>
    <w:p w14:paraId="1E490495" w14:textId="77777777" w:rsidR="00F72846" w:rsidRPr="00FC08AF" w:rsidRDefault="00F72846" w:rsidP="00F72846">
      <w:pPr>
        <w:rPr>
          <w:noProof/>
        </w:rPr>
      </w:pPr>
      <w:bookmarkStart w:id="1996" w:name="_Toc4578796"/>
      <w:bookmarkStart w:id="1997" w:name="_Toc27728485"/>
    </w:p>
    <w:p w14:paraId="72418FC2" w14:textId="77777777" w:rsidR="00467AE9" w:rsidRPr="00FC08AF" w:rsidRDefault="00467AE9" w:rsidP="00467AE9">
      <w:pPr>
        <w:pStyle w:val="Heading3"/>
        <w:rPr>
          <w:noProof/>
          <w:lang w:eastAsia="ko-KR"/>
        </w:rPr>
      </w:pPr>
      <w:bookmarkStart w:id="1998" w:name="_Toc176353807"/>
      <w:r w:rsidRPr="00FC08AF">
        <w:rPr>
          <w:noProof/>
        </w:rPr>
        <w:lastRenderedPageBreak/>
        <w:t>13.2.10</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1996"/>
      <w:bookmarkEnd w:id="1997"/>
      <w:bookmarkEnd w:id="1998"/>
    </w:p>
    <w:p w14:paraId="5834F831" w14:textId="77777777" w:rsidR="00467AE9" w:rsidRPr="00FC08AF" w:rsidRDefault="00467AE9" w:rsidP="00467AE9">
      <w:pPr>
        <w:pStyle w:val="TH"/>
        <w:rPr>
          <w:noProof/>
          <w:lang w:eastAsia="ko-KR"/>
        </w:rPr>
      </w:pPr>
      <w:r w:rsidRPr="00FC08AF">
        <w:rPr>
          <w:noProof/>
        </w:rPr>
        <w:t>Table </w:t>
      </w:r>
      <w:r w:rsidRPr="00FC08AF">
        <w:rPr>
          <w:noProof/>
          <w:lang w:eastAsia="ko-KR"/>
        </w:rPr>
        <w:t>13.2.10.1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55F9E40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224D3E"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467AE9" w:rsidRPr="00FC08AF" w14:paraId="35727E6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AE4D6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BEC8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E43AD"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6F9A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418D1"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98D6BA" w14:textId="77777777" w:rsidR="00467AE9" w:rsidRPr="00FC08AF" w:rsidRDefault="00467AE9" w:rsidP="00231052">
            <w:pPr>
              <w:jc w:val="center"/>
              <w:rPr>
                <w:rFonts w:ascii="Arial" w:hAnsi="Arial" w:cs="Arial"/>
                <w:b/>
                <w:noProof/>
                <w:sz w:val="18"/>
                <w:szCs w:val="18"/>
              </w:rPr>
            </w:pPr>
          </w:p>
        </w:tc>
      </w:tr>
      <w:tr w:rsidR="00467AE9" w:rsidRPr="00FC08AF" w14:paraId="17D02E4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671CC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84B27"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BB82" w14:textId="77777777" w:rsidR="00467AE9" w:rsidRPr="00FC08AF" w:rsidRDefault="00467AE9" w:rsidP="00231052">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147BE" w14:textId="77777777" w:rsidR="00467AE9" w:rsidRPr="00FC08AF" w:rsidRDefault="00467AE9" w:rsidP="00231052">
            <w:pPr>
              <w:pStyle w:val="TAC"/>
              <w:rPr>
                <w:noProof/>
              </w:rPr>
            </w:pPr>
            <w:r w:rsidRPr="00FC08AF">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A0284"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8F4829" w14:textId="77777777" w:rsidR="00467AE9" w:rsidRPr="00FC08AF" w:rsidRDefault="00467AE9" w:rsidP="00231052">
            <w:pPr>
              <w:jc w:val="center"/>
              <w:rPr>
                <w:b/>
                <w:noProof/>
              </w:rPr>
            </w:pPr>
          </w:p>
        </w:tc>
      </w:tr>
      <w:tr w:rsidR="00467AE9" w:rsidRPr="00FC08AF" w14:paraId="759081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8D1EE9"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E7897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that this MCVideo user profile </w:t>
            </w:r>
            <w:r w:rsidRPr="00FC08AF">
              <w:rPr>
                <w:noProof/>
              </w:rPr>
              <w:t xml:space="preserve">MO </w:t>
            </w:r>
            <w:r w:rsidRPr="00FC08AF">
              <w:rPr>
                <w:noProof/>
                <w:lang w:eastAsia="ko-KR"/>
              </w:rPr>
              <w:t>is designated to be the pre-selected MCVideo user profile as defined by 3GPP</w:t>
            </w:r>
            <w:r w:rsidRPr="00FC08AF">
              <w:rPr>
                <w:noProof/>
              </w:rPr>
              <w:t> TS 23.179 [15]</w:t>
            </w:r>
          </w:p>
        </w:tc>
      </w:tr>
    </w:tbl>
    <w:p w14:paraId="43CE8A73" w14:textId="77777777" w:rsidR="00F72846" w:rsidRPr="00FC08AF" w:rsidRDefault="00F72846" w:rsidP="00F72846">
      <w:pPr>
        <w:rPr>
          <w:noProof/>
        </w:rPr>
      </w:pPr>
    </w:p>
    <w:p w14:paraId="65A2469A"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null</w:t>
      </w:r>
    </w:p>
    <w:p w14:paraId="1D7B6035" w14:textId="77777777" w:rsidR="00467AE9" w:rsidRPr="00FC08AF" w:rsidRDefault="00467AE9" w:rsidP="00467AE9">
      <w:pPr>
        <w:rPr>
          <w:noProof/>
          <w:lang w:eastAsia="ko-KR"/>
        </w:rPr>
      </w:pPr>
      <w:r w:rsidRPr="00FC08AF">
        <w:rPr>
          <w:noProof/>
        </w:rPr>
        <w:t xml:space="preserve">When this leaf node is present, </w:t>
      </w:r>
      <w:r w:rsidRPr="00FC08AF">
        <w:rPr>
          <w:noProof/>
          <w:lang w:eastAsia="ko-KR"/>
        </w:rPr>
        <w:t>this MCVideo user profile MO is designated as the pre-selected MCVideo user profile.</w:t>
      </w:r>
    </w:p>
    <w:p w14:paraId="21269810" w14:textId="77777777" w:rsidR="00467AE9" w:rsidRPr="00FC08AF" w:rsidRDefault="00467AE9" w:rsidP="00467AE9">
      <w:pPr>
        <w:rPr>
          <w:noProof/>
          <w:lang w:eastAsia="ko-KR"/>
        </w:rPr>
      </w:pPr>
      <w:r w:rsidRPr="00FC08AF">
        <w:rPr>
          <w:noProof/>
        </w:rPr>
        <w:t xml:space="preserve">When this leaf node is absent, </w:t>
      </w:r>
      <w:r w:rsidRPr="00FC08AF">
        <w:rPr>
          <w:noProof/>
          <w:lang w:eastAsia="ko-KR"/>
        </w:rPr>
        <w:t>this MCVideo user profile MO is not designated as the pre-selected MCVideo user profile.</w:t>
      </w:r>
    </w:p>
    <w:p w14:paraId="60A46A3D" w14:textId="77777777" w:rsidR="00467AE9" w:rsidRPr="00FC08AF" w:rsidRDefault="00467AE9" w:rsidP="00467AE9">
      <w:pPr>
        <w:rPr>
          <w:noProof/>
        </w:rPr>
      </w:pPr>
      <w:r w:rsidRPr="00FC08AF">
        <w:rPr>
          <w:noProof/>
        </w:rPr>
        <w:t xml:space="preserve">If more than one MCVideo </w:t>
      </w:r>
      <w:r w:rsidRPr="00FC08AF">
        <w:rPr>
          <w:noProof/>
          <w:lang w:eastAsia="ko-KR"/>
        </w:rPr>
        <w:t xml:space="preserve">user profile </w:t>
      </w:r>
      <w:r w:rsidRPr="00FC08AF">
        <w:rPr>
          <w:noProof/>
        </w:rPr>
        <w:t xml:space="preserve">MO is specified for the MCVideo user, then only one MCVideo </w:t>
      </w:r>
      <w:r w:rsidRPr="00FC08AF">
        <w:rPr>
          <w:noProof/>
          <w:lang w:eastAsia="ko-KR"/>
        </w:rPr>
        <w:t xml:space="preserve">user profile </w:t>
      </w:r>
      <w:r w:rsidRPr="00FC08AF">
        <w:rPr>
          <w:noProof/>
        </w:rPr>
        <w:t>MO for the MCVideo user shall contain the &lt;x&gt;/Common/</w:t>
      </w:r>
      <w:r w:rsidRPr="00FC08AF">
        <w:rPr>
          <w:noProof/>
          <w:lang w:eastAsia="ko-KR"/>
        </w:rPr>
        <w:t>PreSelectedIndication leaf node.</w:t>
      </w:r>
    </w:p>
    <w:p w14:paraId="1E8C8A7E" w14:textId="77777777" w:rsidR="00467AE9" w:rsidRPr="00FC08AF" w:rsidRDefault="00467AE9" w:rsidP="00467AE9">
      <w:pPr>
        <w:rPr>
          <w:noProof/>
          <w:lang w:eastAsia="ko-KR"/>
        </w:rPr>
      </w:pPr>
      <w:r w:rsidRPr="00FC08AF">
        <w:rPr>
          <w:noProof/>
        </w:rPr>
        <w:t xml:space="preserve">If there is only one MCVideo </w:t>
      </w:r>
      <w:r w:rsidRPr="00FC08AF">
        <w:rPr>
          <w:noProof/>
          <w:lang w:eastAsia="ko-KR"/>
        </w:rPr>
        <w:t xml:space="preserve">user profile </w:t>
      </w:r>
      <w:r w:rsidRPr="00FC08AF">
        <w:rPr>
          <w:noProof/>
        </w:rPr>
        <w:t>MO specified for the MCVideo user, then it is optional to include the &lt;x&gt;/Common/</w:t>
      </w:r>
      <w:r w:rsidRPr="00FC08AF">
        <w:rPr>
          <w:noProof/>
          <w:lang w:eastAsia="ko-KR"/>
        </w:rPr>
        <w:t>PreSelectedIndication leaf node.</w:t>
      </w:r>
    </w:p>
    <w:p w14:paraId="10A9BF92" w14:textId="77777777" w:rsidR="00467AE9" w:rsidRPr="00FC08AF" w:rsidRDefault="00467AE9" w:rsidP="00467AE9">
      <w:pPr>
        <w:pStyle w:val="Heading3"/>
        <w:rPr>
          <w:noProof/>
          <w:lang w:eastAsia="ko-KR"/>
        </w:rPr>
      </w:pPr>
      <w:bookmarkStart w:id="1999" w:name="_Toc4578797"/>
      <w:bookmarkStart w:id="2000" w:name="_Toc27728486"/>
      <w:bookmarkStart w:id="2001" w:name="_Toc176353808"/>
      <w:r w:rsidRPr="00FC08AF">
        <w:rPr>
          <w:noProof/>
        </w:rPr>
        <w:t>13.2.11</w:t>
      </w:r>
      <w:r w:rsidRPr="00FC08AF">
        <w:rPr>
          <w:noProof/>
        </w:rPr>
        <w:tab/>
        <w:t>/</w:t>
      </w:r>
      <w:r w:rsidRPr="00FC08AF">
        <w:rPr>
          <w:i/>
          <w:iCs/>
          <w:noProof/>
        </w:rPr>
        <w:t>&lt;x&gt;</w:t>
      </w:r>
      <w:r w:rsidRPr="00FC08AF">
        <w:rPr>
          <w:noProof/>
        </w:rPr>
        <w:t>/&lt;x&gt;/Common/UserAliases</w:t>
      </w:r>
      <w:bookmarkEnd w:id="1999"/>
      <w:bookmarkEnd w:id="2000"/>
      <w:bookmarkEnd w:id="2001"/>
    </w:p>
    <w:p w14:paraId="5B26F591"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2.11</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87E965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A797FE" w14:textId="77777777" w:rsidR="00467AE9" w:rsidRPr="00FC08AF" w:rsidRDefault="00467AE9" w:rsidP="00231052">
            <w:pPr>
              <w:rPr>
                <w:rFonts w:ascii="Arial" w:hAnsi="Arial" w:cs="Arial"/>
                <w:noProof/>
                <w:sz w:val="18"/>
                <w:szCs w:val="18"/>
              </w:rPr>
            </w:pPr>
            <w:r w:rsidRPr="00FC08AF">
              <w:rPr>
                <w:noProof/>
              </w:rPr>
              <w:t>&lt;x&gt;/Common/UserAliases</w:t>
            </w:r>
          </w:p>
        </w:tc>
      </w:tr>
      <w:tr w:rsidR="00467AE9" w:rsidRPr="00FC08AF" w14:paraId="2AD7572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5B0BE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4A95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10B0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FF92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56A0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91CFA2" w14:textId="77777777" w:rsidR="00467AE9" w:rsidRPr="00FC08AF" w:rsidRDefault="00467AE9" w:rsidP="00231052">
            <w:pPr>
              <w:jc w:val="center"/>
              <w:rPr>
                <w:rFonts w:ascii="Arial" w:hAnsi="Arial" w:cs="Arial"/>
                <w:b/>
                <w:noProof/>
                <w:sz w:val="18"/>
                <w:szCs w:val="18"/>
              </w:rPr>
            </w:pPr>
          </w:p>
        </w:tc>
      </w:tr>
      <w:tr w:rsidR="00467AE9" w:rsidRPr="00FC08AF" w14:paraId="7EBEBC7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36B90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4F6D2"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D8F6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28C2D"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8719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898BA2" w14:textId="77777777" w:rsidR="00467AE9" w:rsidRPr="00FC08AF" w:rsidRDefault="00467AE9" w:rsidP="00231052">
            <w:pPr>
              <w:jc w:val="center"/>
              <w:rPr>
                <w:b/>
                <w:noProof/>
              </w:rPr>
            </w:pPr>
          </w:p>
        </w:tc>
      </w:tr>
      <w:tr w:rsidR="00467AE9" w:rsidRPr="00FC08AF" w14:paraId="084D39C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50E96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1651CF"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a list of aliases of an MCVideo user.</w:t>
            </w:r>
          </w:p>
        </w:tc>
      </w:tr>
    </w:tbl>
    <w:p w14:paraId="15AD8CDD" w14:textId="77777777" w:rsidR="00F72846" w:rsidRPr="00FC08AF" w:rsidRDefault="00F72846" w:rsidP="00F72846">
      <w:pPr>
        <w:rPr>
          <w:noProof/>
        </w:rPr>
      </w:pPr>
      <w:bookmarkStart w:id="2002" w:name="_Toc4578798"/>
      <w:bookmarkStart w:id="2003" w:name="_Toc27728487"/>
    </w:p>
    <w:p w14:paraId="3E01B567" w14:textId="77777777" w:rsidR="00467AE9" w:rsidRPr="00FC08AF" w:rsidRDefault="00467AE9" w:rsidP="00467AE9">
      <w:pPr>
        <w:pStyle w:val="Heading3"/>
        <w:rPr>
          <w:noProof/>
          <w:lang w:eastAsia="ko-KR"/>
        </w:rPr>
      </w:pPr>
      <w:bookmarkStart w:id="2004" w:name="_Toc176353809"/>
      <w:r w:rsidRPr="00FC08AF">
        <w:rPr>
          <w:noProof/>
        </w:rPr>
        <w:t>13.2.12</w:t>
      </w:r>
      <w:r w:rsidRPr="00FC08AF">
        <w:rPr>
          <w:noProof/>
          <w:lang w:eastAsia="ko-KR"/>
        </w:rPr>
        <w:tab/>
      </w:r>
      <w:r w:rsidRPr="00FC08AF">
        <w:rPr>
          <w:noProof/>
        </w:rPr>
        <w:t>/</w:t>
      </w:r>
      <w:r w:rsidRPr="00FC08AF">
        <w:rPr>
          <w:i/>
          <w:iCs/>
          <w:noProof/>
        </w:rPr>
        <w:t>&lt;x&gt;</w:t>
      </w:r>
      <w:r w:rsidRPr="00FC08AF">
        <w:rPr>
          <w:noProof/>
        </w:rPr>
        <w:t>/&lt;x&gt;/Common/UserAliases/&lt;x&gt;</w:t>
      </w:r>
      <w:bookmarkEnd w:id="2002"/>
      <w:bookmarkEnd w:id="2003"/>
      <w:bookmarkEnd w:id="2004"/>
    </w:p>
    <w:p w14:paraId="6299165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2.12.1: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816ED1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A22D4" w14:textId="77777777" w:rsidR="00467AE9" w:rsidRPr="00FC08AF" w:rsidRDefault="00467AE9" w:rsidP="00231052">
            <w:pPr>
              <w:rPr>
                <w:rFonts w:ascii="Arial" w:hAnsi="Arial" w:cs="Arial"/>
                <w:noProof/>
                <w:sz w:val="18"/>
                <w:szCs w:val="18"/>
              </w:rPr>
            </w:pPr>
            <w:r w:rsidRPr="00FC08AF">
              <w:rPr>
                <w:noProof/>
              </w:rPr>
              <w:t>&lt;x&gt;/Common/UserAliases/&lt;x&gt;</w:t>
            </w:r>
          </w:p>
        </w:tc>
      </w:tr>
      <w:tr w:rsidR="00467AE9" w:rsidRPr="00FC08AF" w14:paraId="15D32F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926F8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DAEF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F000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81A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7035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96D76C" w14:textId="77777777" w:rsidR="00467AE9" w:rsidRPr="00FC08AF" w:rsidRDefault="00467AE9" w:rsidP="00231052">
            <w:pPr>
              <w:jc w:val="center"/>
              <w:rPr>
                <w:rFonts w:ascii="Arial" w:hAnsi="Arial" w:cs="Arial"/>
                <w:b/>
                <w:noProof/>
                <w:sz w:val="18"/>
                <w:szCs w:val="18"/>
              </w:rPr>
            </w:pPr>
          </w:p>
        </w:tc>
      </w:tr>
      <w:tr w:rsidR="00467AE9" w:rsidRPr="00FC08AF" w14:paraId="2722FF5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DCB0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35C4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81697"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76FE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DC57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DD556C" w14:textId="77777777" w:rsidR="00467AE9" w:rsidRPr="00FC08AF" w:rsidRDefault="00467AE9" w:rsidP="00231052">
            <w:pPr>
              <w:jc w:val="center"/>
              <w:rPr>
                <w:b/>
                <w:noProof/>
              </w:rPr>
            </w:pPr>
          </w:p>
        </w:tc>
      </w:tr>
      <w:tr w:rsidR="00467AE9" w:rsidRPr="00FC08AF" w14:paraId="5B0C9F8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AB07D9"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58D5BE"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aliases of an MCVideo user.</w:t>
            </w:r>
          </w:p>
        </w:tc>
      </w:tr>
    </w:tbl>
    <w:p w14:paraId="0E51FA02" w14:textId="77777777" w:rsidR="00F72846" w:rsidRPr="00FC08AF" w:rsidRDefault="00F72846" w:rsidP="00F72846">
      <w:pPr>
        <w:rPr>
          <w:noProof/>
        </w:rPr>
      </w:pPr>
      <w:bookmarkStart w:id="2005" w:name="_Toc4578799"/>
      <w:bookmarkStart w:id="2006" w:name="_Toc27728488"/>
    </w:p>
    <w:p w14:paraId="79F0D605" w14:textId="77777777" w:rsidR="00467AE9" w:rsidRPr="00FC08AF" w:rsidRDefault="00467AE9" w:rsidP="00467AE9">
      <w:pPr>
        <w:pStyle w:val="Heading3"/>
        <w:rPr>
          <w:noProof/>
          <w:lang w:eastAsia="ko-KR"/>
        </w:rPr>
      </w:pPr>
      <w:bookmarkStart w:id="2007" w:name="_Toc176353810"/>
      <w:r w:rsidRPr="00FC08AF">
        <w:rPr>
          <w:noProof/>
        </w:rPr>
        <w:t>13.2.13</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2005"/>
      <w:bookmarkEnd w:id="2006"/>
      <w:bookmarkEnd w:id="2007"/>
    </w:p>
    <w:p w14:paraId="274F7FF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52CD0D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D1434" w14:textId="77777777" w:rsidR="00467AE9" w:rsidRPr="00FC08AF" w:rsidRDefault="00467AE9" w:rsidP="00231052">
            <w:pPr>
              <w:rPr>
                <w:rFonts w:ascii="Arial" w:hAnsi="Arial" w:cs="Arial"/>
                <w:noProof/>
                <w:sz w:val="18"/>
                <w:szCs w:val="18"/>
              </w:rPr>
            </w:pPr>
            <w:r w:rsidRPr="00FC08AF">
              <w:rPr>
                <w:noProof/>
              </w:rPr>
              <w:t>&lt;x&gt;/Common/UserAliases/&lt;x&gt;/UserAlias</w:t>
            </w:r>
          </w:p>
        </w:tc>
      </w:tr>
      <w:tr w:rsidR="00467AE9" w:rsidRPr="00FC08AF" w14:paraId="5A687F4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5428D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06394"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8EE9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52DA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55EF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9413C" w14:textId="77777777" w:rsidR="00467AE9" w:rsidRPr="00FC08AF" w:rsidRDefault="00467AE9" w:rsidP="00231052">
            <w:pPr>
              <w:jc w:val="center"/>
              <w:rPr>
                <w:rFonts w:ascii="Arial" w:hAnsi="Arial" w:cs="Arial"/>
                <w:b/>
                <w:noProof/>
                <w:sz w:val="18"/>
                <w:szCs w:val="18"/>
              </w:rPr>
            </w:pPr>
          </w:p>
        </w:tc>
      </w:tr>
      <w:tr w:rsidR="00467AE9" w:rsidRPr="00FC08AF" w14:paraId="1652CE3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7908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345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457A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3730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12A8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48C24D" w14:textId="77777777" w:rsidR="00467AE9" w:rsidRPr="00FC08AF" w:rsidRDefault="00467AE9" w:rsidP="00231052">
            <w:pPr>
              <w:jc w:val="center"/>
              <w:rPr>
                <w:b/>
                <w:noProof/>
              </w:rPr>
            </w:pPr>
          </w:p>
        </w:tc>
      </w:tr>
      <w:tr w:rsidR="00467AE9" w:rsidRPr="00FC08AF" w14:paraId="6784E6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BE612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A13BED"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MCVideo </w:t>
            </w:r>
            <w:r w:rsidRPr="00FC08AF">
              <w:rPr>
                <w:noProof/>
              </w:rPr>
              <w:t>user</w:t>
            </w:r>
            <w:r w:rsidRPr="00FC08AF">
              <w:rPr>
                <w:noProof/>
                <w:lang w:eastAsia="ko-KR"/>
              </w:rPr>
              <w:t>.</w:t>
            </w:r>
          </w:p>
        </w:tc>
      </w:tr>
    </w:tbl>
    <w:p w14:paraId="708B2FD6" w14:textId="77777777" w:rsidR="00F72846" w:rsidRPr="00FC08AF" w:rsidRDefault="00F72846" w:rsidP="00F72846">
      <w:pPr>
        <w:rPr>
          <w:noProof/>
        </w:rPr>
      </w:pPr>
      <w:bookmarkStart w:id="2008" w:name="_Toc4578800"/>
      <w:bookmarkStart w:id="2009" w:name="_Toc27728489"/>
    </w:p>
    <w:p w14:paraId="26B70A32" w14:textId="77777777" w:rsidR="00467AE9" w:rsidRPr="00FC08AF" w:rsidRDefault="00467AE9" w:rsidP="00467AE9">
      <w:pPr>
        <w:pStyle w:val="Heading3"/>
        <w:rPr>
          <w:noProof/>
          <w:lang w:eastAsia="ko-KR"/>
        </w:rPr>
      </w:pPr>
      <w:bookmarkStart w:id="2010" w:name="_Toc176353811"/>
      <w:r w:rsidRPr="00FC08AF">
        <w:rPr>
          <w:noProof/>
        </w:rPr>
        <w:lastRenderedPageBreak/>
        <w:t>13.2.14</w:t>
      </w:r>
      <w:r w:rsidRPr="00FC08AF">
        <w:rPr>
          <w:noProof/>
        </w:rPr>
        <w:tab/>
      </w:r>
      <w:r w:rsidR="00E87419" w:rsidRPr="00FC08AF">
        <w:rPr>
          <w:noProof/>
        </w:rPr>
        <w:t>Void</w:t>
      </w:r>
      <w:bookmarkEnd w:id="2008"/>
      <w:bookmarkEnd w:id="2009"/>
      <w:bookmarkEnd w:id="2010"/>
    </w:p>
    <w:p w14:paraId="570EF7E7" w14:textId="77777777" w:rsidR="00467AE9" w:rsidRPr="00FC08AF" w:rsidRDefault="00467AE9" w:rsidP="00467AE9">
      <w:pPr>
        <w:pStyle w:val="Heading3"/>
        <w:rPr>
          <w:noProof/>
          <w:lang w:eastAsia="ko-KR"/>
        </w:rPr>
      </w:pPr>
      <w:bookmarkStart w:id="2011" w:name="_Toc4578801"/>
      <w:bookmarkStart w:id="2012" w:name="_Toc27728490"/>
      <w:bookmarkStart w:id="2013" w:name="_Toc176353812"/>
      <w:r w:rsidRPr="00FC08AF">
        <w:rPr>
          <w:noProof/>
          <w:lang w:eastAsia="ko-KR"/>
        </w:rPr>
        <w:t>13.2</w:t>
      </w:r>
      <w:r w:rsidRPr="00FC08AF">
        <w:rPr>
          <w:noProof/>
        </w:rPr>
        <w:t>.</w:t>
      </w:r>
      <w:r w:rsidRPr="00FC08AF">
        <w:rPr>
          <w:noProof/>
          <w:lang w:eastAsia="ko-KR"/>
        </w:rPr>
        <w:t>15</w:t>
      </w:r>
      <w:r w:rsidRPr="00FC08AF">
        <w:rPr>
          <w:noProof/>
        </w:rPr>
        <w:tab/>
        <w:t>/</w:t>
      </w:r>
      <w:r w:rsidRPr="00FC08AF">
        <w:rPr>
          <w:i/>
          <w:iCs/>
          <w:noProof/>
        </w:rPr>
        <w:t>&lt;x&gt;</w:t>
      </w:r>
      <w:r w:rsidRPr="00FC08AF">
        <w:rPr>
          <w:noProof/>
        </w:rPr>
        <w:t>/</w:t>
      </w:r>
      <w:r w:rsidRPr="00FC08AF">
        <w:rPr>
          <w:noProof/>
          <w:lang w:eastAsia="ko-KR"/>
        </w:rPr>
        <w:t>&lt;x&gt;/Common/ParticipantType</w:t>
      </w:r>
      <w:bookmarkEnd w:id="2011"/>
      <w:bookmarkEnd w:id="2012"/>
      <w:bookmarkEnd w:id="2013"/>
    </w:p>
    <w:p w14:paraId="74494DA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B43200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34FFB9" w14:textId="77777777" w:rsidR="00467AE9" w:rsidRPr="00FC08AF" w:rsidRDefault="00467AE9" w:rsidP="00231052">
            <w:pPr>
              <w:rPr>
                <w:rFonts w:ascii="Arial" w:hAnsi="Arial" w:cs="Arial"/>
                <w:noProof/>
                <w:sz w:val="18"/>
                <w:szCs w:val="18"/>
              </w:rPr>
            </w:pPr>
            <w:r w:rsidRPr="00FC08AF">
              <w:rPr>
                <w:i/>
                <w:iCs/>
                <w:noProof/>
              </w:rPr>
              <w:t>&lt;x&gt;</w:t>
            </w:r>
            <w:r w:rsidRPr="00FC08AF">
              <w:rPr>
                <w:noProof/>
              </w:rPr>
              <w:t>/Common/ParticipantType</w:t>
            </w:r>
          </w:p>
        </w:tc>
      </w:tr>
      <w:tr w:rsidR="00467AE9" w:rsidRPr="00FC08AF" w14:paraId="7220B9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30220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73C7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68E39"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AEC0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CF79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B46202" w14:textId="77777777" w:rsidR="00467AE9" w:rsidRPr="00FC08AF" w:rsidRDefault="00467AE9" w:rsidP="00231052">
            <w:pPr>
              <w:jc w:val="center"/>
              <w:rPr>
                <w:rFonts w:ascii="Arial" w:hAnsi="Arial" w:cs="Arial"/>
                <w:b/>
                <w:noProof/>
                <w:sz w:val="18"/>
                <w:szCs w:val="18"/>
              </w:rPr>
            </w:pPr>
          </w:p>
        </w:tc>
      </w:tr>
      <w:tr w:rsidR="00467AE9" w:rsidRPr="00FC08AF" w14:paraId="18DA892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8D94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46EC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BB1F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76ED5"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39EE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4395E8" w14:textId="77777777" w:rsidR="00467AE9" w:rsidRPr="00FC08AF" w:rsidRDefault="00467AE9" w:rsidP="00231052">
            <w:pPr>
              <w:jc w:val="center"/>
              <w:rPr>
                <w:b/>
                <w:noProof/>
              </w:rPr>
            </w:pPr>
          </w:p>
        </w:tc>
      </w:tr>
      <w:tr w:rsidR="00467AE9" w:rsidRPr="00FC08AF" w14:paraId="6D67D9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CD370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C5B970"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participant type of the MCVideo user.</w:t>
            </w:r>
          </w:p>
        </w:tc>
      </w:tr>
    </w:tbl>
    <w:p w14:paraId="440A9482" w14:textId="77777777" w:rsidR="00F72846" w:rsidRPr="00FC08AF" w:rsidRDefault="00F72846" w:rsidP="00F72846">
      <w:pPr>
        <w:rPr>
          <w:noProof/>
        </w:rPr>
      </w:pPr>
    </w:p>
    <w:p w14:paraId="64F02341" w14:textId="77777777" w:rsidR="00467AE9" w:rsidRPr="00FC08AF" w:rsidRDefault="00467AE9" w:rsidP="00467AE9">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MCVideo </w:t>
      </w:r>
      <w:r w:rsidRPr="00FC08AF">
        <w:rPr>
          <w:noProof/>
          <w:lang w:eastAsia="ko-KR"/>
        </w:rPr>
        <w:t>a</w:t>
      </w:r>
      <w:r w:rsidRPr="00FC08AF">
        <w:rPr>
          <w:noProof/>
        </w:rPr>
        <w:t>dministrators</w:t>
      </w:r>
      <w:r w:rsidRPr="00FC08AF">
        <w:rPr>
          <w:noProof/>
          <w:lang w:eastAsia="ko-KR"/>
        </w:rPr>
        <w:t>.</w:t>
      </w:r>
    </w:p>
    <w:p w14:paraId="6B856142" w14:textId="77777777" w:rsidR="00467AE9" w:rsidRPr="00FC08AF" w:rsidRDefault="00467AE9" w:rsidP="00467AE9">
      <w:pPr>
        <w:pStyle w:val="Heading3"/>
        <w:rPr>
          <w:noProof/>
          <w:lang w:eastAsia="ko-KR"/>
        </w:rPr>
      </w:pPr>
      <w:bookmarkStart w:id="2014" w:name="_Toc4578802"/>
      <w:bookmarkStart w:id="2015" w:name="_Toc27728491"/>
      <w:bookmarkStart w:id="2016" w:name="_Toc176353813"/>
      <w:r w:rsidRPr="00FC08AF">
        <w:rPr>
          <w:noProof/>
          <w:lang w:eastAsia="ko-KR"/>
        </w:rPr>
        <w:t>13.2</w:t>
      </w:r>
      <w:r w:rsidRPr="00FC08AF">
        <w:rPr>
          <w:noProof/>
        </w:rPr>
        <w:t>.</w:t>
      </w:r>
      <w:r w:rsidRPr="00FC08AF">
        <w:rPr>
          <w:noProof/>
          <w:lang w:eastAsia="ko-KR"/>
        </w:rPr>
        <w:t>16</w:t>
      </w:r>
      <w:r w:rsidRPr="00FC08AF">
        <w:rPr>
          <w:noProof/>
        </w:rPr>
        <w:tab/>
        <w:t>/</w:t>
      </w:r>
      <w:r w:rsidRPr="00FC08AF">
        <w:rPr>
          <w:i/>
          <w:iCs/>
          <w:noProof/>
        </w:rPr>
        <w:t>&lt;x&gt;</w:t>
      </w:r>
      <w:r w:rsidRPr="00FC08AF">
        <w:rPr>
          <w:noProof/>
        </w:rPr>
        <w:t>/</w:t>
      </w:r>
      <w:r w:rsidRPr="00FC08AF">
        <w:rPr>
          <w:noProof/>
          <w:lang w:eastAsia="ko-KR"/>
        </w:rPr>
        <w:t>&lt;x&gt;/Common/Organization</w:t>
      </w:r>
      <w:bookmarkEnd w:id="2014"/>
      <w:bookmarkEnd w:id="2015"/>
      <w:bookmarkEnd w:id="2016"/>
    </w:p>
    <w:p w14:paraId="76F1095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A83E6B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009C96" w14:textId="77777777" w:rsidR="00467AE9" w:rsidRPr="00FC08AF" w:rsidRDefault="00467AE9" w:rsidP="00231052">
            <w:pPr>
              <w:rPr>
                <w:rFonts w:ascii="Arial" w:hAnsi="Arial" w:cs="Arial"/>
                <w:noProof/>
                <w:sz w:val="18"/>
                <w:szCs w:val="18"/>
              </w:rPr>
            </w:pPr>
            <w:r w:rsidRPr="00FC08AF">
              <w:rPr>
                <w:noProof/>
                <w:lang w:eastAsia="ko-KR"/>
              </w:rPr>
              <w:t>&lt;x&gt;/</w:t>
            </w:r>
            <w:r w:rsidRPr="00FC08AF">
              <w:rPr>
                <w:noProof/>
              </w:rPr>
              <w:t>Common/Organization</w:t>
            </w:r>
          </w:p>
        </w:tc>
      </w:tr>
      <w:tr w:rsidR="00467AE9" w:rsidRPr="00FC08AF" w14:paraId="11DE684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367AC7" w14:textId="77777777" w:rsidR="00467AE9" w:rsidRPr="00FC08AF"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11A0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F7FE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B0EE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764B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DEE405" w14:textId="77777777" w:rsidR="00467AE9" w:rsidRPr="00FC08AF" w:rsidRDefault="00467AE9" w:rsidP="00231052">
            <w:pPr>
              <w:rPr>
                <w:noProof/>
              </w:rPr>
            </w:pPr>
          </w:p>
        </w:tc>
      </w:tr>
      <w:tr w:rsidR="00467AE9" w:rsidRPr="00FC08AF" w14:paraId="149D61B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52A104" w14:textId="77777777" w:rsidR="00467AE9" w:rsidRPr="00FC08AF"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7E5A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2114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DDA4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C0846"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163288" w14:textId="77777777" w:rsidR="00467AE9" w:rsidRPr="00FC08AF" w:rsidRDefault="00467AE9" w:rsidP="00231052">
            <w:pPr>
              <w:rPr>
                <w:noProof/>
              </w:rPr>
            </w:pPr>
          </w:p>
        </w:tc>
      </w:tr>
      <w:tr w:rsidR="00467AE9" w:rsidRPr="00FC08AF" w14:paraId="0043B47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BAD9A2" w14:textId="77777777" w:rsidR="00467AE9" w:rsidRPr="00FC08AF" w:rsidRDefault="00467AE9" w:rsidP="00231052">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3C1D7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MCVideo </w:t>
            </w:r>
            <w:r w:rsidRPr="00FC08AF">
              <w:rPr>
                <w:noProof/>
              </w:rPr>
              <w:t>user belongs to</w:t>
            </w:r>
            <w:r w:rsidRPr="00FC08AF">
              <w:rPr>
                <w:noProof/>
                <w:lang w:eastAsia="ko-KR"/>
              </w:rPr>
              <w:t>.</w:t>
            </w:r>
          </w:p>
        </w:tc>
      </w:tr>
    </w:tbl>
    <w:p w14:paraId="406E8588" w14:textId="77777777" w:rsidR="00F72846" w:rsidRPr="00FC08AF" w:rsidRDefault="00F72846" w:rsidP="00F72846">
      <w:pPr>
        <w:rPr>
          <w:noProof/>
        </w:rPr>
      </w:pPr>
      <w:bookmarkStart w:id="2017" w:name="_Toc4578803"/>
      <w:bookmarkStart w:id="2018" w:name="_Toc27728492"/>
    </w:p>
    <w:p w14:paraId="6B057F82" w14:textId="77777777" w:rsidR="00467AE9" w:rsidRPr="00FC08AF" w:rsidRDefault="00467AE9" w:rsidP="00467AE9">
      <w:pPr>
        <w:pStyle w:val="Heading3"/>
        <w:rPr>
          <w:noProof/>
          <w:lang w:eastAsia="ko-KR"/>
        </w:rPr>
      </w:pPr>
      <w:bookmarkStart w:id="2019" w:name="_Toc176353814"/>
      <w:r w:rsidRPr="00FC08AF">
        <w:rPr>
          <w:noProof/>
        </w:rPr>
        <w:t>13.2.</w:t>
      </w:r>
      <w:r w:rsidRPr="00FC08AF">
        <w:rPr>
          <w:noProof/>
          <w:lang w:eastAsia="ko-KR"/>
        </w:rPr>
        <w:t>17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/Common/MCVideoGroupBroadcast</w:t>
      </w:r>
      <w:bookmarkEnd w:id="2017"/>
      <w:bookmarkEnd w:id="2018"/>
      <w:bookmarkEnd w:id="2019"/>
    </w:p>
    <w:p w14:paraId="4CF982E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2E9595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0C319" w14:textId="77777777" w:rsidR="00467AE9" w:rsidRPr="00FC08AF" w:rsidRDefault="00467AE9" w:rsidP="00231052">
            <w:pPr>
              <w:rPr>
                <w:rFonts w:ascii="Arial" w:hAnsi="Arial" w:cs="Arial"/>
                <w:noProof/>
                <w:sz w:val="18"/>
                <w:szCs w:val="18"/>
              </w:rPr>
            </w:pPr>
            <w:r w:rsidRPr="00FC08AF">
              <w:rPr>
                <w:noProof/>
              </w:rPr>
              <w:t>&lt;x&gt;/Common/MCVideoGroupBroadcast</w:t>
            </w:r>
          </w:p>
        </w:tc>
      </w:tr>
      <w:tr w:rsidR="00467AE9" w:rsidRPr="00FC08AF" w14:paraId="3131DDE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16495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82815"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67E2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684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537A6"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C4C7CC" w14:textId="77777777" w:rsidR="00467AE9" w:rsidRPr="00FC08AF" w:rsidRDefault="00467AE9" w:rsidP="00231052">
            <w:pPr>
              <w:jc w:val="center"/>
              <w:rPr>
                <w:rFonts w:ascii="Arial" w:hAnsi="Arial" w:cs="Arial"/>
                <w:b/>
                <w:noProof/>
                <w:sz w:val="18"/>
                <w:szCs w:val="18"/>
              </w:rPr>
            </w:pPr>
          </w:p>
        </w:tc>
      </w:tr>
      <w:tr w:rsidR="00467AE9" w:rsidRPr="00FC08AF" w14:paraId="11E52C8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B16C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58FAE"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5F9A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8382A"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F86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1EE933" w14:textId="77777777" w:rsidR="00467AE9" w:rsidRPr="00FC08AF" w:rsidRDefault="00467AE9" w:rsidP="00231052">
            <w:pPr>
              <w:jc w:val="center"/>
              <w:rPr>
                <w:b/>
                <w:noProof/>
              </w:rPr>
            </w:pPr>
          </w:p>
        </w:tc>
      </w:tr>
      <w:tr w:rsidR="00467AE9" w:rsidRPr="00FC08AF" w14:paraId="5420952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E94F0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8A2E57"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0107A376" w14:textId="77777777" w:rsidR="00F72846" w:rsidRPr="00FC08AF" w:rsidRDefault="00F72846" w:rsidP="00F72846">
      <w:pPr>
        <w:rPr>
          <w:noProof/>
        </w:rPr>
      </w:pPr>
      <w:bookmarkStart w:id="2020" w:name="_Toc4578804"/>
      <w:bookmarkStart w:id="2021" w:name="_Toc27728493"/>
    </w:p>
    <w:p w14:paraId="1D169D9E" w14:textId="77777777" w:rsidR="00467AE9" w:rsidRPr="00FC08AF" w:rsidRDefault="00467AE9" w:rsidP="00467AE9">
      <w:pPr>
        <w:pStyle w:val="Heading3"/>
        <w:rPr>
          <w:noProof/>
          <w:lang w:eastAsia="ko-KR"/>
        </w:rPr>
      </w:pPr>
      <w:bookmarkStart w:id="2022" w:name="_Toc176353815"/>
      <w:r w:rsidRPr="00FC08AF">
        <w:rPr>
          <w:noProof/>
        </w:rPr>
        <w:t>13.2.</w:t>
      </w:r>
      <w:r w:rsidRPr="00FC08AF">
        <w:rPr>
          <w:noProof/>
          <w:lang w:eastAsia="ko-KR"/>
        </w:rPr>
        <w:t>18</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/Common/MCVideoGroupBroadcast/Authorised</w:t>
      </w:r>
      <w:bookmarkEnd w:id="2020"/>
      <w:bookmarkEnd w:id="2021"/>
      <w:bookmarkEnd w:id="2022"/>
    </w:p>
    <w:p w14:paraId="07A96F4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0AA120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1E8A3E" w14:textId="77777777" w:rsidR="00467AE9" w:rsidRPr="00FC08AF" w:rsidRDefault="00467AE9" w:rsidP="00231052">
            <w:pPr>
              <w:rPr>
                <w:rFonts w:ascii="Arial" w:hAnsi="Arial" w:cs="Arial"/>
                <w:noProof/>
                <w:sz w:val="18"/>
                <w:szCs w:val="18"/>
              </w:rPr>
            </w:pPr>
            <w:r w:rsidRPr="00FC08AF">
              <w:rPr>
                <w:noProof/>
              </w:rPr>
              <w:t>&lt;x&gt;/Common/MCVideoGroupBroadcast/Authorised</w:t>
            </w:r>
          </w:p>
        </w:tc>
      </w:tr>
      <w:tr w:rsidR="00467AE9" w:rsidRPr="00FC08AF" w14:paraId="64A631C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259CB"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883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5FDD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8536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5AED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81BFC1" w14:textId="77777777" w:rsidR="00467AE9" w:rsidRPr="00FC08AF" w:rsidRDefault="00467AE9" w:rsidP="00231052">
            <w:pPr>
              <w:jc w:val="center"/>
              <w:rPr>
                <w:rFonts w:ascii="Arial" w:hAnsi="Arial" w:cs="Arial"/>
                <w:b/>
                <w:noProof/>
                <w:sz w:val="18"/>
                <w:szCs w:val="18"/>
              </w:rPr>
            </w:pPr>
          </w:p>
        </w:tc>
      </w:tr>
      <w:tr w:rsidR="00467AE9" w:rsidRPr="00FC08AF" w14:paraId="096E8A5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D11B0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7A78D"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3A04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92F72"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DE5D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7DA4C" w14:textId="77777777" w:rsidR="00467AE9" w:rsidRPr="00FC08AF" w:rsidRDefault="00467AE9" w:rsidP="00231052">
            <w:pPr>
              <w:jc w:val="center"/>
              <w:rPr>
                <w:b/>
                <w:noProof/>
              </w:rPr>
            </w:pPr>
          </w:p>
        </w:tc>
      </w:tr>
      <w:tr w:rsidR="00467AE9" w:rsidRPr="00FC08AF" w14:paraId="08C18D9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E522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6333A8"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0460F634" w14:textId="77777777" w:rsidR="00F72846" w:rsidRPr="00FC08AF" w:rsidRDefault="00F72846" w:rsidP="00F72846">
      <w:pPr>
        <w:rPr>
          <w:noProof/>
        </w:rPr>
      </w:pPr>
    </w:p>
    <w:p w14:paraId="16D1EC67" w14:textId="77777777" w:rsidR="00467AE9" w:rsidRPr="00FC08AF" w:rsidRDefault="00467AE9" w:rsidP="00467AE9">
      <w:pPr>
        <w:rPr>
          <w:rFonts w:cs="Arial"/>
          <w:noProof/>
          <w:szCs w:val="18"/>
          <w:lang w:eastAsia="ko-KR"/>
        </w:rPr>
      </w:pPr>
      <w:r w:rsidRPr="00FC08AF">
        <w:rPr>
          <w:noProof/>
        </w:rPr>
        <w:t xml:space="preserve">When set to "true" </w:t>
      </w:r>
      <w:r w:rsidRPr="00FC08AF">
        <w:rPr>
          <w:noProof/>
          <w:lang w:eastAsia="ko-KR"/>
        </w:rPr>
        <w:t xml:space="preserve">the MCVideo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0E66F826"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1F4A7D48" w14:textId="77777777" w:rsidR="00467AE9" w:rsidRPr="00FC08AF" w:rsidRDefault="00467AE9" w:rsidP="00467AE9">
      <w:pPr>
        <w:pStyle w:val="Heading3"/>
        <w:rPr>
          <w:noProof/>
          <w:lang w:eastAsia="ko-KR"/>
        </w:rPr>
      </w:pPr>
      <w:bookmarkStart w:id="2023" w:name="_Toc4578805"/>
      <w:bookmarkStart w:id="2024" w:name="_Toc27728494"/>
      <w:bookmarkStart w:id="2025" w:name="_Toc176353816"/>
      <w:r w:rsidRPr="00FC08AF">
        <w:rPr>
          <w:noProof/>
        </w:rPr>
        <w:lastRenderedPageBreak/>
        <w:t>13.2.</w:t>
      </w:r>
      <w:r w:rsidRPr="00FC08AF">
        <w:rPr>
          <w:noProof/>
          <w:lang w:eastAsia="ko-KR"/>
        </w:rPr>
        <w:t>19</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2023"/>
      <w:bookmarkEnd w:id="2024"/>
      <w:bookmarkEnd w:id="2025"/>
    </w:p>
    <w:p w14:paraId="07B504D5"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6D9EE0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871268" w14:textId="77777777" w:rsidR="00467AE9" w:rsidRPr="00FC08AF" w:rsidRDefault="00467AE9" w:rsidP="00231052">
            <w:pPr>
              <w:rPr>
                <w:rFonts w:ascii="Arial" w:hAnsi="Arial" w:cs="Arial"/>
                <w:noProof/>
                <w:sz w:val="18"/>
                <w:szCs w:val="18"/>
              </w:rPr>
            </w:pPr>
            <w:r w:rsidRPr="00FC08AF">
              <w:rPr>
                <w:noProof/>
              </w:rPr>
              <w:t>&lt;x&gt;/Common/UserBroadcast</w:t>
            </w:r>
          </w:p>
        </w:tc>
      </w:tr>
      <w:tr w:rsidR="00467AE9" w:rsidRPr="00FC08AF" w14:paraId="4528559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8C8E7B"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D0A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BC44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AC6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32E9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EAAB8" w14:textId="77777777" w:rsidR="00467AE9" w:rsidRPr="00FC08AF" w:rsidRDefault="00467AE9" w:rsidP="00231052">
            <w:pPr>
              <w:jc w:val="center"/>
              <w:rPr>
                <w:rFonts w:ascii="Arial" w:hAnsi="Arial" w:cs="Arial"/>
                <w:b/>
                <w:noProof/>
                <w:sz w:val="18"/>
                <w:szCs w:val="18"/>
              </w:rPr>
            </w:pPr>
          </w:p>
        </w:tc>
      </w:tr>
      <w:tr w:rsidR="00467AE9" w:rsidRPr="00FC08AF" w14:paraId="6E15162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679E4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FD44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F4A09"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8157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D043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76DD4F" w14:textId="77777777" w:rsidR="00467AE9" w:rsidRPr="00FC08AF" w:rsidRDefault="00467AE9" w:rsidP="00231052">
            <w:pPr>
              <w:jc w:val="center"/>
              <w:rPr>
                <w:b/>
                <w:noProof/>
              </w:rPr>
            </w:pPr>
          </w:p>
        </w:tc>
      </w:tr>
      <w:tr w:rsidR="00467AE9" w:rsidRPr="00FC08AF" w14:paraId="702798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00036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8F5E76"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3A1BED52" w14:textId="77777777" w:rsidR="00F72846" w:rsidRPr="00FC08AF" w:rsidRDefault="00F72846" w:rsidP="00F72846">
      <w:pPr>
        <w:rPr>
          <w:noProof/>
        </w:rPr>
      </w:pPr>
      <w:bookmarkStart w:id="2026" w:name="_Toc4578806"/>
      <w:bookmarkStart w:id="2027" w:name="_Toc27728495"/>
    </w:p>
    <w:p w14:paraId="5C6C2819" w14:textId="77777777" w:rsidR="00467AE9" w:rsidRPr="00FC08AF" w:rsidRDefault="00467AE9" w:rsidP="00467AE9">
      <w:pPr>
        <w:pStyle w:val="Heading3"/>
        <w:rPr>
          <w:noProof/>
          <w:lang w:eastAsia="ko-KR"/>
        </w:rPr>
      </w:pPr>
      <w:bookmarkStart w:id="2028" w:name="_Toc176353817"/>
      <w:r w:rsidRPr="00FC08AF">
        <w:rPr>
          <w:noProof/>
        </w:rPr>
        <w:t>13.2.20</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2026"/>
      <w:bookmarkEnd w:id="2027"/>
      <w:bookmarkEnd w:id="2028"/>
    </w:p>
    <w:p w14:paraId="3C4B219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0AD5B3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54AE3E" w14:textId="77777777" w:rsidR="00467AE9" w:rsidRPr="00FC08AF" w:rsidRDefault="00467AE9" w:rsidP="00231052">
            <w:pPr>
              <w:rPr>
                <w:rFonts w:ascii="Arial" w:hAnsi="Arial" w:cs="Arial"/>
                <w:noProof/>
                <w:sz w:val="18"/>
                <w:szCs w:val="18"/>
              </w:rPr>
            </w:pPr>
            <w:r w:rsidRPr="00FC08AF">
              <w:rPr>
                <w:iCs/>
                <w:noProof/>
              </w:rPr>
              <w:t>&lt;</w:t>
            </w:r>
            <w:r w:rsidRPr="00FC08AF">
              <w:rPr>
                <w:noProof/>
              </w:rPr>
              <w:t>x&gt;/Common/UserBroadcast/Authorised</w:t>
            </w:r>
          </w:p>
        </w:tc>
      </w:tr>
      <w:tr w:rsidR="00467AE9" w:rsidRPr="00FC08AF" w14:paraId="62A8B49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90120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0B5B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719A6"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C0B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FE01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D42553" w14:textId="77777777" w:rsidR="00467AE9" w:rsidRPr="00FC08AF" w:rsidRDefault="00467AE9" w:rsidP="00231052">
            <w:pPr>
              <w:jc w:val="center"/>
              <w:rPr>
                <w:rFonts w:ascii="Arial" w:hAnsi="Arial" w:cs="Arial"/>
                <w:b/>
                <w:noProof/>
                <w:sz w:val="18"/>
                <w:szCs w:val="18"/>
              </w:rPr>
            </w:pPr>
          </w:p>
        </w:tc>
      </w:tr>
      <w:tr w:rsidR="00467AE9" w:rsidRPr="00FC08AF" w14:paraId="44477B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261EE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DBB9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2B15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9A7B4"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3631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4DDDED" w14:textId="77777777" w:rsidR="00467AE9" w:rsidRPr="00FC08AF" w:rsidRDefault="00467AE9" w:rsidP="00231052">
            <w:pPr>
              <w:jc w:val="center"/>
              <w:rPr>
                <w:b/>
                <w:noProof/>
              </w:rPr>
            </w:pPr>
          </w:p>
        </w:tc>
      </w:tr>
      <w:tr w:rsidR="00467AE9" w:rsidRPr="00FC08AF" w14:paraId="121A897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64615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F78E49"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1F199419" w14:textId="77777777" w:rsidR="00F72846" w:rsidRPr="00FC08AF" w:rsidRDefault="00F72846" w:rsidP="00F72846">
      <w:pPr>
        <w:rPr>
          <w:noProof/>
        </w:rPr>
      </w:pPr>
    </w:p>
    <w:p w14:paraId="33533715" w14:textId="77777777" w:rsidR="00467AE9" w:rsidRPr="00FC08AF" w:rsidRDefault="00467AE9" w:rsidP="00467AE9">
      <w:pPr>
        <w:rPr>
          <w:noProof/>
          <w:lang w:eastAsia="ko-KR"/>
        </w:rPr>
      </w:pPr>
      <w:r w:rsidRPr="00FC08AF">
        <w:rPr>
          <w:noProof/>
        </w:rPr>
        <w:t xml:space="preserve">When set to "true" </w:t>
      </w:r>
      <w:r w:rsidRPr="00FC08AF">
        <w:rPr>
          <w:noProof/>
          <w:lang w:eastAsia="ko-KR"/>
        </w:rPr>
        <w:t xml:space="preserve">the MCVideo user is authorised to </w:t>
      </w:r>
      <w:r w:rsidRPr="00FC08AF">
        <w:rPr>
          <w:rFonts w:cs="Arial"/>
          <w:noProof/>
          <w:szCs w:val="18"/>
        </w:rPr>
        <w:t>create a user-broadcast group</w:t>
      </w:r>
      <w:r w:rsidRPr="00FC08AF">
        <w:rPr>
          <w:noProof/>
          <w:lang w:eastAsia="ko-KR"/>
        </w:rPr>
        <w:t>.</w:t>
      </w:r>
    </w:p>
    <w:p w14:paraId="1A74FCB8"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rFonts w:cs="Arial"/>
          <w:noProof/>
          <w:szCs w:val="18"/>
        </w:rPr>
        <w:t>create a user-broadcast group</w:t>
      </w:r>
      <w:r w:rsidRPr="00FC08AF">
        <w:rPr>
          <w:rFonts w:cs="Arial"/>
          <w:noProof/>
          <w:szCs w:val="18"/>
          <w:lang w:eastAsia="ko-KR"/>
        </w:rPr>
        <w:t>.</w:t>
      </w:r>
    </w:p>
    <w:p w14:paraId="150FDB64" w14:textId="77777777" w:rsidR="00467AE9" w:rsidRPr="00FC08AF" w:rsidRDefault="00467AE9" w:rsidP="00467AE9">
      <w:pPr>
        <w:pStyle w:val="Heading3"/>
        <w:rPr>
          <w:noProof/>
          <w:lang w:eastAsia="ko-KR"/>
        </w:rPr>
      </w:pPr>
      <w:bookmarkStart w:id="2029" w:name="_Toc4578807"/>
      <w:bookmarkStart w:id="2030" w:name="_Toc27728496"/>
      <w:bookmarkStart w:id="2031" w:name="_Toc176353818"/>
      <w:r w:rsidRPr="00FC08AF">
        <w:rPr>
          <w:noProof/>
        </w:rPr>
        <w:t>13.2.21</w:t>
      </w:r>
      <w:r w:rsidRPr="00FC08AF">
        <w:rPr>
          <w:noProof/>
        </w:rPr>
        <w:tab/>
      </w:r>
      <w:r w:rsidR="00E87419" w:rsidRPr="00FC08AF">
        <w:rPr>
          <w:noProof/>
        </w:rPr>
        <w:t>Void</w:t>
      </w:r>
      <w:bookmarkEnd w:id="2029"/>
      <w:bookmarkEnd w:id="2030"/>
      <w:bookmarkEnd w:id="2031"/>
    </w:p>
    <w:p w14:paraId="1C6035D1" w14:textId="77777777" w:rsidR="00467AE9" w:rsidRPr="00FC08AF" w:rsidRDefault="00467AE9" w:rsidP="00467AE9">
      <w:pPr>
        <w:pStyle w:val="Heading3"/>
        <w:rPr>
          <w:noProof/>
          <w:lang w:eastAsia="ko-KR"/>
        </w:rPr>
      </w:pPr>
      <w:bookmarkStart w:id="2032" w:name="_Toc4578808"/>
      <w:bookmarkStart w:id="2033" w:name="_Toc27728497"/>
      <w:bookmarkStart w:id="2034" w:name="_Toc176353819"/>
      <w:r w:rsidRPr="00FC08AF">
        <w:rPr>
          <w:noProof/>
        </w:rPr>
        <w:t>13.2.22</w:t>
      </w:r>
      <w:r w:rsidRPr="00FC08AF">
        <w:rPr>
          <w:noProof/>
        </w:rPr>
        <w:tab/>
      </w:r>
      <w:r w:rsidR="00E87419" w:rsidRPr="00FC08AF">
        <w:rPr>
          <w:noProof/>
        </w:rPr>
        <w:t>Void</w:t>
      </w:r>
      <w:bookmarkEnd w:id="2032"/>
      <w:bookmarkEnd w:id="2033"/>
      <w:bookmarkEnd w:id="2034"/>
    </w:p>
    <w:p w14:paraId="31FD4607" w14:textId="77777777" w:rsidR="00467AE9" w:rsidRPr="00FC08AF" w:rsidRDefault="00467AE9" w:rsidP="00467AE9">
      <w:pPr>
        <w:pStyle w:val="Heading3"/>
        <w:rPr>
          <w:noProof/>
          <w:lang w:eastAsia="ko-KR"/>
        </w:rPr>
      </w:pPr>
      <w:bookmarkStart w:id="2035" w:name="_Toc4578809"/>
      <w:bookmarkStart w:id="2036" w:name="_Toc27728498"/>
      <w:bookmarkStart w:id="2037" w:name="_Toc176353820"/>
      <w:r w:rsidRPr="00FC08AF">
        <w:rPr>
          <w:noProof/>
        </w:rPr>
        <w:t>13.2.23</w:t>
      </w:r>
      <w:r w:rsidRPr="00FC08AF">
        <w:rPr>
          <w:noProof/>
        </w:rPr>
        <w:tab/>
      </w:r>
      <w:r w:rsidR="00E87419" w:rsidRPr="00FC08AF">
        <w:rPr>
          <w:noProof/>
        </w:rPr>
        <w:t>Void</w:t>
      </w:r>
      <w:bookmarkEnd w:id="2035"/>
      <w:bookmarkEnd w:id="2036"/>
      <w:bookmarkEnd w:id="2037"/>
    </w:p>
    <w:p w14:paraId="5C744FBC" w14:textId="77777777" w:rsidR="00467AE9" w:rsidRPr="00FC08AF" w:rsidRDefault="00467AE9" w:rsidP="00467AE9">
      <w:pPr>
        <w:pStyle w:val="Heading3"/>
        <w:rPr>
          <w:noProof/>
          <w:lang w:eastAsia="ko-KR"/>
        </w:rPr>
      </w:pPr>
      <w:bookmarkStart w:id="2038" w:name="_Toc4578810"/>
      <w:bookmarkStart w:id="2039" w:name="_Toc27728499"/>
      <w:bookmarkStart w:id="2040" w:name="_Toc176353821"/>
      <w:r w:rsidRPr="00FC08AF">
        <w:rPr>
          <w:noProof/>
        </w:rPr>
        <w:t>13.2.24</w:t>
      </w:r>
      <w:r w:rsidRPr="00FC08AF">
        <w:rPr>
          <w:noProof/>
        </w:rPr>
        <w:tab/>
      </w:r>
      <w:r w:rsidR="00E87419" w:rsidRPr="00FC08AF">
        <w:rPr>
          <w:noProof/>
        </w:rPr>
        <w:t>Void</w:t>
      </w:r>
      <w:bookmarkEnd w:id="2038"/>
      <w:bookmarkEnd w:id="2039"/>
      <w:bookmarkEnd w:id="2040"/>
    </w:p>
    <w:p w14:paraId="7523CD4A" w14:textId="77777777" w:rsidR="00467AE9" w:rsidRPr="00FC08AF" w:rsidRDefault="00467AE9" w:rsidP="00467AE9">
      <w:pPr>
        <w:pStyle w:val="Heading3"/>
        <w:rPr>
          <w:noProof/>
          <w:lang w:eastAsia="ko-KR"/>
        </w:rPr>
      </w:pPr>
      <w:bookmarkStart w:id="2041" w:name="_Toc4578811"/>
      <w:bookmarkStart w:id="2042" w:name="_Toc27728500"/>
      <w:bookmarkStart w:id="2043" w:name="_Toc176353822"/>
      <w:r w:rsidRPr="00FC08AF">
        <w:rPr>
          <w:noProof/>
        </w:rPr>
        <w:t>13.2.25</w:t>
      </w:r>
      <w:r w:rsidRPr="00FC08AF">
        <w:rPr>
          <w:noProof/>
        </w:rPr>
        <w:tab/>
      </w:r>
      <w:r w:rsidR="00E87419" w:rsidRPr="00FC08AF">
        <w:rPr>
          <w:noProof/>
        </w:rPr>
        <w:t>Void</w:t>
      </w:r>
      <w:bookmarkEnd w:id="2041"/>
      <w:bookmarkEnd w:id="2042"/>
      <w:bookmarkEnd w:id="2043"/>
    </w:p>
    <w:p w14:paraId="79878298" w14:textId="77777777" w:rsidR="00467AE9" w:rsidRPr="00FC08AF" w:rsidRDefault="00467AE9" w:rsidP="00467AE9">
      <w:pPr>
        <w:pStyle w:val="Heading3"/>
        <w:rPr>
          <w:noProof/>
          <w:lang w:eastAsia="ko-KR"/>
        </w:rPr>
      </w:pPr>
      <w:bookmarkStart w:id="2044" w:name="_Toc4578812"/>
      <w:bookmarkStart w:id="2045" w:name="_Toc27728501"/>
      <w:bookmarkStart w:id="2046" w:name="_Toc176353823"/>
      <w:r w:rsidRPr="00FC08AF">
        <w:rPr>
          <w:noProof/>
        </w:rPr>
        <w:t>13.2.26</w:t>
      </w:r>
      <w:r w:rsidRPr="00FC08AF">
        <w:rPr>
          <w:noProof/>
        </w:rPr>
        <w:tab/>
      </w:r>
      <w:r w:rsidR="00E87419" w:rsidRPr="00FC08AF">
        <w:rPr>
          <w:noProof/>
        </w:rPr>
        <w:t>Void</w:t>
      </w:r>
      <w:bookmarkEnd w:id="2044"/>
      <w:bookmarkEnd w:id="2045"/>
      <w:bookmarkEnd w:id="2046"/>
    </w:p>
    <w:p w14:paraId="5EAA0504" w14:textId="77777777" w:rsidR="00467AE9" w:rsidRPr="00FC08AF" w:rsidRDefault="00467AE9" w:rsidP="00467AE9">
      <w:pPr>
        <w:pStyle w:val="Heading3"/>
        <w:rPr>
          <w:noProof/>
          <w:lang w:eastAsia="ko-KR"/>
        </w:rPr>
      </w:pPr>
      <w:bookmarkStart w:id="2047" w:name="_Toc4578813"/>
      <w:bookmarkStart w:id="2048" w:name="_Toc27728502"/>
      <w:bookmarkStart w:id="2049" w:name="_Toc176353824"/>
      <w:r w:rsidRPr="00FC08AF">
        <w:rPr>
          <w:noProof/>
        </w:rPr>
        <w:t>13.2.27</w:t>
      </w:r>
      <w:r w:rsidRPr="00FC08AF">
        <w:rPr>
          <w:noProof/>
        </w:rPr>
        <w:tab/>
      </w:r>
      <w:r w:rsidR="00E87419" w:rsidRPr="00FC08AF">
        <w:rPr>
          <w:noProof/>
        </w:rPr>
        <w:t>Void</w:t>
      </w:r>
      <w:bookmarkEnd w:id="2047"/>
      <w:bookmarkEnd w:id="2048"/>
      <w:bookmarkEnd w:id="2049"/>
    </w:p>
    <w:p w14:paraId="3B8F57C6" w14:textId="77777777" w:rsidR="00467AE9" w:rsidRPr="00FC08AF" w:rsidRDefault="00467AE9" w:rsidP="00467AE9">
      <w:pPr>
        <w:pStyle w:val="Heading3"/>
        <w:rPr>
          <w:noProof/>
          <w:lang w:eastAsia="ko-KR"/>
        </w:rPr>
      </w:pPr>
      <w:bookmarkStart w:id="2050" w:name="_Toc4578814"/>
      <w:bookmarkStart w:id="2051" w:name="_Toc27728503"/>
      <w:bookmarkStart w:id="2052" w:name="_Toc176353825"/>
      <w:r w:rsidRPr="00FC08AF">
        <w:rPr>
          <w:noProof/>
        </w:rPr>
        <w:t>13.2.28</w:t>
      </w:r>
      <w:r w:rsidRPr="00FC08AF">
        <w:rPr>
          <w:noProof/>
        </w:rPr>
        <w:tab/>
      </w:r>
      <w:r w:rsidR="00E87419" w:rsidRPr="00FC08AF">
        <w:rPr>
          <w:noProof/>
        </w:rPr>
        <w:t>Void</w:t>
      </w:r>
      <w:bookmarkEnd w:id="2050"/>
      <w:bookmarkEnd w:id="2051"/>
      <w:bookmarkEnd w:id="2052"/>
    </w:p>
    <w:p w14:paraId="0527214C" w14:textId="77777777" w:rsidR="00467AE9" w:rsidRPr="00FC08AF" w:rsidRDefault="00467AE9" w:rsidP="00467AE9">
      <w:pPr>
        <w:pStyle w:val="Heading3"/>
        <w:rPr>
          <w:noProof/>
          <w:lang w:eastAsia="ko-KR"/>
        </w:rPr>
      </w:pPr>
      <w:bookmarkStart w:id="2053" w:name="_Toc4578815"/>
      <w:bookmarkStart w:id="2054" w:name="_Toc27728504"/>
      <w:bookmarkStart w:id="2055" w:name="_Toc176353826"/>
      <w:r w:rsidRPr="00FC08AF">
        <w:rPr>
          <w:noProof/>
        </w:rPr>
        <w:t>13.2.29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AllowedActivateAlert</w:t>
      </w:r>
      <w:bookmarkEnd w:id="2053"/>
      <w:bookmarkEnd w:id="2054"/>
      <w:bookmarkEnd w:id="2055"/>
    </w:p>
    <w:p w14:paraId="49351655" w14:textId="77777777" w:rsidR="00467AE9" w:rsidRPr="00FC08AF" w:rsidRDefault="00467AE9" w:rsidP="00467AE9">
      <w:pPr>
        <w:pStyle w:val="TH"/>
        <w:rPr>
          <w:noProof/>
          <w:lang w:eastAsia="ko-KR"/>
        </w:rPr>
      </w:pPr>
      <w:r w:rsidRPr="00FC08AF">
        <w:rPr>
          <w:noProof/>
        </w:rPr>
        <w:t>Table 13.2.29.1: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6FFF8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A69DCA"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AllowedActivateAlert</w:t>
            </w:r>
          </w:p>
        </w:tc>
      </w:tr>
      <w:tr w:rsidR="00467AE9" w:rsidRPr="00FC08AF" w14:paraId="782A29A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FB361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7CBB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F8C9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630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3E0E8"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E7E432" w14:textId="77777777" w:rsidR="00467AE9" w:rsidRPr="00FC08AF" w:rsidRDefault="00467AE9" w:rsidP="00231052">
            <w:pPr>
              <w:jc w:val="center"/>
              <w:rPr>
                <w:rFonts w:ascii="Arial" w:hAnsi="Arial" w:cs="Arial"/>
                <w:b/>
                <w:noProof/>
                <w:sz w:val="18"/>
                <w:szCs w:val="18"/>
              </w:rPr>
            </w:pPr>
          </w:p>
        </w:tc>
      </w:tr>
      <w:tr w:rsidR="00467AE9" w:rsidRPr="00FC08AF" w14:paraId="13FA6AD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8DD80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6041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90935"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2F7F7"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FA40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54B6EC" w14:textId="77777777" w:rsidR="00467AE9" w:rsidRPr="00FC08AF" w:rsidRDefault="00467AE9" w:rsidP="00231052">
            <w:pPr>
              <w:jc w:val="center"/>
              <w:rPr>
                <w:b/>
                <w:noProof/>
              </w:rPr>
            </w:pPr>
          </w:p>
        </w:tc>
      </w:tr>
      <w:tr w:rsidR="00467AE9" w:rsidRPr="00FC08AF" w14:paraId="500422F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E2156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5C9D1C"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activate an emergency alert.</w:t>
            </w:r>
          </w:p>
        </w:tc>
      </w:tr>
    </w:tbl>
    <w:p w14:paraId="49BD8DB5" w14:textId="77777777" w:rsidR="00F72846" w:rsidRPr="00FC08AF" w:rsidRDefault="00F72846" w:rsidP="00F72846">
      <w:pPr>
        <w:rPr>
          <w:noProof/>
        </w:rPr>
      </w:pPr>
    </w:p>
    <w:p w14:paraId="07F232E5"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activate an emergency alert.</w:t>
      </w:r>
    </w:p>
    <w:p w14:paraId="7197425F" w14:textId="77777777" w:rsidR="00467AE9" w:rsidRPr="00FC08AF" w:rsidRDefault="00467AE9" w:rsidP="00467AE9">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the MCVideo user is not authorised to activate an emergency alert.</w:t>
      </w:r>
    </w:p>
    <w:p w14:paraId="52DA25C8" w14:textId="77777777" w:rsidR="00467AE9" w:rsidRPr="00FC08AF" w:rsidRDefault="00467AE9" w:rsidP="00467AE9">
      <w:pPr>
        <w:pStyle w:val="Heading3"/>
        <w:rPr>
          <w:noProof/>
          <w:lang w:eastAsia="ko-KR"/>
        </w:rPr>
      </w:pPr>
      <w:bookmarkStart w:id="2056" w:name="_Toc4578816"/>
      <w:bookmarkStart w:id="2057" w:name="_Toc27728505"/>
      <w:bookmarkStart w:id="2058" w:name="_Toc176353827"/>
      <w:r w:rsidRPr="00FC08AF">
        <w:rPr>
          <w:noProof/>
        </w:rPr>
        <w:t>13.2.30</w:t>
      </w:r>
      <w:r w:rsidRPr="00FC08AF">
        <w:rPr>
          <w:noProof/>
        </w:rPr>
        <w:tab/>
        <w:t>/</w:t>
      </w:r>
      <w:r w:rsidRPr="00FC08AF">
        <w:rPr>
          <w:i/>
          <w:iCs/>
          <w:noProof/>
        </w:rPr>
        <w:t>&lt;x&gt;</w:t>
      </w:r>
      <w:r w:rsidRPr="00FC08AF">
        <w:rPr>
          <w:noProof/>
        </w:rPr>
        <w:t>/</w:t>
      </w:r>
      <w:r w:rsidRPr="00FC08AF">
        <w:rPr>
          <w:i/>
          <w:iCs/>
          <w:noProof/>
        </w:rPr>
        <w:t>&lt;x&gt;</w:t>
      </w:r>
      <w:r w:rsidRPr="00FC08AF">
        <w:rPr>
          <w:noProof/>
        </w:rPr>
        <w:t>/Common/AllowedCancelAlert</w:t>
      </w:r>
      <w:bookmarkEnd w:id="2056"/>
      <w:bookmarkEnd w:id="2057"/>
      <w:bookmarkEnd w:id="2058"/>
    </w:p>
    <w:p w14:paraId="15E83975"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2.30.1: /</w:t>
      </w:r>
      <w:r w:rsidRPr="00FC08AF">
        <w:rPr>
          <w:i/>
          <w:iCs/>
          <w:noProof/>
        </w:rPr>
        <w:t>&lt;x&gt;</w:t>
      </w:r>
      <w:r w:rsidRPr="00FC08AF">
        <w:rPr>
          <w:noProof/>
        </w:rPr>
        <w:t>/</w:t>
      </w:r>
      <w:r w:rsidRPr="00FC08AF">
        <w:rPr>
          <w:noProof/>
          <w:lang w:eastAsia="ko-KR"/>
        </w:rPr>
        <w:t>&lt;x&gt;</w:t>
      </w:r>
      <w:r w:rsidRPr="00FC08AF">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20EBE13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8F10224"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AllowedCancelAlert</w:t>
            </w:r>
          </w:p>
        </w:tc>
      </w:tr>
      <w:tr w:rsidR="00467AE9" w:rsidRPr="00FC08AF" w14:paraId="3E8913E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CC9E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AC6F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B01D"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73AF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D6435"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599F642" w14:textId="77777777" w:rsidR="00467AE9" w:rsidRPr="00FC08AF" w:rsidRDefault="00467AE9" w:rsidP="00231052">
            <w:pPr>
              <w:jc w:val="center"/>
              <w:rPr>
                <w:rFonts w:ascii="Arial" w:hAnsi="Arial" w:cs="Arial"/>
                <w:b/>
                <w:noProof/>
                <w:sz w:val="18"/>
                <w:szCs w:val="18"/>
              </w:rPr>
            </w:pPr>
          </w:p>
        </w:tc>
      </w:tr>
      <w:tr w:rsidR="00467AE9" w:rsidRPr="00FC08AF" w14:paraId="17C75A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C404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BD88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FD931"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BEE37"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E7D68"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CDFF49" w14:textId="77777777" w:rsidR="00467AE9" w:rsidRPr="00FC08AF" w:rsidRDefault="00467AE9" w:rsidP="00231052">
            <w:pPr>
              <w:jc w:val="center"/>
              <w:rPr>
                <w:b/>
                <w:noProof/>
              </w:rPr>
            </w:pPr>
          </w:p>
        </w:tc>
      </w:tr>
      <w:tr w:rsidR="00467AE9" w:rsidRPr="00FC08AF" w14:paraId="5B688C1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F2542A"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3C139" w14:textId="77777777" w:rsidR="00467AE9" w:rsidRPr="00FC08AF" w:rsidRDefault="00467AE9" w:rsidP="00231052">
            <w:pPr>
              <w:rPr>
                <w:noProof/>
                <w:lang w:eastAsia="ko-KR"/>
              </w:rPr>
            </w:pPr>
            <w:r w:rsidRPr="00FC08AF">
              <w:rPr>
                <w:noProof/>
              </w:rPr>
              <w:t xml:space="preserve">This leaf node indicates whether </w:t>
            </w:r>
            <w:r w:rsidRPr="00FC08AF">
              <w:rPr>
                <w:noProof/>
                <w:lang w:eastAsia="ko-KR"/>
              </w:rPr>
              <w:t>the MCVideo user is allowed to cancel an emergency alert.</w:t>
            </w:r>
          </w:p>
        </w:tc>
      </w:tr>
    </w:tbl>
    <w:p w14:paraId="54D3F74C" w14:textId="77777777" w:rsidR="00F72846" w:rsidRPr="00FC08AF" w:rsidRDefault="00F72846" w:rsidP="00F72846">
      <w:pPr>
        <w:rPr>
          <w:noProof/>
        </w:rPr>
      </w:pPr>
    </w:p>
    <w:p w14:paraId="62C2F261"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cancel an emergency alert.</w:t>
      </w:r>
    </w:p>
    <w:p w14:paraId="6BD94FEC"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cancel an emergency alert.</w:t>
      </w:r>
    </w:p>
    <w:p w14:paraId="0ADC0507" w14:textId="77777777" w:rsidR="00467AE9" w:rsidRPr="00FC08AF" w:rsidRDefault="00467AE9" w:rsidP="00467AE9">
      <w:pPr>
        <w:pStyle w:val="Heading3"/>
        <w:rPr>
          <w:noProof/>
          <w:lang w:eastAsia="ko-KR"/>
        </w:rPr>
      </w:pPr>
      <w:bookmarkStart w:id="2059" w:name="_Toc4578817"/>
      <w:bookmarkStart w:id="2060" w:name="_Toc27728506"/>
      <w:bookmarkStart w:id="2061" w:name="_Toc176353828"/>
      <w:r w:rsidRPr="00FC08AF">
        <w:rPr>
          <w:noProof/>
          <w:lang w:eastAsia="ko-KR"/>
        </w:rPr>
        <w:t>13.</w:t>
      </w:r>
      <w:r w:rsidRPr="00FC08AF">
        <w:rPr>
          <w:noProof/>
        </w:rPr>
        <w:t>2.</w:t>
      </w:r>
      <w:r w:rsidRPr="00FC08AF">
        <w:rPr>
          <w:noProof/>
          <w:lang w:eastAsia="ko-KR"/>
        </w:rPr>
        <w:t>31</w:t>
      </w:r>
      <w:r w:rsidRPr="00FC08AF">
        <w:rPr>
          <w:noProof/>
        </w:rPr>
        <w:tab/>
      </w:r>
      <w:r w:rsidR="00B04143" w:rsidRPr="00FC08AF">
        <w:rPr>
          <w:noProof/>
        </w:rPr>
        <w:t>Void</w:t>
      </w:r>
      <w:bookmarkEnd w:id="2059"/>
      <w:bookmarkEnd w:id="2060"/>
      <w:bookmarkEnd w:id="2061"/>
    </w:p>
    <w:p w14:paraId="35B98D6C" w14:textId="77777777" w:rsidR="00467AE9" w:rsidRPr="00FC08AF" w:rsidRDefault="00467AE9" w:rsidP="00467AE9">
      <w:pPr>
        <w:pStyle w:val="Heading3"/>
        <w:rPr>
          <w:noProof/>
          <w:lang w:eastAsia="ko-KR"/>
        </w:rPr>
      </w:pPr>
      <w:bookmarkStart w:id="2062" w:name="_Toc4578818"/>
      <w:bookmarkStart w:id="2063" w:name="_Toc27728507"/>
      <w:bookmarkStart w:id="2064" w:name="_Toc176353829"/>
      <w:r w:rsidRPr="00FC08AF">
        <w:rPr>
          <w:noProof/>
          <w:lang w:eastAsia="ko-KR"/>
        </w:rPr>
        <w:t>13.</w:t>
      </w:r>
      <w:r w:rsidRPr="00FC08AF">
        <w:rPr>
          <w:noProof/>
        </w:rPr>
        <w:t>2.32</w:t>
      </w:r>
      <w:r w:rsidRPr="00FC08AF">
        <w:rPr>
          <w:noProof/>
        </w:rPr>
        <w:tab/>
      </w:r>
      <w:r w:rsidR="00B04143" w:rsidRPr="00FC08AF">
        <w:rPr>
          <w:noProof/>
        </w:rPr>
        <w:t>Void</w:t>
      </w:r>
      <w:bookmarkEnd w:id="2062"/>
      <w:bookmarkEnd w:id="2063"/>
      <w:bookmarkEnd w:id="2064"/>
    </w:p>
    <w:p w14:paraId="2A7344B3" w14:textId="77777777" w:rsidR="00467AE9" w:rsidRPr="00FC08AF" w:rsidRDefault="00467AE9" w:rsidP="00467AE9">
      <w:pPr>
        <w:pStyle w:val="Heading3"/>
        <w:rPr>
          <w:noProof/>
          <w:lang w:eastAsia="ko-KR"/>
        </w:rPr>
      </w:pPr>
      <w:bookmarkStart w:id="2065" w:name="_Toc4578819"/>
      <w:bookmarkStart w:id="2066" w:name="_Toc27728508"/>
      <w:bookmarkStart w:id="2067" w:name="_Toc176353830"/>
      <w:r w:rsidRPr="00FC08AF">
        <w:rPr>
          <w:noProof/>
          <w:lang w:eastAsia="ko-KR"/>
        </w:rPr>
        <w:t>13.</w:t>
      </w:r>
      <w:r w:rsidRPr="00FC08AF">
        <w:rPr>
          <w:noProof/>
        </w:rPr>
        <w:t>2.33</w:t>
      </w:r>
      <w:r w:rsidRPr="00FC08AF">
        <w:rPr>
          <w:noProof/>
        </w:rPr>
        <w:tab/>
      </w:r>
      <w:r w:rsidR="00B04143" w:rsidRPr="00FC08AF">
        <w:rPr>
          <w:noProof/>
        </w:rPr>
        <w:t>Void</w:t>
      </w:r>
      <w:bookmarkEnd w:id="2065"/>
      <w:bookmarkEnd w:id="2066"/>
      <w:bookmarkEnd w:id="2067"/>
    </w:p>
    <w:p w14:paraId="231F400D" w14:textId="77777777" w:rsidR="00467AE9" w:rsidRPr="00FC08AF" w:rsidRDefault="00467AE9" w:rsidP="00467AE9">
      <w:pPr>
        <w:pStyle w:val="Heading3"/>
        <w:rPr>
          <w:noProof/>
          <w:lang w:eastAsia="ko-KR"/>
        </w:rPr>
      </w:pPr>
      <w:bookmarkStart w:id="2068" w:name="_Toc4578820"/>
      <w:bookmarkStart w:id="2069" w:name="_Toc27728509"/>
      <w:bookmarkStart w:id="2070" w:name="_Toc176353831"/>
      <w:r w:rsidRPr="00FC08AF">
        <w:rPr>
          <w:noProof/>
          <w:lang w:eastAsia="ko-KR"/>
        </w:rPr>
        <w:t>13.</w:t>
      </w:r>
      <w:r w:rsidRPr="00FC08AF">
        <w:rPr>
          <w:noProof/>
        </w:rPr>
        <w:t>2.34</w:t>
      </w:r>
      <w:r w:rsidRPr="00FC08AF">
        <w:rPr>
          <w:noProof/>
        </w:rPr>
        <w:tab/>
      </w:r>
      <w:r w:rsidR="00B04143" w:rsidRPr="00FC08AF">
        <w:rPr>
          <w:noProof/>
        </w:rPr>
        <w:t>Void</w:t>
      </w:r>
      <w:bookmarkEnd w:id="2068"/>
      <w:bookmarkEnd w:id="2069"/>
      <w:bookmarkEnd w:id="2070"/>
    </w:p>
    <w:p w14:paraId="00E8EEF8" w14:textId="77777777" w:rsidR="00467AE9" w:rsidRPr="00FC08AF" w:rsidRDefault="00467AE9" w:rsidP="00467AE9">
      <w:pPr>
        <w:pStyle w:val="Heading3"/>
        <w:rPr>
          <w:noProof/>
          <w:lang w:eastAsia="ko-KR"/>
        </w:rPr>
      </w:pPr>
      <w:bookmarkStart w:id="2071" w:name="_Toc4578821"/>
      <w:bookmarkStart w:id="2072" w:name="_Toc27728510"/>
      <w:bookmarkStart w:id="2073" w:name="_Toc176353832"/>
      <w:r w:rsidRPr="00FC08AF">
        <w:rPr>
          <w:noProof/>
          <w:lang w:eastAsia="ko-KR"/>
        </w:rPr>
        <w:t>13.</w:t>
      </w:r>
      <w:r w:rsidRPr="00FC08AF">
        <w:rPr>
          <w:noProof/>
        </w:rPr>
        <w:t>2.</w:t>
      </w:r>
      <w:r w:rsidRPr="00FC08AF">
        <w:rPr>
          <w:noProof/>
          <w:lang w:eastAsia="ko-KR"/>
        </w:rPr>
        <w:t>35</w:t>
      </w:r>
      <w:r w:rsidRPr="00FC08AF">
        <w:rPr>
          <w:noProof/>
        </w:rPr>
        <w:tab/>
      </w:r>
      <w:r w:rsidR="00B04143" w:rsidRPr="00FC08AF">
        <w:rPr>
          <w:noProof/>
        </w:rPr>
        <w:t>Void</w:t>
      </w:r>
      <w:bookmarkEnd w:id="2071"/>
      <w:bookmarkEnd w:id="2072"/>
      <w:bookmarkEnd w:id="2073"/>
    </w:p>
    <w:p w14:paraId="03245512" w14:textId="77777777" w:rsidR="00467AE9" w:rsidRPr="00FC08AF" w:rsidRDefault="00467AE9" w:rsidP="00467AE9">
      <w:pPr>
        <w:pStyle w:val="Heading3"/>
        <w:rPr>
          <w:noProof/>
          <w:lang w:eastAsia="ko-KR"/>
        </w:rPr>
      </w:pPr>
      <w:bookmarkStart w:id="2074" w:name="_Toc4578822"/>
      <w:bookmarkStart w:id="2075" w:name="_Toc27728511"/>
      <w:bookmarkStart w:id="2076" w:name="_Toc176353833"/>
      <w:r w:rsidRPr="00FC08AF">
        <w:rPr>
          <w:noProof/>
        </w:rPr>
        <w:t>13.2.</w:t>
      </w:r>
      <w:r w:rsidRPr="00FC08AF">
        <w:rPr>
          <w:noProof/>
          <w:lang w:eastAsia="ko-KR"/>
        </w:rPr>
        <w:t>36</w:t>
      </w:r>
      <w:r w:rsidRPr="00FC08AF">
        <w:rPr>
          <w:noProof/>
        </w:rPr>
        <w:tab/>
      </w:r>
      <w:r w:rsidR="00B04143" w:rsidRPr="00FC08AF">
        <w:rPr>
          <w:noProof/>
        </w:rPr>
        <w:t>Void</w:t>
      </w:r>
      <w:bookmarkEnd w:id="2074"/>
      <w:bookmarkEnd w:id="2075"/>
      <w:bookmarkEnd w:id="2076"/>
    </w:p>
    <w:p w14:paraId="23E05721" w14:textId="77777777" w:rsidR="00467AE9" w:rsidRPr="00FC08AF" w:rsidRDefault="00467AE9" w:rsidP="00467AE9">
      <w:pPr>
        <w:pStyle w:val="Heading3"/>
        <w:rPr>
          <w:noProof/>
          <w:lang w:eastAsia="ko-KR"/>
        </w:rPr>
      </w:pPr>
      <w:bookmarkStart w:id="2077" w:name="_Toc4578823"/>
      <w:bookmarkStart w:id="2078" w:name="_Toc27728512"/>
      <w:bookmarkStart w:id="2079" w:name="_Toc176353834"/>
      <w:r w:rsidRPr="00FC08AF">
        <w:rPr>
          <w:noProof/>
        </w:rPr>
        <w:t>13.2.</w:t>
      </w:r>
      <w:r w:rsidRPr="00FC08AF">
        <w:rPr>
          <w:noProof/>
          <w:lang w:eastAsia="ko-KR"/>
        </w:rPr>
        <w:t>37</w:t>
      </w:r>
      <w:r w:rsidRPr="00FC08AF">
        <w:rPr>
          <w:noProof/>
          <w:lang w:eastAsia="ko-KR"/>
        </w:rPr>
        <w:tab/>
      </w:r>
      <w:r w:rsidR="00B04143" w:rsidRPr="00FC08AF">
        <w:rPr>
          <w:noProof/>
        </w:rPr>
        <w:t>Void</w:t>
      </w:r>
      <w:bookmarkEnd w:id="2077"/>
      <w:bookmarkEnd w:id="2078"/>
      <w:bookmarkEnd w:id="2079"/>
    </w:p>
    <w:p w14:paraId="707B45D1" w14:textId="77777777" w:rsidR="00467AE9" w:rsidRPr="00FC08AF" w:rsidRDefault="00467AE9" w:rsidP="00467AE9">
      <w:pPr>
        <w:pStyle w:val="Heading3"/>
        <w:rPr>
          <w:noProof/>
          <w:lang w:eastAsia="ko-KR"/>
        </w:rPr>
      </w:pPr>
      <w:bookmarkStart w:id="2080" w:name="_Toc4578824"/>
      <w:bookmarkStart w:id="2081" w:name="_Toc27728513"/>
      <w:bookmarkStart w:id="2082" w:name="_Toc176353835"/>
      <w:r w:rsidRPr="00FC08AF">
        <w:rPr>
          <w:noProof/>
        </w:rPr>
        <w:t>13.2.38</w:t>
      </w:r>
      <w:r w:rsidRPr="00FC08AF">
        <w:rPr>
          <w:noProof/>
        </w:rPr>
        <w:tab/>
      </w:r>
      <w:r w:rsidR="00B04143" w:rsidRPr="00FC08AF">
        <w:rPr>
          <w:noProof/>
        </w:rPr>
        <w:t>Void</w:t>
      </w:r>
      <w:bookmarkEnd w:id="2080"/>
      <w:bookmarkEnd w:id="2081"/>
      <w:bookmarkEnd w:id="2082"/>
    </w:p>
    <w:p w14:paraId="443256A7" w14:textId="77777777" w:rsidR="00872A5E" w:rsidRPr="00FC08AF" w:rsidRDefault="00872A5E" w:rsidP="00872A5E">
      <w:pPr>
        <w:pStyle w:val="Heading3"/>
        <w:rPr>
          <w:noProof/>
          <w:lang w:eastAsia="ko-KR"/>
        </w:rPr>
      </w:pPr>
      <w:bookmarkStart w:id="2083" w:name="_Toc4578825"/>
      <w:bookmarkStart w:id="2084" w:name="_Toc27728514"/>
      <w:bookmarkStart w:id="2085" w:name="_Toc176353836"/>
      <w:r w:rsidRPr="00FC08AF">
        <w:rPr>
          <w:noProof/>
        </w:rPr>
        <w:t>13.2.</w:t>
      </w:r>
      <w:r w:rsidRPr="00FC08AF">
        <w:rPr>
          <w:noProof/>
          <w:lang w:eastAsia="ko-KR"/>
        </w:rPr>
        <w:t>38A</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w:t>
      </w:r>
      <w:bookmarkEnd w:id="2083"/>
      <w:bookmarkEnd w:id="2084"/>
      <w:bookmarkEnd w:id="2085"/>
    </w:p>
    <w:p w14:paraId="5A33204E" w14:textId="77777777" w:rsidR="00872A5E" w:rsidRPr="00FC08AF" w:rsidRDefault="00872A5E" w:rsidP="00872A5E">
      <w:pPr>
        <w:pStyle w:val="TH"/>
        <w:rPr>
          <w:noProof/>
          <w:lang w:eastAsia="ko-KR"/>
        </w:rPr>
      </w:pPr>
      <w:r w:rsidRPr="00FC08AF">
        <w:rPr>
          <w:noProof/>
        </w:rPr>
        <w:t>Table 13.2.</w:t>
      </w:r>
      <w:r w:rsidRPr="00FC08AF">
        <w:rPr>
          <w:noProof/>
          <w:lang w:eastAsia="ko-KR"/>
        </w:rPr>
        <w:t>38A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09156853"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6B2FCB" w14:textId="77777777" w:rsidR="00872A5E" w:rsidRPr="00FC08AF" w:rsidRDefault="00872A5E" w:rsidP="003D5736">
            <w:pPr>
              <w:rPr>
                <w:rFonts w:ascii="Arial" w:hAnsi="Arial" w:cs="Arial"/>
                <w:noProof/>
                <w:sz w:val="18"/>
                <w:szCs w:val="18"/>
              </w:rPr>
            </w:pPr>
            <w:r w:rsidRPr="00FC08AF">
              <w:rPr>
                <w:noProof/>
              </w:rPr>
              <w:t>&lt;x&gt;/Common/MCVideoGroupCall</w:t>
            </w:r>
          </w:p>
        </w:tc>
      </w:tr>
      <w:tr w:rsidR="00872A5E" w:rsidRPr="00FC08AF" w14:paraId="0DF76CB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4FE915"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D958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F5B00"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2F6DB"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4D99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C723D" w14:textId="77777777" w:rsidR="00872A5E" w:rsidRPr="00FC08AF" w:rsidRDefault="00872A5E" w:rsidP="003D5736">
            <w:pPr>
              <w:jc w:val="center"/>
              <w:rPr>
                <w:rFonts w:ascii="Arial" w:hAnsi="Arial" w:cs="Arial"/>
                <w:b/>
                <w:noProof/>
                <w:sz w:val="18"/>
                <w:szCs w:val="18"/>
              </w:rPr>
            </w:pPr>
          </w:p>
        </w:tc>
      </w:tr>
      <w:tr w:rsidR="00872A5E" w:rsidRPr="00FC08AF" w14:paraId="2DBC177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12B18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143FD"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005F"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36F2"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1B442"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9D39B7" w14:textId="77777777" w:rsidR="00872A5E" w:rsidRPr="00FC08AF" w:rsidRDefault="00872A5E" w:rsidP="003D5736">
            <w:pPr>
              <w:jc w:val="center"/>
              <w:rPr>
                <w:b/>
                <w:noProof/>
              </w:rPr>
            </w:pPr>
          </w:p>
        </w:tc>
      </w:tr>
      <w:tr w:rsidR="00872A5E" w:rsidRPr="00FC08AF" w14:paraId="6BDD0071"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DE19D6"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91F126" w14:textId="77777777" w:rsidR="00872A5E" w:rsidRPr="00FC08AF" w:rsidRDefault="00872A5E" w:rsidP="003D573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MCVideo group call configuration.</w:t>
            </w:r>
          </w:p>
        </w:tc>
      </w:tr>
    </w:tbl>
    <w:p w14:paraId="1866CD63" w14:textId="77777777" w:rsidR="00872A5E" w:rsidRPr="00FC08AF" w:rsidRDefault="00872A5E" w:rsidP="00872A5E">
      <w:pPr>
        <w:rPr>
          <w:noProof/>
        </w:rPr>
      </w:pPr>
    </w:p>
    <w:p w14:paraId="3AE21CD1" w14:textId="77777777" w:rsidR="00C1281D" w:rsidRPr="00FC08AF" w:rsidRDefault="00C1281D" w:rsidP="00C1281D">
      <w:pPr>
        <w:pStyle w:val="Heading3"/>
        <w:rPr>
          <w:noProof/>
          <w:lang w:eastAsia="ko-KR"/>
        </w:rPr>
      </w:pPr>
      <w:bookmarkStart w:id="2086" w:name="_Toc4578826"/>
      <w:bookmarkStart w:id="2087" w:name="_Toc27728515"/>
      <w:bookmarkStart w:id="2088" w:name="_Toc176353837"/>
      <w:r w:rsidRPr="00FC08AF">
        <w:rPr>
          <w:noProof/>
        </w:rPr>
        <w:t>13.2.</w:t>
      </w:r>
      <w:r w:rsidRPr="00FC08AF">
        <w:rPr>
          <w:noProof/>
          <w:lang w:eastAsia="ko-KR"/>
        </w:rPr>
        <w:t>38A1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bookmarkEnd w:id="2088"/>
    </w:p>
    <w:p w14:paraId="0F784D34"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7"/>
        <w:gridCol w:w="2153"/>
        <w:gridCol w:w="1949"/>
        <w:gridCol w:w="2350"/>
      </w:tblGrid>
      <w:tr w:rsidR="00C1281D" w:rsidRPr="00FC08AF" w14:paraId="6690D72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5367E1D" w14:textId="77777777" w:rsidR="00C1281D" w:rsidRPr="00FC08AF" w:rsidRDefault="00C1281D" w:rsidP="00C94E74">
            <w:pPr>
              <w:rPr>
                <w:rFonts w:ascii="Arial" w:hAnsi="Arial" w:cs="Arial"/>
                <w:noProof/>
                <w:sz w:val="18"/>
                <w:szCs w:val="18"/>
              </w:rPr>
            </w:pPr>
            <w:r w:rsidRPr="00FC08AF">
              <w:rPr>
                <w:noProof/>
              </w:rPr>
              <w:t>&lt;x&gt;/Common/MCVideoGroupCall/EmergencyAlert</w:t>
            </w:r>
          </w:p>
        </w:tc>
      </w:tr>
      <w:tr w:rsidR="00C1281D" w:rsidRPr="00FC08AF" w14:paraId="2C5CD03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D9BE5D6" w14:textId="77777777" w:rsidR="00C1281D" w:rsidRPr="00FC08AF" w:rsidRDefault="00C1281D"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D32AF" w14:textId="77777777" w:rsidR="00C1281D" w:rsidRPr="00FC08AF" w:rsidRDefault="00C1281D"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4BA7" w14:textId="77777777" w:rsidR="00C1281D" w:rsidRPr="00FC08AF" w:rsidRDefault="00C1281D"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049B" w14:textId="77777777" w:rsidR="00C1281D" w:rsidRPr="00FC08AF" w:rsidRDefault="00C1281D"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29E54" w14:textId="77777777" w:rsidR="00C1281D" w:rsidRPr="00FC08AF" w:rsidRDefault="00C1281D" w:rsidP="00C94E74">
            <w:pPr>
              <w:pStyle w:val="TAL"/>
              <w:rPr>
                <w:noProof/>
              </w:rPr>
            </w:pPr>
            <w:r w:rsidRPr="00FC08AF">
              <w:rPr>
                <w:noProof/>
              </w:rPr>
              <w:t>Min. Access Types</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06C0C546" w14:textId="77777777" w:rsidR="00C1281D" w:rsidRPr="00FC08AF" w:rsidRDefault="00C1281D" w:rsidP="00C94E74">
            <w:pPr>
              <w:pStyle w:val="TAL"/>
              <w:rPr>
                <w:noProof/>
              </w:rPr>
            </w:pPr>
          </w:p>
        </w:tc>
      </w:tr>
      <w:tr w:rsidR="00C1281D" w:rsidRPr="00FC08AF" w14:paraId="3A14B1C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FACBA40" w14:textId="77777777" w:rsidR="00C1281D" w:rsidRPr="00FC08AF" w:rsidRDefault="00C1281D"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21526" w14:textId="77777777" w:rsidR="00C1281D" w:rsidRPr="00FC08AF" w:rsidRDefault="00C1281D" w:rsidP="00C94E74">
            <w:pPr>
              <w:pStyle w:val="TAL"/>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21BDC" w14:textId="77777777" w:rsidR="00C1281D" w:rsidRPr="00FC08AF" w:rsidRDefault="00C1281D"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3A496" w14:textId="77777777" w:rsidR="00C1281D" w:rsidRPr="00FC08AF" w:rsidRDefault="00C1281D"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DC3EB" w14:textId="77777777" w:rsidR="00C1281D" w:rsidRPr="00FC08AF" w:rsidRDefault="00C1281D" w:rsidP="00C94E74">
            <w:pPr>
              <w:pStyle w:val="TAL"/>
              <w:rPr>
                <w:noProof/>
              </w:rPr>
            </w:pPr>
            <w:r w:rsidRPr="00FC08AF">
              <w:rPr>
                <w:noProof/>
              </w:rPr>
              <w:t>Get, Replace</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5071D567" w14:textId="77777777" w:rsidR="00C1281D" w:rsidRPr="00FC08AF" w:rsidRDefault="00C1281D" w:rsidP="00C94E74">
            <w:pPr>
              <w:pStyle w:val="TAL"/>
              <w:rPr>
                <w:noProof/>
              </w:rPr>
            </w:pPr>
          </w:p>
        </w:tc>
      </w:tr>
      <w:tr w:rsidR="00C1281D" w:rsidRPr="00FC08AF" w14:paraId="53CD732A"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46F3EAB7" w14:textId="77777777" w:rsidR="00C1281D" w:rsidRPr="00FC08AF" w:rsidRDefault="00C1281D"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8051C3" w14:textId="77777777" w:rsidR="00C1281D" w:rsidRPr="00FC08AF" w:rsidRDefault="00C1281D" w:rsidP="00C94E74">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 xml:space="preserve">emergency </w:t>
            </w:r>
            <w:r w:rsidRPr="00FC08AF">
              <w:rPr>
                <w:noProof/>
                <w:lang w:eastAsia="ko-KR"/>
              </w:rPr>
              <w:t xml:space="preserve">alert </w:t>
            </w:r>
            <w:r w:rsidRPr="00FC08AF">
              <w:rPr>
                <w:noProof/>
              </w:rPr>
              <w:t>policy</w:t>
            </w:r>
            <w:r w:rsidRPr="00FC08AF">
              <w:rPr>
                <w:noProof/>
                <w:lang w:eastAsia="ko-KR"/>
              </w:rPr>
              <w:t>.</w:t>
            </w:r>
          </w:p>
        </w:tc>
      </w:tr>
    </w:tbl>
    <w:p w14:paraId="0BC7FD7C" w14:textId="77777777" w:rsidR="00C1281D" w:rsidRPr="00FC08AF" w:rsidRDefault="00C1281D" w:rsidP="00C1281D">
      <w:pPr>
        <w:rPr>
          <w:noProof/>
          <w:lang w:eastAsia="ko-KR"/>
        </w:rPr>
      </w:pPr>
    </w:p>
    <w:p w14:paraId="12542EC1" w14:textId="77777777" w:rsidR="00C1281D" w:rsidRPr="00FC08AF" w:rsidRDefault="00C1281D" w:rsidP="00C1281D">
      <w:pPr>
        <w:pStyle w:val="Heading3"/>
        <w:rPr>
          <w:noProof/>
          <w:lang w:eastAsia="ko-KR"/>
        </w:rPr>
      </w:pPr>
      <w:bookmarkStart w:id="2089" w:name="_Toc176353838"/>
      <w:r w:rsidRPr="00FC08AF">
        <w:rPr>
          <w:noProof/>
        </w:rPr>
        <w:t>13.2.</w:t>
      </w:r>
      <w:r w:rsidRPr="00FC08AF">
        <w:rPr>
          <w:noProof/>
          <w:lang w:eastAsia="ko-KR"/>
        </w:rPr>
        <w:t>38A2</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C65F51" w:rsidRPr="00FC08AF">
        <w:rPr>
          <w:noProof/>
        </w:rPr>
        <w:br/>
      </w:r>
      <w:r w:rsidRPr="00FC08AF">
        <w:rPr>
          <w:noProof/>
        </w:rPr>
        <w:t>Authorised</w:t>
      </w:r>
      <w:bookmarkEnd w:id="2089"/>
    </w:p>
    <w:p w14:paraId="42925823"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8"/>
        <w:gridCol w:w="1322"/>
        <w:gridCol w:w="2151"/>
        <w:gridCol w:w="1948"/>
        <w:gridCol w:w="2338"/>
      </w:tblGrid>
      <w:tr w:rsidR="00C1281D" w:rsidRPr="00FC08AF" w14:paraId="17ED4BB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34C0F22" w14:textId="77777777" w:rsidR="00C1281D" w:rsidRPr="00FC08AF" w:rsidRDefault="00C1281D" w:rsidP="00C94E74">
            <w:pPr>
              <w:rPr>
                <w:rFonts w:ascii="Arial" w:hAnsi="Arial" w:cs="Arial"/>
                <w:noProof/>
                <w:sz w:val="18"/>
                <w:szCs w:val="18"/>
              </w:rPr>
            </w:pPr>
            <w:r w:rsidRPr="00FC08AF">
              <w:rPr>
                <w:noProof/>
              </w:rPr>
              <w:t>&lt;x&gt;/Common/MCVideoGroupCall/EmergencyAlert/Authorised</w:t>
            </w:r>
          </w:p>
        </w:tc>
      </w:tr>
      <w:tr w:rsidR="00C1281D" w:rsidRPr="00FC08AF" w14:paraId="25F70BB8"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57E8673" w14:textId="77777777" w:rsidR="00C1281D" w:rsidRPr="00FC08AF" w:rsidRDefault="00C1281D" w:rsidP="00C94E7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8A186"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970EB"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D95AD"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3F16D" w14:textId="77777777" w:rsidR="00C1281D" w:rsidRPr="00FC08AF" w:rsidRDefault="00C1281D" w:rsidP="00C94E74">
            <w:pPr>
              <w:pStyle w:val="TAL"/>
              <w:rPr>
                <w:noProof/>
              </w:rPr>
            </w:pPr>
            <w:r w:rsidRPr="00FC08AF">
              <w:rPr>
                <w:noProof/>
              </w:rPr>
              <w:t>Min. Access Types</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7E01CBDE" w14:textId="77777777" w:rsidR="00C1281D" w:rsidRPr="00FC08AF" w:rsidRDefault="00C1281D" w:rsidP="00C94E74">
            <w:pPr>
              <w:pStyle w:val="TAL"/>
              <w:rPr>
                <w:noProof/>
              </w:rPr>
            </w:pPr>
          </w:p>
        </w:tc>
      </w:tr>
      <w:tr w:rsidR="00C1281D" w:rsidRPr="00FC08AF" w14:paraId="51D1B137"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189664B" w14:textId="77777777" w:rsidR="00C1281D" w:rsidRPr="00FC08AF" w:rsidRDefault="00C1281D" w:rsidP="00C94E7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5F38E"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D8426"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37F6C" w14:textId="77777777" w:rsidR="00C1281D" w:rsidRPr="00FC08AF" w:rsidRDefault="00C1281D"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0F01" w14:textId="77777777" w:rsidR="00C1281D" w:rsidRPr="00FC08AF" w:rsidRDefault="00C1281D" w:rsidP="00C94E74">
            <w:pPr>
              <w:pStyle w:val="TAL"/>
              <w:rPr>
                <w:noProof/>
              </w:rPr>
            </w:pPr>
            <w:r w:rsidRPr="00FC08AF">
              <w:rPr>
                <w:noProof/>
              </w:rPr>
              <w:t>Get, Replace</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47D858C1" w14:textId="77777777" w:rsidR="00C1281D" w:rsidRPr="00FC08AF" w:rsidRDefault="00C1281D" w:rsidP="00C94E74">
            <w:pPr>
              <w:pStyle w:val="TAL"/>
              <w:rPr>
                <w:noProof/>
              </w:rPr>
            </w:pPr>
          </w:p>
        </w:tc>
      </w:tr>
      <w:tr w:rsidR="00C1281D" w:rsidRPr="00FC08AF" w14:paraId="1B1B4EF9"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7488614C"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9840A" w14:textId="77777777" w:rsidR="00C1281D" w:rsidRPr="00FC08AF" w:rsidRDefault="00C1281D" w:rsidP="00C94E74">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to activate </w:t>
            </w:r>
            <w:r w:rsidRPr="00FC08AF">
              <w:rPr>
                <w:noProof/>
                <w:lang w:eastAsia="ko-KR"/>
              </w:rPr>
              <w:t xml:space="preserve">an MCVideo </w:t>
            </w:r>
            <w:r w:rsidRPr="00FC08AF">
              <w:rPr>
                <w:noProof/>
              </w:rPr>
              <w:t>emergency alert</w:t>
            </w:r>
            <w:r w:rsidRPr="00FC08AF">
              <w:rPr>
                <w:noProof/>
                <w:lang w:eastAsia="ko-KR"/>
              </w:rPr>
              <w:t>.</w:t>
            </w:r>
          </w:p>
        </w:tc>
      </w:tr>
    </w:tbl>
    <w:p w14:paraId="01B16A0C" w14:textId="77777777" w:rsidR="00C1281D" w:rsidRPr="00FC08AF" w:rsidRDefault="00C1281D" w:rsidP="00C1281D">
      <w:pPr>
        <w:rPr>
          <w:noProof/>
          <w:lang w:eastAsia="ko-KR"/>
        </w:rPr>
      </w:pPr>
    </w:p>
    <w:p w14:paraId="0E3DFBB2" w14:textId="77777777" w:rsidR="00C1281D" w:rsidRPr="00FC08AF" w:rsidRDefault="00C1281D" w:rsidP="00C1281D">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make </w:t>
      </w:r>
      <w:r w:rsidRPr="00FC08AF">
        <w:rPr>
          <w:noProof/>
        </w:rPr>
        <w:t>an MCVideo emergency alert</w:t>
      </w:r>
      <w:r w:rsidRPr="00FC08AF">
        <w:rPr>
          <w:noProof/>
          <w:lang w:eastAsia="ko-KR"/>
        </w:rPr>
        <w:t>.</w:t>
      </w:r>
    </w:p>
    <w:p w14:paraId="7AED8B05" w14:textId="77777777" w:rsidR="00C1281D" w:rsidRPr="00FC08AF" w:rsidRDefault="00C1281D" w:rsidP="00C1281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make </w:t>
      </w:r>
      <w:r w:rsidRPr="00FC08AF">
        <w:rPr>
          <w:noProof/>
        </w:rPr>
        <w:t>an MCVideo emergency alert</w:t>
      </w:r>
      <w:r w:rsidRPr="00FC08AF">
        <w:rPr>
          <w:noProof/>
          <w:lang w:eastAsia="ko-KR"/>
        </w:rPr>
        <w:t>.</w:t>
      </w:r>
    </w:p>
    <w:p w14:paraId="05FB27DF" w14:textId="77777777" w:rsidR="00C1281D" w:rsidRPr="00FC08AF" w:rsidRDefault="00C1281D" w:rsidP="00C1281D">
      <w:pPr>
        <w:pStyle w:val="Heading3"/>
        <w:rPr>
          <w:noProof/>
          <w:lang w:eastAsia="ko-KR"/>
        </w:rPr>
      </w:pPr>
      <w:bookmarkStart w:id="2090" w:name="_Toc176353839"/>
      <w:r w:rsidRPr="00FC08AF">
        <w:rPr>
          <w:noProof/>
        </w:rPr>
        <w:t>13.2.</w:t>
      </w:r>
      <w:r w:rsidRPr="00FC08AF">
        <w:rPr>
          <w:noProof/>
          <w:lang w:eastAsia="ko-KR"/>
        </w:rPr>
        <w:t>38A3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/Common/MCVideoGroupCall/EmergencyAlert/Cancel</w:t>
      </w:r>
      <w:bookmarkEnd w:id="2090"/>
    </w:p>
    <w:p w14:paraId="0F353C9A"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EmergencyAlert/Cancel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4"/>
        <w:gridCol w:w="1321"/>
        <w:gridCol w:w="2151"/>
        <w:gridCol w:w="1948"/>
        <w:gridCol w:w="2342"/>
      </w:tblGrid>
      <w:tr w:rsidR="00C1281D" w:rsidRPr="00FC08AF" w14:paraId="4BE063D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862A854" w14:textId="77777777" w:rsidR="00C1281D" w:rsidRPr="00FC08AF" w:rsidRDefault="00C1281D" w:rsidP="00C94E74">
            <w:pPr>
              <w:rPr>
                <w:rFonts w:ascii="Arial" w:hAnsi="Arial" w:cs="Arial"/>
                <w:noProof/>
                <w:sz w:val="18"/>
                <w:szCs w:val="18"/>
              </w:rPr>
            </w:pPr>
            <w:r w:rsidRPr="00FC08AF">
              <w:rPr>
                <w:noProof/>
              </w:rPr>
              <w:t>&lt;x&gt;/Common/MCVideoGroupCall/EmergencyAlert/Cancel</w:t>
            </w:r>
          </w:p>
        </w:tc>
      </w:tr>
      <w:tr w:rsidR="00C1281D" w:rsidRPr="00FC08AF" w14:paraId="48D7E44F"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7A62702A"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5E548" w14:textId="77777777" w:rsidR="00C1281D" w:rsidRPr="00FC08AF" w:rsidRDefault="00C1281D" w:rsidP="00C94E7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9D5E6"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8AC3"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B02C7" w14:textId="77777777" w:rsidR="00C1281D" w:rsidRPr="00FC08AF" w:rsidRDefault="00C1281D" w:rsidP="00C94E74">
            <w:pPr>
              <w:pStyle w:val="TAL"/>
              <w:rPr>
                <w:noProof/>
              </w:rPr>
            </w:pPr>
            <w:r w:rsidRPr="00FC08AF">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48E65F03" w14:textId="77777777" w:rsidR="00C1281D" w:rsidRPr="00FC08AF" w:rsidRDefault="00C1281D" w:rsidP="00C94E74">
            <w:pPr>
              <w:pStyle w:val="TAL"/>
              <w:rPr>
                <w:noProof/>
              </w:rPr>
            </w:pPr>
          </w:p>
        </w:tc>
      </w:tr>
      <w:tr w:rsidR="00C1281D" w:rsidRPr="00FC08AF" w14:paraId="42766917"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D5E8BF5"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C0700" w14:textId="77777777" w:rsidR="00C1281D" w:rsidRPr="00FC08AF" w:rsidRDefault="00C1281D" w:rsidP="00C94E74">
            <w:pPr>
              <w:pStyle w:val="TAL"/>
              <w:rPr>
                <w:noProof/>
              </w:rPr>
            </w:pPr>
            <w:r w:rsidRPr="00FC08AF">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57266"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2A65F" w14:textId="77777777" w:rsidR="00C1281D" w:rsidRPr="00FC08AF" w:rsidRDefault="00C1281D"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552E4" w14:textId="77777777" w:rsidR="00C1281D" w:rsidRPr="00FC08AF" w:rsidRDefault="00C1281D" w:rsidP="00C94E74">
            <w:pPr>
              <w:pStyle w:val="TAL"/>
              <w:rPr>
                <w:noProof/>
              </w:rPr>
            </w:pPr>
            <w:r w:rsidRPr="00FC08AF">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1689E081" w14:textId="77777777" w:rsidR="00C1281D" w:rsidRPr="00FC08AF" w:rsidRDefault="00C1281D" w:rsidP="00C94E74">
            <w:pPr>
              <w:pStyle w:val="TAL"/>
              <w:rPr>
                <w:noProof/>
              </w:rPr>
            </w:pPr>
          </w:p>
        </w:tc>
      </w:tr>
      <w:tr w:rsidR="00C1281D" w:rsidRPr="00FC08AF" w14:paraId="58B15F53"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53AA61FC" w14:textId="77777777" w:rsidR="00C1281D" w:rsidRPr="00FC08AF" w:rsidRDefault="00C1281D" w:rsidP="00C94E7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7DD717" w14:textId="77777777" w:rsidR="00C1281D" w:rsidRPr="00FC08AF" w:rsidRDefault="00C1281D" w:rsidP="00C94E74">
            <w:pPr>
              <w:rPr>
                <w:noProof/>
                <w:lang w:eastAsia="ko-KR"/>
              </w:rPr>
            </w:pPr>
            <w:r w:rsidRPr="00FC08AF">
              <w:rPr>
                <w:noProof/>
              </w:rPr>
              <w:t xml:space="preserve">This leaf node indicates </w:t>
            </w:r>
            <w:r w:rsidRPr="00FC08AF">
              <w:rPr>
                <w:noProof/>
                <w:lang w:eastAsia="ko-KR"/>
              </w:rPr>
              <w:t xml:space="preserve">the authorisation to cancel </w:t>
            </w:r>
            <w:r w:rsidRPr="00FC08AF">
              <w:rPr>
                <w:noProof/>
              </w:rPr>
              <w:t>an MCVideo emergency alert</w:t>
            </w:r>
            <w:r w:rsidRPr="00FC08AF">
              <w:rPr>
                <w:noProof/>
                <w:lang w:eastAsia="ko-KR"/>
              </w:rPr>
              <w:t>.</w:t>
            </w:r>
          </w:p>
        </w:tc>
      </w:tr>
    </w:tbl>
    <w:p w14:paraId="27A2E86B" w14:textId="77777777" w:rsidR="00C1281D" w:rsidRPr="00FC08AF" w:rsidRDefault="00C1281D" w:rsidP="00C1281D">
      <w:pPr>
        <w:rPr>
          <w:noProof/>
          <w:lang w:eastAsia="ko-KR"/>
        </w:rPr>
      </w:pPr>
    </w:p>
    <w:p w14:paraId="2FBB0E9D" w14:textId="77777777" w:rsidR="00C1281D" w:rsidRPr="00FC08AF" w:rsidRDefault="00C1281D" w:rsidP="00C1281D">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cancel </w:t>
      </w:r>
      <w:r w:rsidRPr="00FC08AF">
        <w:rPr>
          <w:noProof/>
        </w:rPr>
        <w:t>an MCVideo emergency alert</w:t>
      </w:r>
      <w:r w:rsidRPr="00FC08AF">
        <w:rPr>
          <w:noProof/>
          <w:lang w:eastAsia="ko-KR"/>
        </w:rPr>
        <w:t>.</w:t>
      </w:r>
    </w:p>
    <w:p w14:paraId="362C6A4A" w14:textId="77777777" w:rsidR="00C1281D" w:rsidRPr="00FC08AF" w:rsidRDefault="00C1281D" w:rsidP="00C1281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an MCVideo emergency alert</w:t>
      </w:r>
      <w:r w:rsidRPr="00FC08AF">
        <w:rPr>
          <w:noProof/>
          <w:lang w:eastAsia="ko-KR"/>
        </w:rPr>
        <w:t>.</w:t>
      </w:r>
    </w:p>
    <w:p w14:paraId="60F656C6" w14:textId="77777777" w:rsidR="00C1281D" w:rsidRPr="00FC08AF" w:rsidRDefault="00C1281D" w:rsidP="00C1281D">
      <w:pPr>
        <w:pStyle w:val="Heading3"/>
        <w:rPr>
          <w:noProof/>
          <w:lang w:eastAsia="ko-KR"/>
        </w:rPr>
      </w:pPr>
      <w:bookmarkStart w:id="2091" w:name="_Toc176353840"/>
      <w:r w:rsidRPr="00FC08AF">
        <w:rPr>
          <w:noProof/>
          <w:lang w:eastAsia="ko-KR"/>
        </w:rPr>
        <w:t>13.</w:t>
      </w:r>
      <w:r w:rsidRPr="00FC08AF">
        <w:rPr>
          <w:noProof/>
        </w:rPr>
        <w:t>2.38A4</w:t>
      </w:r>
      <w:r w:rsidRPr="00FC08AF">
        <w:rPr>
          <w:noProof/>
        </w:rPr>
        <w:tab/>
        <w:t>/</w:t>
      </w:r>
      <w:r w:rsidRPr="00FC08AF">
        <w:rPr>
          <w:i/>
          <w:iCs/>
          <w:noProof/>
        </w:rPr>
        <w:t>&lt;x&gt;</w:t>
      </w:r>
      <w:r w:rsidRPr="00FC08AF">
        <w:rPr>
          <w:noProof/>
        </w:rPr>
        <w:t>/&lt;x&gt;/Common/MCVideoGroupCall</w:t>
      </w:r>
      <w:r w:rsidRPr="00FC08AF">
        <w:rPr>
          <w:noProof/>
          <w:lang w:eastAsia="ko-KR"/>
        </w:rPr>
        <w:t>/</w:t>
      </w:r>
      <w:r w:rsidRPr="00FC08AF">
        <w:rPr>
          <w:noProof/>
        </w:rPr>
        <w:t>EmergencyAlert/Entry</w:t>
      </w:r>
      <w:bookmarkEnd w:id="2091"/>
    </w:p>
    <w:p w14:paraId="656BC51E"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338A4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4"/>
        <w:gridCol w:w="1320"/>
        <w:gridCol w:w="2151"/>
        <w:gridCol w:w="1948"/>
        <w:gridCol w:w="2344"/>
      </w:tblGrid>
      <w:tr w:rsidR="00C1281D" w:rsidRPr="00FC08AF" w14:paraId="30E8259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275EBE8" w14:textId="77777777" w:rsidR="00C1281D" w:rsidRPr="00FC08AF" w:rsidRDefault="00C1281D" w:rsidP="00C94E74">
            <w:pPr>
              <w:rPr>
                <w:rFonts w:ascii="Arial" w:hAnsi="Arial" w:cs="Arial"/>
                <w:noProof/>
                <w:sz w:val="18"/>
                <w:szCs w:val="18"/>
              </w:rPr>
            </w:pPr>
            <w:r w:rsidRPr="00FC08AF">
              <w:rPr>
                <w:noProof/>
              </w:rPr>
              <w:t>&lt;x&gt;/Common/MCVideoGroupCall/EmergencyAlert/Entry</w:t>
            </w:r>
          </w:p>
        </w:tc>
      </w:tr>
      <w:tr w:rsidR="00C1281D" w:rsidRPr="00FC08AF" w14:paraId="4CE4CB9E"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4F69A2C"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56A0C" w14:textId="77777777" w:rsidR="00C1281D" w:rsidRPr="00FC08AF" w:rsidRDefault="00C1281D" w:rsidP="00C94E74">
            <w:pPr>
              <w:pStyle w:val="TAL"/>
              <w:rPr>
                <w:noProof/>
              </w:rPr>
            </w:pPr>
            <w:r w:rsidRPr="00FC08AF">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FC98"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40977"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C078E" w14:textId="77777777" w:rsidR="00C1281D" w:rsidRPr="00FC08AF" w:rsidRDefault="00C1281D" w:rsidP="00C94E7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0D6A950D" w14:textId="77777777" w:rsidR="00C1281D" w:rsidRPr="00FC08AF" w:rsidRDefault="00C1281D" w:rsidP="00C94E74">
            <w:pPr>
              <w:pStyle w:val="TAL"/>
              <w:rPr>
                <w:noProof/>
              </w:rPr>
            </w:pPr>
          </w:p>
        </w:tc>
      </w:tr>
      <w:tr w:rsidR="00C1281D" w:rsidRPr="00FC08AF" w14:paraId="4C8642FC"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0645993"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0278" w14:textId="77777777" w:rsidR="00C1281D" w:rsidRPr="00FC08AF" w:rsidRDefault="00C1281D" w:rsidP="00C94E74">
            <w:pPr>
              <w:pStyle w:val="TAL"/>
              <w:rPr>
                <w:noProof/>
              </w:rPr>
            </w:pPr>
            <w:r w:rsidRPr="00FC08AF">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4738F"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2257E" w14:textId="77777777" w:rsidR="00C1281D" w:rsidRPr="00FC08AF" w:rsidRDefault="00C1281D" w:rsidP="00C94E74">
            <w:pPr>
              <w:pStyle w:val="TAL"/>
              <w:rPr>
                <w:noProof/>
              </w:rPr>
            </w:pPr>
            <w:r w:rsidRPr="00FC08AF">
              <w:rPr>
                <w:noProof/>
              </w:rPr>
              <w:t>node</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525DF" w14:textId="77777777" w:rsidR="00C1281D" w:rsidRPr="00FC08AF" w:rsidRDefault="00C1281D" w:rsidP="00C94E7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441AA059" w14:textId="77777777" w:rsidR="00C1281D" w:rsidRPr="00FC08AF" w:rsidRDefault="00C1281D" w:rsidP="00C94E74">
            <w:pPr>
              <w:pStyle w:val="TAL"/>
              <w:rPr>
                <w:noProof/>
              </w:rPr>
            </w:pPr>
          </w:p>
        </w:tc>
      </w:tr>
      <w:tr w:rsidR="00C1281D" w:rsidRPr="00FC08AF" w14:paraId="233C08C6"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5C4906B"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E52EA9" w14:textId="77777777" w:rsidR="00C1281D" w:rsidRPr="00FC08AF" w:rsidRDefault="00C1281D" w:rsidP="00C94E74">
            <w:pPr>
              <w:rPr>
                <w:noProof/>
                <w:lang w:eastAsia="ko-KR"/>
              </w:rPr>
            </w:pPr>
            <w:r w:rsidRPr="00FC08AF">
              <w:rPr>
                <w:noProof/>
              </w:rPr>
              <w:t xml:space="preserve">This interior node </w:t>
            </w:r>
            <w:r w:rsidRPr="00FC08AF">
              <w:rPr>
                <w:noProof/>
                <w:lang w:eastAsia="ko-KR"/>
              </w:rPr>
              <w:t>is a placeholder for the details of the MCVideo g</w:t>
            </w:r>
            <w:r w:rsidRPr="00FC08AF">
              <w:rPr>
                <w:noProof/>
              </w:rPr>
              <w:t xml:space="preserve">roup of an </w:t>
            </w:r>
            <w:r w:rsidRPr="00FC08AF">
              <w:rPr>
                <w:noProof/>
                <w:lang w:eastAsia="ko-KR"/>
              </w:rPr>
              <w:t xml:space="preserve">MCVideo </w:t>
            </w:r>
            <w:r w:rsidRPr="00FC08AF">
              <w:rPr>
                <w:noProof/>
              </w:rPr>
              <w:t>emergency alert</w:t>
            </w:r>
            <w:r w:rsidRPr="00FC08AF">
              <w:rPr>
                <w:noProof/>
                <w:lang w:eastAsia="ko-KR"/>
              </w:rPr>
              <w:t>.</w:t>
            </w:r>
          </w:p>
        </w:tc>
      </w:tr>
    </w:tbl>
    <w:p w14:paraId="512965AD" w14:textId="77777777" w:rsidR="00C1281D" w:rsidRPr="00FC08AF" w:rsidRDefault="00C1281D" w:rsidP="00C1281D">
      <w:pPr>
        <w:rPr>
          <w:noProof/>
          <w:lang w:eastAsia="ko-KR"/>
        </w:rPr>
      </w:pPr>
    </w:p>
    <w:p w14:paraId="3C2E7E35" w14:textId="77777777" w:rsidR="00C1281D" w:rsidRPr="00FC08AF" w:rsidRDefault="00C1281D" w:rsidP="00C1281D">
      <w:pPr>
        <w:pStyle w:val="Heading3"/>
        <w:rPr>
          <w:noProof/>
          <w:lang w:eastAsia="ko-KR"/>
        </w:rPr>
      </w:pPr>
      <w:bookmarkStart w:id="2092" w:name="_Toc176353841"/>
      <w:r w:rsidRPr="00FC08AF">
        <w:rPr>
          <w:noProof/>
        </w:rPr>
        <w:t>13.2.</w:t>
      </w:r>
      <w:r w:rsidRPr="00FC08AF">
        <w:rPr>
          <w:noProof/>
          <w:lang w:eastAsia="ko-KR"/>
        </w:rPr>
        <w:t>38A5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/Common/MCVideoGroupCall/EmergencyAlert/Entry/ID</w:t>
      </w:r>
      <w:bookmarkEnd w:id="2092"/>
    </w:p>
    <w:p w14:paraId="5EAC815B"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C1281D" w:rsidRPr="00FC08AF" w14:paraId="559653AD" w14:textId="77777777" w:rsidTr="00C94E74">
        <w:trPr>
          <w:cantSplit/>
          <w:trHeight w:hRule="exact" w:val="320"/>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AEB728D" w14:textId="77777777" w:rsidR="00C1281D" w:rsidRPr="00FC08AF" w:rsidRDefault="00C1281D" w:rsidP="00C94E74">
            <w:pPr>
              <w:rPr>
                <w:rFonts w:ascii="Arial" w:hAnsi="Arial" w:cs="Arial"/>
                <w:noProof/>
                <w:sz w:val="18"/>
                <w:szCs w:val="18"/>
              </w:rPr>
            </w:pPr>
            <w:r w:rsidRPr="00FC08AF">
              <w:rPr>
                <w:noProof/>
              </w:rPr>
              <w:t>&lt;x&gt;/Common/MCVideoGroupCall/EmergencyAlert/Entry/ID</w:t>
            </w:r>
          </w:p>
        </w:tc>
      </w:tr>
      <w:tr w:rsidR="00C1281D" w:rsidRPr="00FC08AF" w14:paraId="4EC5DFCF" w14:textId="77777777" w:rsidTr="00C94E74">
        <w:trPr>
          <w:cantSplit/>
          <w:trHeight w:hRule="exact" w:val="24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315067E" w14:textId="77777777" w:rsidR="00C1281D" w:rsidRPr="00FC08AF" w:rsidRDefault="00C1281D"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6BFCD"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5E0"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32A28"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51AD2" w14:textId="77777777" w:rsidR="00C1281D" w:rsidRPr="00FC08AF" w:rsidRDefault="00C1281D" w:rsidP="00C94E74">
            <w:pPr>
              <w:pStyle w:val="TAL"/>
              <w:rPr>
                <w:noProof/>
              </w:rPr>
            </w:pPr>
            <w:r w:rsidRPr="00FC08AF">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2E92BF69" w14:textId="77777777" w:rsidR="00C1281D" w:rsidRPr="00FC08AF" w:rsidRDefault="00C1281D" w:rsidP="00C94E74">
            <w:pPr>
              <w:pStyle w:val="TAL"/>
              <w:rPr>
                <w:noProof/>
              </w:rPr>
            </w:pPr>
          </w:p>
        </w:tc>
      </w:tr>
      <w:tr w:rsidR="00C1281D" w:rsidRPr="00FC08AF" w14:paraId="3D7067EA" w14:textId="77777777" w:rsidTr="00C94E74">
        <w:trPr>
          <w:cantSplit/>
          <w:trHeight w:hRule="exact" w:val="28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827D8AD" w14:textId="77777777" w:rsidR="00C1281D" w:rsidRPr="00FC08AF" w:rsidRDefault="00C1281D"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01B78"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AB465"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74C74" w14:textId="77777777" w:rsidR="00C1281D" w:rsidRPr="00FC08AF" w:rsidRDefault="00C1281D"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CB5BC" w14:textId="77777777" w:rsidR="00C1281D" w:rsidRPr="00FC08AF" w:rsidRDefault="00C1281D" w:rsidP="00C94E74">
            <w:pPr>
              <w:pStyle w:val="TAL"/>
              <w:rPr>
                <w:noProof/>
              </w:rPr>
            </w:pPr>
            <w:r w:rsidRPr="00FC08AF">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5724E4F5" w14:textId="77777777" w:rsidR="00C1281D" w:rsidRPr="00FC08AF" w:rsidRDefault="00C1281D" w:rsidP="00C94E74">
            <w:pPr>
              <w:pStyle w:val="TAL"/>
              <w:rPr>
                <w:noProof/>
              </w:rPr>
            </w:pPr>
          </w:p>
        </w:tc>
      </w:tr>
      <w:tr w:rsidR="00C1281D" w:rsidRPr="00FC08AF" w14:paraId="1D68CC22" w14:textId="77777777" w:rsidTr="00C94E74">
        <w:trPr>
          <w:cantSplit/>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C4F5ED7"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627FC" w14:textId="77777777" w:rsidR="00C1281D" w:rsidRPr="00FC08AF" w:rsidRDefault="00C1281D" w:rsidP="00C94E74">
            <w:pPr>
              <w:rPr>
                <w:noProof/>
                <w:lang w:eastAsia="ko-KR"/>
              </w:rPr>
            </w:pPr>
            <w:r w:rsidRPr="00FC08AF">
              <w:rPr>
                <w:noProof/>
              </w:rPr>
              <w:t xml:space="preserve">This leaf node </w:t>
            </w:r>
            <w:r w:rsidRPr="00FC08AF">
              <w:rPr>
                <w:noProof/>
                <w:lang w:eastAsia="ko-KR"/>
              </w:rPr>
              <w:t>indicates the MCVideo g</w:t>
            </w:r>
            <w:r w:rsidRPr="00FC08AF">
              <w:rPr>
                <w:noProof/>
              </w:rPr>
              <w:t>roup used upon certain criteria on initiation of an MCVideo emergency alert</w:t>
            </w:r>
            <w:r w:rsidRPr="00FC08AF">
              <w:rPr>
                <w:noProof/>
                <w:lang w:eastAsia="ko-KR"/>
              </w:rPr>
              <w:t>.</w:t>
            </w:r>
          </w:p>
        </w:tc>
      </w:tr>
    </w:tbl>
    <w:p w14:paraId="586C092B" w14:textId="77777777" w:rsidR="00C1281D" w:rsidRPr="00FC08AF" w:rsidRDefault="00C1281D" w:rsidP="00C1281D">
      <w:pPr>
        <w:rPr>
          <w:noProof/>
          <w:lang w:eastAsia="ko-KR"/>
        </w:rPr>
      </w:pPr>
    </w:p>
    <w:p w14:paraId="43A8A823" w14:textId="77777777" w:rsidR="00C1281D" w:rsidRPr="00FC08AF" w:rsidRDefault="00C1281D" w:rsidP="00C1281D">
      <w:pPr>
        <w:pStyle w:val="Heading3"/>
        <w:rPr>
          <w:noProof/>
          <w:lang w:eastAsia="ko-KR"/>
        </w:rPr>
      </w:pPr>
      <w:bookmarkStart w:id="2093" w:name="_Toc176353842"/>
      <w:r w:rsidRPr="00FC08AF">
        <w:rPr>
          <w:noProof/>
        </w:rPr>
        <w:lastRenderedPageBreak/>
        <w:t>13.2.</w:t>
      </w:r>
      <w:r w:rsidRPr="00FC08AF">
        <w:rPr>
          <w:noProof/>
          <w:lang w:eastAsia="ko-KR"/>
        </w:rPr>
        <w:t>38A6</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78787D" w:rsidRPr="00FC08AF">
        <w:rPr>
          <w:noProof/>
        </w:rPr>
        <w:br/>
      </w:r>
      <w:r w:rsidRPr="00FC08AF">
        <w:rPr>
          <w:noProof/>
        </w:rPr>
        <w:t>Entry/DisplayName</w:t>
      </w:r>
      <w:bookmarkEnd w:id="2093"/>
    </w:p>
    <w:p w14:paraId="384727AC"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C1281D" w:rsidRPr="00FC08AF" w14:paraId="04C93DFC"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9CCF9" w14:textId="77777777" w:rsidR="00C1281D" w:rsidRPr="00FC08AF" w:rsidRDefault="00C1281D" w:rsidP="00C94E74">
            <w:pPr>
              <w:rPr>
                <w:rFonts w:ascii="Arial" w:hAnsi="Arial" w:cs="Arial"/>
                <w:noProof/>
                <w:sz w:val="18"/>
                <w:szCs w:val="18"/>
              </w:rPr>
            </w:pPr>
            <w:r w:rsidRPr="00FC08AF">
              <w:rPr>
                <w:noProof/>
              </w:rPr>
              <w:t>&lt;x&gt;/Common/MCVideoGroupCall/EmergencyAlert/Entry/DisplayName</w:t>
            </w:r>
          </w:p>
        </w:tc>
      </w:tr>
      <w:tr w:rsidR="00C1281D" w:rsidRPr="00FC08AF" w14:paraId="21586B2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5B91A3"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EF0AE"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43494" w14:textId="77777777" w:rsidR="00C1281D" w:rsidRPr="00FC08AF" w:rsidRDefault="00C1281D"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1E4CA" w14:textId="77777777" w:rsidR="00C1281D" w:rsidRPr="00FC08AF" w:rsidRDefault="00C1281D"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2D6C0" w14:textId="77777777" w:rsidR="00C1281D" w:rsidRPr="00FC08AF" w:rsidRDefault="00C1281D"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155485" w14:textId="77777777" w:rsidR="00C1281D" w:rsidRPr="00FC08AF" w:rsidRDefault="00C1281D" w:rsidP="00C94E74">
            <w:pPr>
              <w:pStyle w:val="TAL"/>
              <w:rPr>
                <w:noProof/>
              </w:rPr>
            </w:pPr>
          </w:p>
        </w:tc>
      </w:tr>
      <w:tr w:rsidR="00C1281D" w:rsidRPr="00FC08AF" w14:paraId="2351B49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1476A9"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91F04" w14:textId="77777777" w:rsidR="00C1281D" w:rsidRPr="00FC08AF" w:rsidRDefault="00C1281D"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7AC53" w14:textId="77777777" w:rsidR="00C1281D" w:rsidRPr="00FC08AF" w:rsidRDefault="00C1281D"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ADE1E" w14:textId="77777777" w:rsidR="00C1281D" w:rsidRPr="00FC08AF" w:rsidRDefault="00C1281D"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80961" w14:textId="77777777" w:rsidR="00C1281D" w:rsidRPr="00FC08AF" w:rsidRDefault="00C1281D"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AC980B" w14:textId="77777777" w:rsidR="00C1281D" w:rsidRPr="00FC08AF" w:rsidRDefault="00C1281D" w:rsidP="00C94E74">
            <w:pPr>
              <w:pStyle w:val="TAL"/>
              <w:rPr>
                <w:noProof/>
              </w:rPr>
            </w:pPr>
          </w:p>
        </w:tc>
      </w:tr>
      <w:tr w:rsidR="00C1281D" w:rsidRPr="00FC08AF" w14:paraId="5DF58A0F"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8AC3FA" w14:textId="77777777" w:rsidR="00C1281D" w:rsidRPr="00FC08AF" w:rsidRDefault="00C1281D"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D189A" w14:textId="77777777" w:rsidR="00C1281D" w:rsidRPr="00FC08AF" w:rsidRDefault="00C1281D"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2FBE518B" w14:textId="77777777" w:rsidR="00C1281D" w:rsidRPr="00FC08AF" w:rsidRDefault="00C1281D" w:rsidP="00C1281D">
      <w:pPr>
        <w:rPr>
          <w:noProof/>
          <w:lang w:eastAsia="ko-KR"/>
        </w:rPr>
      </w:pPr>
    </w:p>
    <w:p w14:paraId="334B1125" w14:textId="77777777" w:rsidR="00C1281D" w:rsidRPr="00FC08AF" w:rsidRDefault="00C1281D" w:rsidP="00C1281D">
      <w:pPr>
        <w:pStyle w:val="Heading3"/>
        <w:rPr>
          <w:noProof/>
          <w:lang w:eastAsia="ko-KR"/>
        </w:rPr>
      </w:pPr>
      <w:bookmarkStart w:id="2094" w:name="_Toc176353843"/>
      <w:r w:rsidRPr="00FC08AF">
        <w:rPr>
          <w:noProof/>
        </w:rPr>
        <w:t>13.2.</w:t>
      </w:r>
      <w:r w:rsidRPr="00FC08AF">
        <w:rPr>
          <w:noProof/>
          <w:lang w:eastAsia="ko-KR"/>
        </w:rPr>
        <w:t>38A7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78787D" w:rsidRPr="00FC08AF">
        <w:rPr>
          <w:noProof/>
        </w:rPr>
        <w:br/>
      </w:r>
      <w:r w:rsidRPr="00FC08AF">
        <w:rPr>
          <w:noProof/>
        </w:rPr>
        <w:t>Entry/Usage</w:t>
      </w:r>
      <w:bookmarkEnd w:id="2094"/>
    </w:p>
    <w:p w14:paraId="61DD9580"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9"/>
        <w:gridCol w:w="1322"/>
        <w:gridCol w:w="2151"/>
        <w:gridCol w:w="1948"/>
        <w:gridCol w:w="2336"/>
      </w:tblGrid>
      <w:tr w:rsidR="00C1281D" w:rsidRPr="00FC08AF" w14:paraId="535758B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CBD4045" w14:textId="77777777" w:rsidR="00C1281D" w:rsidRPr="00FC08AF" w:rsidRDefault="00C1281D" w:rsidP="00C94E74">
            <w:pPr>
              <w:rPr>
                <w:rFonts w:ascii="Arial" w:hAnsi="Arial" w:cs="Arial"/>
                <w:noProof/>
                <w:sz w:val="18"/>
                <w:szCs w:val="18"/>
              </w:rPr>
            </w:pPr>
            <w:r w:rsidRPr="00FC08AF">
              <w:rPr>
                <w:noProof/>
              </w:rPr>
              <w:t>&lt;x&gt;/Common/MCVideoGroupCall/EmergencyAlert/Entry/Usage</w:t>
            </w:r>
          </w:p>
        </w:tc>
      </w:tr>
      <w:tr w:rsidR="00C1281D" w:rsidRPr="00FC08AF" w14:paraId="16792A7B"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8F2CFB9"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7E058"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67EA4"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517FE"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650E1" w14:textId="77777777" w:rsidR="00C1281D" w:rsidRPr="00FC08AF" w:rsidRDefault="00C1281D"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6B986E8" w14:textId="77777777" w:rsidR="00C1281D" w:rsidRPr="00FC08AF" w:rsidRDefault="00C1281D" w:rsidP="00C94E74">
            <w:pPr>
              <w:pStyle w:val="TAL"/>
              <w:rPr>
                <w:noProof/>
              </w:rPr>
            </w:pPr>
          </w:p>
        </w:tc>
      </w:tr>
      <w:tr w:rsidR="00C1281D" w:rsidRPr="00FC08AF" w14:paraId="5CEF8641"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15F6D00"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57B4F"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84529"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23054" w14:textId="77777777" w:rsidR="00C1281D" w:rsidRPr="00FC08AF" w:rsidRDefault="00C1281D"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4D8DC" w14:textId="77777777" w:rsidR="00C1281D" w:rsidRPr="00FC08AF" w:rsidRDefault="00C1281D"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4C4061AA" w14:textId="77777777" w:rsidR="00C1281D" w:rsidRPr="00FC08AF" w:rsidRDefault="00C1281D" w:rsidP="00C94E74">
            <w:pPr>
              <w:pStyle w:val="TAL"/>
              <w:rPr>
                <w:noProof/>
              </w:rPr>
            </w:pPr>
          </w:p>
        </w:tc>
      </w:tr>
      <w:tr w:rsidR="00C1281D" w:rsidRPr="00FC08AF" w14:paraId="62CA5AAE"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6BFE6119" w14:textId="77777777" w:rsidR="00C1281D" w:rsidRPr="00FC08AF" w:rsidRDefault="00C1281D" w:rsidP="00C94E7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FF518" w14:textId="77777777" w:rsidR="00C1281D" w:rsidRPr="00FC08AF" w:rsidRDefault="00C1281D"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emergency alert uses the ID</w:t>
            </w:r>
            <w:r w:rsidRPr="00FC08AF">
              <w:rPr>
                <w:noProof/>
                <w:lang w:eastAsia="ko-KR"/>
              </w:rPr>
              <w:t>.</w:t>
            </w:r>
          </w:p>
        </w:tc>
      </w:tr>
    </w:tbl>
    <w:p w14:paraId="0805B190" w14:textId="77777777" w:rsidR="00C1281D" w:rsidRPr="00FC08AF" w:rsidRDefault="00C1281D" w:rsidP="00C1281D">
      <w:pPr>
        <w:rPr>
          <w:noProof/>
          <w:lang w:eastAsia="ko-KR"/>
        </w:rPr>
      </w:pPr>
    </w:p>
    <w:p w14:paraId="5D798773" w14:textId="77777777" w:rsidR="00C1281D" w:rsidRPr="00FC08AF" w:rsidRDefault="00C1281D" w:rsidP="00C1281D">
      <w:pPr>
        <w:rPr>
          <w:noProof/>
        </w:rPr>
      </w:pPr>
      <w:r w:rsidRPr="00FC08AF">
        <w:rPr>
          <w:noProof/>
        </w:rPr>
        <w:t>The valid values are 'LocallyDetermined', 'UseCurrentlySelectedGroup', 'UsePreConfigured' and 'DedicatedGroup'.</w:t>
      </w:r>
    </w:p>
    <w:p w14:paraId="1A4E3214" w14:textId="77777777" w:rsidR="00C1281D" w:rsidRPr="00FC08AF" w:rsidRDefault="00C1281D" w:rsidP="00C1281D">
      <w:pPr>
        <w:rPr>
          <w:noProof/>
        </w:rPr>
      </w:pPr>
      <w:r w:rsidRPr="00FC08AF">
        <w:rPr>
          <w:noProof/>
        </w:rPr>
        <w:t xml:space="preserve">When set to 'LocallyDetermined' then if the MCVideo user selects an MCVideo ID then use that MCVideo ID for an on-network MCVideo emergency alert, if the MCVideo user does not select a MCVideo ID then use the MCVideo ID identified by the ID in </w:t>
      </w:r>
      <w:r w:rsidR="009E135B">
        <w:rPr>
          <w:noProof/>
        </w:rPr>
        <w:t>clause</w:t>
      </w:r>
      <w:r w:rsidRPr="00FC08AF">
        <w:rPr>
          <w:noProof/>
        </w:rPr>
        <w:t> 13.2.38A5 for an on-network MCVideo emergency alert.</w:t>
      </w:r>
    </w:p>
    <w:p w14:paraId="44E3E0F0" w14:textId="77777777" w:rsidR="00C1281D" w:rsidRPr="00FC08AF" w:rsidRDefault="00C1281D" w:rsidP="00C1281D">
      <w:pPr>
        <w:rPr>
          <w:noProof/>
        </w:rPr>
      </w:pPr>
      <w:r w:rsidRPr="00FC08AF">
        <w:rPr>
          <w:noProof/>
        </w:rPr>
        <w:t xml:space="preserve">When set to 'UseCurrentlySelectedGroup' then if the MCVideo user has currently selected an MCVideo group then use that MCVideo group for an on-network MCVideo emergency alert, if the MCVideo user does not have a currently selected MCVideo group then use the MCVideo group identified by the ID in </w:t>
      </w:r>
      <w:r w:rsidR="009E135B">
        <w:rPr>
          <w:noProof/>
        </w:rPr>
        <w:t>clause</w:t>
      </w:r>
      <w:r w:rsidRPr="00FC08AF">
        <w:rPr>
          <w:noProof/>
        </w:rPr>
        <w:t> 13.2.38A5 for an MCVideo emergency alert.</w:t>
      </w:r>
    </w:p>
    <w:p w14:paraId="75392F73" w14:textId="77777777" w:rsidR="00C1281D" w:rsidRPr="00FC08AF" w:rsidRDefault="00C1281D" w:rsidP="00C1281D">
      <w:pPr>
        <w:rPr>
          <w:noProof/>
          <w:lang w:eastAsia="ko-KR"/>
        </w:rPr>
      </w:pPr>
      <w:r w:rsidRPr="00FC08AF">
        <w:rPr>
          <w:noProof/>
        </w:rPr>
        <w:t xml:space="preserve">When set to 'UsePreConfigured' then use the ID identified by the ID in </w:t>
      </w:r>
      <w:r w:rsidR="009E135B">
        <w:rPr>
          <w:noProof/>
        </w:rPr>
        <w:t>clause</w:t>
      </w:r>
      <w:r w:rsidRPr="00FC08AF">
        <w:rPr>
          <w:noProof/>
        </w:rPr>
        <w:t> 13.2.38A5 for an on-network MCVideo emergency alert.</w:t>
      </w:r>
    </w:p>
    <w:p w14:paraId="2DDE4DEF" w14:textId="77777777" w:rsidR="00C1281D" w:rsidRPr="00FC08AF" w:rsidRDefault="00C1281D" w:rsidP="00C1281D">
      <w:pPr>
        <w:rPr>
          <w:noProof/>
          <w:lang w:eastAsia="ko-KR"/>
        </w:rPr>
      </w:pPr>
      <w:r w:rsidRPr="00FC08AF">
        <w:rPr>
          <w:noProof/>
        </w:rPr>
        <w:t xml:space="preserve">When set to 'DedicatedGroup' then use the MCVideo group identified by the ID in </w:t>
      </w:r>
      <w:r w:rsidR="009E135B">
        <w:rPr>
          <w:noProof/>
        </w:rPr>
        <w:t>clause</w:t>
      </w:r>
      <w:r w:rsidRPr="00FC08AF">
        <w:rPr>
          <w:noProof/>
        </w:rPr>
        <w:t> 13.2.38A5 for an MCVideo emergency alert.</w:t>
      </w:r>
    </w:p>
    <w:p w14:paraId="446086BE" w14:textId="77777777" w:rsidR="00872A5E" w:rsidRPr="00FC08AF" w:rsidRDefault="00872A5E" w:rsidP="00872A5E">
      <w:pPr>
        <w:pStyle w:val="Heading3"/>
        <w:rPr>
          <w:noProof/>
          <w:lang w:eastAsia="ko-KR"/>
        </w:rPr>
      </w:pPr>
      <w:bookmarkStart w:id="2095" w:name="_Toc176353844"/>
      <w:r w:rsidRPr="00FC08AF">
        <w:rPr>
          <w:noProof/>
        </w:rPr>
        <w:t>13.2.</w:t>
      </w:r>
      <w:r w:rsidRPr="00FC08AF">
        <w:rPr>
          <w:noProof/>
          <w:lang w:eastAsia="ko-KR"/>
        </w:rPr>
        <w:t>38B</w:t>
      </w:r>
      <w:r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/Common/MCVideoGroupCall/EmergencyCall</w:t>
      </w:r>
      <w:bookmarkEnd w:id="2086"/>
      <w:bookmarkEnd w:id="2087"/>
      <w:bookmarkEnd w:id="2095"/>
    </w:p>
    <w:p w14:paraId="461DF459"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 xml:space="preserve"> 38B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0FFA4FA8"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33E58F" w14:textId="77777777" w:rsidR="00872A5E" w:rsidRPr="00FC08AF" w:rsidRDefault="00872A5E" w:rsidP="003D5736">
            <w:pPr>
              <w:rPr>
                <w:rFonts w:ascii="Arial" w:hAnsi="Arial" w:cs="Arial"/>
                <w:noProof/>
                <w:sz w:val="18"/>
                <w:szCs w:val="18"/>
              </w:rPr>
            </w:pPr>
            <w:r w:rsidRPr="00FC08AF">
              <w:rPr>
                <w:noProof/>
              </w:rPr>
              <w:t>&lt;x&gt;/Common/MCVideoGroupCall/EmergencyCall</w:t>
            </w:r>
          </w:p>
        </w:tc>
      </w:tr>
      <w:tr w:rsidR="00872A5E" w:rsidRPr="00FC08AF" w14:paraId="3B249531"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CE960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F6F80"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5683A"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C540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0A461"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DEDF2E" w14:textId="77777777" w:rsidR="00872A5E" w:rsidRPr="00FC08AF" w:rsidRDefault="00872A5E" w:rsidP="003D5736">
            <w:pPr>
              <w:jc w:val="center"/>
              <w:rPr>
                <w:rFonts w:ascii="Arial" w:hAnsi="Arial" w:cs="Arial"/>
                <w:b/>
                <w:noProof/>
                <w:sz w:val="18"/>
                <w:szCs w:val="18"/>
              </w:rPr>
            </w:pPr>
          </w:p>
        </w:tc>
      </w:tr>
      <w:tr w:rsidR="00872A5E" w:rsidRPr="00FC08AF" w14:paraId="2590EAC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7C5C7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3D55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B2B9D"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4FFCC"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6262C"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D369DD" w14:textId="77777777" w:rsidR="00872A5E" w:rsidRPr="00FC08AF" w:rsidRDefault="00872A5E" w:rsidP="003D5736">
            <w:pPr>
              <w:jc w:val="center"/>
              <w:rPr>
                <w:b/>
                <w:noProof/>
              </w:rPr>
            </w:pPr>
          </w:p>
        </w:tc>
      </w:tr>
      <w:tr w:rsidR="00872A5E" w:rsidRPr="00FC08AF" w14:paraId="49D144F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8B7D34"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4F1479" w14:textId="77777777" w:rsidR="00872A5E" w:rsidRPr="00FC08AF" w:rsidRDefault="00872A5E" w:rsidP="003D5736">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emergency call policy</w:t>
            </w:r>
            <w:r w:rsidRPr="00FC08AF">
              <w:rPr>
                <w:noProof/>
                <w:lang w:eastAsia="ko-KR"/>
              </w:rPr>
              <w:t>.</w:t>
            </w:r>
          </w:p>
        </w:tc>
      </w:tr>
    </w:tbl>
    <w:p w14:paraId="7C4F9DDB" w14:textId="77777777" w:rsidR="00F72846" w:rsidRPr="00FC08AF" w:rsidRDefault="00F72846" w:rsidP="00F72846">
      <w:pPr>
        <w:rPr>
          <w:noProof/>
        </w:rPr>
      </w:pPr>
      <w:bookmarkStart w:id="2096" w:name="_Toc4578827"/>
      <w:bookmarkStart w:id="2097" w:name="_Toc27728516"/>
    </w:p>
    <w:p w14:paraId="1567CA81" w14:textId="77777777" w:rsidR="00872A5E" w:rsidRPr="00FC08AF" w:rsidRDefault="00872A5E" w:rsidP="00872A5E">
      <w:pPr>
        <w:pStyle w:val="Heading3"/>
        <w:rPr>
          <w:noProof/>
          <w:lang w:eastAsia="ko-KR"/>
        </w:rPr>
      </w:pPr>
      <w:bookmarkStart w:id="2098" w:name="_Toc176353845"/>
      <w:r w:rsidRPr="00FC08AF">
        <w:rPr>
          <w:noProof/>
        </w:rPr>
        <w:t>13.2.</w:t>
      </w:r>
      <w:r w:rsidRPr="00FC08AF">
        <w:rPr>
          <w:noProof/>
          <w:lang w:eastAsia="ko-KR"/>
        </w:rPr>
        <w:t>38C</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/Common/MCVideoGroupCall/EmergencyCall/Enabled</w:t>
      </w:r>
      <w:bookmarkEnd w:id="2096"/>
      <w:bookmarkEnd w:id="2097"/>
      <w:bookmarkEnd w:id="2098"/>
    </w:p>
    <w:p w14:paraId="49D078BA"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7B2B13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B44472" w14:textId="77777777" w:rsidR="00872A5E" w:rsidRPr="00FC08AF" w:rsidRDefault="00872A5E" w:rsidP="003D5736">
            <w:pPr>
              <w:rPr>
                <w:rFonts w:ascii="Arial" w:hAnsi="Arial" w:cs="Arial"/>
                <w:noProof/>
                <w:sz w:val="18"/>
                <w:szCs w:val="18"/>
              </w:rPr>
            </w:pPr>
            <w:r w:rsidRPr="00FC08AF">
              <w:rPr>
                <w:noProof/>
              </w:rPr>
              <w:t>&lt;x&gt;/Common/MCVideoGroupCall/EmergencyCall/Enabled</w:t>
            </w:r>
          </w:p>
        </w:tc>
      </w:tr>
      <w:tr w:rsidR="00872A5E" w:rsidRPr="00FC08AF" w14:paraId="7D22AE5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446E3B"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5A79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A7995"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73866"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B70DB"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54631" w14:textId="77777777" w:rsidR="00872A5E" w:rsidRPr="00FC08AF" w:rsidRDefault="00872A5E" w:rsidP="003D5736">
            <w:pPr>
              <w:jc w:val="center"/>
              <w:rPr>
                <w:rFonts w:ascii="Arial" w:hAnsi="Arial" w:cs="Arial"/>
                <w:b/>
                <w:noProof/>
                <w:sz w:val="18"/>
                <w:szCs w:val="18"/>
              </w:rPr>
            </w:pPr>
          </w:p>
        </w:tc>
      </w:tr>
      <w:tr w:rsidR="00872A5E" w:rsidRPr="00FC08AF" w14:paraId="1E8649D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868EF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7EB27" w14:textId="77777777" w:rsidR="00872A5E" w:rsidRPr="00FC08AF" w:rsidRDefault="00872A5E" w:rsidP="003D573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52B4F"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3E01"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69111"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0817D0" w14:textId="77777777" w:rsidR="00872A5E" w:rsidRPr="00FC08AF" w:rsidRDefault="00872A5E" w:rsidP="003D5736">
            <w:pPr>
              <w:jc w:val="center"/>
              <w:rPr>
                <w:b/>
                <w:noProof/>
              </w:rPr>
            </w:pPr>
          </w:p>
        </w:tc>
      </w:tr>
      <w:tr w:rsidR="00872A5E" w:rsidRPr="00FC08AF" w14:paraId="52484894"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CBE805"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90C7A8"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MCVideo emergency group call functionality enabled for </w:t>
            </w:r>
            <w:r w:rsidRPr="00FC08AF">
              <w:rPr>
                <w:noProof/>
                <w:lang w:eastAsia="ko-KR"/>
              </w:rPr>
              <w:t xml:space="preserve">MCVideo </w:t>
            </w:r>
            <w:r w:rsidRPr="00FC08AF">
              <w:rPr>
                <w:noProof/>
              </w:rPr>
              <w:t>user</w:t>
            </w:r>
            <w:r w:rsidRPr="00FC08AF">
              <w:rPr>
                <w:noProof/>
                <w:lang w:eastAsia="ko-KR"/>
              </w:rPr>
              <w:t>.</w:t>
            </w:r>
          </w:p>
        </w:tc>
      </w:tr>
    </w:tbl>
    <w:p w14:paraId="3A1539B8" w14:textId="77777777" w:rsidR="00F72846" w:rsidRPr="00FC08AF" w:rsidRDefault="00F72846" w:rsidP="00F72846">
      <w:pPr>
        <w:rPr>
          <w:noProof/>
        </w:rPr>
      </w:pPr>
    </w:p>
    <w:p w14:paraId="5B542D85" w14:textId="77777777" w:rsidR="00872A5E" w:rsidRPr="00FC08AF" w:rsidRDefault="00872A5E" w:rsidP="00872A5E">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make an MCVideo emergency group call functionality enabled</w:t>
      </w:r>
      <w:r w:rsidRPr="00FC08AF">
        <w:rPr>
          <w:noProof/>
          <w:lang w:eastAsia="ko-KR"/>
        </w:rPr>
        <w:t>.</w:t>
      </w:r>
    </w:p>
    <w:p w14:paraId="476333D0"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make an MCVideo emergency group call functionality enabled</w:t>
      </w:r>
      <w:r w:rsidRPr="00FC08AF">
        <w:rPr>
          <w:noProof/>
          <w:lang w:eastAsia="ko-KR"/>
        </w:rPr>
        <w:t>.</w:t>
      </w:r>
    </w:p>
    <w:p w14:paraId="43C78D00" w14:textId="77777777" w:rsidR="00872A5E" w:rsidRPr="00FC08AF" w:rsidRDefault="00872A5E" w:rsidP="00872A5E">
      <w:pPr>
        <w:pStyle w:val="Heading3"/>
        <w:rPr>
          <w:noProof/>
          <w:lang w:eastAsia="ko-KR"/>
        </w:rPr>
      </w:pPr>
      <w:bookmarkStart w:id="2099" w:name="_Toc4578828"/>
      <w:bookmarkStart w:id="2100" w:name="_Toc27728517"/>
      <w:bookmarkStart w:id="2101" w:name="_Toc176353846"/>
      <w:r w:rsidRPr="00FC08AF">
        <w:rPr>
          <w:noProof/>
        </w:rPr>
        <w:t>13.2.</w:t>
      </w:r>
      <w:r w:rsidRPr="00FC08AF">
        <w:rPr>
          <w:noProof/>
          <w:lang w:eastAsia="ko-KR"/>
        </w:rPr>
        <w:t>38D</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CancelMCVideoGroup</w:t>
      </w:r>
      <w:bookmarkEnd w:id="2099"/>
      <w:bookmarkEnd w:id="2100"/>
      <w:bookmarkEnd w:id="2101"/>
    </w:p>
    <w:p w14:paraId="59791C0E"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EmergencyCall/CancelMCVideoGroup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60AF33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3623E0" w14:textId="77777777" w:rsidR="00872A5E" w:rsidRPr="00FC08AF" w:rsidRDefault="00872A5E" w:rsidP="003D5736">
            <w:pPr>
              <w:rPr>
                <w:rFonts w:ascii="Arial" w:hAnsi="Arial" w:cs="Arial"/>
                <w:noProof/>
                <w:sz w:val="18"/>
                <w:szCs w:val="18"/>
              </w:rPr>
            </w:pPr>
            <w:r w:rsidRPr="00FC08AF">
              <w:rPr>
                <w:noProof/>
              </w:rPr>
              <w:t>&lt;x&gt;/Common/MCVideoGroupCall/EmergencyCall/CancelMCVideoGroup</w:t>
            </w:r>
          </w:p>
        </w:tc>
      </w:tr>
      <w:tr w:rsidR="00872A5E" w:rsidRPr="00FC08AF" w14:paraId="0053D94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221AB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8AB9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C6F8A"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E23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35F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E55F1" w14:textId="77777777" w:rsidR="00872A5E" w:rsidRPr="00FC08AF" w:rsidRDefault="00872A5E" w:rsidP="003D5736">
            <w:pPr>
              <w:jc w:val="center"/>
              <w:rPr>
                <w:rFonts w:ascii="Arial" w:hAnsi="Arial" w:cs="Arial"/>
                <w:b/>
                <w:noProof/>
                <w:sz w:val="18"/>
                <w:szCs w:val="18"/>
              </w:rPr>
            </w:pPr>
          </w:p>
        </w:tc>
      </w:tr>
      <w:tr w:rsidR="00872A5E" w:rsidRPr="00FC08AF" w14:paraId="73F56B8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3C473"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43E1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E6660"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A33F0"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74777"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D92CC" w14:textId="77777777" w:rsidR="00872A5E" w:rsidRPr="00FC08AF" w:rsidRDefault="00872A5E" w:rsidP="003D5736">
            <w:pPr>
              <w:jc w:val="center"/>
              <w:rPr>
                <w:b/>
                <w:noProof/>
              </w:rPr>
            </w:pPr>
          </w:p>
        </w:tc>
      </w:tr>
      <w:tr w:rsidR="00872A5E" w:rsidRPr="00FC08AF" w14:paraId="2EFAB509"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2B2EE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B410F0"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cancel an in progress </w:t>
            </w:r>
            <w:r w:rsidRPr="00FC08AF">
              <w:rPr>
                <w:noProof/>
                <w:lang w:eastAsia="ko-KR"/>
              </w:rPr>
              <w:t xml:space="preserve">MCVideo </w:t>
            </w:r>
            <w:r w:rsidRPr="00FC08AF">
              <w:rPr>
                <w:noProof/>
              </w:rPr>
              <w:t>emergency</w:t>
            </w:r>
            <w:r w:rsidRPr="00FC08AF">
              <w:rPr>
                <w:noProof/>
                <w:lang w:eastAsia="ko-KR"/>
              </w:rPr>
              <w:t xml:space="preserve"> group call</w:t>
            </w:r>
            <w:r w:rsidRPr="00FC08AF">
              <w:rPr>
                <w:noProof/>
              </w:rPr>
              <w:t xml:space="preserve"> associated with a group</w:t>
            </w:r>
            <w:r w:rsidRPr="00FC08AF">
              <w:rPr>
                <w:noProof/>
                <w:lang w:eastAsia="ko-KR"/>
              </w:rPr>
              <w:t>.</w:t>
            </w:r>
          </w:p>
        </w:tc>
      </w:tr>
    </w:tbl>
    <w:p w14:paraId="62FFD8D5" w14:textId="77777777" w:rsidR="00F72846" w:rsidRPr="00FC08AF" w:rsidRDefault="00F72846" w:rsidP="00F72846">
      <w:pPr>
        <w:rPr>
          <w:noProof/>
        </w:rPr>
      </w:pPr>
    </w:p>
    <w:p w14:paraId="0C2E56EC"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cancel a </w:t>
      </w:r>
      <w:r w:rsidRPr="00FC08AF">
        <w:rPr>
          <w:noProof/>
          <w:lang w:eastAsia="ko-KR"/>
        </w:rPr>
        <w:t xml:space="preserve">MCVideo </w:t>
      </w:r>
      <w:r w:rsidRPr="00FC08AF">
        <w:rPr>
          <w:noProof/>
        </w:rPr>
        <w:t>emergency</w:t>
      </w:r>
      <w:r w:rsidRPr="00FC08AF">
        <w:rPr>
          <w:noProof/>
          <w:lang w:eastAsia="ko-KR"/>
        </w:rPr>
        <w:t xml:space="preserve"> group call.</w:t>
      </w:r>
    </w:p>
    <w:p w14:paraId="68C952A8"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cancel a </w:t>
      </w:r>
      <w:r w:rsidRPr="00FC08AF">
        <w:rPr>
          <w:noProof/>
          <w:lang w:eastAsia="ko-KR"/>
        </w:rPr>
        <w:t xml:space="preserve">MCTT </w:t>
      </w:r>
      <w:r w:rsidRPr="00FC08AF">
        <w:rPr>
          <w:noProof/>
        </w:rPr>
        <w:t>emergency</w:t>
      </w:r>
      <w:r w:rsidRPr="00FC08AF">
        <w:rPr>
          <w:noProof/>
          <w:lang w:eastAsia="ko-KR"/>
        </w:rPr>
        <w:t xml:space="preserve"> group call.</w:t>
      </w:r>
    </w:p>
    <w:p w14:paraId="0E74D658" w14:textId="77777777" w:rsidR="00D57E50" w:rsidRPr="00FC08AF" w:rsidRDefault="00D57E50" w:rsidP="00D57E50">
      <w:pPr>
        <w:pStyle w:val="Heading3"/>
        <w:rPr>
          <w:noProof/>
          <w:lang w:eastAsia="ko-KR"/>
        </w:rPr>
      </w:pPr>
      <w:bookmarkStart w:id="2102" w:name="_Toc4578829"/>
      <w:bookmarkStart w:id="2103" w:name="_Toc27728518"/>
      <w:bookmarkStart w:id="2104" w:name="_Toc176353847"/>
      <w:r w:rsidRPr="00FC08AF">
        <w:rPr>
          <w:noProof/>
        </w:rPr>
        <w:t>13.2.</w:t>
      </w:r>
      <w:r w:rsidRPr="00FC08AF">
        <w:rPr>
          <w:noProof/>
          <w:lang w:eastAsia="ko-KR"/>
        </w:rPr>
        <w:t>38D1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w:t>
      </w:r>
      <w:bookmarkEnd w:id="2104"/>
    </w:p>
    <w:p w14:paraId="334FA33E"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6"/>
        <w:gridCol w:w="1952"/>
        <w:gridCol w:w="2320"/>
      </w:tblGrid>
      <w:tr w:rsidR="00D57E50" w:rsidRPr="00FC08AF" w14:paraId="6E3366C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13660FC"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w:t>
            </w:r>
          </w:p>
        </w:tc>
      </w:tr>
      <w:tr w:rsidR="00D57E50" w:rsidRPr="00FC08AF" w14:paraId="47DD04C0"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4F9F7B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02BA0"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6694C" w14:textId="77777777" w:rsidR="00D57E50" w:rsidRPr="00FC08AF" w:rsidRDefault="00D57E50" w:rsidP="00C94E74">
            <w:pPr>
              <w:pStyle w:val="TAL"/>
              <w:rPr>
                <w:noProof/>
              </w:rPr>
            </w:pPr>
            <w:r w:rsidRPr="00FC08AF">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27016" w14:textId="77777777" w:rsidR="00D57E50" w:rsidRPr="00FC08AF" w:rsidRDefault="00D57E50"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2CFEA" w14:textId="77777777" w:rsidR="00D57E50" w:rsidRPr="00FC08AF" w:rsidRDefault="00D57E50" w:rsidP="00C94E74">
            <w:pPr>
              <w:pStyle w:val="TAL"/>
              <w:rPr>
                <w:noProof/>
              </w:rPr>
            </w:pPr>
            <w:r w:rsidRPr="00FC08AF">
              <w:rPr>
                <w:noProof/>
              </w:rPr>
              <w:t>Min. Access Types</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1AAF0845" w14:textId="77777777" w:rsidR="00D57E50" w:rsidRPr="00FC08AF" w:rsidRDefault="00D57E50" w:rsidP="00C94E74">
            <w:pPr>
              <w:pStyle w:val="TAL"/>
              <w:rPr>
                <w:noProof/>
              </w:rPr>
            </w:pPr>
          </w:p>
        </w:tc>
      </w:tr>
      <w:tr w:rsidR="00D57E50" w:rsidRPr="00FC08AF" w14:paraId="364A1C20"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50C10B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B1E71"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BB196" w14:textId="77777777" w:rsidR="00D57E50" w:rsidRPr="00FC08AF" w:rsidRDefault="00D57E50" w:rsidP="00C94E74">
            <w:pPr>
              <w:pStyle w:val="TAL"/>
              <w:rPr>
                <w:noProof/>
              </w:rPr>
            </w:pPr>
            <w:r w:rsidRPr="00FC08AF">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8ADD9" w14:textId="77777777" w:rsidR="00D57E50" w:rsidRPr="00FC08AF" w:rsidRDefault="00D57E50" w:rsidP="00C94E74">
            <w:pPr>
              <w:pStyle w:val="TAL"/>
              <w:rPr>
                <w:noProof/>
              </w:rPr>
            </w:pPr>
            <w:r w:rsidRPr="00FC08AF">
              <w:rPr>
                <w:noProof/>
              </w:rPr>
              <w:t>node</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215F5" w14:textId="77777777" w:rsidR="00D57E50" w:rsidRPr="00FC08AF" w:rsidRDefault="00D57E50" w:rsidP="00C94E74">
            <w:pPr>
              <w:pStyle w:val="TAL"/>
              <w:rPr>
                <w:noProof/>
              </w:rPr>
            </w:pPr>
            <w:r w:rsidRPr="00FC08AF">
              <w:rPr>
                <w:noProof/>
              </w:rPr>
              <w:t>Get, Replace</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50610D5A" w14:textId="77777777" w:rsidR="00D57E50" w:rsidRPr="00FC08AF" w:rsidRDefault="00D57E50" w:rsidP="00C94E74">
            <w:pPr>
              <w:pStyle w:val="TAL"/>
              <w:rPr>
                <w:noProof/>
              </w:rPr>
            </w:pPr>
          </w:p>
        </w:tc>
      </w:tr>
      <w:tr w:rsidR="00D57E50" w:rsidRPr="00FC08AF" w14:paraId="25C23358"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5425B6B7" w14:textId="77777777" w:rsidR="00D57E50" w:rsidRPr="00FC08AF" w:rsidRDefault="00D57E50"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DF6212" w14:textId="77777777" w:rsidR="00D57E50" w:rsidRPr="00FC08AF" w:rsidRDefault="00D57E50" w:rsidP="00C94E74">
            <w:pPr>
              <w:rPr>
                <w:noProof/>
                <w:lang w:eastAsia="ko-KR"/>
              </w:rPr>
            </w:pPr>
            <w:r w:rsidRPr="00FC08AF">
              <w:rPr>
                <w:noProof/>
              </w:rPr>
              <w:t>This interior node is a placeholder for</w:t>
            </w:r>
            <w:r w:rsidRPr="00FC08AF">
              <w:rPr>
                <w:noProof/>
                <w:lang w:eastAsia="ko-KR"/>
              </w:rPr>
              <w:t xml:space="preserve"> the g</w:t>
            </w:r>
            <w:r w:rsidRPr="00FC08AF">
              <w:rPr>
                <w:noProof/>
              </w:rPr>
              <w:t>roup used on initiation of an MCVideo emergency group call</w:t>
            </w:r>
            <w:r w:rsidRPr="00FC08AF">
              <w:rPr>
                <w:noProof/>
                <w:lang w:eastAsia="ko-KR"/>
              </w:rPr>
              <w:t>.</w:t>
            </w:r>
          </w:p>
        </w:tc>
      </w:tr>
    </w:tbl>
    <w:p w14:paraId="2638728A" w14:textId="77777777" w:rsidR="00D57E50" w:rsidRPr="00FC08AF" w:rsidRDefault="00D57E50" w:rsidP="00D57E50">
      <w:pPr>
        <w:rPr>
          <w:noProof/>
          <w:lang w:eastAsia="ko-KR"/>
        </w:rPr>
      </w:pPr>
    </w:p>
    <w:p w14:paraId="5E8EDB1E" w14:textId="77777777" w:rsidR="00D57E50" w:rsidRPr="00FC08AF" w:rsidRDefault="00D57E50" w:rsidP="00D57E50">
      <w:pPr>
        <w:pStyle w:val="Heading3"/>
        <w:rPr>
          <w:noProof/>
          <w:lang w:eastAsia="ko-KR"/>
        </w:rPr>
      </w:pPr>
      <w:bookmarkStart w:id="2105" w:name="_Toc176353848"/>
      <w:r w:rsidRPr="00FC08AF">
        <w:rPr>
          <w:noProof/>
          <w:lang w:eastAsia="ko-KR"/>
        </w:rPr>
        <w:t>13.</w:t>
      </w:r>
      <w:r w:rsidRPr="00FC08AF">
        <w:rPr>
          <w:noProof/>
        </w:rPr>
        <w:t>2.38D2</w:t>
      </w:r>
      <w:r w:rsidRPr="00FC08AF">
        <w:rPr>
          <w:noProof/>
        </w:rPr>
        <w:tab/>
        <w:t>/</w:t>
      </w:r>
      <w:r w:rsidRPr="00FC08AF">
        <w:rPr>
          <w:i/>
          <w:iCs/>
          <w:noProof/>
        </w:rPr>
        <w:t>&lt;x&gt;</w:t>
      </w:r>
      <w:r w:rsidRPr="00FC08AF">
        <w:rPr>
          <w:noProof/>
        </w:rPr>
        <w:t>/&lt;x&gt;/Common/MCVideoGroupCall</w:t>
      </w:r>
      <w:r w:rsidRPr="00FC08AF">
        <w:rPr>
          <w:noProof/>
          <w:lang w:eastAsia="ko-KR"/>
        </w:rPr>
        <w:t>/EmergencyCall/</w:t>
      </w:r>
      <w:r w:rsidR="0078787D" w:rsidRPr="00FC08AF">
        <w:rPr>
          <w:noProof/>
          <w:lang w:eastAsia="ko-KR"/>
        </w:rPr>
        <w:br/>
      </w:r>
      <w:r w:rsidRPr="00FC08AF">
        <w:rPr>
          <w:noProof/>
        </w:rPr>
        <w:t>MCVideoGroupInitiation/Entry</w:t>
      </w:r>
      <w:bookmarkEnd w:id="2105"/>
    </w:p>
    <w:p w14:paraId="2978F69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/Common/MCVideoGroupCall/EmergencyCall/MCVideoGroupInitiation/Entry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
        <w:gridCol w:w="1209"/>
        <w:gridCol w:w="1322"/>
        <w:gridCol w:w="2160"/>
        <w:gridCol w:w="1955"/>
        <w:gridCol w:w="2307"/>
      </w:tblGrid>
      <w:tr w:rsidR="00D57E50" w:rsidRPr="00FC08AF" w14:paraId="0A51EFA0"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9835BA" w14:textId="77777777" w:rsidR="00D57E50" w:rsidRPr="00FC08AF" w:rsidRDefault="00D57E50" w:rsidP="00C94E74">
            <w:pPr>
              <w:rPr>
                <w:rFonts w:ascii="Arial" w:hAnsi="Arial" w:cs="Arial"/>
                <w:noProof/>
                <w:sz w:val="18"/>
                <w:szCs w:val="18"/>
              </w:rPr>
            </w:pPr>
            <w:r w:rsidRPr="00FC08AF">
              <w:rPr>
                <w:noProof/>
              </w:rPr>
              <w:t>&lt;x&gt;/Common/MCVideoGroupCall</w:t>
            </w:r>
            <w:r w:rsidRPr="00FC08AF">
              <w:rPr>
                <w:noProof/>
                <w:lang w:eastAsia="ko-KR"/>
              </w:rPr>
              <w:t>/</w:t>
            </w:r>
            <w:r w:rsidRPr="00FC08AF">
              <w:rPr>
                <w:noProof/>
              </w:rPr>
              <w:t>EmergencyCall/MCVideoGroupInitiation/Entry</w:t>
            </w:r>
          </w:p>
        </w:tc>
      </w:tr>
      <w:tr w:rsidR="00D57E50" w:rsidRPr="00FC08AF" w14:paraId="4B9EDA18"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0462727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D1E0F"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70A75" w14:textId="77777777" w:rsidR="00D57E50" w:rsidRPr="00FC08AF" w:rsidRDefault="00D57E50" w:rsidP="00C94E74">
            <w:pPr>
              <w:pStyle w:val="TAL"/>
              <w:rPr>
                <w:noProof/>
              </w:rPr>
            </w:pPr>
            <w:r w:rsidRPr="00FC08AF">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8D849" w14:textId="77777777" w:rsidR="00D57E50" w:rsidRPr="00FC08AF" w:rsidRDefault="00D57E50" w:rsidP="00C94E74">
            <w:pPr>
              <w:pStyle w:val="TAL"/>
              <w:rPr>
                <w:noProof/>
              </w:rPr>
            </w:pPr>
            <w:r w:rsidRPr="00FC08AF">
              <w:rPr>
                <w:noProof/>
              </w:rPr>
              <w:t>Format</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41AF" w14:textId="77777777" w:rsidR="00D57E50" w:rsidRPr="00FC08AF" w:rsidRDefault="00D57E50" w:rsidP="00C94E74">
            <w:pPr>
              <w:pStyle w:val="TAL"/>
              <w:rPr>
                <w:noProof/>
              </w:rPr>
            </w:pPr>
            <w:r w:rsidRPr="00FC08AF">
              <w:rPr>
                <w:noProof/>
              </w:rPr>
              <w:t>Min. Access Types</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22AB642" w14:textId="77777777" w:rsidR="00D57E50" w:rsidRPr="00FC08AF" w:rsidRDefault="00D57E50" w:rsidP="00C94E74">
            <w:pPr>
              <w:pStyle w:val="TAL"/>
              <w:rPr>
                <w:noProof/>
              </w:rPr>
            </w:pPr>
          </w:p>
        </w:tc>
      </w:tr>
      <w:tr w:rsidR="00D57E50" w:rsidRPr="00FC08AF" w14:paraId="36E52B52"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2821959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3ED7D"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A9A05" w14:textId="77777777" w:rsidR="00D57E50" w:rsidRPr="00FC08AF" w:rsidRDefault="00D57E50" w:rsidP="00C94E74">
            <w:pPr>
              <w:pStyle w:val="TAL"/>
              <w:rPr>
                <w:noProof/>
              </w:rPr>
            </w:pPr>
            <w:r w:rsidRPr="00FC08AF">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81D7" w14:textId="77777777" w:rsidR="00D57E50" w:rsidRPr="00FC08AF" w:rsidRDefault="00D57E50" w:rsidP="00C94E74">
            <w:pPr>
              <w:pStyle w:val="TAL"/>
              <w:rPr>
                <w:noProof/>
              </w:rPr>
            </w:pPr>
            <w:r w:rsidRPr="00FC08AF">
              <w:rPr>
                <w:noProof/>
              </w:rPr>
              <w:t>node</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EEA6" w14:textId="77777777" w:rsidR="00D57E50" w:rsidRPr="00FC08AF" w:rsidRDefault="00D57E50" w:rsidP="00C94E74">
            <w:pPr>
              <w:pStyle w:val="TAL"/>
              <w:rPr>
                <w:noProof/>
              </w:rPr>
            </w:pPr>
            <w:r w:rsidRPr="00FC08AF">
              <w:rPr>
                <w:noProof/>
              </w:rPr>
              <w:t>Get, Replace</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1A80C1A" w14:textId="77777777" w:rsidR="00D57E50" w:rsidRPr="00FC08AF" w:rsidRDefault="00D57E50" w:rsidP="00C94E74">
            <w:pPr>
              <w:pStyle w:val="TAL"/>
              <w:rPr>
                <w:noProof/>
              </w:rPr>
            </w:pPr>
          </w:p>
        </w:tc>
      </w:tr>
      <w:tr w:rsidR="00D57E50" w:rsidRPr="00FC08AF" w14:paraId="790320B0"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FFFFFF"/>
            </w:tcBorders>
            <w:shd w:val="clear" w:color="auto" w:fill="auto"/>
          </w:tcPr>
          <w:p w14:paraId="10BBC0FC" w14:textId="77777777" w:rsidR="00D57E50" w:rsidRPr="00FC08AF" w:rsidRDefault="00D57E50" w:rsidP="00C94E74">
            <w:pPr>
              <w:jc w:val="center"/>
              <w:rPr>
                <w:b/>
                <w:noProof/>
              </w:rPr>
            </w:pPr>
          </w:p>
        </w:tc>
        <w:tc>
          <w:tcPr>
            <w:tcW w:w="894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E72F02" w14:textId="77777777" w:rsidR="00D57E50" w:rsidRPr="00FC08AF" w:rsidRDefault="00D57E50" w:rsidP="00C94E74">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MCVideo emergency group call</w:t>
            </w:r>
            <w:r w:rsidRPr="00FC08AF">
              <w:rPr>
                <w:noProof/>
                <w:lang w:eastAsia="ko-KR"/>
              </w:rPr>
              <w:t>.</w:t>
            </w:r>
          </w:p>
        </w:tc>
      </w:tr>
    </w:tbl>
    <w:p w14:paraId="0809EC4A" w14:textId="77777777" w:rsidR="00D57E50" w:rsidRPr="00FC08AF" w:rsidRDefault="00D57E50" w:rsidP="00D57E50">
      <w:pPr>
        <w:rPr>
          <w:noProof/>
          <w:lang w:eastAsia="ko-KR"/>
        </w:rPr>
      </w:pPr>
    </w:p>
    <w:p w14:paraId="7FBA792B" w14:textId="77777777" w:rsidR="00D57E50" w:rsidRPr="00FC08AF" w:rsidRDefault="00D57E50" w:rsidP="00D57E50">
      <w:pPr>
        <w:pStyle w:val="Heading3"/>
        <w:rPr>
          <w:noProof/>
          <w:lang w:eastAsia="ko-KR"/>
        </w:rPr>
      </w:pPr>
      <w:bookmarkStart w:id="2106" w:name="_Toc176353849"/>
      <w:r w:rsidRPr="00FC08AF">
        <w:rPr>
          <w:noProof/>
        </w:rPr>
        <w:lastRenderedPageBreak/>
        <w:t>13.2.</w:t>
      </w:r>
      <w:r w:rsidRPr="00FC08AF">
        <w:rPr>
          <w:noProof/>
          <w:lang w:eastAsia="ko-KR"/>
        </w:rPr>
        <w:t>38D3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MCVideoGroupInitiation/Entry/GroupID</w:t>
      </w:r>
      <w:bookmarkEnd w:id="2106"/>
    </w:p>
    <w:p w14:paraId="2FC75FDB"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5"/>
        <w:gridCol w:w="1966"/>
        <w:gridCol w:w="2278"/>
      </w:tblGrid>
      <w:tr w:rsidR="00D57E50" w:rsidRPr="00FC08AF" w14:paraId="572C577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EB52A81"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&lt;x&gt;/Common/MCVideoGroupCall/EmergencyCall/MCVideoGroupInitiation/Entry/GroupID</w:t>
            </w:r>
          </w:p>
        </w:tc>
      </w:tr>
      <w:tr w:rsidR="00D57E50" w:rsidRPr="00FC08AF" w14:paraId="15BA551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23C6A5"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890D"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7AC9" w14:textId="77777777" w:rsidR="00D57E50" w:rsidRPr="00FC08AF" w:rsidRDefault="00D57E50" w:rsidP="00C94E74">
            <w:pPr>
              <w:pStyle w:val="TAL"/>
              <w:rPr>
                <w:noProof/>
              </w:rPr>
            </w:pPr>
            <w:r w:rsidRPr="00FC08AF">
              <w:rPr>
                <w:noProof/>
              </w:rPr>
              <w:t>Occurrence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93A4D" w14:textId="77777777" w:rsidR="00D57E50" w:rsidRPr="00FC08AF" w:rsidRDefault="00D57E50" w:rsidP="00C94E74">
            <w:pPr>
              <w:pStyle w:val="TAL"/>
              <w:rPr>
                <w:noProof/>
              </w:rPr>
            </w:pPr>
            <w:r w:rsidRPr="00FC08AF">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E682D" w14:textId="77777777" w:rsidR="00D57E50" w:rsidRPr="00FC08AF" w:rsidRDefault="00D57E50" w:rsidP="00C94E74">
            <w:pPr>
              <w:pStyle w:val="TAL"/>
              <w:rPr>
                <w:noProof/>
              </w:rPr>
            </w:pPr>
            <w:r w:rsidRPr="00FC08AF">
              <w:rPr>
                <w:noProof/>
              </w:rPr>
              <w:t>Min. Access Types</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41EF55C6" w14:textId="77777777" w:rsidR="00D57E50" w:rsidRPr="00FC08AF" w:rsidRDefault="00D57E50" w:rsidP="00C94E74">
            <w:pPr>
              <w:pStyle w:val="TAL"/>
              <w:rPr>
                <w:noProof/>
              </w:rPr>
            </w:pPr>
          </w:p>
        </w:tc>
      </w:tr>
      <w:tr w:rsidR="00D57E50" w:rsidRPr="00FC08AF" w14:paraId="6503BC8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5F03C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0105A"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03598" w14:textId="77777777" w:rsidR="00D57E50" w:rsidRPr="00FC08AF" w:rsidRDefault="00D57E50" w:rsidP="00C94E74">
            <w:pPr>
              <w:pStyle w:val="TAL"/>
              <w:rPr>
                <w:noProof/>
              </w:rPr>
            </w:pPr>
            <w:r w:rsidRPr="00FC08AF">
              <w:rPr>
                <w:noProof/>
              </w:rPr>
              <w:t>One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4ED72" w14:textId="77777777" w:rsidR="00D57E50" w:rsidRPr="00FC08AF" w:rsidRDefault="00D57E50" w:rsidP="00C94E74">
            <w:pPr>
              <w:pStyle w:val="TAL"/>
              <w:rPr>
                <w:noProof/>
              </w:rPr>
            </w:pPr>
            <w:r w:rsidRPr="00FC08AF">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61776" w14:textId="77777777" w:rsidR="00D57E50" w:rsidRPr="00FC08AF" w:rsidRDefault="00D57E50" w:rsidP="00C94E74">
            <w:pPr>
              <w:pStyle w:val="TAL"/>
              <w:rPr>
                <w:noProof/>
              </w:rPr>
            </w:pPr>
            <w:r w:rsidRPr="00FC08AF">
              <w:rPr>
                <w:noProof/>
              </w:rPr>
              <w:t>Get, Replace</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27BEFD2F" w14:textId="77777777" w:rsidR="00D57E50" w:rsidRPr="00FC08AF" w:rsidRDefault="00D57E50" w:rsidP="00C94E74">
            <w:pPr>
              <w:pStyle w:val="TAL"/>
              <w:rPr>
                <w:noProof/>
              </w:rPr>
            </w:pPr>
          </w:p>
        </w:tc>
      </w:tr>
      <w:tr w:rsidR="00D57E50" w:rsidRPr="00FC08AF" w14:paraId="7AD46220"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479AF"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D04F8" w14:textId="77777777" w:rsidR="00D57E50" w:rsidRPr="00FC08AF" w:rsidRDefault="00D57E50" w:rsidP="00C94E74">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MCVideo emergency group call</w:t>
            </w:r>
            <w:r w:rsidRPr="00FC08AF">
              <w:rPr>
                <w:noProof/>
                <w:lang w:eastAsia="ko-KR"/>
              </w:rPr>
              <w:t>.</w:t>
            </w:r>
          </w:p>
        </w:tc>
      </w:tr>
    </w:tbl>
    <w:p w14:paraId="40C56321" w14:textId="77777777" w:rsidR="00D57E50" w:rsidRPr="00FC08AF" w:rsidRDefault="00D57E50" w:rsidP="00D57E50">
      <w:pPr>
        <w:rPr>
          <w:noProof/>
          <w:lang w:eastAsia="ko-KR"/>
        </w:rPr>
      </w:pPr>
    </w:p>
    <w:p w14:paraId="6F78CC6A" w14:textId="77777777" w:rsidR="00D57E50" w:rsidRPr="00FC08AF" w:rsidRDefault="00D57E50" w:rsidP="00D57E50">
      <w:pPr>
        <w:pStyle w:val="Heading3"/>
        <w:rPr>
          <w:noProof/>
          <w:lang w:eastAsia="ko-KR"/>
        </w:rPr>
      </w:pPr>
      <w:bookmarkStart w:id="2107" w:name="_Toc176353850"/>
      <w:r w:rsidRPr="00FC08AF">
        <w:rPr>
          <w:noProof/>
          <w:lang w:eastAsia="ko-KR"/>
        </w:rPr>
        <w:t>13.</w:t>
      </w:r>
      <w:r w:rsidRPr="00FC08AF">
        <w:rPr>
          <w:noProof/>
        </w:rPr>
        <w:t>2.</w:t>
      </w:r>
      <w:r w:rsidRPr="00FC08AF">
        <w:rPr>
          <w:noProof/>
          <w:lang w:eastAsia="ko-KR"/>
        </w:rPr>
        <w:t>38D4</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Pr="00FC08AF">
        <w:rPr>
          <w:noProof/>
        </w:rPr>
        <w:br/>
        <w:t>MCVideoGroupInitiation/Entry/DisplayName</w:t>
      </w:r>
      <w:bookmarkEnd w:id="2107"/>
    </w:p>
    <w:p w14:paraId="0847002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06A88371"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DCFB7C"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&lt;x&gt;/Common/MCVideoGroupCall/EmergencyCall/MCVideoGroupInitiation/Entry/DisplayName</w:t>
            </w:r>
          </w:p>
        </w:tc>
      </w:tr>
      <w:tr w:rsidR="00D57E50" w:rsidRPr="00FC08AF" w14:paraId="16ED901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C72CCB"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E17B3"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01174"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A90C4"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09254"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EAACA3" w14:textId="77777777" w:rsidR="00D57E50" w:rsidRPr="00FC08AF" w:rsidRDefault="00D57E50" w:rsidP="00C94E74">
            <w:pPr>
              <w:pStyle w:val="TAL"/>
              <w:rPr>
                <w:noProof/>
              </w:rPr>
            </w:pPr>
          </w:p>
        </w:tc>
      </w:tr>
      <w:tr w:rsidR="00D57E50" w:rsidRPr="00FC08AF" w14:paraId="7DFF2BD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BE19B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CC337"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9F0FE"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F1C36" w14:textId="77777777" w:rsidR="00D57E50" w:rsidRPr="00FC08AF" w:rsidRDefault="00D57E50"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1897"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AE0B95" w14:textId="77777777" w:rsidR="00D57E50" w:rsidRPr="00FC08AF" w:rsidRDefault="00D57E50" w:rsidP="00C94E74">
            <w:pPr>
              <w:pStyle w:val="TAL"/>
              <w:rPr>
                <w:noProof/>
              </w:rPr>
            </w:pPr>
          </w:p>
        </w:tc>
      </w:tr>
      <w:tr w:rsidR="00D57E50" w:rsidRPr="00FC08AF" w14:paraId="263D094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41D9B5"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49BF4F"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0E999887" w14:textId="77777777" w:rsidR="00D57E50" w:rsidRPr="00FC08AF" w:rsidRDefault="00D57E50" w:rsidP="00D57E50">
      <w:pPr>
        <w:rPr>
          <w:noProof/>
          <w:lang w:eastAsia="ko-KR"/>
        </w:rPr>
      </w:pPr>
    </w:p>
    <w:p w14:paraId="357D1B35" w14:textId="77777777" w:rsidR="00D57E50" w:rsidRPr="00FC08AF" w:rsidRDefault="00D57E50" w:rsidP="00D57E50">
      <w:pPr>
        <w:pStyle w:val="Heading3"/>
        <w:rPr>
          <w:noProof/>
          <w:lang w:eastAsia="ko-KR"/>
        </w:rPr>
      </w:pPr>
      <w:bookmarkStart w:id="2108" w:name="_Toc176353851"/>
      <w:r w:rsidRPr="00FC08AF">
        <w:rPr>
          <w:noProof/>
        </w:rPr>
        <w:t>13.2.</w:t>
      </w:r>
      <w:r w:rsidRPr="00FC08AF">
        <w:rPr>
          <w:noProof/>
          <w:lang w:eastAsia="ko-KR"/>
        </w:rPr>
        <w:t>38D5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MCVideoGroupInitiation/Entry/Usage</w:t>
      </w:r>
      <w:bookmarkEnd w:id="2108"/>
    </w:p>
    <w:p w14:paraId="1B898185"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69"/>
        <w:gridCol w:w="1962"/>
        <w:gridCol w:w="2288"/>
      </w:tblGrid>
      <w:tr w:rsidR="00D57E50" w:rsidRPr="00FC08AF" w14:paraId="3152959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53A86D0"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&lt;x&gt;/Common/MCVideoGroupCall/EmergencyCall/MCVideoGroupInitiation/Entry/Usage</w:t>
            </w:r>
          </w:p>
        </w:tc>
      </w:tr>
      <w:tr w:rsidR="00D57E50" w:rsidRPr="00FC08AF" w14:paraId="597D405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413B90"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D344"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383E8" w14:textId="77777777" w:rsidR="00D57E50" w:rsidRPr="00FC08AF" w:rsidRDefault="00D57E50" w:rsidP="00C94E74">
            <w:pPr>
              <w:pStyle w:val="TAL"/>
              <w:rPr>
                <w:noProof/>
              </w:rPr>
            </w:pPr>
            <w:r w:rsidRPr="00FC08AF">
              <w:rPr>
                <w:noProof/>
              </w:rPr>
              <w:t>Occurrence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861EE" w14:textId="77777777" w:rsidR="00D57E50" w:rsidRPr="00FC08AF" w:rsidRDefault="00D57E50" w:rsidP="00C94E74">
            <w:pPr>
              <w:pStyle w:val="TAL"/>
              <w:rPr>
                <w:noProof/>
              </w:rPr>
            </w:pPr>
            <w:r w:rsidRPr="00FC08AF">
              <w:rPr>
                <w:noProof/>
              </w:rPr>
              <w:t>Format</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1AAAC" w14:textId="77777777" w:rsidR="00D57E50" w:rsidRPr="00FC08AF" w:rsidRDefault="00D57E50" w:rsidP="00C94E74">
            <w:pPr>
              <w:pStyle w:val="TAL"/>
              <w:rPr>
                <w:noProof/>
              </w:rPr>
            </w:pPr>
            <w:r w:rsidRPr="00FC08AF">
              <w:rPr>
                <w:noProof/>
              </w:rPr>
              <w:t>Min. Access Types</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1CED5FB4" w14:textId="77777777" w:rsidR="00D57E50" w:rsidRPr="00FC08AF" w:rsidRDefault="00D57E50" w:rsidP="00C94E74">
            <w:pPr>
              <w:pStyle w:val="TAL"/>
              <w:rPr>
                <w:noProof/>
              </w:rPr>
            </w:pPr>
          </w:p>
        </w:tc>
      </w:tr>
      <w:tr w:rsidR="00D57E50" w:rsidRPr="00FC08AF" w14:paraId="5178F77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A8CD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B0820"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3878C" w14:textId="77777777" w:rsidR="00D57E50" w:rsidRPr="00FC08AF" w:rsidRDefault="00D57E50" w:rsidP="00C94E74">
            <w:pPr>
              <w:pStyle w:val="TAL"/>
              <w:rPr>
                <w:noProof/>
              </w:rPr>
            </w:pPr>
            <w:r w:rsidRPr="00FC08AF">
              <w:rPr>
                <w:noProof/>
              </w:rPr>
              <w:t>One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3CA1E" w14:textId="77777777" w:rsidR="00D57E50" w:rsidRPr="00FC08AF" w:rsidRDefault="00D57E50" w:rsidP="00C94E74">
            <w:pPr>
              <w:pStyle w:val="TAL"/>
              <w:rPr>
                <w:noProof/>
              </w:rPr>
            </w:pPr>
            <w:r w:rsidRPr="00FC08AF">
              <w:rPr>
                <w:noProof/>
              </w:rPr>
              <w:t>chr</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CCF2" w14:textId="77777777" w:rsidR="00D57E50" w:rsidRPr="00FC08AF" w:rsidRDefault="00D57E50" w:rsidP="00C94E74">
            <w:pPr>
              <w:pStyle w:val="TAL"/>
              <w:rPr>
                <w:noProof/>
              </w:rPr>
            </w:pPr>
            <w:r w:rsidRPr="00FC08AF">
              <w:rPr>
                <w:noProof/>
              </w:rPr>
              <w:t>Get, Replace</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2C1C370F" w14:textId="77777777" w:rsidR="00D57E50" w:rsidRPr="00FC08AF" w:rsidRDefault="00D57E50" w:rsidP="00C94E74">
            <w:pPr>
              <w:pStyle w:val="TAL"/>
              <w:rPr>
                <w:noProof/>
              </w:rPr>
            </w:pPr>
          </w:p>
        </w:tc>
      </w:tr>
      <w:tr w:rsidR="00D57E50" w:rsidRPr="00FC08AF" w14:paraId="409DD2F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B97E59"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30DD11"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emergency group call uses the GroupID</w:t>
            </w:r>
            <w:r w:rsidRPr="00FC08AF">
              <w:rPr>
                <w:noProof/>
                <w:lang w:eastAsia="ko-KR"/>
              </w:rPr>
              <w:t>.</w:t>
            </w:r>
          </w:p>
        </w:tc>
      </w:tr>
    </w:tbl>
    <w:p w14:paraId="01B3C021" w14:textId="77777777" w:rsidR="00D57E50" w:rsidRPr="00FC08AF" w:rsidRDefault="00D57E50" w:rsidP="00D57E50">
      <w:pPr>
        <w:rPr>
          <w:noProof/>
          <w:lang w:eastAsia="ko-KR"/>
        </w:rPr>
      </w:pPr>
    </w:p>
    <w:p w14:paraId="67DE5667" w14:textId="77777777" w:rsidR="00D57E50" w:rsidRPr="00FC08AF" w:rsidRDefault="00D57E50" w:rsidP="00D57E50">
      <w:pPr>
        <w:rPr>
          <w:noProof/>
        </w:rPr>
      </w:pPr>
      <w:r w:rsidRPr="00FC08AF">
        <w:rPr>
          <w:noProof/>
        </w:rPr>
        <w:t>The valid values are 'UseCurrentlySelectedGroup' and 'DedicatedGroup'.</w:t>
      </w:r>
    </w:p>
    <w:p w14:paraId="57A591E6" w14:textId="77777777" w:rsidR="00D57E50" w:rsidRPr="00FC08AF" w:rsidRDefault="00D57E50" w:rsidP="00D57E50">
      <w:pPr>
        <w:rPr>
          <w:noProof/>
        </w:rPr>
      </w:pPr>
      <w:r w:rsidRPr="00FC08AF">
        <w:rPr>
          <w:noProof/>
        </w:rPr>
        <w:t xml:space="preserve">When set to 'UseCurrentlySelectedGroup' then if the MCVideo user has currently selected an MCVideo group then use that MCVideo group for an on-network MCVideo emergency group call, if the MCVideo user does not have a currently selected MCVideo group then use the MCVideo group identified by the GroupID in </w:t>
      </w:r>
      <w:r w:rsidR="009E135B">
        <w:rPr>
          <w:noProof/>
        </w:rPr>
        <w:t>clause</w:t>
      </w:r>
      <w:r w:rsidRPr="00FC08AF">
        <w:rPr>
          <w:noProof/>
        </w:rPr>
        <w:t> 13.2.38D3 for an MCVideo emergency group call.</w:t>
      </w:r>
    </w:p>
    <w:p w14:paraId="05DB054A" w14:textId="77777777" w:rsidR="00D57E50" w:rsidRPr="00FC08AF" w:rsidRDefault="00D57E50" w:rsidP="00D57E50">
      <w:pPr>
        <w:rPr>
          <w:noProof/>
          <w:lang w:eastAsia="ko-KR"/>
        </w:rPr>
      </w:pPr>
      <w:r w:rsidRPr="00FC08AF">
        <w:rPr>
          <w:noProof/>
        </w:rPr>
        <w:t xml:space="preserve">When set to 'DedicatedGroup' then use the MCVideo group identified by the GroupID in </w:t>
      </w:r>
      <w:r w:rsidR="009E135B">
        <w:rPr>
          <w:noProof/>
        </w:rPr>
        <w:t>clause</w:t>
      </w:r>
      <w:r w:rsidRPr="00FC08AF">
        <w:rPr>
          <w:noProof/>
        </w:rPr>
        <w:t> 13.2.38D3 for an MCVideo emergency group call.</w:t>
      </w:r>
    </w:p>
    <w:p w14:paraId="3E66AE77" w14:textId="77777777" w:rsidR="00872A5E" w:rsidRPr="00FC08AF" w:rsidRDefault="00872A5E" w:rsidP="00872A5E">
      <w:pPr>
        <w:pStyle w:val="Heading3"/>
        <w:rPr>
          <w:noProof/>
          <w:lang w:eastAsia="ko-KR"/>
        </w:rPr>
      </w:pPr>
      <w:bookmarkStart w:id="2109" w:name="_Toc176353852"/>
      <w:r w:rsidRPr="00FC08AF">
        <w:rPr>
          <w:noProof/>
        </w:rPr>
        <w:t>13.2.</w:t>
      </w:r>
      <w:r w:rsidRPr="00FC08AF">
        <w:rPr>
          <w:noProof/>
          <w:lang w:eastAsia="ko-KR"/>
        </w:rPr>
        <w:t>38E</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bookmarkEnd w:id="2102"/>
      <w:bookmarkEnd w:id="2103"/>
      <w:bookmarkEnd w:id="2109"/>
    </w:p>
    <w:p w14:paraId="043FE91F"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5D66081A"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DEEE3B" w14:textId="77777777" w:rsidR="00872A5E" w:rsidRPr="00FC08AF" w:rsidRDefault="00872A5E" w:rsidP="003D5736">
            <w:pPr>
              <w:rPr>
                <w:rFonts w:ascii="Arial" w:hAnsi="Arial" w:cs="Arial"/>
                <w:noProof/>
                <w:sz w:val="18"/>
                <w:szCs w:val="18"/>
              </w:rPr>
            </w:pPr>
            <w:r w:rsidRPr="00FC08AF">
              <w:rPr>
                <w:noProof/>
              </w:rPr>
              <w:t>&lt;x&gt;/Common/MCVideoGroupCall/ImminentPerilCall</w:t>
            </w:r>
          </w:p>
        </w:tc>
      </w:tr>
      <w:tr w:rsidR="00872A5E" w:rsidRPr="00FC08AF" w14:paraId="68F7002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51AFE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FE5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A5B9E"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98F58"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CFFBB"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5B7DD3" w14:textId="77777777" w:rsidR="00872A5E" w:rsidRPr="00FC08AF" w:rsidRDefault="00872A5E" w:rsidP="003D5736">
            <w:pPr>
              <w:jc w:val="center"/>
              <w:rPr>
                <w:rFonts w:ascii="Arial" w:hAnsi="Arial" w:cs="Arial"/>
                <w:b/>
                <w:noProof/>
                <w:sz w:val="18"/>
                <w:szCs w:val="18"/>
              </w:rPr>
            </w:pPr>
          </w:p>
        </w:tc>
      </w:tr>
      <w:tr w:rsidR="00872A5E" w:rsidRPr="00FC08AF" w14:paraId="7ED4B42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D1B8D"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6CC1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35FE"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42E7B"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8236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C26CCD" w14:textId="77777777" w:rsidR="00872A5E" w:rsidRPr="00FC08AF" w:rsidRDefault="00872A5E" w:rsidP="003D5736">
            <w:pPr>
              <w:jc w:val="center"/>
              <w:rPr>
                <w:b/>
                <w:noProof/>
              </w:rPr>
            </w:pPr>
          </w:p>
        </w:tc>
      </w:tr>
      <w:tr w:rsidR="00872A5E" w:rsidRPr="00FC08AF" w14:paraId="5E6D4C44"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1071D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ED3DEC" w14:textId="77777777" w:rsidR="00872A5E" w:rsidRPr="00FC08AF" w:rsidRDefault="00872A5E" w:rsidP="003D5736">
            <w:pPr>
              <w:rPr>
                <w:noProof/>
                <w:lang w:eastAsia="ko-KR"/>
              </w:rPr>
            </w:pPr>
            <w:r w:rsidRPr="00FC08AF">
              <w:rPr>
                <w:noProof/>
              </w:rPr>
              <w:t xml:space="preserve">This interior node is a placeholder for the </w:t>
            </w:r>
            <w:r w:rsidRPr="00FC08AF">
              <w:rPr>
                <w:noProof/>
                <w:lang w:eastAsia="ko-KR"/>
              </w:rPr>
              <w:t>MCVideo i</w:t>
            </w:r>
            <w:r w:rsidRPr="00FC08AF">
              <w:rPr>
                <w:noProof/>
              </w:rPr>
              <w:t>mminent</w:t>
            </w:r>
            <w:r w:rsidRPr="00FC08AF">
              <w:rPr>
                <w:noProof/>
                <w:lang w:eastAsia="ko-KR"/>
              </w:rPr>
              <w:t xml:space="preserve"> p</w:t>
            </w:r>
            <w:r w:rsidRPr="00FC08AF">
              <w:rPr>
                <w:noProof/>
              </w:rPr>
              <w:t>eril</w:t>
            </w:r>
            <w:r w:rsidRPr="00FC08AF">
              <w:rPr>
                <w:noProof/>
                <w:lang w:eastAsia="ko-KR"/>
              </w:rPr>
              <w:t xml:space="preserve"> c</w:t>
            </w:r>
            <w:r w:rsidRPr="00FC08AF">
              <w:rPr>
                <w:noProof/>
              </w:rPr>
              <w:t>all policy</w:t>
            </w:r>
            <w:r w:rsidRPr="00FC08AF">
              <w:rPr>
                <w:noProof/>
                <w:lang w:eastAsia="ko-KR"/>
              </w:rPr>
              <w:t>.</w:t>
            </w:r>
          </w:p>
        </w:tc>
      </w:tr>
    </w:tbl>
    <w:p w14:paraId="2213BC20" w14:textId="77777777" w:rsidR="00F72846" w:rsidRPr="00FC08AF" w:rsidRDefault="00F72846" w:rsidP="00F72846">
      <w:pPr>
        <w:rPr>
          <w:noProof/>
        </w:rPr>
      </w:pPr>
      <w:bookmarkStart w:id="2110" w:name="_Toc4578830"/>
      <w:bookmarkStart w:id="2111" w:name="_Toc27728519"/>
    </w:p>
    <w:p w14:paraId="6A24CEEB" w14:textId="77777777" w:rsidR="00872A5E" w:rsidRPr="00FC08AF" w:rsidRDefault="00872A5E" w:rsidP="00872A5E">
      <w:pPr>
        <w:pStyle w:val="Heading3"/>
        <w:rPr>
          <w:noProof/>
          <w:lang w:eastAsia="ko-KR"/>
        </w:rPr>
      </w:pPr>
      <w:bookmarkStart w:id="2112" w:name="_Toc176353853"/>
      <w:r w:rsidRPr="00FC08AF">
        <w:rPr>
          <w:noProof/>
        </w:rPr>
        <w:t>13.2.</w:t>
      </w:r>
      <w:r w:rsidRPr="00FC08AF">
        <w:rPr>
          <w:noProof/>
          <w:lang w:eastAsia="ko-KR"/>
        </w:rPr>
        <w:t>38F</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0078787D" w:rsidRPr="00FC08AF">
        <w:rPr>
          <w:noProof/>
        </w:rPr>
        <w:br/>
      </w:r>
      <w:r w:rsidRPr="00FC08AF">
        <w:rPr>
          <w:noProof/>
        </w:rPr>
        <w:t>Authorised</w:t>
      </w:r>
      <w:bookmarkEnd w:id="2110"/>
      <w:bookmarkEnd w:id="2111"/>
      <w:bookmarkEnd w:id="2112"/>
    </w:p>
    <w:p w14:paraId="21230F86"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E337D72"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174EB6" w14:textId="77777777" w:rsidR="00872A5E" w:rsidRPr="00FC08AF" w:rsidRDefault="00872A5E" w:rsidP="003D5736">
            <w:pPr>
              <w:rPr>
                <w:rFonts w:ascii="Arial" w:hAnsi="Arial" w:cs="Arial"/>
                <w:noProof/>
                <w:sz w:val="18"/>
                <w:szCs w:val="18"/>
              </w:rPr>
            </w:pPr>
            <w:r w:rsidRPr="00FC08AF">
              <w:rPr>
                <w:noProof/>
              </w:rPr>
              <w:t>&lt;x&gt;/Common/MCVideoGroupCall/ImminentPerilCall/Authorised</w:t>
            </w:r>
          </w:p>
        </w:tc>
      </w:tr>
      <w:tr w:rsidR="00872A5E" w:rsidRPr="00FC08AF" w14:paraId="5FFB87A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07CB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E6874"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056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E2365"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0D7D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565B5A" w14:textId="77777777" w:rsidR="00872A5E" w:rsidRPr="00FC08AF" w:rsidRDefault="00872A5E" w:rsidP="003D5736">
            <w:pPr>
              <w:jc w:val="center"/>
              <w:rPr>
                <w:rFonts w:ascii="Arial" w:hAnsi="Arial" w:cs="Arial"/>
                <w:b/>
                <w:noProof/>
                <w:sz w:val="18"/>
                <w:szCs w:val="18"/>
              </w:rPr>
            </w:pPr>
          </w:p>
        </w:tc>
      </w:tr>
      <w:tr w:rsidR="00872A5E" w:rsidRPr="00FC08AF" w14:paraId="6C4120A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8EEF99"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A9EB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6CB8A"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B1B70"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87B44"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DC8E6" w14:textId="77777777" w:rsidR="00872A5E" w:rsidRPr="00FC08AF" w:rsidRDefault="00872A5E" w:rsidP="003D5736">
            <w:pPr>
              <w:jc w:val="center"/>
              <w:rPr>
                <w:b/>
                <w:noProof/>
              </w:rPr>
            </w:pPr>
          </w:p>
        </w:tc>
      </w:tr>
      <w:tr w:rsidR="00872A5E" w:rsidRPr="00FC08AF" w14:paraId="2F05769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8EA5A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768CD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to make an Imminent Peril group call</w:t>
            </w:r>
            <w:r w:rsidRPr="00FC08AF">
              <w:rPr>
                <w:noProof/>
                <w:lang w:eastAsia="ko-KR"/>
              </w:rPr>
              <w:t>.</w:t>
            </w:r>
          </w:p>
        </w:tc>
      </w:tr>
    </w:tbl>
    <w:p w14:paraId="7FA31C99" w14:textId="77777777" w:rsidR="00F72846" w:rsidRPr="00FC08AF" w:rsidRDefault="00F72846" w:rsidP="00F72846">
      <w:pPr>
        <w:rPr>
          <w:noProof/>
        </w:rPr>
      </w:pPr>
    </w:p>
    <w:p w14:paraId="2F8D1E0E"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create </w:t>
      </w:r>
      <w:r w:rsidRPr="00FC08AF">
        <w:rPr>
          <w:noProof/>
        </w:rPr>
        <w:t xml:space="preserve">an </w:t>
      </w:r>
      <w:r w:rsidRPr="00FC08AF">
        <w:rPr>
          <w:noProof/>
          <w:lang w:eastAsia="ko-KR"/>
        </w:rPr>
        <w:t>MCVideo imminent peril group call.</w:t>
      </w:r>
    </w:p>
    <w:p w14:paraId="53C6DE52"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create </w:t>
      </w:r>
      <w:r w:rsidRPr="00FC08AF">
        <w:rPr>
          <w:noProof/>
        </w:rPr>
        <w:t xml:space="preserve">an </w:t>
      </w:r>
      <w:r w:rsidRPr="00FC08AF">
        <w:rPr>
          <w:noProof/>
          <w:lang w:eastAsia="ko-KR"/>
        </w:rPr>
        <w:t>MCVideo imminent peril group call.</w:t>
      </w:r>
    </w:p>
    <w:p w14:paraId="0F4BC476" w14:textId="77777777" w:rsidR="00872A5E" w:rsidRPr="00FC08AF" w:rsidRDefault="00872A5E" w:rsidP="00872A5E">
      <w:pPr>
        <w:pStyle w:val="Heading3"/>
        <w:rPr>
          <w:noProof/>
          <w:lang w:eastAsia="ko-KR"/>
        </w:rPr>
      </w:pPr>
      <w:bookmarkStart w:id="2113" w:name="_Toc4578831"/>
      <w:bookmarkStart w:id="2114" w:name="_Toc27728520"/>
      <w:bookmarkStart w:id="2115" w:name="_Toc176353854"/>
      <w:r w:rsidRPr="00FC08AF">
        <w:rPr>
          <w:noProof/>
        </w:rPr>
        <w:t>13.2.3</w:t>
      </w:r>
      <w:r w:rsidRPr="00FC08AF">
        <w:rPr>
          <w:noProof/>
          <w:lang w:eastAsia="ko-KR"/>
        </w:rPr>
        <w:t>8G</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/Common/MCVideoGroupCall/ImminentPerilCall/Cancel</w:t>
      </w:r>
      <w:bookmarkEnd w:id="2113"/>
      <w:bookmarkEnd w:id="2114"/>
      <w:bookmarkEnd w:id="2115"/>
    </w:p>
    <w:p w14:paraId="68BCA015"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38G</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04F55C1"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562ED4" w14:textId="77777777" w:rsidR="00872A5E" w:rsidRPr="00FC08AF" w:rsidRDefault="00872A5E" w:rsidP="003D5736">
            <w:pPr>
              <w:rPr>
                <w:rFonts w:ascii="Arial" w:hAnsi="Arial" w:cs="Arial"/>
                <w:noProof/>
                <w:sz w:val="18"/>
                <w:szCs w:val="18"/>
              </w:rPr>
            </w:pPr>
            <w:r w:rsidRPr="00FC08AF">
              <w:rPr>
                <w:noProof/>
              </w:rPr>
              <w:t>&lt;x&gt;/Common/MCVideoGroupCall/ImminentPerilCall/Cancel</w:t>
            </w:r>
          </w:p>
        </w:tc>
      </w:tr>
      <w:tr w:rsidR="00872A5E" w:rsidRPr="00FC08AF" w14:paraId="577EAAF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99A5A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5D284"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9BE63"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9AACA"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9E484"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093B0" w14:textId="77777777" w:rsidR="00872A5E" w:rsidRPr="00FC08AF" w:rsidRDefault="00872A5E" w:rsidP="003D5736">
            <w:pPr>
              <w:jc w:val="center"/>
              <w:rPr>
                <w:rFonts w:ascii="Arial" w:hAnsi="Arial" w:cs="Arial"/>
                <w:b/>
                <w:noProof/>
                <w:sz w:val="18"/>
                <w:szCs w:val="18"/>
              </w:rPr>
            </w:pPr>
          </w:p>
        </w:tc>
      </w:tr>
      <w:tr w:rsidR="00872A5E" w:rsidRPr="00FC08AF" w14:paraId="3DC4A44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71B261"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F53F"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17311"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80C59"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7C8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3B80B0" w14:textId="77777777" w:rsidR="00872A5E" w:rsidRPr="00FC08AF" w:rsidRDefault="00872A5E" w:rsidP="003D5736">
            <w:pPr>
              <w:jc w:val="center"/>
              <w:rPr>
                <w:b/>
                <w:noProof/>
              </w:rPr>
            </w:pPr>
          </w:p>
        </w:tc>
      </w:tr>
      <w:tr w:rsidR="00872A5E" w:rsidRPr="00FC08AF" w14:paraId="7C9F6A4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DEDE15"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FA9E7F"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for </w:t>
            </w:r>
            <w:r w:rsidRPr="00FC08AF">
              <w:rPr>
                <w:noProof/>
                <w:lang w:eastAsia="ko-KR"/>
              </w:rPr>
              <w:t xml:space="preserve">in-progress MCVideo </w:t>
            </w:r>
            <w:r w:rsidRPr="00FC08AF">
              <w:rPr>
                <w:noProof/>
              </w:rPr>
              <w:t>imminent peril cancelation</w:t>
            </w:r>
            <w:r w:rsidRPr="00FC08AF">
              <w:rPr>
                <w:noProof/>
                <w:lang w:eastAsia="ko-KR"/>
              </w:rPr>
              <w:t>.</w:t>
            </w:r>
          </w:p>
        </w:tc>
      </w:tr>
    </w:tbl>
    <w:p w14:paraId="0ABD9857" w14:textId="77777777" w:rsidR="00F72846" w:rsidRPr="00FC08AF" w:rsidRDefault="00F72846" w:rsidP="00F72846">
      <w:pPr>
        <w:rPr>
          <w:noProof/>
        </w:rPr>
      </w:pPr>
    </w:p>
    <w:p w14:paraId="2689F409"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cancel </w:t>
      </w:r>
      <w:r w:rsidRPr="00FC08AF">
        <w:rPr>
          <w:noProof/>
        </w:rPr>
        <w:t xml:space="preserve">an MCVideo </w:t>
      </w:r>
      <w:r w:rsidRPr="00FC08AF">
        <w:rPr>
          <w:noProof/>
          <w:lang w:eastAsia="ko-KR"/>
        </w:rPr>
        <w:t>imminent peril call.</w:t>
      </w:r>
    </w:p>
    <w:p w14:paraId="1563BA1D"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 xml:space="preserve">an MCVideo </w:t>
      </w:r>
      <w:r w:rsidRPr="00FC08AF">
        <w:rPr>
          <w:noProof/>
          <w:lang w:eastAsia="ko-KR"/>
        </w:rPr>
        <w:t>imminent peril call.</w:t>
      </w:r>
    </w:p>
    <w:p w14:paraId="2DE7B0E5" w14:textId="77777777" w:rsidR="00D57E50" w:rsidRPr="00FC08AF" w:rsidRDefault="00D57E50" w:rsidP="00D57E50">
      <w:pPr>
        <w:pStyle w:val="Heading3"/>
        <w:rPr>
          <w:noProof/>
          <w:lang w:eastAsia="ko-KR"/>
        </w:rPr>
      </w:pPr>
      <w:bookmarkStart w:id="2116" w:name="_Toc4578832"/>
      <w:bookmarkStart w:id="2117" w:name="_Toc27728521"/>
      <w:bookmarkStart w:id="2118" w:name="_Toc176353855"/>
      <w:r w:rsidRPr="00FC08AF">
        <w:rPr>
          <w:noProof/>
        </w:rPr>
        <w:t>13.2.3</w:t>
      </w:r>
      <w:r w:rsidRPr="00FC08AF">
        <w:rPr>
          <w:noProof/>
          <w:lang w:eastAsia="ko-KR"/>
        </w:rPr>
        <w:t>8G1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0078787D" w:rsidRPr="00FC08AF">
        <w:rPr>
          <w:noProof/>
        </w:rPr>
        <w:br/>
      </w:r>
      <w:r w:rsidRPr="00FC08AF">
        <w:rPr>
          <w:noProof/>
        </w:rPr>
        <w:t>MCVideoGroupInitiation</w:t>
      </w:r>
      <w:bookmarkEnd w:id="2118"/>
    </w:p>
    <w:p w14:paraId="2C7A0A2C"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612"/>
        <w:gridCol w:w="1309"/>
        <w:gridCol w:w="2053"/>
        <w:gridCol w:w="1868"/>
        <w:gridCol w:w="2150"/>
      </w:tblGrid>
      <w:tr w:rsidR="00D57E50" w:rsidRPr="00FC08AF" w14:paraId="4EBD9CC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0E510AD" w14:textId="77777777" w:rsidR="00D57E50" w:rsidRPr="00FC08AF" w:rsidRDefault="00D57E50" w:rsidP="00C94E74">
            <w:pPr>
              <w:rPr>
                <w:rFonts w:ascii="Arial" w:hAnsi="Arial" w:cs="Arial"/>
                <w:noProof/>
                <w:sz w:val="18"/>
                <w:szCs w:val="18"/>
              </w:rPr>
            </w:pPr>
            <w:r w:rsidRPr="00FC08AF">
              <w:rPr>
                <w:noProof/>
              </w:rPr>
              <w:t>&lt;x&gt;/Common/MCVideoGroupCall/ImminentPerilCall/</w:t>
            </w:r>
            <w:r w:rsidRPr="00FC08AF">
              <w:rPr>
                <w:noProof/>
                <w:lang w:eastAsia="ko-KR"/>
              </w:rPr>
              <w:t>MCVideo</w:t>
            </w:r>
            <w:r w:rsidRPr="00FC08AF">
              <w:rPr>
                <w:noProof/>
              </w:rPr>
              <w:t>GroupInitiation</w:t>
            </w:r>
          </w:p>
        </w:tc>
      </w:tr>
      <w:tr w:rsidR="00D57E50" w:rsidRPr="00FC08AF" w14:paraId="18F6707D"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5B338522" w14:textId="77777777" w:rsidR="00D57E50" w:rsidRPr="00FC08AF" w:rsidRDefault="00D57E50" w:rsidP="00C94E7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74E34" w14:textId="77777777" w:rsidR="00D57E50" w:rsidRPr="00FC08AF" w:rsidRDefault="00D57E50" w:rsidP="00C94E74">
            <w:pPr>
              <w:pStyle w:val="TAL"/>
              <w:rPr>
                <w:noProof/>
              </w:rPr>
            </w:pPr>
            <w:r w:rsidRPr="00FC08AF">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00D75" w14:textId="77777777" w:rsidR="00D57E50" w:rsidRPr="00FC08AF" w:rsidRDefault="00D57E50" w:rsidP="00C94E74">
            <w:pPr>
              <w:pStyle w:val="TAL"/>
              <w:rPr>
                <w:noProof/>
              </w:rPr>
            </w:pPr>
            <w:r w:rsidRPr="00FC08AF">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14945" w14:textId="77777777" w:rsidR="00D57E50" w:rsidRPr="00FC08AF" w:rsidRDefault="00D57E50" w:rsidP="00C94E74">
            <w:pPr>
              <w:pStyle w:val="TAL"/>
              <w:rPr>
                <w:noProof/>
              </w:rPr>
            </w:pPr>
            <w:r w:rsidRPr="00FC08AF">
              <w:rPr>
                <w:noProof/>
              </w:rPr>
              <w:t>Format</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4E15E" w14:textId="77777777" w:rsidR="00D57E50" w:rsidRPr="00FC08AF" w:rsidRDefault="00D57E50" w:rsidP="00C94E74">
            <w:pPr>
              <w:pStyle w:val="TAL"/>
              <w:rPr>
                <w:noProof/>
              </w:rPr>
            </w:pPr>
            <w:r w:rsidRPr="00FC08AF">
              <w:rPr>
                <w:noProof/>
              </w:rPr>
              <w:t>Min. Access Types</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61C68C04" w14:textId="77777777" w:rsidR="00D57E50" w:rsidRPr="00FC08AF" w:rsidRDefault="00D57E50" w:rsidP="00C94E74">
            <w:pPr>
              <w:pStyle w:val="TAL"/>
              <w:rPr>
                <w:noProof/>
              </w:rPr>
            </w:pPr>
          </w:p>
        </w:tc>
      </w:tr>
      <w:tr w:rsidR="00D57E50" w:rsidRPr="00FC08AF" w14:paraId="04A3E821"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41463417" w14:textId="77777777" w:rsidR="00D57E50" w:rsidRPr="00FC08AF" w:rsidRDefault="00D57E50" w:rsidP="00C94E7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9378A" w14:textId="77777777" w:rsidR="00D57E50" w:rsidRPr="00FC08AF" w:rsidRDefault="00D57E50" w:rsidP="00C94E74">
            <w:pPr>
              <w:pStyle w:val="TAL"/>
              <w:rPr>
                <w:noProof/>
              </w:rPr>
            </w:pPr>
            <w:r w:rsidRPr="00FC08AF">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4732A" w14:textId="77777777" w:rsidR="00D57E50" w:rsidRPr="00FC08AF" w:rsidRDefault="00D57E50" w:rsidP="00C94E74">
            <w:pPr>
              <w:pStyle w:val="TAL"/>
              <w:rPr>
                <w:noProof/>
              </w:rPr>
            </w:pPr>
            <w:r w:rsidRPr="00FC08AF">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2D76B" w14:textId="77777777" w:rsidR="00D57E50" w:rsidRPr="00FC08AF" w:rsidRDefault="00D57E50" w:rsidP="00C94E74">
            <w:pPr>
              <w:pStyle w:val="TAL"/>
              <w:rPr>
                <w:noProof/>
              </w:rPr>
            </w:pPr>
            <w:r w:rsidRPr="00FC08AF">
              <w:rPr>
                <w:noProof/>
              </w:rPr>
              <w:t>node</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EF074" w14:textId="77777777" w:rsidR="00D57E50" w:rsidRPr="00FC08AF" w:rsidRDefault="00D57E50" w:rsidP="00C94E74">
            <w:pPr>
              <w:pStyle w:val="TAL"/>
              <w:rPr>
                <w:noProof/>
              </w:rPr>
            </w:pPr>
            <w:r w:rsidRPr="00FC08AF">
              <w:rPr>
                <w:noProof/>
              </w:rPr>
              <w:t>Get, Replace</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744B37AD" w14:textId="77777777" w:rsidR="00D57E50" w:rsidRPr="00FC08AF" w:rsidRDefault="00D57E50" w:rsidP="00C94E74">
            <w:pPr>
              <w:pStyle w:val="TAL"/>
              <w:rPr>
                <w:noProof/>
              </w:rPr>
            </w:pPr>
          </w:p>
        </w:tc>
      </w:tr>
      <w:tr w:rsidR="00D57E50" w:rsidRPr="00FC08AF" w14:paraId="5CAE3C0E"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FFFFFF"/>
            </w:tcBorders>
            <w:shd w:val="clear" w:color="auto" w:fill="auto"/>
          </w:tcPr>
          <w:p w14:paraId="1F0CEC44" w14:textId="77777777" w:rsidR="00D57E50" w:rsidRPr="00FC08AF" w:rsidRDefault="00D57E50" w:rsidP="00C94E74">
            <w:pPr>
              <w:jc w:val="center"/>
              <w:rPr>
                <w:b/>
                <w:noProof/>
              </w:rPr>
            </w:pPr>
          </w:p>
        </w:tc>
        <w:tc>
          <w:tcPr>
            <w:tcW w:w="8983"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D0C1F9" w14:textId="77777777" w:rsidR="00D57E50" w:rsidRPr="00FC08AF" w:rsidRDefault="00D57E50" w:rsidP="00C94E74">
            <w:pPr>
              <w:rPr>
                <w:noProof/>
                <w:lang w:eastAsia="ko-KR"/>
              </w:rPr>
            </w:pPr>
            <w:r w:rsidRPr="00FC08AF">
              <w:rPr>
                <w:noProof/>
              </w:rPr>
              <w:t xml:space="preserve">This </w:t>
            </w:r>
            <w:r w:rsidRPr="00FC08AF">
              <w:rPr>
                <w:noProof/>
                <w:lang w:eastAsia="ko-KR"/>
              </w:rPr>
              <w:t>interior</w:t>
            </w:r>
            <w:r w:rsidRPr="00FC08AF">
              <w:rPr>
                <w:noProof/>
              </w:rPr>
              <w:t xml:space="preserve"> node is a placeholder for </w:t>
            </w:r>
            <w:r w:rsidRPr="00FC08AF">
              <w:rPr>
                <w:noProof/>
                <w:lang w:eastAsia="ko-KR"/>
              </w:rPr>
              <w:t>the g</w:t>
            </w:r>
            <w:r w:rsidRPr="00FC08AF">
              <w:rPr>
                <w:rFonts w:eastAsia="SimSun"/>
                <w:noProof/>
                <w:lang w:eastAsia="zh-CN"/>
              </w:rPr>
              <w:t>roup used on initiation of an MCVideo imminent peril group call</w:t>
            </w:r>
            <w:r w:rsidRPr="00FC08AF">
              <w:rPr>
                <w:noProof/>
                <w:lang w:eastAsia="ko-KR"/>
              </w:rPr>
              <w:t>.</w:t>
            </w:r>
          </w:p>
        </w:tc>
      </w:tr>
    </w:tbl>
    <w:p w14:paraId="2342D3AF" w14:textId="77777777" w:rsidR="00D57E50" w:rsidRPr="00FC08AF" w:rsidRDefault="00D57E50" w:rsidP="00D57E50">
      <w:pPr>
        <w:rPr>
          <w:noProof/>
          <w:lang w:eastAsia="ko-KR"/>
        </w:rPr>
      </w:pPr>
    </w:p>
    <w:p w14:paraId="55BF97F2" w14:textId="77777777" w:rsidR="00D57E50" w:rsidRPr="00FC08AF" w:rsidRDefault="00D57E50" w:rsidP="00D57E50">
      <w:pPr>
        <w:pStyle w:val="Heading3"/>
        <w:rPr>
          <w:noProof/>
          <w:lang w:eastAsia="ko-KR"/>
        </w:rPr>
      </w:pPr>
      <w:bookmarkStart w:id="2119" w:name="_Toc176353856"/>
      <w:r w:rsidRPr="00FC08AF">
        <w:rPr>
          <w:noProof/>
          <w:lang w:eastAsia="ko-KR"/>
        </w:rPr>
        <w:t>13.</w:t>
      </w:r>
      <w:r w:rsidRPr="00FC08AF">
        <w:rPr>
          <w:noProof/>
        </w:rPr>
        <w:t>2.38G2</w:t>
      </w:r>
      <w:r w:rsidRPr="00FC08AF">
        <w:rPr>
          <w:noProof/>
        </w:rPr>
        <w:tab/>
        <w:t>/</w:t>
      </w:r>
      <w:r w:rsidRPr="00FC08AF">
        <w:rPr>
          <w:i/>
          <w:iCs/>
          <w:noProof/>
        </w:rPr>
        <w:t>&lt;x&gt;</w:t>
      </w:r>
      <w:r w:rsidRPr="00FC08AF">
        <w:rPr>
          <w:noProof/>
        </w:rPr>
        <w:t>/&lt;x&gt;/Common/MCVideoGroupCall</w:t>
      </w:r>
      <w:r w:rsidRPr="00FC08AF">
        <w:rPr>
          <w:noProof/>
          <w:lang w:eastAsia="ko-KR"/>
        </w:rPr>
        <w:t>/I</w:t>
      </w:r>
      <w:r w:rsidRPr="00FC08AF">
        <w:rPr>
          <w:noProof/>
        </w:rPr>
        <w:t>mminentPerilCall/</w:t>
      </w:r>
      <w:r w:rsidR="0078787D" w:rsidRPr="00FC08AF">
        <w:rPr>
          <w:noProof/>
        </w:rPr>
        <w:br/>
      </w:r>
      <w:r w:rsidRPr="00FC08AF">
        <w:rPr>
          <w:noProof/>
        </w:rPr>
        <w:t>MCVideoGroupInitiation/Entry</w:t>
      </w:r>
      <w:bookmarkEnd w:id="2119"/>
    </w:p>
    <w:p w14:paraId="323501AC"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/Common/MCVideoGroupCall/ImminentPerilCall/MCVideoGroupInitiation/Entry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7CCC9265"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8DE665" w14:textId="77777777" w:rsidR="00D57E50" w:rsidRPr="00FC08AF" w:rsidRDefault="00D57E50" w:rsidP="00C94E74">
            <w:pPr>
              <w:rPr>
                <w:rFonts w:ascii="Arial" w:hAnsi="Arial" w:cs="Arial"/>
                <w:noProof/>
                <w:sz w:val="18"/>
                <w:szCs w:val="18"/>
              </w:rPr>
            </w:pPr>
            <w:r w:rsidRPr="00FC08AF">
              <w:rPr>
                <w:noProof/>
              </w:rPr>
              <w:t>&lt;x&gt;/Common/MCVideoGroupCall</w:t>
            </w:r>
            <w:r w:rsidRPr="00FC08AF">
              <w:rPr>
                <w:noProof/>
                <w:lang w:eastAsia="ko-KR"/>
              </w:rPr>
              <w:t>/I</w:t>
            </w:r>
            <w:r w:rsidRPr="00FC08AF">
              <w:rPr>
                <w:noProof/>
              </w:rPr>
              <w:t>mminentPerilCall/MCVideoGroupInitiation/Entry</w:t>
            </w:r>
          </w:p>
        </w:tc>
      </w:tr>
      <w:tr w:rsidR="00D57E50" w:rsidRPr="00FC08AF" w14:paraId="41921C4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92780"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D2841"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DF56A"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CDF5D"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1D65E"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2996FB" w14:textId="77777777" w:rsidR="00D57E50" w:rsidRPr="00FC08AF" w:rsidRDefault="00D57E50" w:rsidP="00C94E74">
            <w:pPr>
              <w:pStyle w:val="TAL"/>
              <w:rPr>
                <w:noProof/>
              </w:rPr>
            </w:pPr>
          </w:p>
        </w:tc>
      </w:tr>
      <w:tr w:rsidR="00D57E50" w:rsidRPr="00FC08AF" w14:paraId="7C7E840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540C17"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09397"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ADB66"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FC634" w14:textId="77777777" w:rsidR="00D57E50" w:rsidRPr="00FC08AF" w:rsidRDefault="00D57E50" w:rsidP="00C94E74">
            <w:pPr>
              <w:pStyle w:val="TAL"/>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36CD0"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62630A" w14:textId="77777777" w:rsidR="00D57E50" w:rsidRPr="00FC08AF" w:rsidRDefault="00D57E50" w:rsidP="00C94E74">
            <w:pPr>
              <w:pStyle w:val="TAL"/>
              <w:rPr>
                <w:noProof/>
              </w:rPr>
            </w:pPr>
          </w:p>
        </w:tc>
      </w:tr>
      <w:tr w:rsidR="00D57E50" w:rsidRPr="00FC08AF" w14:paraId="3E9F2B3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9BAABB"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F1859A" w14:textId="77777777" w:rsidR="00D57E50" w:rsidRPr="00FC08AF" w:rsidRDefault="00D57E50" w:rsidP="00C94E74">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imminent peril call</w:t>
            </w:r>
            <w:r w:rsidRPr="00FC08AF">
              <w:rPr>
                <w:noProof/>
                <w:lang w:eastAsia="ko-KR"/>
              </w:rPr>
              <w:t>.</w:t>
            </w:r>
          </w:p>
        </w:tc>
      </w:tr>
    </w:tbl>
    <w:p w14:paraId="7B4A3871" w14:textId="77777777" w:rsidR="00D57E50" w:rsidRPr="00FC08AF" w:rsidRDefault="00D57E50" w:rsidP="00D57E50">
      <w:pPr>
        <w:rPr>
          <w:noProof/>
        </w:rPr>
      </w:pPr>
    </w:p>
    <w:p w14:paraId="6964483A" w14:textId="77777777" w:rsidR="00D57E50" w:rsidRPr="00FC08AF" w:rsidRDefault="00D57E50" w:rsidP="00D57E50">
      <w:pPr>
        <w:pStyle w:val="Heading3"/>
        <w:rPr>
          <w:noProof/>
          <w:lang w:eastAsia="ko-KR"/>
        </w:rPr>
      </w:pPr>
      <w:bookmarkStart w:id="2120" w:name="_Toc176353857"/>
      <w:r w:rsidRPr="00FC08AF">
        <w:rPr>
          <w:noProof/>
        </w:rPr>
        <w:t>13.2.</w:t>
      </w:r>
      <w:r w:rsidRPr="00FC08AF">
        <w:rPr>
          <w:noProof/>
          <w:lang w:eastAsia="ko-KR"/>
        </w:rPr>
        <w:t>38G3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MCVideoGroupInitiation/Entry/GroupID</w:t>
      </w:r>
      <w:bookmarkEnd w:id="2120"/>
    </w:p>
    <w:p w14:paraId="4733B89B"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3"/>
        <w:gridCol w:w="1972"/>
        <w:gridCol w:w="2264"/>
      </w:tblGrid>
      <w:tr w:rsidR="00D57E50" w:rsidRPr="00FC08AF" w14:paraId="2E407A82"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63DDC7D"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&lt;x&gt;/Common/MCVideoGroupCall/ImminentPerilCall/MCVideoGroupInitiation/Entry/GroupID</w:t>
            </w:r>
          </w:p>
        </w:tc>
      </w:tr>
      <w:tr w:rsidR="00D57E50" w:rsidRPr="00FC08AF" w14:paraId="11F3602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8918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50DF7"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58FAE" w14:textId="77777777" w:rsidR="00D57E50" w:rsidRPr="00FC08AF" w:rsidRDefault="00D57E50" w:rsidP="00C94E74">
            <w:pPr>
              <w:pStyle w:val="TAL"/>
              <w:rPr>
                <w:noProof/>
              </w:rPr>
            </w:pPr>
            <w:r w:rsidRPr="00FC08AF">
              <w:rPr>
                <w:noProof/>
              </w:rPr>
              <w:t>Occurrence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5BC9C" w14:textId="77777777" w:rsidR="00D57E50" w:rsidRPr="00FC08AF" w:rsidRDefault="00D57E50" w:rsidP="00C94E74">
            <w:pPr>
              <w:pStyle w:val="TAL"/>
              <w:rPr>
                <w:noProof/>
              </w:rPr>
            </w:pPr>
            <w:r w:rsidRPr="00FC08AF">
              <w:rPr>
                <w:noProof/>
              </w:rPr>
              <w:t>Format</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18192" w14:textId="77777777" w:rsidR="00D57E50" w:rsidRPr="00FC08AF" w:rsidRDefault="00D57E50" w:rsidP="00C94E74">
            <w:pPr>
              <w:pStyle w:val="TAL"/>
              <w:rPr>
                <w:noProof/>
              </w:rPr>
            </w:pPr>
            <w:r w:rsidRPr="00FC08AF">
              <w:rPr>
                <w:noProof/>
              </w:rPr>
              <w:t>Min. Access Types</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7D647542" w14:textId="77777777" w:rsidR="00D57E50" w:rsidRPr="00FC08AF" w:rsidRDefault="00D57E50" w:rsidP="00C94E74">
            <w:pPr>
              <w:pStyle w:val="TAL"/>
              <w:rPr>
                <w:noProof/>
              </w:rPr>
            </w:pPr>
          </w:p>
        </w:tc>
      </w:tr>
      <w:tr w:rsidR="00D57E50" w:rsidRPr="00FC08AF" w14:paraId="3F066A5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BCD00C"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3D52"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27EB" w14:textId="77777777" w:rsidR="00D57E50" w:rsidRPr="00FC08AF" w:rsidRDefault="00D57E50" w:rsidP="00C94E74">
            <w:pPr>
              <w:pStyle w:val="TAL"/>
              <w:rPr>
                <w:noProof/>
              </w:rPr>
            </w:pPr>
            <w:r w:rsidRPr="00FC08AF">
              <w:rPr>
                <w:noProof/>
              </w:rPr>
              <w:t>One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70D89" w14:textId="77777777" w:rsidR="00D57E50" w:rsidRPr="00FC08AF" w:rsidRDefault="00D57E50" w:rsidP="00C94E74">
            <w:pPr>
              <w:pStyle w:val="TAL"/>
              <w:rPr>
                <w:noProof/>
              </w:rPr>
            </w:pPr>
            <w:r w:rsidRPr="00FC08AF">
              <w:rPr>
                <w:noProof/>
              </w:rPr>
              <w:t>chr</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EE5DC" w14:textId="77777777" w:rsidR="00D57E50" w:rsidRPr="00FC08AF" w:rsidRDefault="00D57E50" w:rsidP="00C94E74">
            <w:pPr>
              <w:pStyle w:val="TAL"/>
              <w:rPr>
                <w:noProof/>
              </w:rPr>
            </w:pPr>
            <w:r w:rsidRPr="00FC08AF">
              <w:rPr>
                <w:noProof/>
              </w:rPr>
              <w:t>Get, Replace</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3144FF64" w14:textId="77777777" w:rsidR="00D57E50" w:rsidRPr="00FC08AF" w:rsidRDefault="00D57E50" w:rsidP="00C94E74">
            <w:pPr>
              <w:pStyle w:val="TAL"/>
              <w:rPr>
                <w:noProof/>
              </w:rPr>
            </w:pPr>
          </w:p>
        </w:tc>
      </w:tr>
      <w:tr w:rsidR="00D57E50" w:rsidRPr="00FC08AF" w14:paraId="7562295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2A11E6"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D884A" w14:textId="77777777" w:rsidR="00D57E50" w:rsidRPr="00FC08AF" w:rsidRDefault="00D57E50" w:rsidP="00C94E74">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MCVideo imminent peril group call</w:t>
            </w:r>
            <w:r w:rsidRPr="00FC08AF">
              <w:rPr>
                <w:noProof/>
                <w:lang w:eastAsia="ko-KR"/>
              </w:rPr>
              <w:t>.</w:t>
            </w:r>
          </w:p>
        </w:tc>
      </w:tr>
    </w:tbl>
    <w:p w14:paraId="51D9D49D" w14:textId="77777777" w:rsidR="00D57E50" w:rsidRPr="00FC08AF" w:rsidRDefault="00D57E50" w:rsidP="00D57E50">
      <w:pPr>
        <w:rPr>
          <w:noProof/>
          <w:lang w:eastAsia="ko-KR"/>
        </w:rPr>
      </w:pPr>
    </w:p>
    <w:p w14:paraId="2CBE6061" w14:textId="77777777" w:rsidR="00D57E50" w:rsidRPr="00FC08AF" w:rsidRDefault="00D57E50" w:rsidP="00D57E50">
      <w:pPr>
        <w:pStyle w:val="Heading3"/>
        <w:rPr>
          <w:noProof/>
          <w:lang w:eastAsia="ko-KR"/>
        </w:rPr>
      </w:pPr>
      <w:bookmarkStart w:id="2121" w:name="_Toc176353858"/>
      <w:r w:rsidRPr="00FC08AF">
        <w:rPr>
          <w:noProof/>
          <w:lang w:eastAsia="ko-KR"/>
        </w:rPr>
        <w:t>13.</w:t>
      </w:r>
      <w:r w:rsidRPr="00FC08AF">
        <w:rPr>
          <w:noProof/>
        </w:rPr>
        <w:t>2.</w:t>
      </w:r>
      <w:r w:rsidRPr="00FC08AF">
        <w:rPr>
          <w:noProof/>
          <w:lang w:eastAsia="ko-KR"/>
        </w:rPr>
        <w:t>38G4</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MCVideoGroupInitiation/DisplayName</w:t>
      </w:r>
      <w:bookmarkEnd w:id="2121"/>
    </w:p>
    <w:p w14:paraId="1E843ECF"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537167CF"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6A4F4F"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&lt;x&gt;/Common/MCVideoGroupCall/ImminentPerilCall/MCVideoGroupInitiation/Entry/DisplayName</w:t>
            </w:r>
          </w:p>
        </w:tc>
      </w:tr>
      <w:tr w:rsidR="00D57E50" w:rsidRPr="00FC08AF" w14:paraId="45754E3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84F6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29FF"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3D8DA"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30C64"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F596E"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6A99B" w14:textId="77777777" w:rsidR="00D57E50" w:rsidRPr="00FC08AF" w:rsidRDefault="00D57E50" w:rsidP="00C94E74">
            <w:pPr>
              <w:pStyle w:val="TAL"/>
              <w:rPr>
                <w:noProof/>
              </w:rPr>
            </w:pPr>
          </w:p>
        </w:tc>
      </w:tr>
      <w:tr w:rsidR="00D57E50" w:rsidRPr="00FC08AF" w14:paraId="73DFCA9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66295"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B65C"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0C528"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8724A" w14:textId="77777777" w:rsidR="00D57E50" w:rsidRPr="00FC08AF" w:rsidRDefault="00D57E50"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543CB"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06A474" w14:textId="77777777" w:rsidR="00D57E50" w:rsidRPr="00FC08AF" w:rsidRDefault="00D57E50" w:rsidP="00C94E74">
            <w:pPr>
              <w:pStyle w:val="TAL"/>
              <w:rPr>
                <w:noProof/>
              </w:rPr>
            </w:pPr>
          </w:p>
        </w:tc>
      </w:tr>
      <w:tr w:rsidR="00D57E50" w:rsidRPr="00FC08AF" w14:paraId="367894B8"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6BAB2A"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25FF9"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4AEE38B3" w14:textId="77777777" w:rsidR="00D57E50" w:rsidRPr="00FC08AF" w:rsidRDefault="00D57E50" w:rsidP="00D57E50">
      <w:pPr>
        <w:rPr>
          <w:noProof/>
          <w:lang w:eastAsia="ko-KR"/>
        </w:rPr>
      </w:pPr>
    </w:p>
    <w:p w14:paraId="30020D69" w14:textId="77777777" w:rsidR="00D57E50" w:rsidRPr="00FC08AF" w:rsidRDefault="00D57E50" w:rsidP="00D57E50">
      <w:pPr>
        <w:pStyle w:val="Heading3"/>
        <w:rPr>
          <w:noProof/>
          <w:lang w:eastAsia="ko-KR"/>
        </w:rPr>
      </w:pPr>
      <w:bookmarkStart w:id="2122" w:name="_Toc176353859"/>
      <w:r w:rsidRPr="00FC08AF">
        <w:rPr>
          <w:noProof/>
        </w:rPr>
        <w:t>13.2.</w:t>
      </w:r>
      <w:r w:rsidRPr="00FC08AF">
        <w:rPr>
          <w:noProof/>
          <w:lang w:eastAsia="ko-KR"/>
        </w:rPr>
        <w:t>38G5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MCVideoGroupInitiation/Entry/Usage</w:t>
      </w:r>
      <w:bookmarkEnd w:id="2122"/>
    </w:p>
    <w:p w14:paraId="59C93B9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6"/>
        <w:gridCol w:w="1966"/>
        <w:gridCol w:w="2277"/>
      </w:tblGrid>
      <w:tr w:rsidR="00D57E50" w:rsidRPr="00FC08AF" w14:paraId="3CFA7B0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7FF6CB8"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&lt;x&gt;/Common/MCVideoGroupCall/ImminentPerilCall/MCVideoGroupInitiation/Entry/Usage</w:t>
            </w:r>
          </w:p>
        </w:tc>
      </w:tr>
      <w:tr w:rsidR="00D57E50" w:rsidRPr="00FC08AF" w14:paraId="02C3A698"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F820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B49DD"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D7389" w14:textId="77777777" w:rsidR="00D57E50" w:rsidRPr="00FC08AF" w:rsidRDefault="00D57E50" w:rsidP="00C94E74">
            <w:pPr>
              <w:pStyle w:val="TAL"/>
              <w:rPr>
                <w:noProof/>
              </w:rPr>
            </w:pPr>
            <w:r w:rsidRPr="00FC08AF">
              <w:rPr>
                <w:noProof/>
              </w:rPr>
              <w:t>Occurrence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616DA" w14:textId="77777777" w:rsidR="00D57E50" w:rsidRPr="00FC08AF" w:rsidRDefault="00D57E50" w:rsidP="00C94E74">
            <w:pPr>
              <w:pStyle w:val="TAL"/>
              <w:rPr>
                <w:noProof/>
              </w:rPr>
            </w:pPr>
            <w:r w:rsidRPr="00FC08AF">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78FF" w14:textId="77777777" w:rsidR="00D57E50" w:rsidRPr="00FC08AF" w:rsidRDefault="00D57E50" w:rsidP="00C94E74">
            <w:pPr>
              <w:pStyle w:val="TAL"/>
              <w:rPr>
                <w:noProof/>
              </w:rPr>
            </w:pPr>
            <w:r w:rsidRPr="00FC08AF">
              <w:rPr>
                <w:noProof/>
              </w:rPr>
              <w:t>Min. Access Types</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13E99346" w14:textId="77777777" w:rsidR="00D57E50" w:rsidRPr="00FC08AF" w:rsidRDefault="00D57E50" w:rsidP="00C94E74">
            <w:pPr>
              <w:pStyle w:val="TAL"/>
              <w:rPr>
                <w:noProof/>
              </w:rPr>
            </w:pPr>
          </w:p>
        </w:tc>
      </w:tr>
      <w:tr w:rsidR="00D57E50" w:rsidRPr="00FC08AF" w14:paraId="76BEE6A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AD79B"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E2C9A"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F1E0" w14:textId="77777777" w:rsidR="00D57E50" w:rsidRPr="00FC08AF" w:rsidRDefault="00D57E50" w:rsidP="00C94E74">
            <w:pPr>
              <w:pStyle w:val="TAL"/>
              <w:rPr>
                <w:noProof/>
              </w:rPr>
            </w:pPr>
            <w:r w:rsidRPr="00FC08AF">
              <w:rPr>
                <w:noProof/>
              </w:rPr>
              <w:t>One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07B9" w14:textId="77777777" w:rsidR="00D57E50" w:rsidRPr="00FC08AF" w:rsidRDefault="00D57E50" w:rsidP="00C94E74">
            <w:pPr>
              <w:pStyle w:val="TAL"/>
              <w:rPr>
                <w:noProof/>
              </w:rPr>
            </w:pPr>
            <w:r w:rsidRPr="00FC08AF">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A2CE1" w14:textId="77777777" w:rsidR="00D57E50" w:rsidRPr="00FC08AF" w:rsidRDefault="00D57E50" w:rsidP="00C94E74">
            <w:pPr>
              <w:pStyle w:val="TAL"/>
              <w:rPr>
                <w:noProof/>
              </w:rPr>
            </w:pPr>
            <w:r w:rsidRPr="00FC08AF">
              <w:rPr>
                <w:noProof/>
              </w:rPr>
              <w:t>Get, Replace</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5848AA6C" w14:textId="77777777" w:rsidR="00D57E50" w:rsidRPr="00FC08AF" w:rsidRDefault="00D57E50" w:rsidP="00C94E74">
            <w:pPr>
              <w:pStyle w:val="TAL"/>
              <w:rPr>
                <w:noProof/>
              </w:rPr>
            </w:pPr>
          </w:p>
        </w:tc>
      </w:tr>
      <w:tr w:rsidR="00D57E50" w:rsidRPr="00FC08AF" w14:paraId="38F0155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A339FC"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F43DB4"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imminent peril group call uses the GroupID</w:t>
            </w:r>
            <w:r w:rsidRPr="00FC08AF">
              <w:rPr>
                <w:noProof/>
                <w:lang w:eastAsia="ko-KR"/>
              </w:rPr>
              <w:t>.</w:t>
            </w:r>
          </w:p>
        </w:tc>
      </w:tr>
    </w:tbl>
    <w:p w14:paraId="6D6F29C7" w14:textId="77777777" w:rsidR="00D57E50" w:rsidRPr="00FC08AF" w:rsidRDefault="00D57E50" w:rsidP="00D57E50">
      <w:pPr>
        <w:rPr>
          <w:noProof/>
          <w:lang w:eastAsia="ko-KR"/>
        </w:rPr>
      </w:pPr>
    </w:p>
    <w:p w14:paraId="5CA2B792" w14:textId="77777777" w:rsidR="00D57E50" w:rsidRPr="00FC08AF" w:rsidRDefault="00D57E50" w:rsidP="00D57E50">
      <w:pPr>
        <w:rPr>
          <w:noProof/>
        </w:rPr>
      </w:pPr>
      <w:r w:rsidRPr="00FC08AF">
        <w:rPr>
          <w:noProof/>
        </w:rPr>
        <w:t>The valid values are 'UseCurrentlySelectedGroup' and 'DedicatedGroup'.</w:t>
      </w:r>
    </w:p>
    <w:p w14:paraId="696934AD" w14:textId="77777777" w:rsidR="00D57E50" w:rsidRPr="00FC08AF" w:rsidRDefault="00D57E50" w:rsidP="00D57E50">
      <w:pPr>
        <w:rPr>
          <w:noProof/>
        </w:rPr>
      </w:pPr>
      <w:r w:rsidRPr="00FC08AF">
        <w:rPr>
          <w:noProof/>
        </w:rPr>
        <w:t xml:space="preserve">When set to 'UseCurrentlySelectedGroup' then if the MCVideo user has currently selected an MCVideo group then use that MCVideo group for an on-network MCVideo imminent peril group call, if the MCVideo user does not have a currently selected MCVideo group then use the MCVideo group identified by the GroupID in </w:t>
      </w:r>
      <w:r w:rsidR="009E135B">
        <w:rPr>
          <w:noProof/>
        </w:rPr>
        <w:t>clause</w:t>
      </w:r>
      <w:r w:rsidRPr="00FC08AF">
        <w:rPr>
          <w:noProof/>
        </w:rPr>
        <w:t> 13.2.38G3 for an MCVideo imminent peril group call.</w:t>
      </w:r>
    </w:p>
    <w:p w14:paraId="0416CC7C" w14:textId="77777777" w:rsidR="00D57E50" w:rsidRPr="00FC08AF" w:rsidRDefault="00D57E50" w:rsidP="00D57E50">
      <w:pPr>
        <w:rPr>
          <w:noProof/>
          <w:lang w:eastAsia="ko-KR"/>
        </w:rPr>
      </w:pPr>
      <w:r w:rsidRPr="00FC08AF">
        <w:rPr>
          <w:noProof/>
        </w:rPr>
        <w:t xml:space="preserve">When set to 'DedicatedGroup' then use the MCVideo group identified by the GroupID in </w:t>
      </w:r>
      <w:r w:rsidR="009E135B">
        <w:rPr>
          <w:noProof/>
        </w:rPr>
        <w:t>clause</w:t>
      </w:r>
      <w:r w:rsidRPr="00FC08AF">
        <w:rPr>
          <w:noProof/>
        </w:rPr>
        <w:t> 13.2.38G3 for an MCVideo imminent peril group call.</w:t>
      </w:r>
    </w:p>
    <w:p w14:paraId="79AF5948" w14:textId="77777777" w:rsidR="00D57E50" w:rsidRPr="00FC08AF" w:rsidRDefault="00D57E50" w:rsidP="00D57E50">
      <w:pPr>
        <w:pStyle w:val="Heading3"/>
        <w:rPr>
          <w:noProof/>
          <w:lang w:eastAsia="ko-KR"/>
        </w:rPr>
      </w:pPr>
      <w:bookmarkStart w:id="2123" w:name="_Toc176353860"/>
      <w:r w:rsidRPr="00FC08AF">
        <w:rPr>
          <w:noProof/>
        </w:rPr>
        <w:lastRenderedPageBreak/>
        <w:t>13.2.</w:t>
      </w:r>
      <w:r w:rsidRPr="00FC08AF">
        <w:rPr>
          <w:noProof/>
          <w:lang w:eastAsia="ko-KR"/>
        </w:rPr>
        <w:t>38G6</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MCVideoGroupCall/</w:t>
      </w:r>
      <w:r w:rsidRPr="00FC08AF">
        <w:rPr>
          <w:noProof/>
        </w:rPr>
        <w:t>Priority</w:t>
      </w:r>
      <w:bookmarkEnd w:id="2123"/>
    </w:p>
    <w:p w14:paraId="57010DC0"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MCVideoGroupCall/</w:t>
      </w:r>
      <w:r w:rsidRPr="00FC08AF">
        <w:rPr>
          <w:noProof/>
        </w:rPr>
        <w:t>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D57E50" w:rsidRPr="00FC08AF" w14:paraId="70DDE3C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E795C7C" w14:textId="77777777" w:rsidR="00D57E50" w:rsidRPr="00FC08AF" w:rsidRDefault="00D57E50" w:rsidP="00C94E74">
            <w:pPr>
              <w:rPr>
                <w:rFonts w:ascii="Arial" w:hAnsi="Arial" w:cs="Arial"/>
                <w:noProof/>
                <w:sz w:val="18"/>
                <w:szCs w:val="18"/>
              </w:rPr>
            </w:pPr>
            <w:r w:rsidRPr="00FC08AF">
              <w:rPr>
                <w:noProof/>
              </w:rPr>
              <w:t>&lt;x&gt;/Common/</w:t>
            </w:r>
            <w:r w:rsidRPr="00FC08AF">
              <w:rPr>
                <w:noProof/>
                <w:lang w:eastAsia="ko-KR"/>
              </w:rPr>
              <w:t>MCVideoGroupCall/</w:t>
            </w:r>
            <w:r w:rsidRPr="00FC08AF">
              <w:rPr>
                <w:noProof/>
              </w:rPr>
              <w:t>Priority</w:t>
            </w:r>
          </w:p>
        </w:tc>
      </w:tr>
      <w:tr w:rsidR="00D57E50" w:rsidRPr="00FC08AF" w14:paraId="7A253DA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B7918C0" w14:textId="77777777" w:rsidR="00D57E50" w:rsidRPr="00FC08AF" w:rsidRDefault="00D57E50"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392B" w14:textId="77777777" w:rsidR="00D57E50" w:rsidRPr="00FC08AF" w:rsidRDefault="00D57E50"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90208" w14:textId="77777777" w:rsidR="00D57E50" w:rsidRPr="00FC08AF" w:rsidRDefault="00D57E50"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FDDD3" w14:textId="77777777" w:rsidR="00D57E50" w:rsidRPr="00FC08AF" w:rsidRDefault="00D57E50"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DB74D" w14:textId="77777777" w:rsidR="00D57E50" w:rsidRPr="00FC08AF" w:rsidRDefault="00D57E50"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C8DE208" w14:textId="77777777" w:rsidR="00D57E50" w:rsidRPr="00FC08AF" w:rsidRDefault="00D57E50" w:rsidP="00C94E74">
            <w:pPr>
              <w:pStyle w:val="TAL"/>
              <w:rPr>
                <w:noProof/>
              </w:rPr>
            </w:pPr>
          </w:p>
        </w:tc>
      </w:tr>
      <w:tr w:rsidR="00D57E50" w:rsidRPr="00FC08AF" w14:paraId="79B22CCA"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1BBD77D" w14:textId="77777777" w:rsidR="00D57E50" w:rsidRPr="00FC08AF" w:rsidRDefault="00D57E50"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68E62" w14:textId="77777777" w:rsidR="00D57E50" w:rsidRPr="00FC08AF" w:rsidRDefault="00D57E50"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11362" w14:textId="77777777" w:rsidR="00D57E50" w:rsidRPr="00FC08AF" w:rsidRDefault="00D57E50"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14F8C" w14:textId="77777777" w:rsidR="00D57E50" w:rsidRPr="00FC08AF" w:rsidRDefault="00D57E50" w:rsidP="00C94E74">
            <w:pPr>
              <w:pStyle w:val="TAL"/>
              <w:rPr>
                <w:noProof/>
              </w:rPr>
            </w:pPr>
            <w:r w:rsidRPr="00FC08AF">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58980" w14:textId="77777777" w:rsidR="00D57E50" w:rsidRPr="00FC08AF" w:rsidRDefault="00D57E50"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B68AC98" w14:textId="77777777" w:rsidR="00D57E50" w:rsidRPr="00FC08AF" w:rsidRDefault="00D57E50" w:rsidP="00C94E74">
            <w:pPr>
              <w:pStyle w:val="TAL"/>
              <w:rPr>
                <w:noProof/>
              </w:rPr>
            </w:pPr>
          </w:p>
        </w:tc>
      </w:tr>
      <w:tr w:rsidR="00D57E50" w:rsidRPr="00FC08AF" w14:paraId="279B993D"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436D3F0A" w14:textId="77777777" w:rsidR="00D57E50" w:rsidRPr="00FC08AF" w:rsidRDefault="00D57E50"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182DA3" w14:textId="77777777" w:rsidR="00D57E50" w:rsidRPr="00FC08AF" w:rsidRDefault="00D57E50" w:rsidP="00C94E74">
            <w:pPr>
              <w:rPr>
                <w:noProof/>
                <w:lang w:eastAsia="ko-KR"/>
              </w:rPr>
            </w:pPr>
            <w:r w:rsidRPr="00FC08AF">
              <w:rPr>
                <w:noProof/>
              </w:rPr>
              <w:t xml:space="preserve">This leaf node indicates </w:t>
            </w:r>
            <w:r w:rsidRPr="00FC08AF">
              <w:rPr>
                <w:noProof/>
                <w:lang w:eastAsia="ko-KR"/>
              </w:rPr>
              <w:t>the p</w:t>
            </w:r>
            <w:r w:rsidRPr="00FC08AF">
              <w:rPr>
                <w:noProof/>
              </w:rPr>
              <w:t xml:space="preserve">riority of the </w:t>
            </w:r>
            <w:r w:rsidRPr="00FC08AF">
              <w:rPr>
                <w:noProof/>
                <w:lang w:eastAsia="ko-KR"/>
              </w:rPr>
              <w:t>MCVideo</w:t>
            </w:r>
            <w:r w:rsidRPr="00FC08AF">
              <w:rPr>
                <w:noProof/>
              </w:rPr>
              <w:t xml:space="preserve"> </w:t>
            </w:r>
            <w:r w:rsidRPr="00FC08AF">
              <w:rPr>
                <w:noProof/>
                <w:lang w:eastAsia="ko-KR"/>
              </w:rPr>
              <w:t>group calls.</w:t>
            </w:r>
          </w:p>
        </w:tc>
      </w:tr>
    </w:tbl>
    <w:p w14:paraId="17527687" w14:textId="77777777" w:rsidR="00D57E50" w:rsidRPr="00FC08AF" w:rsidRDefault="00D57E50" w:rsidP="00D57E50">
      <w:pPr>
        <w:rPr>
          <w:noProof/>
          <w:lang w:eastAsia="ko-KR"/>
        </w:rPr>
      </w:pPr>
    </w:p>
    <w:p w14:paraId="5199E9D1" w14:textId="77777777" w:rsidR="00D57E50" w:rsidRPr="00FC08AF" w:rsidRDefault="00D57E50" w:rsidP="00D57E50">
      <w:pPr>
        <w:pStyle w:val="B1"/>
        <w:rPr>
          <w:noProof/>
        </w:rPr>
      </w:pPr>
      <w:r w:rsidRPr="00FC08AF">
        <w:rPr>
          <w:noProof/>
        </w:rPr>
        <w:t>-</w:t>
      </w:r>
      <w:r w:rsidRPr="00FC08AF">
        <w:rPr>
          <w:noProof/>
        </w:rPr>
        <w:tab/>
        <w:t xml:space="preserve">Values: </w:t>
      </w:r>
      <w:r w:rsidRPr="00FC08AF">
        <w:rPr>
          <w:noProof/>
          <w:lang w:eastAsia="ko-KR"/>
        </w:rPr>
        <w:t>0-255</w:t>
      </w:r>
    </w:p>
    <w:p w14:paraId="18ABC96D" w14:textId="77777777" w:rsidR="00D57E50" w:rsidRPr="00FC08AF" w:rsidRDefault="00D57E50" w:rsidP="00D57E50">
      <w:pPr>
        <w:rPr>
          <w:noProof/>
          <w:lang w:eastAsia="ko-KR"/>
        </w:rPr>
      </w:pPr>
      <w:r w:rsidRPr="00FC08AF">
        <w:rPr>
          <w:noProof/>
          <w:lang w:eastAsia="ko-KR"/>
        </w:rPr>
        <w:t>The MCVideo group call with the lowest Priority value shall be considered as the MCVideo group call having the lowest level among the MCVideo group calls.</w:t>
      </w:r>
    </w:p>
    <w:p w14:paraId="115B0D8D" w14:textId="77777777" w:rsidR="00D57E50" w:rsidRPr="00FC08AF" w:rsidRDefault="00D57E50" w:rsidP="00D57E50">
      <w:pPr>
        <w:pStyle w:val="Heading3"/>
        <w:rPr>
          <w:noProof/>
          <w:lang w:eastAsia="ko-KR"/>
        </w:rPr>
      </w:pPr>
      <w:bookmarkStart w:id="2124" w:name="_Toc176353861"/>
      <w:r w:rsidRPr="00FC08AF">
        <w:rPr>
          <w:noProof/>
        </w:rPr>
        <w:t>13.2.</w:t>
      </w:r>
      <w:r w:rsidRPr="00FC08AF">
        <w:rPr>
          <w:noProof/>
          <w:lang w:eastAsia="ko-KR"/>
        </w:rPr>
        <w:t>38G7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/Common/MCVideoGroupCall/MaxSimultaneousCallsN6</w:t>
      </w:r>
      <w:bookmarkEnd w:id="2124"/>
    </w:p>
    <w:p w14:paraId="6D23A17A"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MaxSimultaneousCallsN6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D57E50" w:rsidRPr="00FC08AF" w14:paraId="368628B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AF6BB90" w14:textId="77777777" w:rsidR="00D57E50" w:rsidRPr="00FC08AF" w:rsidRDefault="00D57E50" w:rsidP="00C94E74">
            <w:pPr>
              <w:rPr>
                <w:rFonts w:ascii="Arial" w:hAnsi="Arial" w:cs="Arial"/>
                <w:noProof/>
                <w:sz w:val="18"/>
                <w:szCs w:val="18"/>
              </w:rPr>
            </w:pPr>
            <w:r w:rsidRPr="00FC08AF">
              <w:rPr>
                <w:noProof/>
              </w:rPr>
              <w:t>&lt;x&gt;/Common/MCVideoGroupCall/MaxSimultaneousCallsN6</w:t>
            </w:r>
          </w:p>
        </w:tc>
      </w:tr>
      <w:tr w:rsidR="00D57E50" w:rsidRPr="00FC08AF" w14:paraId="4BA14E32"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3D44D5E" w14:textId="77777777" w:rsidR="00D57E50" w:rsidRPr="00FC08AF" w:rsidRDefault="00D57E50"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8F009"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D376C" w14:textId="77777777" w:rsidR="00D57E50" w:rsidRPr="00FC08AF" w:rsidRDefault="00D57E50"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4263D" w14:textId="77777777" w:rsidR="00D57E50" w:rsidRPr="00FC08AF" w:rsidRDefault="00D57E50"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E3AD" w14:textId="77777777" w:rsidR="00D57E50" w:rsidRPr="00FC08AF" w:rsidRDefault="00D57E50" w:rsidP="00C94E74">
            <w:pPr>
              <w:pStyle w:val="TAL"/>
              <w:rPr>
                <w:noProof/>
              </w:rPr>
            </w:pPr>
            <w:r w:rsidRPr="00FC08AF">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172A44E2" w14:textId="77777777" w:rsidR="00D57E50" w:rsidRPr="00FC08AF" w:rsidRDefault="00D57E50" w:rsidP="00C94E74">
            <w:pPr>
              <w:pStyle w:val="TAL"/>
              <w:rPr>
                <w:noProof/>
              </w:rPr>
            </w:pPr>
          </w:p>
        </w:tc>
      </w:tr>
      <w:tr w:rsidR="00D57E50" w:rsidRPr="00FC08AF" w14:paraId="08AE3CB5"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641A192" w14:textId="77777777" w:rsidR="00D57E50" w:rsidRPr="00FC08AF" w:rsidRDefault="00D57E50"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00381"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33ED0" w14:textId="77777777" w:rsidR="00D57E50" w:rsidRPr="00FC08AF" w:rsidRDefault="00D57E50"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67F7" w14:textId="77777777" w:rsidR="00D57E50" w:rsidRPr="00FC08AF" w:rsidRDefault="00D57E50" w:rsidP="00C94E74">
            <w:pPr>
              <w:pStyle w:val="TAL"/>
              <w:rPr>
                <w:noProof/>
              </w:rPr>
            </w:pPr>
            <w:r w:rsidRPr="00FC08AF">
              <w:rPr>
                <w:noProof/>
              </w:rPr>
              <w:t>int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A1D43" w14:textId="77777777" w:rsidR="00D57E50" w:rsidRPr="00FC08AF" w:rsidRDefault="00D57E50" w:rsidP="00C94E74">
            <w:pPr>
              <w:pStyle w:val="TAL"/>
              <w:rPr>
                <w:noProof/>
              </w:rPr>
            </w:pPr>
            <w:r w:rsidRPr="00FC08AF">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7516575" w14:textId="77777777" w:rsidR="00D57E50" w:rsidRPr="00FC08AF" w:rsidRDefault="00D57E50" w:rsidP="00C94E74">
            <w:pPr>
              <w:pStyle w:val="TAL"/>
              <w:rPr>
                <w:noProof/>
              </w:rPr>
            </w:pPr>
          </w:p>
        </w:tc>
      </w:tr>
      <w:tr w:rsidR="00D57E50" w:rsidRPr="00FC08AF" w14:paraId="1D0BB624"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F5BA154" w14:textId="77777777" w:rsidR="00D57E50" w:rsidRPr="00FC08AF" w:rsidRDefault="00D57E50"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8E87D" w14:textId="77777777" w:rsidR="00D57E50" w:rsidRPr="00FC08AF" w:rsidRDefault="00D57E50" w:rsidP="00C94E74">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simultaneously received MCVideo group calls (N6)</w:t>
            </w:r>
            <w:r w:rsidRPr="00FC08AF">
              <w:rPr>
                <w:noProof/>
                <w:lang w:eastAsia="ko-KR"/>
              </w:rPr>
              <w:t>.</w:t>
            </w:r>
          </w:p>
        </w:tc>
      </w:tr>
    </w:tbl>
    <w:p w14:paraId="6557356E" w14:textId="77777777" w:rsidR="00D57E50" w:rsidRPr="00FC08AF" w:rsidRDefault="00D57E50" w:rsidP="00D57E50">
      <w:pPr>
        <w:rPr>
          <w:noProof/>
          <w:lang w:eastAsia="ko-KR"/>
        </w:rPr>
      </w:pPr>
    </w:p>
    <w:p w14:paraId="5DA99932" w14:textId="77777777" w:rsidR="00872A5E" w:rsidRPr="00FC08AF" w:rsidRDefault="00872A5E" w:rsidP="00872A5E">
      <w:pPr>
        <w:pStyle w:val="Heading3"/>
        <w:rPr>
          <w:noProof/>
          <w:lang w:eastAsia="ko-KR"/>
        </w:rPr>
      </w:pPr>
      <w:bookmarkStart w:id="2125" w:name="_Toc176353862"/>
      <w:r w:rsidRPr="00FC08AF">
        <w:rPr>
          <w:noProof/>
        </w:rPr>
        <w:t>13.2.38H</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bookmarkEnd w:id="2116"/>
      <w:bookmarkEnd w:id="2117"/>
      <w:bookmarkEnd w:id="2125"/>
    </w:p>
    <w:p w14:paraId="4E670401" w14:textId="77777777" w:rsidR="00872A5E" w:rsidRPr="00FC08AF" w:rsidRDefault="00872A5E" w:rsidP="00872A5E">
      <w:pPr>
        <w:pStyle w:val="TH"/>
        <w:rPr>
          <w:noProof/>
          <w:lang w:eastAsia="ko-KR"/>
        </w:rPr>
      </w:pPr>
      <w:r w:rsidRPr="00FC08AF">
        <w:rPr>
          <w:noProof/>
        </w:rPr>
        <w:t>Table 13.2.38H.1: /</w:t>
      </w:r>
      <w:r w:rsidRPr="00FC08AF">
        <w:rPr>
          <w:i/>
          <w:iCs/>
          <w:noProof/>
        </w:rPr>
        <w:t>&lt;x&gt;</w:t>
      </w:r>
      <w:r w:rsidRPr="00FC08AF">
        <w:rPr>
          <w:noProof/>
        </w:rPr>
        <w:t>/</w:t>
      </w:r>
      <w:r w:rsidRPr="00FC08AF">
        <w:rPr>
          <w:noProof/>
          <w:lang w:eastAsia="ko-KR"/>
        </w:rPr>
        <w:t>&lt;x&gt;/</w:t>
      </w:r>
      <w:r w:rsidRPr="00FC08AF">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78CE5C1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118955" w14:textId="77777777" w:rsidR="00872A5E" w:rsidRPr="00FC08AF" w:rsidRDefault="00872A5E" w:rsidP="003D5736">
            <w:pPr>
              <w:rPr>
                <w:rFonts w:ascii="Arial" w:hAnsi="Arial" w:cs="Arial"/>
                <w:noProof/>
                <w:sz w:val="18"/>
                <w:szCs w:val="18"/>
              </w:rPr>
            </w:pPr>
            <w:r w:rsidRPr="00FC08AF">
              <w:rPr>
                <w:noProof/>
              </w:rPr>
              <w:t>&lt;x&gt;/Common/PrivateCall</w:t>
            </w:r>
          </w:p>
        </w:tc>
      </w:tr>
      <w:tr w:rsidR="00872A5E" w:rsidRPr="00FC08AF" w14:paraId="04E01F0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AFD2D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979D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53714"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ED6A6"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D9D15"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0155B" w14:textId="77777777" w:rsidR="00872A5E" w:rsidRPr="00FC08AF" w:rsidRDefault="00872A5E" w:rsidP="003D5736">
            <w:pPr>
              <w:jc w:val="center"/>
              <w:rPr>
                <w:rFonts w:ascii="Arial" w:hAnsi="Arial" w:cs="Arial"/>
                <w:b/>
                <w:noProof/>
                <w:sz w:val="18"/>
                <w:szCs w:val="18"/>
              </w:rPr>
            </w:pPr>
          </w:p>
        </w:tc>
      </w:tr>
      <w:tr w:rsidR="00872A5E" w:rsidRPr="00FC08AF" w14:paraId="1877BD1F"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12F04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908D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43423"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0E001"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E7687"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B61606" w14:textId="77777777" w:rsidR="00872A5E" w:rsidRPr="00FC08AF" w:rsidRDefault="00872A5E" w:rsidP="003D5736">
            <w:pPr>
              <w:jc w:val="center"/>
              <w:rPr>
                <w:b/>
                <w:noProof/>
              </w:rPr>
            </w:pPr>
          </w:p>
        </w:tc>
      </w:tr>
      <w:tr w:rsidR="00872A5E" w:rsidRPr="00FC08AF" w14:paraId="0F83174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F190A"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90791D" w14:textId="77777777" w:rsidR="00872A5E" w:rsidRPr="00FC08AF" w:rsidRDefault="00872A5E" w:rsidP="003D573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MCVideo </w:t>
            </w:r>
            <w:r w:rsidRPr="00FC08AF">
              <w:rPr>
                <w:noProof/>
                <w:lang w:eastAsia="ko-KR"/>
              </w:rPr>
              <w:t>private call configuration.</w:t>
            </w:r>
          </w:p>
        </w:tc>
      </w:tr>
    </w:tbl>
    <w:p w14:paraId="33205B5A" w14:textId="77777777" w:rsidR="00872A5E" w:rsidRPr="00FC08AF" w:rsidRDefault="00872A5E" w:rsidP="00872A5E">
      <w:pPr>
        <w:rPr>
          <w:noProof/>
          <w:lang w:eastAsia="ko-KR"/>
        </w:rPr>
      </w:pPr>
    </w:p>
    <w:p w14:paraId="7B5D68C1" w14:textId="77777777" w:rsidR="00872A5E" w:rsidRPr="00FC08AF" w:rsidRDefault="00872A5E" w:rsidP="00872A5E">
      <w:pPr>
        <w:pStyle w:val="Heading3"/>
        <w:rPr>
          <w:noProof/>
          <w:lang w:eastAsia="ko-KR"/>
        </w:rPr>
      </w:pPr>
      <w:bookmarkStart w:id="2126" w:name="_Toc4578833"/>
      <w:bookmarkStart w:id="2127" w:name="_Toc27728522"/>
      <w:bookmarkStart w:id="2128" w:name="_Toc176353863"/>
      <w:r w:rsidRPr="00FC08AF">
        <w:rPr>
          <w:noProof/>
        </w:rPr>
        <w:t>13.2.38I</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bookmarkEnd w:id="2126"/>
      <w:bookmarkEnd w:id="2127"/>
      <w:bookmarkEnd w:id="2128"/>
    </w:p>
    <w:p w14:paraId="4988A4E1" w14:textId="77777777" w:rsidR="00872A5E" w:rsidRPr="00FC08AF" w:rsidRDefault="00872A5E" w:rsidP="00872A5E">
      <w:pPr>
        <w:pStyle w:val="TH"/>
        <w:rPr>
          <w:noProof/>
          <w:lang w:eastAsia="ko-KR"/>
        </w:rPr>
      </w:pPr>
      <w:r w:rsidRPr="00FC08AF">
        <w:rPr>
          <w:noProof/>
        </w:rPr>
        <w:t>Table 13.2.38I.1: /</w:t>
      </w:r>
      <w:r w:rsidRPr="00FC08AF">
        <w:rPr>
          <w:i/>
          <w:iCs/>
          <w:noProof/>
        </w:rPr>
        <w:t>&lt;x&gt;</w:t>
      </w:r>
      <w:r w:rsidRPr="00FC08AF">
        <w:rPr>
          <w:noProof/>
        </w:rPr>
        <w:t>/</w:t>
      </w:r>
      <w:r w:rsidRPr="00FC08AF">
        <w:rPr>
          <w:noProof/>
          <w:lang w:eastAsia="ko-KR"/>
        </w:rPr>
        <w:t>&lt;x&gt;/</w:t>
      </w:r>
      <w:r w:rsidRPr="00FC08AF">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01297DD"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2A33D1" w14:textId="77777777" w:rsidR="00872A5E" w:rsidRPr="00FC08AF" w:rsidRDefault="00872A5E" w:rsidP="003D5736">
            <w:pPr>
              <w:rPr>
                <w:rFonts w:ascii="Arial" w:hAnsi="Arial" w:cs="Arial"/>
                <w:noProof/>
                <w:sz w:val="18"/>
                <w:szCs w:val="18"/>
              </w:rPr>
            </w:pPr>
            <w:r w:rsidRPr="00FC08AF">
              <w:rPr>
                <w:noProof/>
              </w:rPr>
              <w:t>&lt;x&gt;/Common/PrivateCall/Authorised</w:t>
            </w:r>
          </w:p>
        </w:tc>
      </w:tr>
      <w:tr w:rsidR="00872A5E" w:rsidRPr="00FC08AF" w14:paraId="03A7D418"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58E94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B1E05"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B60A3"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7173E"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3910C"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A045F0" w14:textId="77777777" w:rsidR="00872A5E" w:rsidRPr="00FC08AF" w:rsidRDefault="00872A5E" w:rsidP="003D5736">
            <w:pPr>
              <w:jc w:val="center"/>
              <w:rPr>
                <w:rFonts w:ascii="Arial" w:hAnsi="Arial" w:cs="Arial"/>
                <w:b/>
                <w:noProof/>
                <w:sz w:val="18"/>
                <w:szCs w:val="18"/>
              </w:rPr>
            </w:pPr>
          </w:p>
        </w:tc>
      </w:tr>
      <w:tr w:rsidR="00872A5E" w:rsidRPr="00FC08AF" w14:paraId="0E923D4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05045"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43FB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CD806"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82CC8"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ABCE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6D2E34" w14:textId="77777777" w:rsidR="00872A5E" w:rsidRPr="00FC08AF" w:rsidRDefault="00872A5E" w:rsidP="003D5736">
            <w:pPr>
              <w:jc w:val="center"/>
              <w:rPr>
                <w:b/>
                <w:noProof/>
              </w:rPr>
            </w:pPr>
          </w:p>
        </w:tc>
      </w:tr>
      <w:tr w:rsidR="00872A5E" w:rsidRPr="00FC08AF" w14:paraId="71E4F99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5DC6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2649A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to make </w:t>
            </w:r>
            <w:r w:rsidRPr="00FC08AF">
              <w:rPr>
                <w:noProof/>
              </w:rPr>
              <w:t xml:space="preserve">a MCVideo </w:t>
            </w:r>
            <w:r w:rsidRPr="00FC08AF">
              <w:rPr>
                <w:noProof/>
                <w:lang w:eastAsia="ko-KR"/>
              </w:rPr>
              <w:t>private call.</w:t>
            </w:r>
          </w:p>
        </w:tc>
      </w:tr>
    </w:tbl>
    <w:p w14:paraId="7846FE59" w14:textId="77777777" w:rsidR="00F72846" w:rsidRPr="00FC08AF" w:rsidRDefault="00F72846" w:rsidP="00F72846">
      <w:pPr>
        <w:rPr>
          <w:noProof/>
        </w:rPr>
      </w:pPr>
      <w:bookmarkStart w:id="2129" w:name="_Toc4578834"/>
      <w:bookmarkStart w:id="2130" w:name="_Toc27728523"/>
    </w:p>
    <w:p w14:paraId="5698920B" w14:textId="77777777" w:rsidR="00EF29E1" w:rsidRPr="00FC08AF" w:rsidRDefault="00EF29E1" w:rsidP="00EF29E1">
      <w:pPr>
        <w:pStyle w:val="Heading3"/>
        <w:rPr>
          <w:noProof/>
          <w:lang w:eastAsia="ko-KR"/>
        </w:rPr>
      </w:pPr>
      <w:bookmarkStart w:id="2131" w:name="_Toc176353864"/>
      <w:r w:rsidRPr="00FC08AF">
        <w:rPr>
          <w:noProof/>
        </w:rPr>
        <w:t>13.2.38I1</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r w:rsidRPr="00FC08AF">
        <w:rPr>
          <w:noProof/>
          <w:lang w:eastAsia="ko-KR"/>
        </w:rPr>
        <w:t>Any</w:t>
      </w:r>
      <w:bookmarkEnd w:id="2131"/>
    </w:p>
    <w:p w14:paraId="3627979F"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r w:rsidRPr="00FC08AF">
        <w:rPr>
          <w:noProof/>
          <w:lang w:eastAsia="ko-KR"/>
        </w:rPr>
        <w:t>Any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52E8DFC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7F0909F" w14:textId="77777777" w:rsidR="00EF29E1" w:rsidRPr="00FC08AF" w:rsidRDefault="00EF29E1" w:rsidP="00C94E74">
            <w:pPr>
              <w:rPr>
                <w:rFonts w:ascii="Arial" w:hAnsi="Arial" w:cs="Arial"/>
                <w:noProof/>
                <w:sz w:val="18"/>
                <w:szCs w:val="18"/>
                <w:lang w:eastAsia="ko-KR"/>
              </w:rPr>
            </w:pPr>
            <w:r w:rsidRPr="00FC08AF">
              <w:rPr>
                <w:noProof/>
              </w:rPr>
              <w:t>&lt;x&gt;/Common/PrivateCall/Authorised</w:t>
            </w:r>
            <w:r w:rsidRPr="00FC08AF">
              <w:rPr>
                <w:noProof/>
                <w:lang w:eastAsia="ko-KR"/>
              </w:rPr>
              <w:t>Any</w:t>
            </w:r>
          </w:p>
        </w:tc>
      </w:tr>
      <w:tr w:rsidR="00EF29E1" w:rsidRPr="00FC08AF" w14:paraId="51F0A9A5"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ADDC217"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BBC4E"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3CEE9"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57A91"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BCFD0"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1602ED0" w14:textId="77777777" w:rsidR="00EF29E1" w:rsidRPr="00FC08AF" w:rsidRDefault="00EF29E1" w:rsidP="00C94E74">
            <w:pPr>
              <w:pStyle w:val="TAL"/>
              <w:rPr>
                <w:noProof/>
              </w:rPr>
            </w:pPr>
          </w:p>
        </w:tc>
      </w:tr>
      <w:tr w:rsidR="00EF29E1" w:rsidRPr="00FC08AF" w14:paraId="11813F16"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8A8EEBE"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BB3A9"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81C8E"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C5C57" w14:textId="77777777" w:rsidR="00EF29E1" w:rsidRPr="00FC08AF" w:rsidRDefault="00EF29E1" w:rsidP="00C94E74">
            <w:pPr>
              <w:pStyle w:val="TAL"/>
              <w:rPr>
                <w:noProof/>
                <w:lang w:eastAsia="ko-KR"/>
              </w:rPr>
            </w:pPr>
            <w:r w:rsidRPr="00FC08AF">
              <w:rPr>
                <w:noProof/>
                <w:lang w:eastAsia="ko-KR"/>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F268A"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2E620B3" w14:textId="77777777" w:rsidR="00EF29E1" w:rsidRPr="00FC08AF" w:rsidRDefault="00EF29E1" w:rsidP="00C94E74">
            <w:pPr>
              <w:pStyle w:val="TAL"/>
              <w:rPr>
                <w:noProof/>
              </w:rPr>
            </w:pPr>
          </w:p>
        </w:tc>
      </w:tr>
      <w:tr w:rsidR="00EF29E1" w:rsidRPr="00FC08AF" w14:paraId="5452830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65DE11F"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922997"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MCVideo </w:t>
            </w:r>
            <w:r w:rsidRPr="00FC08AF">
              <w:rPr>
                <w:noProof/>
                <w:lang w:eastAsia="ko-KR"/>
              </w:rPr>
              <w:t xml:space="preserve">private </w:t>
            </w:r>
            <w:r w:rsidRPr="00FC08AF">
              <w:rPr>
                <w:noProof/>
              </w:rPr>
              <w:t>call</w:t>
            </w:r>
            <w:r w:rsidRPr="00FC08AF">
              <w:rPr>
                <w:noProof/>
                <w:lang w:eastAsia="ko-KR"/>
              </w:rPr>
              <w:t xml:space="preserve"> to any MCVideo user.</w:t>
            </w:r>
          </w:p>
        </w:tc>
      </w:tr>
    </w:tbl>
    <w:p w14:paraId="7C7AC45E" w14:textId="77777777" w:rsidR="00EF29E1" w:rsidRPr="00FC08AF" w:rsidRDefault="00EF29E1" w:rsidP="00EF29E1">
      <w:pPr>
        <w:rPr>
          <w:noProof/>
          <w:lang w:eastAsia="ko-KR"/>
        </w:rPr>
      </w:pPr>
    </w:p>
    <w:p w14:paraId="0CCC35E6" w14:textId="77777777" w:rsidR="00EF29E1" w:rsidRPr="00FC08AF" w:rsidRDefault="00EF29E1" w:rsidP="00EF29E1">
      <w:pPr>
        <w:rPr>
          <w:noProof/>
          <w:lang w:eastAsia="ko-KR"/>
        </w:rPr>
      </w:pPr>
      <w:r w:rsidRPr="00FC08AF">
        <w:rPr>
          <w:noProof/>
        </w:rPr>
        <w:t xml:space="preserve">When set to "true" </w:t>
      </w:r>
      <w:r w:rsidRPr="00FC08AF">
        <w:rPr>
          <w:noProof/>
          <w:lang w:eastAsia="ko-KR"/>
        </w:rPr>
        <w:t>the</w:t>
      </w:r>
      <w:r w:rsidRPr="00FC08AF">
        <w:rPr>
          <w:noProof/>
        </w:rPr>
        <w:t xml:space="preserve"> </w:t>
      </w:r>
      <w:r w:rsidRPr="00FC08AF">
        <w:rPr>
          <w:noProof/>
          <w:lang w:eastAsia="ko-KR"/>
        </w:rPr>
        <w:t xml:space="preserve">MCVideo </w:t>
      </w:r>
      <w:r w:rsidRPr="00FC08AF">
        <w:rPr>
          <w:noProof/>
        </w:rPr>
        <w:t xml:space="preserve">user is authorised to make </w:t>
      </w:r>
      <w:r w:rsidRPr="00FC08AF">
        <w:rPr>
          <w:noProof/>
          <w:lang w:eastAsia="ko-KR"/>
        </w:rPr>
        <w:t xml:space="preserve">an MCVideo </w:t>
      </w:r>
      <w:r w:rsidRPr="00FC08AF">
        <w:rPr>
          <w:noProof/>
        </w:rPr>
        <w:t xml:space="preserve">private call </w:t>
      </w:r>
      <w:r w:rsidRPr="00FC08AF">
        <w:rPr>
          <w:noProof/>
          <w:lang w:eastAsia="ko-KR"/>
        </w:rPr>
        <w:t>to any MCVideo user.</w:t>
      </w:r>
    </w:p>
    <w:p w14:paraId="113C73D3" w14:textId="77777777" w:rsidR="00EF29E1" w:rsidRPr="00FC08AF" w:rsidRDefault="00EF29E1" w:rsidP="00EF29E1">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w:t>
      </w:r>
      <w:r w:rsidRPr="00FC08AF">
        <w:rPr>
          <w:noProof/>
        </w:rPr>
        <w:t xml:space="preserv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MCVideo </w:t>
      </w:r>
      <w:r w:rsidRPr="00FC08AF">
        <w:rPr>
          <w:noProof/>
        </w:rPr>
        <w:t>private call</w:t>
      </w:r>
      <w:r w:rsidRPr="00FC08AF">
        <w:rPr>
          <w:noProof/>
          <w:lang w:eastAsia="ko-KR"/>
        </w:rPr>
        <w:t xml:space="preserve"> to any MCVideo user.</w:t>
      </w:r>
    </w:p>
    <w:p w14:paraId="57343321" w14:textId="77777777" w:rsidR="00EF29E1" w:rsidRPr="00FC08AF" w:rsidRDefault="00EF29E1" w:rsidP="00EF29E1">
      <w:pPr>
        <w:pStyle w:val="Heading3"/>
        <w:rPr>
          <w:noProof/>
          <w:lang w:eastAsia="ko-KR"/>
        </w:rPr>
      </w:pPr>
      <w:bookmarkStart w:id="2132" w:name="_Toc176353865"/>
      <w:r w:rsidRPr="00FC08AF">
        <w:rPr>
          <w:noProof/>
          <w:lang w:eastAsia="ko-KR"/>
        </w:rPr>
        <w:t>13.</w:t>
      </w:r>
      <w:r w:rsidRPr="00FC08AF">
        <w:rPr>
          <w:noProof/>
        </w:rPr>
        <w:t>2.38I2</w:t>
      </w:r>
      <w:r w:rsidRPr="00FC08AF">
        <w:rPr>
          <w:noProof/>
        </w:rPr>
        <w:tab/>
        <w:t>/</w:t>
      </w:r>
      <w:r w:rsidRPr="00FC08AF">
        <w:rPr>
          <w:i/>
          <w:iCs/>
          <w:noProof/>
        </w:rPr>
        <w:t>&lt;x&gt;</w:t>
      </w:r>
      <w:r w:rsidRPr="00FC08AF">
        <w:rPr>
          <w:noProof/>
        </w:rPr>
        <w:t>/&lt;x&gt;/Common/</w:t>
      </w:r>
      <w:r w:rsidRPr="00FC08AF">
        <w:rPr>
          <w:noProof/>
          <w:lang w:eastAsia="ko-KR"/>
        </w:rPr>
        <w:t>PrivateCall/UserList</w:t>
      </w:r>
      <w:bookmarkEnd w:id="2132"/>
    </w:p>
    <w:p w14:paraId="089A4BCA"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2.38I2.1: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7877379A"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5A2CD9"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p>
        </w:tc>
      </w:tr>
      <w:tr w:rsidR="00EF29E1" w:rsidRPr="00FC08AF" w14:paraId="5172B7B9"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09D06AF"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6253D"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F81CF"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3A45D"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462D"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C61DD46" w14:textId="77777777" w:rsidR="00EF29E1" w:rsidRPr="00FC08AF" w:rsidRDefault="00EF29E1" w:rsidP="00C94E74">
            <w:pPr>
              <w:pStyle w:val="TAL"/>
              <w:rPr>
                <w:noProof/>
              </w:rPr>
            </w:pPr>
          </w:p>
        </w:tc>
      </w:tr>
      <w:tr w:rsidR="00EF29E1" w:rsidRPr="00FC08AF" w14:paraId="72711A7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38FF1757"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F23FF"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4BABE"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BAFA" w14:textId="77777777" w:rsidR="00EF29E1" w:rsidRPr="00FC08AF" w:rsidRDefault="00EF29E1"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DEC40"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197D2E97" w14:textId="77777777" w:rsidR="00EF29E1" w:rsidRPr="00FC08AF" w:rsidRDefault="00EF29E1" w:rsidP="00C94E74">
            <w:pPr>
              <w:pStyle w:val="TAL"/>
              <w:rPr>
                <w:noProof/>
              </w:rPr>
            </w:pPr>
          </w:p>
        </w:tc>
      </w:tr>
      <w:tr w:rsidR="00EF29E1" w:rsidRPr="00FC08AF" w14:paraId="279E12CD"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81034BE"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C4592F"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 xml:space="preserve">is a placeholder for a list of MCVideo user(s) who can be called in a </w:t>
            </w:r>
            <w:r w:rsidRPr="00FC08AF">
              <w:rPr>
                <w:noProof/>
              </w:rPr>
              <w:t xml:space="preserve">MCVideo </w:t>
            </w:r>
            <w:r w:rsidRPr="00FC08AF">
              <w:rPr>
                <w:noProof/>
                <w:lang w:eastAsia="ko-KR"/>
              </w:rPr>
              <w:t>private call.</w:t>
            </w:r>
          </w:p>
        </w:tc>
      </w:tr>
    </w:tbl>
    <w:p w14:paraId="76441B2F" w14:textId="77777777" w:rsidR="00EF29E1" w:rsidRPr="00FC08AF" w:rsidRDefault="00EF29E1" w:rsidP="00EF29E1">
      <w:pPr>
        <w:rPr>
          <w:noProof/>
          <w:lang w:eastAsia="ko-KR"/>
        </w:rPr>
      </w:pPr>
    </w:p>
    <w:p w14:paraId="2DD3DCAD" w14:textId="77777777" w:rsidR="00EF29E1" w:rsidRPr="00FC08AF" w:rsidRDefault="00EF29E1" w:rsidP="00EF29E1">
      <w:pPr>
        <w:pStyle w:val="Heading3"/>
        <w:rPr>
          <w:noProof/>
          <w:lang w:eastAsia="ko-KR"/>
        </w:rPr>
      </w:pPr>
      <w:bookmarkStart w:id="2133" w:name="_Toc176353866"/>
      <w:r w:rsidRPr="00FC08AF">
        <w:rPr>
          <w:noProof/>
          <w:lang w:eastAsia="ko-KR"/>
        </w:rPr>
        <w:t>13.</w:t>
      </w:r>
      <w:r w:rsidRPr="00FC08AF">
        <w:rPr>
          <w:noProof/>
        </w:rPr>
        <w:t>2.38I3</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bookmarkEnd w:id="2133"/>
    </w:p>
    <w:p w14:paraId="33C5A367"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1590"/>
        <w:gridCol w:w="1304"/>
        <w:gridCol w:w="2049"/>
        <w:gridCol w:w="1869"/>
        <w:gridCol w:w="2191"/>
      </w:tblGrid>
      <w:tr w:rsidR="00EF29E1" w:rsidRPr="00FC08AF" w14:paraId="522D675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01A75FE"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p>
        </w:tc>
      </w:tr>
      <w:tr w:rsidR="00EF29E1" w:rsidRPr="00FC08AF" w14:paraId="146E8D86"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32E34FAD" w14:textId="77777777" w:rsidR="00EF29E1" w:rsidRPr="00FC08AF" w:rsidRDefault="00EF29E1" w:rsidP="00C94E7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4611C" w14:textId="77777777" w:rsidR="00EF29E1" w:rsidRPr="00FC08AF" w:rsidRDefault="00EF29E1" w:rsidP="00C94E74">
            <w:pPr>
              <w:pStyle w:val="TAL"/>
              <w:rPr>
                <w:noProof/>
              </w:rPr>
            </w:pPr>
            <w:r w:rsidRPr="00FC08AF">
              <w:rPr>
                <w:noProof/>
              </w:rPr>
              <w:t>Status</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E5107" w14:textId="77777777" w:rsidR="00EF29E1" w:rsidRPr="00FC08AF" w:rsidRDefault="00EF29E1" w:rsidP="00C94E74">
            <w:pPr>
              <w:pStyle w:val="TAL"/>
              <w:rPr>
                <w:noProof/>
              </w:rPr>
            </w:pPr>
            <w:r w:rsidRPr="00FC08AF">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75BEC" w14:textId="77777777" w:rsidR="00EF29E1" w:rsidRPr="00FC08AF" w:rsidRDefault="00EF29E1" w:rsidP="00C94E74">
            <w:pPr>
              <w:pStyle w:val="TAL"/>
              <w:rPr>
                <w:noProof/>
              </w:rPr>
            </w:pPr>
            <w:r w:rsidRPr="00FC08AF">
              <w:rPr>
                <w:noProof/>
              </w:rPr>
              <w:t>Format</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E599B" w14:textId="77777777" w:rsidR="00EF29E1" w:rsidRPr="00FC08AF" w:rsidRDefault="00EF29E1" w:rsidP="00C94E74">
            <w:pPr>
              <w:pStyle w:val="TAL"/>
              <w:rPr>
                <w:noProof/>
              </w:rPr>
            </w:pPr>
            <w:r w:rsidRPr="00FC08AF">
              <w:rPr>
                <w:noProof/>
              </w:rPr>
              <w:t>Min. Access Types</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5150663A" w14:textId="77777777" w:rsidR="00EF29E1" w:rsidRPr="00FC08AF" w:rsidRDefault="00EF29E1" w:rsidP="00C94E74">
            <w:pPr>
              <w:pStyle w:val="TAL"/>
              <w:rPr>
                <w:noProof/>
              </w:rPr>
            </w:pPr>
          </w:p>
        </w:tc>
      </w:tr>
      <w:tr w:rsidR="00EF29E1" w:rsidRPr="00FC08AF" w14:paraId="6304CA93"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703807F9" w14:textId="77777777" w:rsidR="00EF29E1" w:rsidRPr="00FC08AF" w:rsidRDefault="00EF29E1" w:rsidP="00C94E7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6C170" w14:textId="77777777" w:rsidR="00EF29E1" w:rsidRPr="00FC08AF" w:rsidRDefault="00EF29E1" w:rsidP="00C94E74">
            <w:pPr>
              <w:pStyle w:val="TAL"/>
              <w:rPr>
                <w:noProof/>
              </w:rPr>
            </w:pPr>
            <w:r w:rsidRPr="00FC08AF">
              <w:rPr>
                <w:noProof/>
              </w:rPr>
              <w:t>Optional</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7A168" w14:textId="77777777" w:rsidR="00EF29E1" w:rsidRPr="00FC08AF" w:rsidRDefault="00EF29E1" w:rsidP="00C94E74">
            <w:pPr>
              <w:pStyle w:val="TAL"/>
              <w:rPr>
                <w:noProof/>
              </w:rPr>
            </w:pPr>
            <w:r w:rsidRPr="00FC08AF">
              <w:rPr>
                <w:noProof/>
              </w:rPr>
              <w:t>OneOrMore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7E3B4" w14:textId="77777777" w:rsidR="00EF29E1" w:rsidRPr="00FC08AF" w:rsidRDefault="00EF29E1" w:rsidP="00C94E74">
            <w:pPr>
              <w:pStyle w:val="TAL"/>
              <w:rPr>
                <w:noProof/>
              </w:rPr>
            </w:pPr>
            <w:r w:rsidRPr="00FC08AF">
              <w:rPr>
                <w:noProof/>
              </w:rPr>
              <w:t>node</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750D4" w14:textId="77777777" w:rsidR="00EF29E1" w:rsidRPr="00FC08AF" w:rsidRDefault="00EF29E1" w:rsidP="00C94E74">
            <w:pPr>
              <w:pStyle w:val="TAL"/>
              <w:rPr>
                <w:noProof/>
              </w:rPr>
            </w:pPr>
            <w:r w:rsidRPr="00FC08AF">
              <w:rPr>
                <w:noProof/>
              </w:rPr>
              <w:t>Get, Replace</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12E47FBA" w14:textId="77777777" w:rsidR="00EF29E1" w:rsidRPr="00FC08AF" w:rsidRDefault="00EF29E1" w:rsidP="00C94E74">
            <w:pPr>
              <w:pStyle w:val="TAL"/>
              <w:rPr>
                <w:noProof/>
              </w:rPr>
            </w:pPr>
          </w:p>
        </w:tc>
      </w:tr>
      <w:tr w:rsidR="00EF29E1" w:rsidRPr="00FC08AF" w14:paraId="17100165"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FFFFFF"/>
            </w:tcBorders>
            <w:shd w:val="clear" w:color="auto" w:fill="auto"/>
          </w:tcPr>
          <w:p w14:paraId="49DC5898" w14:textId="77777777" w:rsidR="00EF29E1" w:rsidRPr="00FC08AF" w:rsidRDefault="00EF29E1" w:rsidP="00C94E74">
            <w:pPr>
              <w:jc w:val="center"/>
              <w:rPr>
                <w:b/>
                <w:noProof/>
              </w:rPr>
            </w:pPr>
          </w:p>
        </w:tc>
        <w:tc>
          <w:tcPr>
            <w:tcW w:w="899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3FAE57"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 xml:space="preserve">is a placeholder for one or more list of MCVideo users who can be called in a </w:t>
            </w:r>
            <w:r w:rsidRPr="00FC08AF">
              <w:rPr>
                <w:noProof/>
              </w:rPr>
              <w:t xml:space="preserve">MCVideo </w:t>
            </w:r>
            <w:r w:rsidRPr="00FC08AF">
              <w:rPr>
                <w:noProof/>
                <w:lang w:eastAsia="ko-KR"/>
              </w:rPr>
              <w:t>private call.</w:t>
            </w:r>
          </w:p>
        </w:tc>
      </w:tr>
    </w:tbl>
    <w:p w14:paraId="5C124599" w14:textId="77777777" w:rsidR="00EF29E1" w:rsidRPr="00FC08AF" w:rsidRDefault="00EF29E1" w:rsidP="00EF29E1">
      <w:pPr>
        <w:rPr>
          <w:noProof/>
          <w:lang w:eastAsia="ko-KR"/>
        </w:rPr>
      </w:pPr>
    </w:p>
    <w:p w14:paraId="4404EA7B" w14:textId="77777777" w:rsidR="00EF29E1" w:rsidRPr="00FC08AF" w:rsidRDefault="00EF29E1" w:rsidP="00EF29E1">
      <w:pPr>
        <w:pStyle w:val="Heading3"/>
        <w:rPr>
          <w:noProof/>
          <w:lang w:eastAsia="ko-KR"/>
        </w:rPr>
      </w:pPr>
      <w:bookmarkStart w:id="2134" w:name="_Toc176353867"/>
      <w:r w:rsidRPr="00FC08AF">
        <w:rPr>
          <w:noProof/>
          <w:lang w:eastAsia="ko-KR"/>
        </w:rPr>
        <w:t>13.</w:t>
      </w:r>
      <w:r w:rsidRPr="00FC08AF">
        <w:rPr>
          <w:noProof/>
        </w:rPr>
        <w:t>2.38I4</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bookmarkEnd w:id="2134"/>
    </w:p>
    <w:p w14:paraId="0BA439BE"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7F35569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647E552"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w:t>
            </w:r>
          </w:p>
        </w:tc>
      </w:tr>
      <w:tr w:rsidR="00EF29E1" w:rsidRPr="00FC08AF" w14:paraId="77855D9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3C4732CC"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49D72"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8D005"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10CBC"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255A0"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08B9FFC" w14:textId="77777777" w:rsidR="00EF29E1" w:rsidRPr="00FC08AF" w:rsidRDefault="00EF29E1" w:rsidP="00C94E74">
            <w:pPr>
              <w:pStyle w:val="TAL"/>
              <w:rPr>
                <w:noProof/>
              </w:rPr>
            </w:pPr>
          </w:p>
        </w:tc>
      </w:tr>
      <w:tr w:rsidR="00EF29E1" w:rsidRPr="00FC08AF" w14:paraId="3A88512B"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2652C6C"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603BA"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9BDE6"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71DC2" w14:textId="77777777" w:rsidR="00EF29E1" w:rsidRPr="00FC08AF" w:rsidRDefault="00EF29E1"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D8966"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A3CD370" w14:textId="77777777" w:rsidR="00EF29E1" w:rsidRPr="00FC08AF" w:rsidRDefault="00EF29E1" w:rsidP="00C94E74">
            <w:pPr>
              <w:pStyle w:val="TAL"/>
              <w:rPr>
                <w:noProof/>
              </w:rPr>
            </w:pPr>
          </w:p>
        </w:tc>
      </w:tr>
      <w:tr w:rsidR="00EF29E1" w:rsidRPr="00FC08AF" w14:paraId="32F517E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A9EC487"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623B7"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is a placeholder for one or more MCVideo users who can be called in a private call.</w:t>
            </w:r>
          </w:p>
        </w:tc>
      </w:tr>
    </w:tbl>
    <w:p w14:paraId="7FA3768C" w14:textId="77777777" w:rsidR="00EF29E1" w:rsidRPr="00FC08AF" w:rsidRDefault="00EF29E1" w:rsidP="00EF29E1">
      <w:pPr>
        <w:rPr>
          <w:noProof/>
          <w:lang w:eastAsia="ko-KR"/>
        </w:rPr>
      </w:pPr>
      <w:bookmarkStart w:id="2135" w:name="_Hlk69477556"/>
    </w:p>
    <w:p w14:paraId="3D07D371" w14:textId="77777777" w:rsidR="00EF29E1" w:rsidRPr="00FC08AF" w:rsidRDefault="00EF29E1" w:rsidP="00EF29E1">
      <w:pPr>
        <w:pStyle w:val="Heading3"/>
        <w:rPr>
          <w:noProof/>
          <w:lang w:eastAsia="ko-KR"/>
        </w:rPr>
      </w:pPr>
      <w:bookmarkStart w:id="2136" w:name="_Toc176353868"/>
      <w:r w:rsidRPr="00FC08AF">
        <w:rPr>
          <w:noProof/>
          <w:lang w:eastAsia="ko-KR"/>
        </w:rPr>
        <w:t>13.</w:t>
      </w:r>
      <w:r w:rsidRPr="00FC08AF">
        <w:rPr>
          <w:noProof/>
        </w:rPr>
        <w:t>2.38I5</w:t>
      </w:r>
      <w:bookmarkEnd w:id="2135"/>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/&lt;x&gt;/Entry/MCVideoID</w:t>
      </w:r>
      <w:bookmarkEnd w:id="2136"/>
    </w:p>
    <w:p w14:paraId="7047762E"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2"/>
        <w:gridCol w:w="1322"/>
        <w:gridCol w:w="2152"/>
        <w:gridCol w:w="1949"/>
        <w:gridCol w:w="2343"/>
      </w:tblGrid>
      <w:tr w:rsidR="00EF29E1" w:rsidRPr="00FC08AF" w14:paraId="59BD79D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08DC4A4"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/&lt;x&gt;/Entry/MCVideoID</w:t>
            </w:r>
          </w:p>
        </w:tc>
      </w:tr>
      <w:tr w:rsidR="00EF29E1" w:rsidRPr="00FC08AF" w14:paraId="0A4F91B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4F89BD4" w14:textId="77777777" w:rsidR="00EF29E1" w:rsidRPr="00FC08AF" w:rsidRDefault="00EF29E1" w:rsidP="00C94E7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EEE14"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05BD9" w14:textId="77777777" w:rsidR="00EF29E1" w:rsidRPr="00FC08AF" w:rsidRDefault="00EF29E1"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03A7E"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0E97D" w14:textId="77777777" w:rsidR="00EF29E1" w:rsidRPr="00FC08AF" w:rsidRDefault="00EF29E1" w:rsidP="00C94E74">
            <w:pPr>
              <w:pStyle w:val="TAL"/>
              <w:rPr>
                <w:noProof/>
              </w:rPr>
            </w:pPr>
            <w:r w:rsidRPr="00FC08AF">
              <w:rPr>
                <w:noProof/>
              </w:rPr>
              <w:t>Min. Access Types</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3E6A2D10" w14:textId="77777777" w:rsidR="00EF29E1" w:rsidRPr="00FC08AF" w:rsidRDefault="00EF29E1" w:rsidP="00C94E74">
            <w:pPr>
              <w:pStyle w:val="TAL"/>
              <w:rPr>
                <w:noProof/>
              </w:rPr>
            </w:pPr>
          </w:p>
        </w:tc>
      </w:tr>
      <w:tr w:rsidR="00EF29E1" w:rsidRPr="00FC08AF" w14:paraId="10616A42"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2994BC5E" w14:textId="77777777" w:rsidR="00EF29E1" w:rsidRPr="00FC08AF" w:rsidRDefault="00EF29E1" w:rsidP="00C94E7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B3B2A"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98C02" w14:textId="77777777" w:rsidR="00EF29E1" w:rsidRPr="00FC08AF" w:rsidRDefault="00EF29E1"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CE2B9" w14:textId="77777777" w:rsidR="00EF29E1" w:rsidRPr="00FC08AF" w:rsidRDefault="00EF29E1"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29D50" w14:textId="77777777" w:rsidR="00EF29E1" w:rsidRPr="00FC08AF" w:rsidRDefault="00EF29E1" w:rsidP="00C94E74">
            <w:pPr>
              <w:pStyle w:val="TAL"/>
              <w:rPr>
                <w:noProof/>
              </w:rPr>
            </w:pPr>
            <w:r w:rsidRPr="00FC08AF">
              <w:rPr>
                <w:noProof/>
              </w:rPr>
              <w:t>Get, Replace</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05D9D232" w14:textId="77777777" w:rsidR="00EF29E1" w:rsidRPr="00FC08AF" w:rsidRDefault="00EF29E1" w:rsidP="00C94E74">
            <w:pPr>
              <w:pStyle w:val="TAL"/>
              <w:rPr>
                <w:noProof/>
              </w:rPr>
            </w:pPr>
          </w:p>
        </w:tc>
      </w:tr>
      <w:tr w:rsidR="00EF29E1" w:rsidRPr="00FC08AF" w14:paraId="6BB016C2"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4363242"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32BE02"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an MCVideo user identity (MCVideo ID) which </w:t>
            </w:r>
            <w:r w:rsidRPr="00FC08AF">
              <w:rPr>
                <w:noProof/>
              </w:rPr>
              <w:t>is a globally unique identifier within the MCVideo service that represents the MCVideo user</w:t>
            </w:r>
            <w:r w:rsidRPr="00FC08AF">
              <w:rPr>
                <w:noProof/>
                <w:lang w:eastAsia="ko-KR"/>
              </w:rPr>
              <w:t>.</w:t>
            </w:r>
          </w:p>
        </w:tc>
      </w:tr>
    </w:tbl>
    <w:p w14:paraId="5D660DFB" w14:textId="77777777" w:rsidR="00EF29E1" w:rsidRPr="00FC08AF" w:rsidRDefault="00EF29E1" w:rsidP="00EF29E1">
      <w:pPr>
        <w:rPr>
          <w:noProof/>
          <w:lang w:eastAsia="ko-KR"/>
        </w:rPr>
      </w:pPr>
    </w:p>
    <w:p w14:paraId="2F33399D" w14:textId="77777777" w:rsidR="00EF29E1" w:rsidRPr="00FC08AF" w:rsidRDefault="00EF29E1" w:rsidP="00EF29E1">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5B36174C" w14:textId="77777777" w:rsidR="00EF29E1" w:rsidRPr="00FC08AF" w:rsidRDefault="00EF29E1" w:rsidP="00EF29E1">
      <w:pPr>
        <w:pStyle w:val="Heading3"/>
        <w:rPr>
          <w:noProof/>
          <w:lang w:eastAsia="ko-KR"/>
        </w:rPr>
      </w:pPr>
      <w:bookmarkStart w:id="2137" w:name="_Toc176353869"/>
      <w:r w:rsidRPr="00FC08AF">
        <w:rPr>
          <w:noProof/>
          <w:lang w:eastAsia="ko-KR"/>
        </w:rPr>
        <w:lastRenderedPageBreak/>
        <w:t>13.</w:t>
      </w:r>
      <w:r w:rsidRPr="00FC08AF">
        <w:rPr>
          <w:noProof/>
        </w:rPr>
        <w:t>2.</w:t>
      </w:r>
      <w:r w:rsidRPr="00FC08AF">
        <w:rPr>
          <w:noProof/>
          <w:lang w:eastAsia="ko-KR"/>
        </w:rPr>
        <w:t>38I6</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r w:rsidR="0078787D" w:rsidRPr="00FC08AF">
        <w:rPr>
          <w:noProof/>
        </w:rPr>
        <w:br/>
      </w:r>
      <w:r w:rsidRPr="00FC08AF">
        <w:rPr>
          <w:noProof/>
        </w:rPr>
        <w:t>DiscoveryGroupID</w:t>
      </w:r>
      <w:bookmarkEnd w:id="2137"/>
    </w:p>
    <w:p w14:paraId="4528A197"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7"/>
        <w:gridCol w:w="1322"/>
        <w:gridCol w:w="2151"/>
        <w:gridCol w:w="1949"/>
        <w:gridCol w:w="2336"/>
      </w:tblGrid>
      <w:tr w:rsidR="00EF29E1" w:rsidRPr="00FC08AF" w14:paraId="259C9CD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2CBF5AC"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/&lt;x&gt;/Entry/DiscoveryGroupID</w:t>
            </w:r>
          </w:p>
        </w:tc>
      </w:tr>
      <w:tr w:rsidR="00EF29E1" w:rsidRPr="00FC08AF" w14:paraId="22657EE8"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04394696" w14:textId="77777777" w:rsidR="00EF29E1" w:rsidRPr="00FC08AF" w:rsidRDefault="00EF29E1"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5AC9B"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B6E0F" w14:textId="77777777" w:rsidR="00EF29E1" w:rsidRPr="00FC08AF" w:rsidRDefault="00EF29E1"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EE51"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89474" w14:textId="77777777" w:rsidR="00EF29E1" w:rsidRPr="00FC08AF" w:rsidRDefault="00EF29E1"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36743016" w14:textId="77777777" w:rsidR="00EF29E1" w:rsidRPr="00FC08AF" w:rsidRDefault="00EF29E1" w:rsidP="00C94E74">
            <w:pPr>
              <w:pStyle w:val="TAL"/>
              <w:rPr>
                <w:noProof/>
              </w:rPr>
            </w:pPr>
          </w:p>
        </w:tc>
      </w:tr>
      <w:tr w:rsidR="00EF29E1" w:rsidRPr="00FC08AF" w14:paraId="5ADE20D0"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2AC245A0" w14:textId="77777777" w:rsidR="00EF29E1" w:rsidRPr="00FC08AF" w:rsidRDefault="00EF29E1"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DF91"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EB2B6" w14:textId="77777777" w:rsidR="00EF29E1" w:rsidRPr="00FC08AF" w:rsidRDefault="00EF29E1"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AE5D4" w14:textId="77777777" w:rsidR="00EF29E1" w:rsidRPr="00FC08AF" w:rsidRDefault="00EF29E1" w:rsidP="00C94E74">
            <w:pPr>
              <w:pStyle w:val="TAL"/>
              <w:rPr>
                <w:noProof/>
              </w:rPr>
            </w:pPr>
            <w:r w:rsidRPr="00FC08AF">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DD91" w14:textId="77777777" w:rsidR="00EF29E1" w:rsidRPr="00FC08AF" w:rsidRDefault="00EF29E1"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62E3DE90" w14:textId="77777777" w:rsidR="00EF29E1" w:rsidRPr="00FC08AF" w:rsidRDefault="00EF29E1" w:rsidP="00C94E74">
            <w:pPr>
              <w:pStyle w:val="TAL"/>
              <w:rPr>
                <w:noProof/>
              </w:rPr>
            </w:pPr>
          </w:p>
        </w:tc>
      </w:tr>
      <w:tr w:rsidR="00EF29E1" w:rsidRPr="00FC08AF" w14:paraId="39C80AA1"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169DB7FD" w14:textId="77777777" w:rsidR="00EF29E1" w:rsidRPr="00FC08AF" w:rsidRDefault="00EF29E1" w:rsidP="00C94E7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A81205"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a </w:t>
            </w:r>
            <w:r w:rsidRPr="00FC08AF">
              <w:rPr>
                <w:rFonts w:eastAsia="SimSun"/>
                <w:noProof/>
                <w:lang w:eastAsia="zh-CN"/>
              </w:rPr>
              <w:t>discovery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A4CA0E6" w14:textId="77777777" w:rsidR="00EF29E1" w:rsidRPr="00FC08AF" w:rsidRDefault="00EF29E1" w:rsidP="00EF29E1">
      <w:pPr>
        <w:rPr>
          <w:noProof/>
          <w:lang w:eastAsia="ko-KR"/>
        </w:rPr>
      </w:pPr>
    </w:p>
    <w:p w14:paraId="78C56C4C" w14:textId="77777777" w:rsidR="00EF29E1" w:rsidRPr="00FC08AF" w:rsidRDefault="00EF29E1" w:rsidP="00EF29E1">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48D88A28" w14:textId="77777777" w:rsidR="00EF29E1" w:rsidRPr="00FC08AF" w:rsidRDefault="00EF29E1" w:rsidP="00EF29E1">
      <w:pPr>
        <w:pStyle w:val="Heading3"/>
        <w:rPr>
          <w:noProof/>
          <w:lang w:eastAsia="ko-KR"/>
        </w:rPr>
      </w:pPr>
      <w:bookmarkStart w:id="2138" w:name="_Toc176353870"/>
      <w:r w:rsidRPr="00FC08AF">
        <w:rPr>
          <w:noProof/>
          <w:lang w:eastAsia="ko-KR"/>
        </w:rPr>
        <w:t>13.</w:t>
      </w:r>
      <w:r w:rsidRPr="00FC08AF">
        <w:rPr>
          <w:noProof/>
        </w:rPr>
        <w:t>2.</w:t>
      </w:r>
      <w:r w:rsidRPr="00FC08AF">
        <w:rPr>
          <w:noProof/>
          <w:lang w:eastAsia="ko-KR"/>
        </w:rPr>
        <w:t>38I7</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UserInfoID</w:t>
      </w:r>
      <w:bookmarkEnd w:id="2138"/>
    </w:p>
    <w:p w14:paraId="363905C3"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1593"/>
        <w:gridCol w:w="1308"/>
        <w:gridCol w:w="2049"/>
        <w:gridCol w:w="1867"/>
        <w:gridCol w:w="2184"/>
      </w:tblGrid>
      <w:tr w:rsidR="00EF29E1" w:rsidRPr="00FC08AF" w14:paraId="1B1923D9"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49ECC87"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UserInfoID</w:t>
            </w:r>
          </w:p>
        </w:tc>
      </w:tr>
      <w:tr w:rsidR="00EF29E1" w:rsidRPr="00FC08AF" w14:paraId="776F6552"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2E80F647" w14:textId="77777777" w:rsidR="00EF29E1" w:rsidRPr="00FC08AF" w:rsidRDefault="00EF29E1" w:rsidP="00C94E7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4CF59" w14:textId="77777777" w:rsidR="00EF29E1" w:rsidRPr="00FC08AF" w:rsidRDefault="00EF29E1" w:rsidP="00C94E74">
            <w:pPr>
              <w:pStyle w:val="TAL"/>
              <w:rPr>
                <w:noProof/>
              </w:rPr>
            </w:pPr>
            <w:r w:rsidRPr="00FC08AF">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3CBC" w14:textId="77777777" w:rsidR="00EF29E1" w:rsidRPr="00FC08AF" w:rsidRDefault="00EF29E1" w:rsidP="00C94E74">
            <w:pPr>
              <w:pStyle w:val="TAL"/>
              <w:rPr>
                <w:noProof/>
              </w:rPr>
            </w:pPr>
            <w:r w:rsidRPr="00FC08AF">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C301" w14:textId="77777777" w:rsidR="00EF29E1" w:rsidRPr="00FC08AF" w:rsidRDefault="00EF29E1" w:rsidP="00C94E74">
            <w:pPr>
              <w:pStyle w:val="TAL"/>
              <w:rPr>
                <w:noProof/>
              </w:rPr>
            </w:pPr>
            <w:r w:rsidRPr="00FC08AF">
              <w:rPr>
                <w:noProof/>
              </w:rPr>
              <w:t>Format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EB482" w14:textId="77777777" w:rsidR="00EF29E1" w:rsidRPr="00FC08AF" w:rsidRDefault="00EF29E1" w:rsidP="00C94E74">
            <w:pPr>
              <w:pStyle w:val="TAL"/>
              <w:rPr>
                <w:noProof/>
              </w:rPr>
            </w:pPr>
            <w:r w:rsidRPr="00FC08AF">
              <w:rPr>
                <w:noProof/>
              </w:rPr>
              <w:t>Min. Access Types</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1E4FD371" w14:textId="77777777" w:rsidR="00EF29E1" w:rsidRPr="00FC08AF" w:rsidRDefault="00EF29E1" w:rsidP="00C94E74">
            <w:pPr>
              <w:pStyle w:val="TAL"/>
              <w:rPr>
                <w:noProof/>
              </w:rPr>
            </w:pPr>
          </w:p>
        </w:tc>
      </w:tr>
      <w:tr w:rsidR="00EF29E1" w:rsidRPr="00FC08AF" w14:paraId="705FBBDB"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078F01BD" w14:textId="77777777" w:rsidR="00EF29E1" w:rsidRPr="00FC08AF" w:rsidRDefault="00EF29E1" w:rsidP="00C94E7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26862" w14:textId="77777777" w:rsidR="00EF29E1" w:rsidRPr="00FC08AF" w:rsidRDefault="00EF29E1" w:rsidP="00C94E74">
            <w:pPr>
              <w:pStyle w:val="TAL"/>
              <w:rPr>
                <w:noProof/>
              </w:rPr>
            </w:pPr>
            <w:r w:rsidRPr="00FC08AF">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3E55" w14:textId="77777777" w:rsidR="00EF29E1" w:rsidRPr="00FC08AF" w:rsidRDefault="00EF29E1" w:rsidP="00C94E74">
            <w:pPr>
              <w:pStyle w:val="TAL"/>
              <w:rPr>
                <w:noProof/>
              </w:rPr>
            </w:pPr>
            <w:r w:rsidRPr="00FC08AF">
              <w:rPr>
                <w:noProof/>
              </w:rPr>
              <w:t>One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2EB4" w14:textId="77777777" w:rsidR="00EF29E1" w:rsidRPr="00FC08AF" w:rsidRDefault="00EF29E1" w:rsidP="00C94E74">
            <w:pPr>
              <w:pStyle w:val="TAL"/>
              <w:rPr>
                <w:noProof/>
              </w:rPr>
            </w:pPr>
            <w:r w:rsidRPr="00FC08AF">
              <w:rPr>
                <w:noProof/>
              </w:rPr>
              <w:t>int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3717A" w14:textId="77777777" w:rsidR="00EF29E1" w:rsidRPr="00FC08AF" w:rsidRDefault="00EF29E1" w:rsidP="00C94E74">
            <w:pPr>
              <w:pStyle w:val="TAL"/>
              <w:rPr>
                <w:noProof/>
              </w:rPr>
            </w:pPr>
            <w:r w:rsidRPr="00FC08AF">
              <w:rPr>
                <w:noProof/>
              </w:rPr>
              <w:t>Get, Replace</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6E453719" w14:textId="77777777" w:rsidR="00EF29E1" w:rsidRPr="00FC08AF" w:rsidRDefault="00EF29E1" w:rsidP="00C94E74">
            <w:pPr>
              <w:pStyle w:val="TAL"/>
              <w:rPr>
                <w:noProof/>
              </w:rPr>
            </w:pPr>
          </w:p>
        </w:tc>
      </w:tr>
      <w:tr w:rsidR="00EF29E1" w:rsidRPr="00FC08AF" w14:paraId="0D055B28"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FFFFFF"/>
            </w:tcBorders>
            <w:shd w:val="clear" w:color="auto" w:fill="auto"/>
          </w:tcPr>
          <w:p w14:paraId="23B6B17A" w14:textId="77777777" w:rsidR="00EF29E1" w:rsidRPr="00FC08AF" w:rsidRDefault="00EF29E1" w:rsidP="00C94E74">
            <w:pPr>
              <w:jc w:val="center"/>
              <w:rPr>
                <w:b/>
                <w:noProof/>
              </w:rPr>
            </w:pPr>
          </w:p>
        </w:tc>
        <w:tc>
          <w:tcPr>
            <w:tcW w:w="899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C364F8" w14:textId="77777777" w:rsidR="00EF29E1" w:rsidRPr="00FC08AF" w:rsidRDefault="00EF29E1" w:rsidP="00C94E74">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2186D7F0" w14:textId="77777777" w:rsidR="00EF29E1" w:rsidRPr="00FC08AF" w:rsidRDefault="00EF29E1" w:rsidP="00EF29E1">
      <w:pPr>
        <w:rPr>
          <w:noProof/>
          <w:lang w:eastAsia="ko-KR"/>
        </w:rPr>
      </w:pPr>
    </w:p>
    <w:p w14:paraId="4D16D3D3" w14:textId="77777777" w:rsidR="00EF29E1" w:rsidRPr="00FC08AF" w:rsidRDefault="00EF29E1" w:rsidP="00EF29E1">
      <w:pPr>
        <w:pStyle w:val="Heading3"/>
        <w:rPr>
          <w:noProof/>
          <w:lang w:eastAsia="ko-KR"/>
        </w:rPr>
      </w:pPr>
      <w:bookmarkStart w:id="2139" w:name="_Toc176353871"/>
      <w:r w:rsidRPr="00FC08AF">
        <w:rPr>
          <w:noProof/>
          <w:lang w:eastAsia="ko-KR"/>
        </w:rPr>
        <w:t>13.</w:t>
      </w:r>
      <w:r w:rsidRPr="00FC08AF">
        <w:rPr>
          <w:noProof/>
        </w:rPr>
        <w:t>2.</w:t>
      </w:r>
      <w:r w:rsidRPr="00FC08AF">
        <w:rPr>
          <w:noProof/>
          <w:lang w:eastAsia="ko-KR"/>
        </w:rPr>
        <w:t>38I8</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bookmarkEnd w:id="2139"/>
    </w:p>
    <w:p w14:paraId="7FC923FC"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38I8</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3"/>
        <w:gridCol w:w="1322"/>
        <w:gridCol w:w="2152"/>
        <w:gridCol w:w="1948"/>
        <w:gridCol w:w="2342"/>
      </w:tblGrid>
      <w:tr w:rsidR="00EF29E1" w:rsidRPr="00FC08AF" w14:paraId="74811E6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766EAF"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p>
        </w:tc>
      </w:tr>
      <w:tr w:rsidR="00EF29E1" w:rsidRPr="00FC08AF" w14:paraId="135F5163"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877D4F9" w14:textId="77777777" w:rsidR="00EF29E1" w:rsidRPr="00FC08AF" w:rsidRDefault="00EF29E1"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204A3"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8B330" w14:textId="77777777" w:rsidR="00EF29E1" w:rsidRPr="00FC08AF" w:rsidRDefault="00EF29E1"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F0757" w14:textId="77777777" w:rsidR="00EF29E1" w:rsidRPr="00FC08AF" w:rsidRDefault="00EF29E1"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9525A" w14:textId="77777777" w:rsidR="00EF29E1" w:rsidRPr="00FC08AF" w:rsidRDefault="00EF29E1" w:rsidP="00C94E74">
            <w:pPr>
              <w:pStyle w:val="TAL"/>
              <w:rPr>
                <w:noProof/>
              </w:rPr>
            </w:pPr>
            <w:r w:rsidRPr="00FC08AF">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C18ED95" w14:textId="77777777" w:rsidR="00EF29E1" w:rsidRPr="00FC08AF" w:rsidRDefault="00EF29E1" w:rsidP="00C94E74">
            <w:pPr>
              <w:pStyle w:val="TAL"/>
              <w:rPr>
                <w:noProof/>
              </w:rPr>
            </w:pPr>
          </w:p>
        </w:tc>
      </w:tr>
      <w:tr w:rsidR="00EF29E1" w:rsidRPr="00FC08AF" w14:paraId="62247B81"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AC20EDE" w14:textId="77777777" w:rsidR="00EF29E1" w:rsidRPr="00FC08AF" w:rsidRDefault="00EF29E1"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3491"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A50F4" w14:textId="77777777" w:rsidR="00EF29E1" w:rsidRPr="00FC08AF" w:rsidRDefault="00EF29E1"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075E8" w14:textId="77777777" w:rsidR="00EF29E1" w:rsidRPr="00FC08AF" w:rsidRDefault="00EF29E1"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83A3F" w14:textId="77777777" w:rsidR="00EF29E1" w:rsidRPr="00FC08AF" w:rsidRDefault="00EF29E1" w:rsidP="00C94E74">
            <w:pPr>
              <w:pStyle w:val="TAL"/>
              <w:rPr>
                <w:noProof/>
              </w:rPr>
            </w:pPr>
            <w:r w:rsidRPr="00FC08AF">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7EF4B31" w14:textId="77777777" w:rsidR="00EF29E1" w:rsidRPr="00FC08AF" w:rsidRDefault="00EF29E1" w:rsidP="00C94E74">
            <w:pPr>
              <w:pStyle w:val="TAL"/>
              <w:rPr>
                <w:noProof/>
              </w:rPr>
            </w:pPr>
          </w:p>
        </w:tc>
      </w:tr>
      <w:tr w:rsidR="00EF29E1" w:rsidRPr="00FC08AF" w14:paraId="1E48FC35"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2CA2E280" w14:textId="77777777" w:rsidR="00EF29E1" w:rsidRPr="00FC08AF" w:rsidRDefault="00EF29E1"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D80BC8" w14:textId="77777777" w:rsidR="00EF29E1" w:rsidRPr="00FC08AF" w:rsidRDefault="00EF29E1" w:rsidP="00C94E74">
            <w:pPr>
              <w:rPr>
                <w:noProof/>
                <w:lang w:eastAsia="ko-KR"/>
              </w:rPr>
            </w:pPr>
            <w:r w:rsidRPr="00FC08AF">
              <w:rPr>
                <w:noProof/>
              </w:rPr>
              <w:t>This leaf node contains a human readable name</w:t>
            </w:r>
            <w:r w:rsidRPr="00FC08AF">
              <w:rPr>
                <w:noProof/>
                <w:lang w:eastAsia="ko-KR"/>
              </w:rPr>
              <w:t>.</w:t>
            </w:r>
          </w:p>
        </w:tc>
      </w:tr>
    </w:tbl>
    <w:p w14:paraId="71003D2A" w14:textId="77777777" w:rsidR="00EF29E1" w:rsidRPr="00FC08AF" w:rsidRDefault="00EF29E1" w:rsidP="00EF29E1">
      <w:pPr>
        <w:rPr>
          <w:noProof/>
          <w:lang w:eastAsia="ko-KR"/>
        </w:rPr>
      </w:pPr>
    </w:p>
    <w:p w14:paraId="31377223" w14:textId="77777777" w:rsidR="00EF29E1" w:rsidRPr="00FC08AF" w:rsidRDefault="00EF29E1" w:rsidP="00EF29E1">
      <w:pPr>
        <w:pStyle w:val="Heading3"/>
        <w:rPr>
          <w:noProof/>
          <w:lang w:eastAsia="ko-KR"/>
        </w:rPr>
      </w:pPr>
      <w:bookmarkStart w:id="2140" w:name="_Toc176353872"/>
      <w:r w:rsidRPr="00FC08AF">
        <w:rPr>
          <w:noProof/>
          <w:lang w:eastAsia="ko-KR"/>
        </w:rPr>
        <w:t>13.</w:t>
      </w:r>
      <w:r w:rsidRPr="00FC08AF">
        <w:rPr>
          <w:noProof/>
        </w:rPr>
        <w:t>2.</w:t>
      </w:r>
      <w:r w:rsidRPr="00FC08AF">
        <w:rPr>
          <w:noProof/>
          <w:lang w:eastAsia="ko-KR"/>
        </w:rPr>
        <w:t>38I9</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0078787D" w:rsidRPr="00FC08AF">
        <w:rPr>
          <w:noProof/>
          <w:lang w:eastAsia="ko-KR"/>
        </w:rPr>
        <w:br/>
      </w:r>
      <w:r w:rsidRPr="00FC08AF">
        <w:rPr>
          <w:noProof/>
        </w:rPr>
        <w:t>PrivateCallKMSURI</w:t>
      </w:r>
      <w:bookmarkEnd w:id="2140"/>
    </w:p>
    <w:p w14:paraId="3722888D"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Entry/PrivateCallKMSURI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9"/>
        <w:gridCol w:w="1322"/>
        <w:gridCol w:w="2151"/>
        <w:gridCol w:w="1949"/>
        <w:gridCol w:w="2334"/>
      </w:tblGrid>
      <w:tr w:rsidR="00EF29E1" w:rsidRPr="00FC08AF" w14:paraId="3E42FB9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2DD48E9"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PrivateCallKMSURI</w:t>
            </w:r>
          </w:p>
        </w:tc>
      </w:tr>
      <w:tr w:rsidR="00EF29E1" w:rsidRPr="00FC08AF" w14:paraId="0FFEC861"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2ABBC899" w14:textId="77777777" w:rsidR="00EF29E1" w:rsidRPr="00FC08AF" w:rsidRDefault="00EF29E1"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B5427"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802FC" w14:textId="77777777" w:rsidR="00EF29E1" w:rsidRPr="00FC08AF" w:rsidRDefault="00EF29E1"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73479"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CA67" w14:textId="77777777" w:rsidR="00EF29E1" w:rsidRPr="00FC08AF" w:rsidRDefault="00EF29E1" w:rsidP="00C94E74">
            <w:pPr>
              <w:pStyle w:val="TAL"/>
              <w:rPr>
                <w:noProof/>
              </w:rPr>
            </w:pPr>
            <w:r w:rsidRPr="00FC08AF">
              <w:rPr>
                <w:noProof/>
              </w:rPr>
              <w:t>Min. Access Types</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6D05BBB4" w14:textId="77777777" w:rsidR="00EF29E1" w:rsidRPr="00FC08AF" w:rsidRDefault="00EF29E1" w:rsidP="00C94E74">
            <w:pPr>
              <w:pStyle w:val="TAL"/>
              <w:rPr>
                <w:noProof/>
              </w:rPr>
            </w:pPr>
          </w:p>
        </w:tc>
      </w:tr>
      <w:tr w:rsidR="00EF29E1" w:rsidRPr="00FC08AF" w14:paraId="5E607518"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3C59D894" w14:textId="77777777" w:rsidR="00EF29E1" w:rsidRPr="00FC08AF" w:rsidRDefault="00EF29E1"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6671A"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3946" w14:textId="77777777" w:rsidR="00EF29E1" w:rsidRPr="00FC08AF" w:rsidRDefault="00EF29E1"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7EA54" w14:textId="77777777" w:rsidR="00EF29E1" w:rsidRPr="00FC08AF" w:rsidRDefault="00EF29E1"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55F52" w14:textId="77777777" w:rsidR="00EF29E1" w:rsidRPr="00FC08AF" w:rsidRDefault="00EF29E1" w:rsidP="00C94E74">
            <w:pPr>
              <w:pStyle w:val="TAL"/>
              <w:rPr>
                <w:noProof/>
              </w:rPr>
            </w:pPr>
            <w:r w:rsidRPr="00FC08AF">
              <w:rPr>
                <w:noProof/>
              </w:rPr>
              <w:t>Get, Replace</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5B36BF94" w14:textId="77777777" w:rsidR="00EF29E1" w:rsidRPr="00FC08AF" w:rsidRDefault="00EF29E1" w:rsidP="00C94E74">
            <w:pPr>
              <w:pStyle w:val="TAL"/>
              <w:rPr>
                <w:noProof/>
              </w:rPr>
            </w:pPr>
          </w:p>
        </w:tc>
      </w:tr>
      <w:tr w:rsidR="00EF29E1" w:rsidRPr="00FC08AF" w14:paraId="70D54503"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3578FBE0" w14:textId="77777777" w:rsidR="00EF29E1" w:rsidRPr="00FC08AF" w:rsidRDefault="00EF29E1" w:rsidP="00C94E7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639843"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the identity (URI) of the KMS associated with the MCVideoID. </w:t>
            </w:r>
            <w:r w:rsidRPr="00FC08AF">
              <w:rPr>
                <w:noProof/>
              </w:rPr>
              <w:t xml:space="preserve">If the value is empty, the </w:t>
            </w:r>
            <w:r w:rsidRPr="00FC08AF">
              <w:rPr>
                <w:noProof/>
                <w:lang w:eastAsia="ko-KR"/>
              </w:rPr>
              <w:t xml:space="preserve">KMS </w:t>
            </w:r>
            <w:r w:rsidRPr="00FC08AF">
              <w:rPr>
                <w:noProof/>
              </w:rPr>
              <w:t>leaf node present in the MCS UE initial configuration MO is used.</w:t>
            </w:r>
          </w:p>
        </w:tc>
      </w:tr>
    </w:tbl>
    <w:p w14:paraId="40C57BE7" w14:textId="77777777" w:rsidR="00EF29E1" w:rsidRPr="00FC08AF" w:rsidRDefault="00EF29E1" w:rsidP="00EF29E1">
      <w:pPr>
        <w:rPr>
          <w:noProof/>
          <w:lang w:eastAsia="ko-KR"/>
        </w:rPr>
      </w:pPr>
    </w:p>
    <w:p w14:paraId="732F1179" w14:textId="77777777" w:rsidR="00872A5E" w:rsidRPr="00FC08AF" w:rsidRDefault="00872A5E" w:rsidP="00872A5E">
      <w:pPr>
        <w:pStyle w:val="Heading3"/>
        <w:rPr>
          <w:noProof/>
          <w:lang w:eastAsia="ko-KR"/>
        </w:rPr>
      </w:pPr>
      <w:bookmarkStart w:id="2141" w:name="_Toc176353873"/>
      <w:r w:rsidRPr="00FC08AF">
        <w:rPr>
          <w:noProof/>
        </w:rPr>
        <w:t>13.2.38J</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/Common/PrivateCall/ManualCommence</w:t>
      </w:r>
      <w:bookmarkEnd w:id="2129"/>
      <w:bookmarkEnd w:id="2130"/>
      <w:bookmarkEnd w:id="2141"/>
    </w:p>
    <w:p w14:paraId="6FBE56E0" w14:textId="77777777" w:rsidR="00872A5E" w:rsidRPr="00FC08AF" w:rsidRDefault="00872A5E" w:rsidP="00872A5E">
      <w:pPr>
        <w:pStyle w:val="TH"/>
        <w:rPr>
          <w:noProof/>
          <w:lang w:eastAsia="ko-KR"/>
        </w:rPr>
      </w:pPr>
      <w:r w:rsidRPr="00FC08AF">
        <w:rPr>
          <w:noProof/>
        </w:rPr>
        <w:t>Table 13.2.38J.1: /</w:t>
      </w:r>
      <w:r w:rsidRPr="00FC08AF">
        <w:rPr>
          <w:i/>
          <w:iCs/>
          <w:noProof/>
        </w:rPr>
        <w:t>&lt;x&gt;</w:t>
      </w:r>
      <w:r w:rsidRPr="00FC08AF">
        <w:rPr>
          <w:noProof/>
        </w:rPr>
        <w:t>/</w:t>
      </w:r>
      <w:r w:rsidRPr="00FC08AF">
        <w:rPr>
          <w:noProof/>
          <w:lang w:eastAsia="ko-KR"/>
        </w:rPr>
        <w:t>&lt;x&gt;/</w:t>
      </w:r>
      <w:r w:rsidRPr="00FC08AF">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4DA3539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17BC65" w14:textId="77777777" w:rsidR="00872A5E" w:rsidRPr="00FC08AF" w:rsidRDefault="00872A5E" w:rsidP="003D5736">
            <w:pPr>
              <w:rPr>
                <w:rFonts w:ascii="Arial" w:hAnsi="Arial" w:cs="Arial"/>
                <w:noProof/>
                <w:sz w:val="18"/>
                <w:szCs w:val="18"/>
              </w:rPr>
            </w:pPr>
            <w:r w:rsidRPr="00FC08AF">
              <w:rPr>
                <w:noProof/>
              </w:rPr>
              <w:t>&lt;x&gt;/Common/PrivateCall/ManualCommence</w:t>
            </w:r>
          </w:p>
        </w:tc>
      </w:tr>
      <w:tr w:rsidR="00872A5E" w:rsidRPr="00FC08AF" w14:paraId="07DBD15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CBC804"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4FF58"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AE27"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A108C"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9806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C0F74A" w14:textId="77777777" w:rsidR="00872A5E" w:rsidRPr="00FC08AF" w:rsidRDefault="00872A5E" w:rsidP="003D5736">
            <w:pPr>
              <w:jc w:val="center"/>
              <w:rPr>
                <w:rFonts w:ascii="Arial" w:hAnsi="Arial" w:cs="Arial"/>
                <w:b/>
                <w:noProof/>
                <w:sz w:val="18"/>
                <w:szCs w:val="18"/>
              </w:rPr>
            </w:pPr>
          </w:p>
        </w:tc>
      </w:tr>
      <w:tr w:rsidR="00872A5E" w:rsidRPr="00FC08AF" w14:paraId="773071F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FAA8F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09B3E"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06400"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942F9"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AFE4F"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9AEAD9" w14:textId="77777777" w:rsidR="00872A5E" w:rsidRPr="00FC08AF" w:rsidRDefault="00872A5E" w:rsidP="003D5736">
            <w:pPr>
              <w:jc w:val="center"/>
              <w:rPr>
                <w:b/>
                <w:noProof/>
              </w:rPr>
            </w:pPr>
          </w:p>
        </w:tc>
      </w:tr>
      <w:tr w:rsidR="00872A5E" w:rsidRPr="00FC08AF" w14:paraId="2D48BDA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917A49"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0CFCBE"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uthorisation to make a MCVideo private call with manual commencement</w:t>
            </w:r>
            <w:r w:rsidRPr="00FC08AF">
              <w:rPr>
                <w:noProof/>
                <w:lang w:eastAsia="ko-KR"/>
              </w:rPr>
              <w:t>.</w:t>
            </w:r>
          </w:p>
        </w:tc>
      </w:tr>
    </w:tbl>
    <w:p w14:paraId="5AA12F3F" w14:textId="77777777" w:rsidR="00F72846" w:rsidRPr="00FC08AF" w:rsidRDefault="00F72846" w:rsidP="00F72846">
      <w:pPr>
        <w:rPr>
          <w:noProof/>
        </w:rPr>
      </w:pPr>
    </w:p>
    <w:p w14:paraId="749E73D4" w14:textId="77777777" w:rsidR="00872A5E" w:rsidRPr="00FC08AF" w:rsidRDefault="00872A5E" w:rsidP="00872A5E">
      <w:pPr>
        <w:rPr>
          <w:noProof/>
          <w:lang w:eastAsia="ko-KR"/>
        </w:rPr>
      </w:pPr>
      <w:r w:rsidRPr="00FC08AF">
        <w:rPr>
          <w:noProof/>
        </w:rPr>
        <w:t xml:space="preserve">When set to "true" the MCVideo user is 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DCE7416"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MCVideo user is </w:t>
      </w:r>
      <w:r w:rsidRPr="00FC08AF">
        <w:rPr>
          <w:noProof/>
          <w:lang w:eastAsia="ko-KR"/>
        </w:rPr>
        <w:t xml:space="preserve">not </w:t>
      </w:r>
      <w:r w:rsidRPr="00FC08AF">
        <w:rPr>
          <w:noProof/>
        </w:rPr>
        <w:t xml:space="preserve">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4487BBB" w14:textId="77777777" w:rsidR="00872A5E" w:rsidRPr="00FC08AF" w:rsidRDefault="00872A5E" w:rsidP="00872A5E">
      <w:pPr>
        <w:pStyle w:val="Heading3"/>
        <w:rPr>
          <w:noProof/>
          <w:lang w:eastAsia="ko-KR"/>
        </w:rPr>
      </w:pPr>
      <w:bookmarkStart w:id="2142" w:name="_Toc4578835"/>
      <w:bookmarkStart w:id="2143" w:name="_Toc27728524"/>
      <w:bookmarkStart w:id="2144" w:name="_Toc176353874"/>
      <w:r w:rsidRPr="00FC08AF">
        <w:rPr>
          <w:noProof/>
        </w:rPr>
        <w:t>13.2.38K</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/Common/PrivateCall/AutoCommence</w:t>
      </w:r>
      <w:bookmarkEnd w:id="2142"/>
      <w:bookmarkEnd w:id="2143"/>
      <w:bookmarkEnd w:id="2144"/>
    </w:p>
    <w:p w14:paraId="1BBFABFF" w14:textId="77777777" w:rsidR="00872A5E" w:rsidRPr="00FC08AF" w:rsidRDefault="00872A5E" w:rsidP="00872A5E">
      <w:pPr>
        <w:pStyle w:val="TH"/>
        <w:rPr>
          <w:noProof/>
          <w:lang w:eastAsia="ko-KR"/>
        </w:rPr>
      </w:pPr>
      <w:r w:rsidRPr="00FC08AF">
        <w:rPr>
          <w:noProof/>
        </w:rPr>
        <w:t>Table 13.2.38K.1: /</w:t>
      </w:r>
      <w:r w:rsidRPr="00FC08AF">
        <w:rPr>
          <w:i/>
          <w:iCs/>
          <w:noProof/>
        </w:rPr>
        <w:t>&lt;x&gt;</w:t>
      </w:r>
      <w:r w:rsidRPr="00FC08AF">
        <w:rPr>
          <w:noProof/>
        </w:rPr>
        <w:t>/</w:t>
      </w:r>
      <w:r w:rsidRPr="00FC08AF">
        <w:rPr>
          <w:noProof/>
          <w:lang w:eastAsia="ko-KR"/>
        </w:rPr>
        <w:t>&lt;x&gt;/</w:t>
      </w:r>
      <w:r w:rsidRPr="00FC08AF">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EA6059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36213E" w14:textId="77777777" w:rsidR="00872A5E" w:rsidRPr="00FC08AF" w:rsidRDefault="00872A5E" w:rsidP="003D5736">
            <w:pPr>
              <w:rPr>
                <w:rFonts w:ascii="Arial" w:hAnsi="Arial" w:cs="Arial"/>
                <w:noProof/>
                <w:sz w:val="18"/>
                <w:szCs w:val="18"/>
              </w:rPr>
            </w:pPr>
            <w:r w:rsidRPr="00FC08AF">
              <w:rPr>
                <w:noProof/>
              </w:rPr>
              <w:t>&lt;x&gt;/Common/PrivateCall/AutoCommence</w:t>
            </w:r>
          </w:p>
        </w:tc>
      </w:tr>
      <w:tr w:rsidR="00872A5E" w:rsidRPr="00FC08AF" w14:paraId="4CAC1CD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304E6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DF288"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E2F22"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3227D"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EE7E9"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538899" w14:textId="77777777" w:rsidR="00872A5E" w:rsidRPr="00FC08AF" w:rsidRDefault="00872A5E" w:rsidP="003D5736">
            <w:pPr>
              <w:jc w:val="center"/>
              <w:rPr>
                <w:rFonts w:ascii="Arial" w:hAnsi="Arial" w:cs="Arial"/>
                <w:b/>
                <w:noProof/>
                <w:sz w:val="18"/>
                <w:szCs w:val="18"/>
              </w:rPr>
            </w:pPr>
          </w:p>
        </w:tc>
      </w:tr>
      <w:tr w:rsidR="00872A5E" w:rsidRPr="00FC08AF" w14:paraId="06070E9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DB33FC"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5EFC9"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CD66D"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AED5C"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0D37D"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9E3FEC" w14:textId="77777777" w:rsidR="00872A5E" w:rsidRPr="00FC08AF" w:rsidRDefault="00872A5E" w:rsidP="003D5736">
            <w:pPr>
              <w:jc w:val="center"/>
              <w:rPr>
                <w:b/>
                <w:noProof/>
              </w:rPr>
            </w:pPr>
          </w:p>
        </w:tc>
      </w:tr>
      <w:tr w:rsidR="00872A5E" w:rsidRPr="00FC08AF" w14:paraId="3C8A780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C75FC4"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B1C2C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uthorisation to make a MCVideo private call with automatic commencement</w:t>
            </w:r>
            <w:r w:rsidRPr="00FC08AF">
              <w:rPr>
                <w:noProof/>
                <w:lang w:eastAsia="ko-KR"/>
              </w:rPr>
              <w:t>.</w:t>
            </w:r>
          </w:p>
        </w:tc>
      </w:tr>
    </w:tbl>
    <w:p w14:paraId="272B8AAC" w14:textId="77777777" w:rsidR="00F72846" w:rsidRPr="00FC08AF" w:rsidRDefault="00F72846" w:rsidP="00F72846">
      <w:pPr>
        <w:rPr>
          <w:noProof/>
        </w:rPr>
      </w:pPr>
    </w:p>
    <w:p w14:paraId="4C73B210" w14:textId="77777777" w:rsidR="00872A5E" w:rsidRPr="00FC08AF" w:rsidRDefault="00872A5E" w:rsidP="00872A5E">
      <w:pPr>
        <w:rPr>
          <w:noProof/>
          <w:lang w:eastAsia="ko-KR"/>
        </w:rPr>
      </w:pPr>
      <w:r w:rsidRPr="00FC08AF">
        <w:rPr>
          <w:noProof/>
        </w:rPr>
        <w:t xml:space="preserve">When set to "true" the MCVideo user is 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0D82F7E4"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MCVideo user is </w:t>
      </w:r>
      <w:r w:rsidRPr="00FC08AF">
        <w:rPr>
          <w:noProof/>
          <w:lang w:eastAsia="ko-KR"/>
        </w:rPr>
        <w:t xml:space="preserve">not </w:t>
      </w:r>
      <w:r w:rsidRPr="00FC08AF">
        <w:rPr>
          <w:noProof/>
        </w:rPr>
        <w:t xml:space="preserve">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746CA4C4" w14:textId="77777777" w:rsidR="00872A5E" w:rsidRPr="00FC08AF" w:rsidRDefault="00872A5E" w:rsidP="00872A5E">
      <w:pPr>
        <w:pStyle w:val="Heading3"/>
        <w:rPr>
          <w:noProof/>
          <w:lang w:eastAsia="ko-KR"/>
        </w:rPr>
      </w:pPr>
      <w:bookmarkStart w:id="2145" w:name="_Toc4578836"/>
      <w:bookmarkStart w:id="2146" w:name="_Toc27728525"/>
      <w:bookmarkStart w:id="2147" w:name="_Toc176353875"/>
      <w:r w:rsidRPr="00FC08AF">
        <w:rPr>
          <w:noProof/>
        </w:rPr>
        <w:t>13.2.38L</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/Common/PrivateCall/FailRestrict</w:t>
      </w:r>
      <w:bookmarkEnd w:id="2145"/>
      <w:bookmarkEnd w:id="2146"/>
      <w:bookmarkEnd w:id="2147"/>
    </w:p>
    <w:p w14:paraId="06F9E33A" w14:textId="77777777" w:rsidR="00872A5E" w:rsidRPr="00FC08AF" w:rsidRDefault="00872A5E" w:rsidP="00872A5E">
      <w:pPr>
        <w:pStyle w:val="TH"/>
        <w:rPr>
          <w:noProof/>
          <w:lang w:eastAsia="ko-KR"/>
        </w:rPr>
      </w:pPr>
      <w:r w:rsidRPr="00FC08AF">
        <w:rPr>
          <w:noProof/>
        </w:rPr>
        <w:t>Table 13.2.38L.1: /</w:t>
      </w:r>
      <w:r w:rsidRPr="00FC08AF">
        <w:rPr>
          <w:i/>
          <w:iCs/>
          <w:noProof/>
        </w:rPr>
        <w:t>&lt;x&gt;</w:t>
      </w:r>
      <w:r w:rsidRPr="00FC08AF">
        <w:rPr>
          <w:noProof/>
        </w:rPr>
        <w:t>/</w:t>
      </w:r>
      <w:r w:rsidRPr="00FC08AF">
        <w:rPr>
          <w:noProof/>
          <w:lang w:eastAsia="ko-KR"/>
        </w:rPr>
        <w:t>&lt;x&gt;/</w:t>
      </w:r>
      <w:r w:rsidRPr="00FC08AF">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FF9F90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8ECA77" w14:textId="77777777" w:rsidR="00872A5E" w:rsidRPr="00FC08AF" w:rsidRDefault="00872A5E" w:rsidP="003D5736">
            <w:pPr>
              <w:rPr>
                <w:rFonts w:ascii="Arial" w:hAnsi="Arial" w:cs="Arial"/>
                <w:noProof/>
                <w:sz w:val="18"/>
                <w:szCs w:val="18"/>
              </w:rPr>
            </w:pPr>
            <w:r w:rsidRPr="00FC08AF">
              <w:rPr>
                <w:noProof/>
              </w:rPr>
              <w:t>&lt;x&gt;/Common/PrivateCall/FailRestrict</w:t>
            </w:r>
          </w:p>
        </w:tc>
      </w:tr>
      <w:tr w:rsidR="00872A5E" w:rsidRPr="00FC08AF" w14:paraId="4976907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D2FAB9"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9772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DEFBC"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2D8D7"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65E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1338CB" w14:textId="77777777" w:rsidR="00872A5E" w:rsidRPr="00FC08AF" w:rsidRDefault="00872A5E" w:rsidP="003D5736">
            <w:pPr>
              <w:jc w:val="center"/>
              <w:rPr>
                <w:rFonts w:ascii="Arial" w:hAnsi="Arial" w:cs="Arial"/>
                <w:b/>
                <w:noProof/>
                <w:sz w:val="18"/>
                <w:szCs w:val="18"/>
              </w:rPr>
            </w:pPr>
          </w:p>
        </w:tc>
      </w:tr>
      <w:tr w:rsidR="00872A5E" w:rsidRPr="00FC08AF" w14:paraId="7C952F2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914BCB"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5A2C8"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2AC0C"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1695"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2443F"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30F0DC" w14:textId="77777777" w:rsidR="00872A5E" w:rsidRPr="00FC08AF" w:rsidRDefault="00872A5E" w:rsidP="003D5736">
            <w:pPr>
              <w:jc w:val="center"/>
              <w:rPr>
                <w:b/>
                <w:noProof/>
              </w:rPr>
            </w:pPr>
          </w:p>
        </w:tc>
      </w:tr>
      <w:tr w:rsidR="00872A5E" w:rsidRPr="00FC08AF" w14:paraId="031EC10E"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3F5938"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4E6FA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restrict the provision of a notification of call failure reason for </w:t>
            </w:r>
            <w:r w:rsidRPr="00FC08AF">
              <w:rPr>
                <w:noProof/>
                <w:lang w:eastAsia="ko-KR"/>
              </w:rPr>
              <w:t xml:space="preserve">a </w:t>
            </w:r>
            <w:r w:rsidRPr="00FC08AF">
              <w:rPr>
                <w:noProof/>
              </w:rPr>
              <w:t>MCVideo private call</w:t>
            </w:r>
            <w:r w:rsidRPr="00FC08AF">
              <w:rPr>
                <w:noProof/>
                <w:lang w:eastAsia="ko-KR"/>
              </w:rPr>
              <w:t>.</w:t>
            </w:r>
          </w:p>
        </w:tc>
      </w:tr>
    </w:tbl>
    <w:p w14:paraId="4DE0D69B" w14:textId="77777777" w:rsidR="00F72846" w:rsidRPr="00FC08AF" w:rsidRDefault="00F72846" w:rsidP="00F72846">
      <w:pPr>
        <w:rPr>
          <w:noProof/>
        </w:rPr>
      </w:pPr>
    </w:p>
    <w:p w14:paraId="4595CBB5"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 xml:space="preserve">MCVideo </w:t>
      </w:r>
      <w:r w:rsidRPr="00FC08AF">
        <w:rPr>
          <w:noProof/>
        </w:rPr>
        <w:t xml:space="preserve">user is authorised to restrict notification of call failure reason for </w:t>
      </w:r>
      <w:r w:rsidRPr="00FC08AF">
        <w:rPr>
          <w:noProof/>
          <w:lang w:eastAsia="ko-KR"/>
        </w:rPr>
        <w:t>MCVideo</w:t>
      </w:r>
      <w:r w:rsidRPr="00FC08AF">
        <w:rPr>
          <w:noProof/>
        </w:rPr>
        <w:t xml:space="preserve"> private call</w:t>
      </w:r>
      <w:r w:rsidRPr="00FC08AF">
        <w:rPr>
          <w:noProof/>
          <w:lang w:eastAsia="ko-KR"/>
        </w:rPr>
        <w:t>.</w:t>
      </w:r>
    </w:p>
    <w:p w14:paraId="1EB4AF9B"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restrict notification of call failure reason for </w:t>
      </w:r>
      <w:r w:rsidRPr="00FC08AF">
        <w:rPr>
          <w:noProof/>
          <w:lang w:eastAsia="ko-KR"/>
        </w:rPr>
        <w:t>MCVideo</w:t>
      </w:r>
      <w:r w:rsidRPr="00FC08AF">
        <w:rPr>
          <w:noProof/>
        </w:rPr>
        <w:t xml:space="preserve"> private call</w:t>
      </w:r>
      <w:r w:rsidRPr="00FC08AF">
        <w:rPr>
          <w:noProof/>
          <w:lang w:eastAsia="ko-KR"/>
        </w:rPr>
        <w:t>.</w:t>
      </w:r>
    </w:p>
    <w:p w14:paraId="14C1806A" w14:textId="77777777" w:rsidR="003427F4" w:rsidRPr="00FC08AF" w:rsidRDefault="003427F4" w:rsidP="003427F4">
      <w:pPr>
        <w:pStyle w:val="Heading3"/>
        <w:rPr>
          <w:noProof/>
        </w:rPr>
      </w:pPr>
      <w:bookmarkStart w:id="2148" w:name="_Toc4578837"/>
      <w:bookmarkStart w:id="2149" w:name="_Toc27728526"/>
      <w:bookmarkStart w:id="2150" w:name="_Toc176353876"/>
      <w:r w:rsidRPr="00FC08AF">
        <w:rPr>
          <w:noProof/>
        </w:rPr>
        <w:t>13.2.38M</w:t>
      </w:r>
      <w:r w:rsidRPr="00FC08AF">
        <w:rPr>
          <w:noProof/>
          <w:lang w:eastAsia="ko-KR"/>
        </w:rPr>
        <w:tab/>
      </w:r>
      <w:r w:rsidR="00C453FE" w:rsidRPr="00FC08AF">
        <w:rPr>
          <w:noProof/>
        </w:rPr>
        <w:t>Void</w:t>
      </w:r>
      <w:bookmarkEnd w:id="2148"/>
      <w:bookmarkEnd w:id="2149"/>
      <w:bookmarkEnd w:id="2150"/>
    </w:p>
    <w:p w14:paraId="5E681156" w14:textId="77777777" w:rsidR="0053184F" w:rsidRPr="00FC08AF" w:rsidRDefault="0053184F" w:rsidP="0053184F">
      <w:pPr>
        <w:pStyle w:val="Heading3"/>
        <w:rPr>
          <w:noProof/>
          <w:lang w:eastAsia="ko-KR"/>
        </w:rPr>
      </w:pPr>
      <w:bookmarkStart w:id="2151" w:name="_Toc4578838"/>
      <w:bookmarkStart w:id="2152" w:name="_Toc27728527"/>
      <w:bookmarkStart w:id="2153" w:name="_Toc176353877"/>
      <w:r w:rsidRPr="00FC08AF">
        <w:rPr>
          <w:noProof/>
        </w:rPr>
        <w:t>13.2.</w:t>
      </w:r>
      <w:r w:rsidRPr="00FC08AF">
        <w:rPr>
          <w:noProof/>
          <w:lang w:eastAsia="ko-KR"/>
        </w:rPr>
        <w:t>38N</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PrivateCall/AllowedMediaProtection</w:t>
      </w:r>
      <w:bookmarkEnd w:id="2153"/>
    </w:p>
    <w:p w14:paraId="596DFE3C"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38N</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PrivateCall/AllowedMediaProtection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6"/>
        <w:gridCol w:w="2153"/>
        <w:gridCol w:w="1949"/>
        <w:gridCol w:w="2351"/>
      </w:tblGrid>
      <w:tr w:rsidR="0053184F" w:rsidRPr="00FC08AF" w14:paraId="219B1CF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BBF3682" w14:textId="77777777" w:rsidR="0053184F" w:rsidRPr="00FC08AF" w:rsidRDefault="0053184F" w:rsidP="00C94E74">
            <w:pPr>
              <w:rPr>
                <w:rFonts w:ascii="Arial" w:hAnsi="Arial" w:cs="Arial"/>
                <w:noProof/>
                <w:sz w:val="18"/>
                <w:szCs w:val="18"/>
              </w:rPr>
            </w:pPr>
            <w:r w:rsidRPr="00FC08AF">
              <w:rPr>
                <w:noProof/>
              </w:rPr>
              <w:t>&lt;x&gt;/Common/</w:t>
            </w:r>
            <w:r w:rsidRPr="00FC08AF">
              <w:rPr>
                <w:noProof/>
                <w:lang w:eastAsia="ko-KR"/>
              </w:rPr>
              <w:t>PrivateCall/</w:t>
            </w:r>
            <w:r w:rsidRPr="00FC08AF">
              <w:rPr>
                <w:noProof/>
              </w:rPr>
              <w:t>A</w:t>
            </w:r>
            <w:r w:rsidRPr="00FC08AF">
              <w:rPr>
                <w:noProof/>
                <w:lang w:eastAsia="ko-KR"/>
              </w:rPr>
              <w:t>llowedMediaProtection</w:t>
            </w:r>
          </w:p>
        </w:tc>
      </w:tr>
      <w:tr w:rsidR="0053184F" w:rsidRPr="00FC08AF" w14:paraId="0B8C7547"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6B27CB4" w14:textId="77777777" w:rsidR="0053184F" w:rsidRPr="00FC08AF" w:rsidRDefault="0053184F"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EAD9" w14:textId="77777777" w:rsidR="0053184F" w:rsidRPr="00FC08AF" w:rsidRDefault="0053184F" w:rsidP="00C94E74">
            <w:pPr>
              <w:pStyle w:val="TAL"/>
              <w:rPr>
                <w:noProof/>
              </w:rPr>
            </w:pPr>
            <w:r w:rsidRPr="00FC08AF">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380F" w14:textId="77777777" w:rsidR="0053184F" w:rsidRPr="00FC08AF" w:rsidRDefault="0053184F"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F7E40"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3F2E" w14:textId="77777777" w:rsidR="0053184F" w:rsidRPr="00FC08AF" w:rsidRDefault="0053184F" w:rsidP="00C94E74">
            <w:pPr>
              <w:pStyle w:val="TAL"/>
              <w:rPr>
                <w:noProof/>
              </w:rPr>
            </w:pPr>
            <w:r w:rsidRPr="00FC08AF">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063B110" w14:textId="77777777" w:rsidR="0053184F" w:rsidRPr="00FC08AF" w:rsidRDefault="0053184F" w:rsidP="00C94E74">
            <w:pPr>
              <w:pStyle w:val="TAL"/>
              <w:rPr>
                <w:noProof/>
              </w:rPr>
            </w:pPr>
          </w:p>
        </w:tc>
      </w:tr>
      <w:tr w:rsidR="0053184F" w:rsidRPr="00FC08AF" w14:paraId="0CB0790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67BDCB1" w14:textId="77777777" w:rsidR="0053184F" w:rsidRPr="00FC08AF" w:rsidRDefault="0053184F"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E477B" w14:textId="77777777" w:rsidR="0053184F" w:rsidRPr="00FC08AF" w:rsidRDefault="0053184F" w:rsidP="00C94E74">
            <w:pPr>
              <w:pStyle w:val="TAL"/>
              <w:rPr>
                <w:noProof/>
              </w:rPr>
            </w:pPr>
            <w:r w:rsidRPr="00FC08AF">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93ECC" w14:textId="77777777" w:rsidR="0053184F" w:rsidRPr="00FC08AF" w:rsidRDefault="0053184F"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AD2C7"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4FEC0" w14:textId="77777777" w:rsidR="0053184F" w:rsidRPr="00FC08AF" w:rsidRDefault="0053184F" w:rsidP="00C94E74">
            <w:pPr>
              <w:pStyle w:val="TAL"/>
              <w:rPr>
                <w:noProof/>
              </w:rPr>
            </w:pPr>
            <w:r w:rsidRPr="00FC08AF">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31EDD927" w14:textId="77777777" w:rsidR="0053184F" w:rsidRPr="00FC08AF" w:rsidRDefault="0053184F" w:rsidP="00C94E74">
            <w:pPr>
              <w:pStyle w:val="TAL"/>
              <w:rPr>
                <w:noProof/>
              </w:rPr>
            </w:pPr>
          </w:p>
        </w:tc>
      </w:tr>
      <w:tr w:rsidR="0053184F" w:rsidRPr="00FC08AF" w14:paraId="7500D8B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691EA195" w14:textId="77777777" w:rsidR="0053184F" w:rsidRPr="00FC08AF" w:rsidRDefault="0053184F"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29ADE4" w14:textId="77777777" w:rsidR="0053184F" w:rsidRPr="00FC08AF" w:rsidRDefault="0053184F" w:rsidP="00C94E74">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tc>
      </w:tr>
    </w:tbl>
    <w:p w14:paraId="3C870354" w14:textId="77777777" w:rsidR="0053184F" w:rsidRPr="00FC08AF" w:rsidRDefault="0053184F" w:rsidP="0053184F">
      <w:pPr>
        <w:rPr>
          <w:noProof/>
          <w:lang w:eastAsia="ko-KR"/>
        </w:rPr>
      </w:pPr>
    </w:p>
    <w:p w14:paraId="22978A5B" w14:textId="77777777" w:rsidR="0053184F" w:rsidRPr="00FC08AF" w:rsidRDefault="0053184F" w:rsidP="0053184F">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p w14:paraId="2AA37A8F" w14:textId="77777777" w:rsidR="0053184F" w:rsidRPr="00FC08AF" w:rsidRDefault="0053184F" w:rsidP="0053184F">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p w14:paraId="5CA18DF3" w14:textId="77777777" w:rsidR="0053184F" w:rsidRPr="00FC08AF" w:rsidRDefault="0053184F" w:rsidP="0053184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CCF807D" w14:textId="77777777" w:rsidR="0053184F" w:rsidRPr="00FC08AF" w:rsidRDefault="0053184F" w:rsidP="0053184F">
      <w:pPr>
        <w:pStyle w:val="Heading3"/>
        <w:rPr>
          <w:noProof/>
          <w:lang w:eastAsia="ko-KR"/>
        </w:rPr>
      </w:pPr>
      <w:bookmarkStart w:id="2154" w:name="_Toc176353878"/>
      <w:r w:rsidRPr="00FC08AF">
        <w:rPr>
          <w:noProof/>
        </w:rPr>
        <w:t>13.2.</w:t>
      </w:r>
      <w:r w:rsidRPr="00FC08AF">
        <w:rPr>
          <w:noProof/>
          <w:lang w:eastAsia="ko-KR"/>
        </w:rPr>
        <w:t>38O</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bookmarkEnd w:id="2154"/>
    </w:p>
    <w:p w14:paraId="7F8113B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38O</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53184F" w:rsidRPr="00FC08AF" w14:paraId="3C1E3676"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DF8C83" w14:textId="77777777" w:rsidR="0053184F" w:rsidRPr="00FC08AF" w:rsidRDefault="0053184F" w:rsidP="00C94E74">
            <w:pPr>
              <w:rPr>
                <w:rFonts w:ascii="Arial" w:hAnsi="Arial" w:cs="Arial"/>
                <w:noProof/>
                <w:sz w:val="18"/>
                <w:szCs w:val="18"/>
                <w:lang w:eastAsia="ko-KR"/>
              </w:rPr>
            </w:pPr>
            <w:r w:rsidRPr="00FC08AF">
              <w:rPr>
                <w:noProof/>
              </w:rPr>
              <w:t>&lt;x&gt;/Common/PrivateCall/</w:t>
            </w:r>
            <w:r w:rsidRPr="00FC08AF">
              <w:rPr>
                <w:noProof/>
                <w:lang w:eastAsia="ko-KR"/>
              </w:rPr>
              <w:t>EmergencyCall</w:t>
            </w:r>
          </w:p>
        </w:tc>
      </w:tr>
      <w:tr w:rsidR="0053184F" w:rsidRPr="00FC08AF" w14:paraId="7E1ACC80"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C2189"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F6859"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3079B" w14:textId="77777777" w:rsidR="0053184F" w:rsidRPr="00FC08AF" w:rsidRDefault="0053184F"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7A703" w14:textId="77777777" w:rsidR="0053184F" w:rsidRPr="00FC08AF" w:rsidRDefault="0053184F"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F18E6" w14:textId="77777777" w:rsidR="0053184F" w:rsidRPr="00FC08AF" w:rsidRDefault="0053184F"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9AFE4E" w14:textId="77777777" w:rsidR="0053184F" w:rsidRPr="00FC08AF" w:rsidRDefault="0053184F" w:rsidP="00C94E74">
            <w:pPr>
              <w:pStyle w:val="TAL"/>
              <w:rPr>
                <w:noProof/>
              </w:rPr>
            </w:pPr>
          </w:p>
        </w:tc>
      </w:tr>
      <w:tr w:rsidR="0053184F" w:rsidRPr="00FC08AF" w14:paraId="2E474DC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24465B"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BF4A4"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4FA6A" w14:textId="77777777" w:rsidR="0053184F" w:rsidRPr="00FC08AF" w:rsidRDefault="0053184F"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78F3F" w14:textId="77777777" w:rsidR="0053184F" w:rsidRPr="00FC08AF" w:rsidRDefault="0053184F" w:rsidP="00C94E74">
            <w:pPr>
              <w:pStyle w:val="TAL"/>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F3C73" w14:textId="77777777" w:rsidR="0053184F" w:rsidRPr="00FC08AF" w:rsidRDefault="0053184F"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9EFC71" w14:textId="77777777" w:rsidR="0053184F" w:rsidRPr="00FC08AF" w:rsidRDefault="0053184F" w:rsidP="00C94E74">
            <w:pPr>
              <w:pStyle w:val="TAL"/>
              <w:rPr>
                <w:noProof/>
              </w:rPr>
            </w:pPr>
          </w:p>
        </w:tc>
      </w:tr>
      <w:tr w:rsidR="0053184F" w:rsidRPr="00FC08AF" w14:paraId="667E40C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7F6CCA" w14:textId="77777777" w:rsidR="0053184F" w:rsidRPr="00FC08AF" w:rsidRDefault="0053184F"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D3C47" w14:textId="77777777" w:rsidR="0053184F" w:rsidRPr="00FC08AF" w:rsidRDefault="0053184F" w:rsidP="00C94E74">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emergency call policy</w:t>
            </w:r>
            <w:r w:rsidRPr="00FC08AF">
              <w:rPr>
                <w:noProof/>
                <w:lang w:eastAsia="ko-KR"/>
              </w:rPr>
              <w:t>.</w:t>
            </w:r>
          </w:p>
        </w:tc>
      </w:tr>
    </w:tbl>
    <w:p w14:paraId="1488784A" w14:textId="77777777" w:rsidR="0053184F" w:rsidRPr="00FC08AF" w:rsidRDefault="0053184F" w:rsidP="0053184F">
      <w:pPr>
        <w:rPr>
          <w:noProof/>
          <w:lang w:eastAsia="ko-KR"/>
        </w:rPr>
      </w:pPr>
    </w:p>
    <w:p w14:paraId="527B6415" w14:textId="77777777" w:rsidR="0053184F" w:rsidRPr="00FC08AF" w:rsidRDefault="0053184F" w:rsidP="0053184F">
      <w:pPr>
        <w:pStyle w:val="Heading3"/>
        <w:rPr>
          <w:noProof/>
          <w:lang w:eastAsia="ko-KR"/>
        </w:rPr>
      </w:pPr>
      <w:bookmarkStart w:id="2155" w:name="_Toc176353879"/>
      <w:r w:rsidRPr="00FC08AF">
        <w:rPr>
          <w:noProof/>
        </w:rPr>
        <w:t>13.2.</w:t>
      </w:r>
      <w:r w:rsidRPr="00FC08AF">
        <w:rPr>
          <w:noProof/>
          <w:lang w:eastAsia="ko-KR"/>
        </w:rPr>
        <w:t>38P</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EmergencyCall/Authorised</w:t>
      </w:r>
      <w:bookmarkEnd w:id="2155"/>
    </w:p>
    <w:p w14:paraId="62BB521E"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38P</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1"/>
        <w:gridCol w:w="1317"/>
        <w:gridCol w:w="2152"/>
        <w:gridCol w:w="1949"/>
        <w:gridCol w:w="2349"/>
      </w:tblGrid>
      <w:tr w:rsidR="0053184F" w:rsidRPr="00FC08AF" w14:paraId="051D3C1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74A3698"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EmergencyCall/Authorised</w:t>
            </w:r>
          </w:p>
        </w:tc>
      </w:tr>
      <w:tr w:rsidR="0053184F" w:rsidRPr="00FC08AF" w14:paraId="6E1F5FC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D95F94B" w14:textId="77777777" w:rsidR="0053184F" w:rsidRPr="00FC08AF" w:rsidRDefault="0053184F" w:rsidP="00C94E7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99707" w14:textId="77777777" w:rsidR="0053184F" w:rsidRPr="00FC08AF" w:rsidRDefault="0053184F"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3A6C8" w14:textId="77777777" w:rsidR="0053184F" w:rsidRPr="00FC08AF" w:rsidRDefault="0053184F"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22C2F"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5E5B5" w14:textId="77777777" w:rsidR="0053184F" w:rsidRPr="00FC08AF" w:rsidRDefault="0053184F" w:rsidP="00C94E74">
            <w:pPr>
              <w:pStyle w:val="TAL"/>
              <w:rPr>
                <w:noProof/>
              </w:rPr>
            </w:pPr>
            <w:r w:rsidRPr="00FC08AF">
              <w:rPr>
                <w:noProof/>
              </w:rPr>
              <w:t>Min. Access Types</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6A7A3A67" w14:textId="77777777" w:rsidR="0053184F" w:rsidRPr="00FC08AF" w:rsidRDefault="0053184F" w:rsidP="00C94E74">
            <w:pPr>
              <w:pStyle w:val="TAL"/>
              <w:rPr>
                <w:noProof/>
              </w:rPr>
            </w:pPr>
          </w:p>
        </w:tc>
      </w:tr>
      <w:tr w:rsidR="0053184F" w:rsidRPr="00FC08AF" w14:paraId="6B25150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4A93CE4" w14:textId="77777777" w:rsidR="0053184F" w:rsidRPr="00FC08AF" w:rsidRDefault="0053184F" w:rsidP="00C94E7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1BF49" w14:textId="77777777" w:rsidR="0053184F" w:rsidRPr="00FC08AF" w:rsidRDefault="0053184F" w:rsidP="00C94E74">
            <w:pPr>
              <w:pStyle w:val="TAL"/>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41FCD" w14:textId="77777777" w:rsidR="0053184F" w:rsidRPr="00FC08AF" w:rsidRDefault="0053184F"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4AB80"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437E7" w14:textId="77777777" w:rsidR="0053184F" w:rsidRPr="00FC08AF" w:rsidRDefault="0053184F" w:rsidP="00C94E74">
            <w:pPr>
              <w:pStyle w:val="TAL"/>
              <w:rPr>
                <w:noProof/>
              </w:rPr>
            </w:pPr>
            <w:r w:rsidRPr="00FC08AF">
              <w:rPr>
                <w:noProof/>
              </w:rPr>
              <w:t>Get, Replace</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4E7149B2" w14:textId="77777777" w:rsidR="0053184F" w:rsidRPr="00FC08AF" w:rsidRDefault="0053184F" w:rsidP="00C94E74">
            <w:pPr>
              <w:pStyle w:val="TAL"/>
              <w:rPr>
                <w:noProof/>
              </w:rPr>
            </w:pPr>
          </w:p>
        </w:tc>
      </w:tr>
      <w:tr w:rsidR="0053184F" w:rsidRPr="00FC08AF" w14:paraId="0914E6B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8A4351D"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965A5A"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w:t>
            </w:r>
            <w:r w:rsidRPr="00FC08AF">
              <w:rPr>
                <w:noProof/>
                <w:lang w:eastAsia="ko-KR"/>
              </w:rPr>
              <w:t xml:space="preserve">MCVideo </w:t>
            </w:r>
            <w:r w:rsidRPr="00FC08AF">
              <w:rPr>
                <w:noProof/>
              </w:rPr>
              <w:t xml:space="preserve">emergency </w:t>
            </w:r>
            <w:r w:rsidRPr="00FC08AF">
              <w:rPr>
                <w:noProof/>
                <w:lang w:eastAsia="ko-KR"/>
              </w:rPr>
              <w:t xml:space="preserve">private </w:t>
            </w:r>
            <w:r w:rsidRPr="00FC08AF">
              <w:rPr>
                <w:noProof/>
              </w:rPr>
              <w:t>call</w:t>
            </w:r>
            <w:r w:rsidRPr="00FC08AF">
              <w:rPr>
                <w:noProof/>
                <w:lang w:eastAsia="ko-KR"/>
              </w:rPr>
              <w:t>.</w:t>
            </w:r>
          </w:p>
        </w:tc>
      </w:tr>
    </w:tbl>
    <w:p w14:paraId="01E4DBC5" w14:textId="77777777" w:rsidR="0053184F" w:rsidRPr="00FC08AF" w:rsidRDefault="0053184F" w:rsidP="0053184F">
      <w:pPr>
        <w:rPr>
          <w:noProof/>
          <w:lang w:eastAsia="ko-KR"/>
        </w:rPr>
      </w:pPr>
    </w:p>
    <w:p w14:paraId="43CFD8C0"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 xml:space="preserve">MCVideo </w:t>
      </w:r>
      <w:r w:rsidRPr="00FC08AF">
        <w:rPr>
          <w:noProof/>
        </w:rPr>
        <w:t xml:space="preserve">user is authorised to make an </w:t>
      </w:r>
      <w:r w:rsidRPr="00FC08AF">
        <w:rPr>
          <w:noProof/>
          <w:lang w:eastAsia="ko-KR"/>
        </w:rPr>
        <w:t xml:space="preserve">MCVideo </w:t>
      </w:r>
      <w:r w:rsidRPr="00FC08AF">
        <w:rPr>
          <w:noProof/>
        </w:rPr>
        <w:t>emergency private call</w:t>
      </w:r>
      <w:r w:rsidRPr="00FC08AF">
        <w:rPr>
          <w:noProof/>
          <w:lang w:eastAsia="ko-KR"/>
        </w:rPr>
        <w:t>.</w:t>
      </w:r>
    </w:p>
    <w:p w14:paraId="17BB22D5"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MCVideo </w:t>
      </w:r>
      <w:r w:rsidRPr="00FC08AF">
        <w:rPr>
          <w:noProof/>
        </w:rPr>
        <w:t>emergency private call</w:t>
      </w:r>
      <w:r w:rsidRPr="00FC08AF">
        <w:rPr>
          <w:noProof/>
          <w:lang w:eastAsia="ko-KR"/>
        </w:rPr>
        <w:t>.</w:t>
      </w:r>
    </w:p>
    <w:p w14:paraId="01341123" w14:textId="77777777" w:rsidR="0053184F" w:rsidRPr="00FC08AF" w:rsidRDefault="0053184F" w:rsidP="0053184F">
      <w:pPr>
        <w:pStyle w:val="Heading3"/>
        <w:rPr>
          <w:noProof/>
          <w:lang w:eastAsia="ko-KR"/>
        </w:rPr>
      </w:pPr>
      <w:bookmarkStart w:id="2156" w:name="_Toc176353880"/>
      <w:r w:rsidRPr="00FC08AF">
        <w:rPr>
          <w:noProof/>
        </w:rPr>
        <w:t>13.2.</w:t>
      </w:r>
      <w:r w:rsidRPr="00FC08AF">
        <w:rPr>
          <w:noProof/>
          <w:lang w:eastAsia="ko-KR"/>
        </w:rPr>
        <w:t>38Q</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EmergencyCall/CancelPriority</w:t>
      </w:r>
      <w:bookmarkEnd w:id="2156"/>
    </w:p>
    <w:p w14:paraId="45821154"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38Q</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EmergencyCall/CancelPriority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3"/>
        <w:gridCol w:w="1320"/>
        <w:gridCol w:w="2152"/>
        <w:gridCol w:w="1948"/>
        <w:gridCol w:w="2345"/>
      </w:tblGrid>
      <w:tr w:rsidR="0053184F" w:rsidRPr="00FC08AF" w14:paraId="03B2BD0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9DFA467"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EmergencyCall/CancelPriority</w:t>
            </w:r>
          </w:p>
        </w:tc>
      </w:tr>
      <w:tr w:rsidR="0053184F" w:rsidRPr="00FC08AF" w14:paraId="0282243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0AF641" w14:textId="77777777" w:rsidR="0053184F" w:rsidRPr="00FC08AF" w:rsidRDefault="0053184F"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622B5" w14:textId="77777777" w:rsidR="0053184F" w:rsidRPr="00FC08AF" w:rsidRDefault="0053184F" w:rsidP="00C94E74">
            <w:pPr>
              <w:pStyle w:val="TAL"/>
              <w:rPr>
                <w:noProof/>
              </w:rPr>
            </w:pPr>
            <w:r w:rsidRPr="00FC08AF">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E66C7" w14:textId="77777777" w:rsidR="0053184F" w:rsidRPr="00FC08AF" w:rsidRDefault="0053184F"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9EDB" w14:textId="77777777" w:rsidR="0053184F" w:rsidRPr="00FC08AF" w:rsidRDefault="0053184F"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02B1A" w14:textId="77777777" w:rsidR="0053184F" w:rsidRPr="00FC08AF" w:rsidRDefault="0053184F" w:rsidP="00C94E74">
            <w:pPr>
              <w:pStyle w:val="TAL"/>
              <w:rPr>
                <w:noProof/>
              </w:rPr>
            </w:pPr>
            <w:r w:rsidRPr="00FC08AF">
              <w:rPr>
                <w:noProof/>
              </w:rPr>
              <w:t>Min. Access Types</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C123B85" w14:textId="77777777" w:rsidR="0053184F" w:rsidRPr="00FC08AF" w:rsidRDefault="0053184F" w:rsidP="00C94E74">
            <w:pPr>
              <w:pStyle w:val="TAL"/>
              <w:rPr>
                <w:noProof/>
              </w:rPr>
            </w:pPr>
          </w:p>
        </w:tc>
      </w:tr>
      <w:tr w:rsidR="0053184F" w:rsidRPr="00FC08AF" w14:paraId="7E086C6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5B38BEC" w14:textId="77777777" w:rsidR="0053184F" w:rsidRPr="00FC08AF" w:rsidRDefault="0053184F"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BCF1" w14:textId="77777777" w:rsidR="0053184F" w:rsidRPr="00FC08AF" w:rsidRDefault="0053184F" w:rsidP="00C94E74">
            <w:pPr>
              <w:pStyle w:val="TAL"/>
              <w:rPr>
                <w:noProof/>
              </w:rPr>
            </w:pPr>
            <w:r w:rsidRPr="00FC08AF">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C6316" w14:textId="77777777" w:rsidR="0053184F" w:rsidRPr="00FC08AF" w:rsidRDefault="0053184F"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20E4C" w14:textId="77777777" w:rsidR="0053184F" w:rsidRPr="00FC08AF" w:rsidRDefault="0053184F"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B4224" w14:textId="77777777" w:rsidR="0053184F" w:rsidRPr="00FC08AF" w:rsidRDefault="0053184F" w:rsidP="00C94E74">
            <w:pPr>
              <w:pStyle w:val="TAL"/>
              <w:rPr>
                <w:noProof/>
              </w:rPr>
            </w:pPr>
            <w:r w:rsidRPr="00FC08AF">
              <w:rPr>
                <w:noProof/>
              </w:rPr>
              <w:t>Get, Replace</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0253254" w14:textId="77777777" w:rsidR="0053184F" w:rsidRPr="00FC08AF" w:rsidRDefault="0053184F" w:rsidP="00C94E74">
            <w:pPr>
              <w:pStyle w:val="TAL"/>
              <w:rPr>
                <w:noProof/>
              </w:rPr>
            </w:pPr>
          </w:p>
        </w:tc>
      </w:tr>
      <w:tr w:rsidR="0053184F" w:rsidRPr="00FC08AF" w14:paraId="1C372AF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4345602"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D45E6D"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uthorisation to cancel emergency priority in a</w:t>
            </w:r>
            <w:r w:rsidRPr="00FC08AF">
              <w:rPr>
                <w:noProof/>
                <w:lang w:eastAsia="ko-KR"/>
              </w:rPr>
              <w:t>n</w:t>
            </w:r>
            <w:r w:rsidRPr="00FC08AF">
              <w:rPr>
                <w:noProof/>
              </w:rPr>
              <w:t xml:space="preserve"> </w:t>
            </w:r>
            <w:r w:rsidRPr="00FC08AF">
              <w:rPr>
                <w:noProof/>
                <w:lang w:eastAsia="ko-KR"/>
              </w:rPr>
              <w:t xml:space="preserve">MCVideo emergency </w:t>
            </w:r>
            <w:r w:rsidRPr="00FC08AF">
              <w:rPr>
                <w:noProof/>
              </w:rPr>
              <w:t>private call by an authori</w:t>
            </w:r>
            <w:r w:rsidRPr="00FC08AF">
              <w:rPr>
                <w:noProof/>
                <w:lang w:eastAsia="ko-KR"/>
              </w:rPr>
              <w:t>s</w:t>
            </w:r>
            <w:r w:rsidRPr="00FC08AF">
              <w:rPr>
                <w:noProof/>
              </w:rPr>
              <w:t xml:space="preserve">ed </w:t>
            </w:r>
            <w:r w:rsidRPr="00FC08AF">
              <w:rPr>
                <w:noProof/>
                <w:lang w:eastAsia="ko-KR"/>
              </w:rPr>
              <w:t>MCVideo</w:t>
            </w:r>
            <w:r w:rsidRPr="00FC08AF">
              <w:rPr>
                <w:noProof/>
              </w:rPr>
              <w:t xml:space="preserve"> user</w:t>
            </w:r>
            <w:r w:rsidRPr="00FC08AF">
              <w:rPr>
                <w:noProof/>
                <w:lang w:eastAsia="ko-KR"/>
              </w:rPr>
              <w:t>.</w:t>
            </w:r>
          </w:p>
        </w:tc>
      </w:tr>
    </w:tbl>
    <w:p w14:paraId="0B77A4B1" w14:textId="77777777" w:rsidR="0053184F" w:rsidRPr="00FC08AF" w:rsidRDefault="0053184F" w:rsidP="0053184F">
      <w:pPr>
        <w:rPr>
          <w:noProof/>
          <w:lang w:eastAsia="ko-KR"/>
        </w:rPr>
      </w:pPr>
    </w:p>
    <w:p w14:paraId="07F5C9CF"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cancel an emergency priority in a</w:t>
      </w:r>
      <w:r w:rsidRPr="00FC08AF">
        <w:rPr>
          <w:noProof/>
          <w:lang w:eastAsia="ko-KR"/>
        </w:rPr>
        <w:t>n</w:t>
      </w:r>
      <w:r w:rsidRPr="00FC08AF">
        <w:rPr>
          <w:noProof/>
        </w:rPr>
        <w:t xml:space="preserve"> </w:t>
      </w:r>
      <w:r w:rsidRPr="00FC08AF">
        <w:rPr>
          <w:noProof/>
          <w:lang w:eastAsia="ko-KR"/>
        </w:rPr>
        <w:t xml:space="preserve">MCVideo </w:t>
      </w:r>
      <w:r w:rsidRPr="00FC08AF">
        <w:rPr>
          <w:noProof/>
        </w:rPr>
        <w:t>private call</w:t>
      </w:r>
      <w:r w:rsidRPr="00FC08AF">
        <w:rPr>
          <w:noProof/>
          <w:lang w:eastAsia="ko-KR"/>
        </w:rPr>
        <w:t>.</w:t>
      </w:r>
    </w:p>
    <w:p w14:paraId="7B4BC3D1"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authorised to cancel an emergency priority in a</w:t>
      </w:r>
      <w:r w:rsidRPr="00FC08AF">
        <w:rPr>
          <w:noProof/>
          <w:lang w:eastAsia="ko-KR"/>
        </w:rPr>
        <w:t>n</w:t>
      </w:r>
      <w:r w:rsidRPr="00FC08AF">
        <w:rPr>
          <w:noProof/>
        </w:rPr>
        <w:t xml:space="preserve"> </w:t>
      </w:r>
      <w:r w:rsidRPr="00FC08AF">
        <w:rPr>
          <w:noProof/>
          <w:lang w:eastAsia="ko-KR"/>
        </w:rPr>
        <w:t xml:space="preserve">MPCTT </w:t>
      </w:r>
      <w:r w:rsidRPr="00FC08AF">
        <w:rPr>
          <w:noProof/>
        </w:rPr>
        <w:t>private call</w:t>
      </w:r>
      <w:r w:rsidRPr="00FC08AF">
        <w:rPr>
          <w:noProof/>
          <w:lang w:eastAsia="ko-KR"/>
        </w:rPr>
        <w:t>.</w:t>
      </w:r>
    </w:p>
    <w:p w14:paraId="24A41CEB" w14:textId="77777777" w:rsidR="0053184F" w:rsidRPr="00FC08AF" w:rsidRDefault="0053184F" w:rsidP="0053184F">
      <w:pPr>
        <w:pStyle w:val="Heading3"/>
        <w:rPr>
          <w:noProof/>
          <w:lang w:eastAsia="ko-KR"/>
        </w:rPr>
      </w:pPr>
      <w:bookmarkStart w:id="2157" w:name="_Toc176353881"/>
      <w:r w:rsidRPr="00FC08AF">
        <w:rPr>
          <w:noProof/>
        </w:rPr>
        <w:t>13.2.</w:t>
      </w:r>
      <w:r w:rsidRPr="00FC08AF">
        <w:rPr>
          <w:noProof/>
          <w:lang w:eastAsia="ko-KR"/>
        </w:rPr>
        <w:t>38R</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78787D" w:rsidRPr="00FC08AF">
        <w:rPr>
          <w:noProof/>
          <w:lang w:eastAsia="ko-KR"/>
        </w:rPr>
        <w:br/>
      </w:r>
      <w:r w:rsidRPr="00FC08AF">
        <w:rPr>
          <w:noProof/>
          <w:lang w:eastAsia="ko-KR"/>
        </w:rPr>
        <w:t>MCVideoPrivateRecipient</w:t>
      </w:r>
      <w:bookmarkEnd w:id="2157"/>
    </w:p>
    <w:p w14:paraId="46F61DBD"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38R</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PrivateCall/EmergencyCall/MCVideoPrivateRecipient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601"/>
        <w:gridCol w:w="1310"/>
        <w:gridCol w:w="2053"/>
        <w:gridCol w:w="1866"/>
        <w:gridCol w:w="2168"/>
      </w:tblGrid>
      <w:tr w:rsidR="0053184F" w:rsidRPr="00FC08AF" w14:paraId="261FC032"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ADFC89B"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/EmergencyCall/MCVideoPrivateRecipient</w:t>
            </w:r>
          </w:p>
        </w:tc>
      </w:tr>
      <w:tr w:rsidR="0053184F" w:rsidRPr="00FC08AF" w14:paraId="3EFD9087"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2B1D0892" w14:textId="77777777" w:rsidR="0053184F" w:rsidRPr="00FC08AF" w:rsidRDefault="0053184F" w:rsidP="00C94E7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E8AAE" w14:textId="77777777" w:rsidR="0053184F" w:rsidRPr="00FC08AF" w:rsidRDefault="0053184F" w:rsidP="00C94E74">
            <w:pPr>
              <w:pStyle w:val="TAL"/>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AED2E" w14:textId="77777777" w:rsidR="0053184F" w:rsidRPr="00FC08AF" w:rsidRDefault="0053184F" w:rsidP="00C94E74">
            <w:pPr>
              <w:pStyle w:val="TAL"/>
              <w:rPr>
                <w:noProof/>
              </w:rPr>
            </w:pPr>
            <w:r w:rsidRPr="00FC08AF">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F1DA" w14:textId="77777777" w:rsidR="0053184F" w:rsidRPr="00FC08AF" w:rsidRDefault="0053184F" w:rsidP="00C94E74">
            <w:pPr>
              <w:pStyle w:val="TAL"/>
              <w:rPr>
                <w:noProof/>
              </w:rPr>
            </w:pPr>
            <w:r w:rsidRPr="00FC08AF">
              <w:rPr>
                <w:noProof/>
              </w:rPr>
              <w:t>Format</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0080" w14:textId="77777777" w:rsidR="0053184F" w:rsidRPr="00FC08AF" w:rsidRDefault="0053184F" w:rsidP="00C94E74">
            <w:pPr>
              <w:pStyle w:val="TAL"/>
              <w:rPr>
                <w:noProof/>
              </w:rPr>
            </w:pPr>
            <w:r w:rsidRPr="00FC08AF">
              <w:rPr>
                <w:noProof/>
              </w:rPr>
              <w:t>Min. Access Types</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74501333" w14:textId="77777777" w:rsidR="0053184F" w:rsidRPr="00FC08AF" w:rsidRDefault="0053184F" w:rsidP="00C94E74">
            <w:pPr>
              <w:pStyle w:val="TAL"/>
              <w:rPr>
                <w:noProof/>
              </w:rPr>
            </w:pPr>
          </w:p>
        </w:tc>
      </w:tr>
      <w:tr w:rsidR="0053184F" w:rsidRPr="00FC08AF" w14:paraId="55A7A441"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209E4E68" w14:textId="77777777" w:rsidR="0053184F" w:rsidRPr="00FC08AF" w:rsidRDefault="0053184F" w:rsidP="00C94E7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AA91" w14:textId="77777777" w:rsidR="0053184F" w:rsidRPr="00FC08AF" w:rsidRDefault="0053184F" w:rsidP="00C94E74">
            <w:pPr>
              <w:pStyle w:val="TAL"/>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6851E" w14:textId="77777777" w:rsidR="0053184F" w:rsidRPr="00FC08AF" w:rsidRDefault="0053184F" w:rsidP="00C94E74">
            <w:pPr>
              <w:pStyle w:val="TAL"/>
              <w:rPr>
                <w:noProof/>
                <w:lang w:eastAsia="ko-KR"/>
              </w:rPr>
            </w:pPr>
            <w:r w:rsidRPr="00FC08AF">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DC743" w14:textId="77777777" w:rsidR="0053184F" w:rsidRPr="00FC08AF" w:rsidRDefault="0053184F" w:rsidP="00C94E74">
            <w:pPr>
              <w:pStyle w:val="TAL"/>
              <w:rPr>
                <w:noProof/>
                <w:lang w:eastAsia="ko-KR"/>
              </w:rPr>
            </w:pPr>
            <w:r w:rsidRPr="00FC08AF">
              <w:rPr>
                <w:noProof/>
                <w:lang w:eastAsia="ko-KR"/>
              </w:rPr>
              <w:t>node</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21660" w14:textId="77777777" w:rsidR="0053184F" w:rsidRPr="00FC08AF" w:rsidRDefault="0053184F" w:rsidP="00C94E74">
            <w:pPr>
              <w:pStyle w:val="TAL"/>
              <w:rPr>
                <w:noProof/>
              </w:rPr>
            </w:pPr>
            <w:r w:rsidRPr="00FC08AF">
              <w:rPr>
                <w:noProof/>
              </w:rPr>
              <w:t>Get, Replace</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6C215430" w14:textId="77777777" w:rsidR="0053184F" w:rsidRPr="00FC08AF" w:rsidRDefault="0053184F" w:rsidP="00C94E74">
            <w:pPr>
              <w:pStyle w:val="TAL"/>
              <w:rPr>
                <w:noProof/>
              </w:rPr>
            </w:pPr>
          </w:p>
        </w:tc>
      </w:tr>
      <w:tr w:rsidR="0053184F" w:rsidRPr="00FC08AF" w14:paraId="5FA5A2A7"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FFFFFF"/>
            </w:tcBorders>
            <w:shd w:val="clear" w:color="auto" w:fill="auto"/>
          </w:tcPr>
          <w:p w14:paraId="1B554455" w14:textId="77777777" w:rsidR="0053184F" w:rsidRPr="00FC08AF" w:rsidRDefault="0053184F" w:rsidP="00C94E74">
            <w:pPr>
              <w:jc w:val="center"/>
              <w:rPr>
                <w:b/>
                <w:noProof/>
              </w:rPr>
            </w:pPr>
          </w:p>
        </w:tc>
        <w:tc>
          <w:tcPr>
            <w:tcW w:w="898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2B27E1" w14:textId="77777777" w:rsidR="0053184F" w:rsidRPr="00FC08AF" w:rsidRDefault="0053184F" w:rsidP="00C94E74">
            <w:pPr>
              <w:rPr>
                <w:noProof/>
                <w:lang w:eastAsia="ko-KR"/>
              </w:rPr>
            </w:pPr>
            <w:r w:rsidRPr="00FC08AF">
              <w:rPr>
                <w:noProof/>
              </w:rPr>
              <w:t xml:space="preserve">This interior node is a placeholder for </w:t>
            </w:r>
            <w:r w:rsidRPr="00FC08AF">
              <w:rPr>
                <w:noProof/>
                <w:lang w:eastAsia="ko-KR"/>
              </w:rPr>
              <w:t>the MCVideo private r</w:t>
            </w:r>
            <w:r w:rsidRPr="00FC08AF">
              <w:rPr>
                <w:noProof/>
              </w:rPr>
              <w:t xml:space="preserve">ecipient for an </w:t>
            </w:r>
            <w:r w:rsidRPr="00FC08AF">
              <w:rPr>
                <w:noProof/>
                <w:lang w:eastAsia="ko-KR"/>
              </w:rPr>
              <w:t xml:space="preserve">MCVideo </w:t>
            </w:r>
            <w:r w:rsidRPr="00FC08AF">
              <w:rPr>
                <w:noProof/>
              </w:rPr>
              <w:t>emergency private call</w:t>
            </w:r>
            <w:r w:rsidRPr="00FC08AF">
              <w:rPr>
                <w:noProof/>
                <w:lang w:eastAsia="ko-KR"/>
              </w:rPr>
              <w:t>.</w:t>
            </w:r>
          </w:p>
        </w:tc>
      </w:tr>
    </w:tbl>
    <w:p w14:paraId="705DB82E" w14:textId="77777777" w:rsidR="0053184F" w:rsidRPr="00FC08AF" w:rsidRDefault="0053184F" w:rsidP="0053184F">
      <w:pPr>
        <w:rPr>
          <w:noProof/>
          <w:lang w:eastAsia="ko-KR"/>
        </w:rPr>
      </w:pPr>
    </w:p>
    <w:p w14:paraId="566FC2E8" w14:textId="77777777" w:rsidR="0053184F" w:rsidRPr="00FC08AF" w:rsidRDefault="0053184F" w:rsidP="0053184F">
      <w:pPr>
        <w:pStyle w:val="Heading3"/>
        <w:rPr>
          <w:noProof/>
          <w:lang w:eastAsia="ko-KR"/>
        </w:rPr>
      </w:pPr>
      <w:bookmarkStart w:id="2158" w:name="_Toc176353882"/>
      <w:r w:rsidRPr="00FC08AF">
        <w:rPr>
          <w:noProof/>
          <w:lang w:eastAsia="ko-KR"/>
        </w:rPr>
        <w:t>13.</w:t>
      </w:r>
      <w:r w:rsidRPr="00FC08AF">
        <w:rPr>
          <w:noProof/>
        </w:rPr>
        <w:t>2.38S</w:t>
      </w:r>
      <w:r w:rsidRPr="00FC08AF">
        <w:rPr>
          <w:noProof/>
        </w:rPr>
        <w:tab/>
        <w:t>/</w:t>
      </w:r>
      <w:r w:rsidRPr="00FC08AF">
        <w:rPr>
          <w:i/>
          <w:iCs/>
          <w:noProof/>
        </w:rPr>
        <w:t>&lt;x&gt;</w:t>
      </w:r>
      <w:r w:rsidRPr="00FC08AF">
        <w:rPr>
          <w:noProof/>
        </w:rPr>
        <w:t>/&lt;x&gt;/Common/</w:t>
      </w:r>
      <w:r w:rsidRPr="00FC08AF">
        <w:rPr>
          <w:noProof/>
          <w:lang w:eastAsia="ko-KR"/>
        </w:rPr>
        <w:t>PrivateCall/EmergencyCall/</w:t>
      </w:r>
      <w:r w:rsidR="0078787D" w:rsidRPr="00FC08AF">
        <w:rPr>
          <w:noProof/>
          <w:lang w:eastAsia="ko-KR"/>
        </w:rPr>
        <w:br/>
      </w:r>
      <w:r w:rsidRPr="00FC08AF">
        <w:rPr>
          <w:noProof/>
          <w:lang w:eastAsia="ko-KR"/>
        </w:rPr>
        <w:t>MCVideoPrivateRecipient</w:t>
      </w:r>
      <w:r w:rsidRPr="00FC08AF">
        <w:rPr>
          <w:noProof/>
        </w:rPr>
        <w:t>/Entry</w:t>
      </w:r>
      <w:bookmarkEnd w:id="2158"/>
    </w:p>
    <w:p w14:paraId="18952469"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38S</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w:t>
      </w:r>
      <w:r w:rsidRPr="00FC08AF">
        <w:rPr>
          <w:noProof/>
        </w:rPr>
        <w:t>EmergencyCall/</w:t>
      </w:r>
      <w:r w:rsidRPr="00FC08AF">
        <w:rPr>
          <w:noProof/>
          <w:lang w:eastAsia="ko-KR"/>
        </w:rPr>
        <w:t>MCVideoPrivate</w:t>
      </w:r>
      <w:r w:rsidRPr="00FC08AF">
        <w:rPr>
          <w:noProof/>
        </w:rPr>
        <w:t>Recipient/Entry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4"/>
        <w:gridCol w:w="1951"/>
        <w:gridCol w:w="2323"/>
      </w:tblGrid>
      <w:tr w:rsidR="0053184F" w:rsidRPr="00FC08AF" w14:paraId="74F0364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CA299BA" w14:textId="77777777" w:rsidR="0053184F" w:rsidRPr="00FC08AF" w:rsidRDefault="0053184F" w:rsidP="00C94E74">
            <w:pPr>
              <w:rPr>
                <w:rFonts w:ascii="Arial" w:hAnsi="Arial" w:cs="Arial"/>
                <w:noProof/>
                <w:sz w:val="18"/>
                <w:szCs w:val="18"/>
              </w:rPr>
            </w:pPr>
            <w:r w:rsidRPr="00FC08AF">
              <w:rPr>
                <w:noProof/>
              </w:rPr>
              <w:t>&lt;x&gt;/Common/</w:t>
            </w:r>
            <w:r w:rsidRPr="00FC08AF">
              <w:rPr>
                <w:noProof/>
                <w:lang w:eastAsia="ko-KR"/>
              </w:rPr>
              <w:t>PrivateCall/</w:t>
            </w:r>
            <w:r w:rsidRPr="00FC08AF">
              <w:rPr>
                <w:noProof/>
              </w:rPr>
              <w:t>EmergencyCall/</w:t>
            </w:r>
            <w:r w:rsidRPr="00FC08AF">
              <w:rPr>
                <w:noProof/>
                <w:lang w:eastAsia="ko-KR"/>
              </w:rPr>
              <w:t>MCVideoPrivate</w:t>
            </w:r>
            <w:r w:rsidRPr="00FC08AF">
              <w:rPr>
                <w:noProof/>
              </w:rPr>
              <w:t>Recipient/Entry</w:t>
            </w:r>
          </w:p>
        </w:tc>
      </w:tr>
      <w:tr w:rsidR="0053184F" w:rsidRPr="00FC08AF" w14:paraId="35A181DB"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3E5F4D76"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B7185"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EA5C" w14:textId="77777777" w:rsidR="0053184F" w:rsidRPr="00FC08AF" w:rsidRDefault="0053184F" w:rsidP="00C94E74">
            <w:pPr>
              <w:pStyle w:val="TAL"/>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1AC9A" w14:textId="77777777" w:rsidR="0053184F" w:rsidRPr="00FC08AF" w:rsidRDefault="0053184F" w:rsidP="00C94E74">
            <w:pPr>
              <w:pStyle w:val="TAL"/>
              <w:rPr>
                <w:noProof/>
              </w:rPr>
            </w:pPr>
            <w:r w:rsidRPr="00FC08AF">
              <w:rPr>
                <w:noProof/>
              </w:rPr>
              <w:t>Format</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78056" w14:textId="77777777" w:rsidR="0053184F" w:rsidRPr="00FC08AF" w:rsidRDefault="0053184F" w:rsidP="00C94E74">
            <w:pPr>
              <w:pStyle w:val="TAL"/>
              <w:rPr>
                <w:noProof/>
              </w:rPr>
            </w:pPr>
            <w:r w:rsidRPr="00FC08AF">
              <w:rPr>
                <w:noProof/>
              </w:rPr>
              <w:t>Min. Access Types</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F734EC3" w14:textId="77777777" w:rsidR="0053184F" w:rsidRPr="00FC08AF" w:rsidRDefault="0053184F" w:rsidP="00C94E74">
            <w:pPr>
              <w:pStyle w:val="TAL"/>
              <w:rPr>
                <w:noProof/>
              </w:rPr>
            </w:pPr>
          </w:p>
        </w:tc>
      </w:tr>
      <w:tr w:rsidR="0053184F" w:rsidRPr="00FC08AF" w14:paraId="44232C25"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FFF8182"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80EA0"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E505" w14:textId="77777777" w:rsidR="0053184F" w:rsidRPr="00FC08AF" w:rsidRDefault="0053184F" w:rsidP="00C94E74">
            <w:pPr>
              <w:pStyle w:val="TAL"/>
              <w:rPr>
                <w:noProof/>
              </w:rPr>
            </w:pPr>
            <w:r w:rsidRPr="00FC08AF">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FC2F0" w14:textId="77777777" w:rsidR="0053184F" w:rsidRPr="00FC08AF" w:rsidRDefault="0053184F" w:rsidP="00C94E74">
            <w:pPr>
              <w:pStyle w:val="TAL"/>
              <w:rPr>
                <w:noProof/>
              </w:rPr>
            </w:pPr>
            <w:r w:rsidRPr="00FC08AF">
              <w:rPr>
                <w:noProof/>
              </w:rPr>
              <w:t>node</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64E05" w14:textId="77777777" w:rsidR="0053184F" w:rsidRPr="00FC08AF" w:rsidRDefault="0053184F" w:rsidP="00C94E74">
            <w:pPr>
              <w:pStyle w:val="TAL"/>
              <w:rPr>
                <w:noProof/>
              </w:rPr>
            </w:pPr>
            <w:r w:rsidRPr="00FC08AF">
              <w:rPr>
                <w:noProof/>
              </w:rPr>
              <w:t>Get, Replace</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BAC180A" w14:textId="77777777" w:rsidR="0053184F" w:rsidRPr="00FC08AF" w:rsidRDefault="0053184F" w:rsidP="00C94E74">
            <w:pPr>
              <w:pStyle w:val="TAL"/>
              <w:rPr>
                <w:noProof/>
              </w:rPr>
            </w:pPr>
          </w:p>
        </w:tc>
      </w:tr>
      <w:tr w:rsidR="0053184F" w:rsidRPr="00FC08AF" w14:paraId="27A40D0A"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146172AB" w14:textId="77777777" w:rsidR="0053184F" w:rsidRPr="00FC08AF" w:rsidRDefault="0053184F"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78BAD2" w14:textId="77777777" w:rsidR="0053184F" w:rsidRPr="00FC08AF" w:rsidRDefault="0053184F" w:rsidP="00C94E74">
            <w:pPr>
              <w:rPr>
                <w:noProof/>
                <w:lang w:eastAsia="ko-KR"/>
              </w:rPr>
            </w:pPr>
            <w:r w:rsidRPr="00FC08AF">
              <w:rPr>
                <w:noProof/>
              </w:rPr>
              <w:t xml:space="preserve">This interior node </w:t>
            </w:r>
            <w:r w:rsidRPr="00FC08AF">
              <w:rPr>
                <w:noProof/>
                <w:lang w:eastAsia="ko-KR"/>
              </w:rPr>
              <w:t>is a placeholder for the details of the MCVideo private r</w:t>
            </w:r>
            <w:r w:rsidRPr="00FC08AF">
              <w:rPr>
                <w:noProof/>
              </w:rPr>
              <w:t xml:space="preserve">ecipient for an </w:t>
            </w:r>
            <w:r w:rsidRPr="00FC08AF">
              <w:rPr>
                <w:noProof/>
                <w:lang w:eastAsia="ko-KR"/>
              </w:rPr>
              <w:t xml:space="preserve">MCVideo </w:t>
            </w:r>
            <w:r w:rsidRPr="00FC08AF">
              <w:rPr>
                <w:noProof/>
              </w:rPr>
              <w:t>emergency private call</w:t>
            </w:r>
            <w:r w:rsidRPr="00FC08AF">
              <w:rPr>
                <w:noProof/>
                <w:lang w:eastAsia="ko-KR"/>
              </w:rPr>
              <w:t>.</w:t>
            </w:r>
          </w:p>
        </w:tc>
      </w:tr>
    </w:tbl>
    <w:p w14:paraId="5B95111F" w14:textId="77777777" w:rsidR="0053184F" w:rsidRPr="00FC08AF" w:rsidRDefault="0053184F" w:rsidP="0053184F">
      <w:pPr>
        <w:rPr>
          <w:noProof/>
          <w:lang w:eastAsia="ko-KR"/>
        </w:rPr>
      </w:pPr>
    </w:p>
    <w:p w14:paraId="00BEBFF6" w14:textId="77777777" w:rsidR="0053184F" w:rsidRPr="00FC08AF" w:rsidRDefault="0053184F" w:rsidP="0053184F">
      <w:pPr>
        <w:pStyle w:val="Heading3"/>
        <w:rPr>
          <w:noProof/>
          <w:lang w:eastAsia="ko-KR"/>
        </w:rPr>
      </w:pPr>
      <w:bookmarkStart w:id="2159" w:name="_Toc176353883"/>
      <w:r w:rsidRPr="00FC08AF">
        <w:rPr>
          <w:noProof/>
        </w:rPr>
        <w:t>13.2.</w:t>
      </w:r>
      <w:r w:rsidRPr="00FC08AF">
        <w:rPr>
          <w:noProof/>
          <w:lang w:eastAsia="ko-KR"/>
        </w:rPr>
        <w:t>38T</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78787D" w:rsidRPr="00FC08AF">
        <w:rPr>
          <w:noProof/>
          <w:lang w:eastAsia="ko-KR"/>
        </w:rPr>
        <w:br/>
      </w:r>
      <w:r w:rsidRPr="00FC08AF">
        <w:rPr>
          <w:noProof/>
          <w:lang w:eastAsia="ko-KR"/>
        </w:rPr>
        <w:t>MCVideoPrivateRecipient</w:t>
      </w:r>
      <w:r w:rsidRPr="00FC08AF">
        <w:rPr>
          <w:noProof/>
        </w:rPr>
        <w:t>/Entry/ID</w:t>
      </w:r>
      <w:bookmarkEnd w:id="2159"/>
    </w:p>
    <w:p w14:paraId="30D6F0D9"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38T</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Pr="00FC08AF">
        <w:rPr>
          <w:noProof/>
          <w:lang w:eastAsia="ko-KR"/>
        </w:rPr>
        <w:t>MCVideoPrivate</w:t>
      </w:r>
      <w:r w:rsidRPr="00FC08AF">
        <w:rPr>
          <w:noProof/>
        </w:rPr>
        <w:t>Recipient/Entry/ID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1209"/>
        <w:gridCol w:w="1322"/>
        <w:gridCol w:w="2156"/>
        <w:gridCol w:w="1952"/>
        <w:gridCol w:w="2317"/>
      </w:tblGrid>
      <w:tr w:rsidR="0053184F" w:rsidRPr="00FC08AF" w14:paraId="4BC7F95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0E27C51"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Recipient/Entry/ID</w:t>
            </w:r>
          </w:p>
        </w:tc>
      </w:tr>
      <w:tr w:rsidR="0053184F" w:rsidRPr="00FC08AF" w14:paraId="013C41E8"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51B572E5"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5916F"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92BCA" w14:textId="77777777" w:rsidR="0053184F" w:rsidRPr="00FC08AF" w:rsidRDefault="0053184F" w:rsidP="00C94E74">
            <w:pPr>
              <w:pStyle w:val="TAL"/>
              <w:rPr>
                <w:noProof/>
              </w:rPr>
            </w:pPr>
            <w:r w:rsidRPr="00FC08AF">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19D67" w14:textId="77777777" w:rsidR="0053184F" w:rsidRPr="00FC08AF" w:rsidRDefault="0053184F"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05B06" w14:textId="77777777" w:rsidR="0053184F" w:rsidRPr="00FC08AF" w:rsidRDefault="0053184F" w:rsidP="00C94E74">
            <w:pPr>
              <w:pStyle w:val="TAL"/>
              <w:rPr>
                <w:noProof/>
              </w:rPr>
            </w:pPr>
            <w:r w:rsidRPr="00FC08AF">
              <w:rPr>
                <w:noProof/>
              </w:rPr>
              <w:t>Min. Access Types</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13B0D085" w14:textId="77777777" w:rsidR="0053184F" w:rsidRPr="00FC08AF" w:rsidRDefault="0053184F" w:rsidP="00C94E74">
            <w:pPr>
              <w:pStyle w:val="TAL"/>
              <w:rPr>
                <w:noProof/>
              </w:rPr>
            </w:pPr>
          </w:p>
        </w:tc>
      </w:tr>
      <w:tr w:rsidR="0053184F" w:rsidRPr="00FC08AF" w14:paraId="79F6018D"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7FB90E9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272C0"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933B3" w14:textId="77777777" w:rsidR="0053184F" w:rsidRPr="00FC08AF" w:rsidRDefault="0053184F" w:rsidP="00C94E74">
            <w:pPr>
              <w:pStyle w:val="TAL"/>
              <w:rPr>
                <w:noProof/>
              </w:rPr>
            </w:pPr>
            <w:r w:rsidRPr="00FC08AF">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12EED" w14:textId="77777777" w:rsidR="0053184F" w:rsidRPr="00FC08AF" w:rsidRDefault="0053184F" w:rsidP="00C94E74">
            <w:pPr>
              <w:pStyle w:val="TAL"/>
              <w:rPr>
                <w:noProof/>
              </w:rPr>
            </w:pPr>
            <w:r w:rsidRPr="00FC08AF">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1E5DB" w14:textId="77777777" w:rsidR="0053184F" w:rsidRPr="00FC08AF" w:rsidRDefault="0053184F" w:rsidP="00C94E74">
            <w:pPr>
              <w:pStyle w:val="TAL"/>
              <w:rPr>
                <w:noProof/>
              </w:rPr>
            </w:pPr>
            <w:r w:rsidRPr="00FC08AF">
              <w:rPr>
                <w:noProof/>
              </w:rPr>
              <w:t>Get, Replace</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1E3BDF66" w14:textId="77777777" w:rsidR="0053184F" w:rsidRPr="00FC08AF" w:rsidRDefault="0053184F" w:rsidP="00C94E74">
            <w:pPr>
              <w:pStyle w:val="TAL"/>
              <w:rPr>
                <w:noProof/>
              </w:rPr>
            </w:pPr>
          </w:p>
        </w:tc>
      </w:tr>
      <w:tr w:rsidR="0053184F" w:rsidRPr="00FC08AF" w14:paraId="3DC4CEAD"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FFFFFF"/>
            </w:tcBorders>
            <w:shd w:val="clear" w:color="auto" w:fill="auto"/>
          </w:tcPr>
          <w:p w14:paraId="6DA67295" w14:textId="77777777" w:rsidR="0053184F" w:rsidRPr="00FC08AF" w:rsidRDefault="0053184F" w:rsidP="00C94E74">
            <w:pPr>
              <w:jc w:val="center"/>
              <w:rPr>
                <w:b/>
                <w:noProof/>
              </w:rPr>
            </w:pPr>
          </w:p>
        </w:tc>
        <w:tc>
          <w:tcPr>
            <w:tcW w:w="894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86C1C8" w14:textId="77777777" w:rsidR="0053184F" w:rsidRPr="00FC08AF" w:rsidRDefault="0053184F" w:rsidP="00C94E74">
            <w:pPr>
              <w:rPr>
                <w:noProof/>
                <w:lang w:eastAsia="ko-KR"/>
              </w:rPr>
            </w:pPr>
            <w:r w:rsidRPr="00FC08AF">
              <w:rPr>
                <w:noProof/>
              </w:rPr>
              <w:t xml:space="preserve">This leaf node </w:t>
            </w:r>
            <w:r w:rsidRPr="00FC08AF">
              <w:rPr>
                <w:noProof/>
                <w:lang w:eastAsia="ko-KR"/>
              </w:rPr>
              <w:t>indicates the MCVideo private recipient</w:t>
            </w:r>
            <w:r w:rsidRPr="00FC08AF">
              <w:rPr>
                <w:noProof/>
              </w:rPr>
              <w:t xml:space="preserve"> used upon certain criteria on initiation of an MCVideo emergency private call</w:t>
            </w:r>
            <w:r w:rsidRPr="00FC08AF">
              <w:rPr>
                <w:noProof/>
                <w:lang w:eastAsia="ko-KR"/>
              </w:rPr>
              <w:t>.</w:t>
            </w:r>
          </w:p>
        </w:tc>
      </w:tr>
    </w:tbl>
    <w:p w14:paraId="4239A574" w14:textId="77777777" w:rsidR="0053184F" w:rsidRPr="00FC08AF" w:rsidRDefault="0053184F" w:rsidP="0053184F">
      <w:pPr>
        <w:rPr>
          <w:noProof/>
          <w:lang w:eastAsia="ko-KR"/>
        </w:rPr>
      </w:pPr>
    </w:p>
    <w:p w14:paraId="388D2E7B" w14:textId="77777777" w:rsidR="0053184F" w:rsidRPr="00FC08AF" w:rsidRDefault="0053184F" w:rsidP="0053184F">
      <w:pPr>
        <w:pStyle w:val="Heading3"/>
        <w:rPr>
          <w:noProof/>
          <w:lang w:eastAsia="ko-KR"/>
        </w:rPr>
      </w:pPr>
      <w:bookmarkStart w:id="2160" w:name="_Toc176353884"/>
      <w:r w:rsidRPr="00FC08AF">
        <w:rPr>
          <w:noProof/>
          <w:lang w:eastAsia="ko-KR"/>
        </w:rPr>
        <w:t>13.</w:t>
      </w:r>
      <w:r w:rsidRPr="00FC08AF">
        <w:rPr>
          <w:noProof/>
        </w:rPr>
        <w:t>2.</w:t>
      </w:r>
      <w:r w:rsidRPr="00FC08AF">
        <w:rPr>
          <w:noProof/>
          <w:lang w:eastAsia="ko-KR"/>
        </w:rPr>
        <w:t>38U</w:t>
      </w:r>
      <w:r w:rsidRPr="00FC08AF">
        <w:rPr>
          <w:noProof/>
        </w:rPr>
        <w:tab/>
        <w:t>/</w:t>
      </w:r>
      <w:r w:rsidRPr="00FC08AF">
        <w:rPr>
          <w:i/>
          <w:iCs/>
          <w:noProof/>
        </w:rPr>
        <w:t>&lt;x&gt;</w:t>
      </w:r>
      <w:r w:rsidRPr="00FC08AF">
        <w:rPr>
          <w:noProof/>
        </w:rPr>
        <w:t>/&lt;x&gt;/Common/PrivateCall/</w:t>
      </w:r>
      <w:r w:rsidRPr="00FC08AF">
        <w:rPr>
          <w:noProof/>
          <w:lang w:eastAsia="ko-KR"/>
        </w:rPr>
        <w:t>EmergencyCall/</w:t>
      </w:r>
      <w:r w:rsidRPr="00FC08AF">
        <w:rPr>
          <w:noProof/>
          <w:lang w:eastAsia="ko-KR"/>
        </w:rPr>
        <w:br/>
        <w:t>MCVideoPrivateRecipient</w:t>
      </w:r>
      <w:r w:rsidRPr="00FC08AF">
        <w:rPr>
          <w:noProof/>
        </w:rPr>
        <w:t>/Entry/DiscoveryGroupID</w:t>
      </w:r>
      <w:bookmarkEnd w:id="2160"/>
    </w:p>
    <w:p w14:paraId="1B3CE846"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38U</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EmergencyCall/MCVideoPrivateRecipient</w:t>
      </w:r>
      <w:r w:rsidRPr="00FC08AF">
        <w:rPr>
          <w:noProof/>
        </w:rPr>
        <w: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0"/>
        <w:gridCol w:w="1970"/>
        <w:gridCol w:w="2269"/>
      </w:tblGrid>
      <w:tr w:rsidR="0053184F" w:rsidRPr="00FC08AF" w14:paraId="54EA788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AA772C4"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EmergencyCall/MCVideoPrivateRecipient</w:t>
            </w:r>
            <w:r w:rsidRPr="00FC08AF">
              <w:rPr>
                <w:noProof/>
              </w:rPr>
              <w:t>/Entry/DiscoveryGroupID</w:t>
            </w:r>
          </w:p>
        </w:tc>
      </w:tr>
      <w:tr w:rsidR="0053184F" w:rsidRPr="00FC08AF" w14:paraId="4247F2E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1FD7FF"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E2781"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E5FD8" w14:textId="77777777" w:rsidR="0053184F" w:rsidRPr="00FC08AF" w:rsidRDefault="0053184F" w:rsidP="00C94E74">
            <w:pPr>
              <w:pStyle w:val="TAL"/>
              <w:rPr>
                <w:noProof/>
              </w:rPr>
            </w:pPr>
            <w:r w:rsidRPr="00FC08AF">
              <w:rPr>
                <w:noProof/>
              </w:rPr>
              <w:t>Occurrence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FD576" w14:textId="77777777" w:rsidR="0053184F" w:rsidRPr="00FC08AF" w:rsidRDefault="0053184F" w:rsidP="00C94E74">
            <w:pPr>
              <w:pStyle w:val="TAL"/>
              <w:rPr>
                <w:noProof/>
              </w:rPr>
            </w:pPr>
            <w:r w:rsidRPr="00FC08AF">
              <w:rPr>
                <w:noProof/>
              </w:rPr>
              <w:t>Format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CCA3D" w14:textId="77777777" w:rsidR="0053184F" w:rsidRPr="00FC08AF" w:rsidRDefault="0053184F" w:rsidP="00C94E74">
            <w:pPr>
              <w:pStyle w:val="TAL"/>
              <w:rPr>
                <w:noProof/>
              </w:rPr>
            </w:pPr>
            <w:r w:rsidRPr="00FC08AF">
              <w:rPr>
                <w:noProof/>
              </w:rPr>
              <w:t>Min. Access Types</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78F74CBD" w14:textId="77777777" w:rsidR="0053184F" w:rsidRPr="00FC08AF" w:rsidRDefault="0053184F" w:rsidP="00C94E74">
            <w:pPr>
              <w:pStyle w:val="TAL"/>
              <w:rPr>
                <w:noProof/>
              </w:rPr>
            </w:pPr>
          </w:p>
        </w:tc>
      </w:tr>
      <w:tr w:rsidR="0053184F" w:rsidRPr="00FC08AF" w14:paraId="2070328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E9F0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775C"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7E2C2" w14:textId="77777777" w:rsidR="0053184F" w:rsidRPr="00FC08AF" w:rsidRDefault="0053184F" w:rsidP="00C94E74">
            <w:pPr>
              <w:pStyle w:val="TAL"/>
              <w:rPr>
                <w:noProof/>
              </w:rPr>
            </w:pPr>
            <w:r w:rsidRPr="00FC08AF">
              <w:rPr>
                <w:noProof/>
              </w:rPr>
              <w:t>One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2FA41" w14:textId="77777777" w:rsidR="0053184F" w:rsidRPr="00FC08AF" w:rsidRDefault="0053184F" w:rsidP="00C94E74">
            <w:pPr>
              <w:pStyle w:val="TAL"/>
              <w:rPr>
                <w:noProof/>
              </w:rPr>
            </w:pPr>
            <w:r w:rsidRPr="00FC08AF">
              <w:rPr>
                <w:noProof/>
              </w:rPr>
              <w:t>int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757EB" w14:textId="77777777" w:rsidR="0053184F" w:rsidRPr="00FC08AF" w:rsidRDefault="0053184F" w:rsidP="00C94E74">
            <w:pPr>
              <w:pStyle w:val="TAL"/>
              <w:rPr>
                <w:noProof/>
              </w:rPr>
            </w:pPr>
            <w:r w:rsidRPr="00FC08AF">
              <w:rPr>
                <w:noProof/>
              </w:rPr>
              <w:t>Get, Replace</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0A84B714" w14:textId="77777777" w:rsidR="0053184F" w:rsidRPr="00FC08AF" w:rsidRDefault="0053184F" w:rsidP="00C94E74">
            <w:pPr>
              <w:pStyle w:val="TAL"/>
              <w:rPr>
                <w:noProof/>
              </w:rPr>
            </w:pPr>
          </w:p>
        </w:tc>
      </w:tr>
      <w:tr w:rsidR="0053184F" w:rsidRPr="00FC08AF" w14:paraId="0AC89D4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4F9B6C" w14:textId="77777777" w:rsidR="0053184F" w:rsidRPr="00FC08AF" w:rsidRDefault="0053184F"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0A360F" w14:textId="77777777" w:rsidR="0053184F" w:rsidRPr="00FC08AF" w:rsidRDefault="0053184F" w:rsidP="00C94E74">
            <w:pPr>
              <w:rPr>
                <w:noProof/>
                <w:lang w:eastAsia="ko-KR"/>
              </w:rPr>
            </w:pPr>
            <w:r w:rsidRPr="00FC08AF">
              <w:rPr>
                <w:noProof/>
              </w:rPr>
              <w:t xml:space="preserve">This leaf node indicates </w:t>
            </w:r>
            <w:r w:rsidRPr="00FC08AF">
              <w:rPr>
                <w:rFonts w:eastAsia="SimSun"/>
                <w:noProof/>
                <w:lang w:eastAsia="zh-CN"/>
              </w:rPr>
              <w:t xml:space="preserve">the </w:t>
            </w:r>
            <w:r w:rsidRPr="00FC08AF">
              <w:rPr>
                <w:noProof/>
                <w:lang w:eastAsia="ko-KR"/>
              </w:rPr>
              <w:t>di</w:t>
            </w:r>
            <w:r w:rsidRPr="00FC08AF">
              <w:rPr>
                <w:rFonts w:eastAsia="SimSun"/>
                <w:noProof/>
                <w:lang w:eastAsia="zh-CN"/>
              </w:rPr>
              <w:t xml:space="preserve">scovery group 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D46F06E" w14:textId="77777777" w:rsidR="0053184F" w:rsidRPr="00FC08AF" w:rsidRDefault="0053184F" w:rsidP="0053184F">
      <w:pPr>
        <w:rPr>
          <w:noProof/>
          <w:lang w:eastAsia="ko-KR"/>
        </w:rPr>
      </w:pPr>
    </w:p>
    <w:p w14:paraId="35828FEB" w14:textId="77777777" w:rsidR="0053184F" w:rsidRPr="00FC08AF" w:rsidRDefault="0053184F" w:rsidP="0053184F">
      <w:pPr>
        <w:pStyle w:val="Heading3"/>
        <w:rPr>
          <w:noProof/>
          <w:lang w:eastAsia="ko-KR"/>
        </w:rPr>
      </w:pPr>
      <w:bookmarkStart w:id="2161" w:name="_Toc176353885"/>
      <w:r w:rsidRPr="00FC08AF">
        <w:rPr>
          <w:noProof/>
          <w:lang w:eastAsia="ko-KR"/>
        </w:rPr>
        <w:t>13.</w:t>
      </w:r>
      <w:r w:rsidRPr="00FC08AF">
        <w:rPr>
          <w:noProof/>
        </w:rPr>
        <w:t>2.38V</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/PrivateCall/</w:t>
      </w:r>
      <w:r w:rsidRPr="00FC08AF">
        <w:rPr>
          <w:noProof/>
          <w:lang w:eastAsia="ko-KR"/>
        </w:rPr>
        <w:t>EmergencyCall/</w:t>
      </w:r>
      <w:r w:rsidR="0078787D" w:rsidRPr="00FC08AF">
        <w:rPr>
          <w:noProof/>
          <w:lang w:eastAsia="ko-KR"/>
        </w:rPr>
        <w:br/>
      </w:r>
      <w:r w:rsidRPr="00FC08AF">
        <w:rPr>
          <w:noProof/>
          <w:lang w:eastAsia="ko-KR"/>
        </w:rPr>
        <w:t>MCVideoPrivateRecipient</w:t>
      </w:r>
      <w:r w:rsidRPr="00FC08AF">
        <w:rPr>
          <w:noProof/>
        </w:rPr>
        <w:t>/Entry</w:t>
      </w:r>
      <w:r w:rsidRPr="00FC08AF">
        <w:rPr>
          <w:noProof/>
          <w:lang w:eastAsia="ko-KR"/>
        </w:rPr>
        <w:t>/</w:t>
      </w:r>
      <w:r w:rsidRPr="00FC08AF">
        <w:rPr>
          <w:noProof/>
        </w:rPr>
        <w:t>UserInfoID</w:t>
      </w:r>
      <w:bookmarkEnd w:id="2161"/>
    </w:p>
    <w:p w14:paraId="6CD7E9A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38V</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/PrivateCall/</w:t>
      </w:r>
      <w:r w:rsidRPr="00FC08AF">
        <w:rPr>
          <w:noProof/>
          <w:lang w:eastAsia="ko-KR"/>
        </w:rPr>
        <w:t>EmergencyCall/MCVideoPrivateRecipient</w:t>
      </w:r>
      <w:r w:rsidRPr="00FC08AF">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659"/>
        <w:gridCol w:w="1308"/>
        <w:gridCol w:w="2041"/>
        <w:gridCol w:w="1863"/>
        <w:gridCol w:w="2119"/>
      </w:tblGrid>
      <w:tr w:rsidR="0053184F" w:rsidRPr="00FC08AF" w14:paraId="7B774BF9"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22CCB12" w14:textId="77777777" w:rsidR="0053184F" w:rsidRPr="00FC08AF" w:rsidRDefault="0053184F" w:rsidP="00C94E74">
            <w:pPr>
              <w:rPr>
                <w:rFonts w:ascii="Arial" w:hAnsi="Arial" w:cs="Arial"/>
                <w:noProof/>
                <w:sz w:val="18"/>
                <w:szCs w:val="18"/>
              </w:rPr>
            </w:pPr>
            <w:r w:rsidRPr="00FC08AF">
              <w:rPr>
                <w:noProof/>
              </w:rPr>
              <w:t>&lt;x&gt;/</w:t>
            </w:r>
            <w:r w:rsidRPr="00FC08AF">
              <w:rPr>
                <w:noProof/>
                <w:lang w:eastAsia="ko-KR"/>
              </w:rPr>
              <w:t>Common</w:t>
            </w:r>
            <w:r w:rsidRPr="00FC08AF">
              <w:rPr>
                <w:noProof/>
              </w:rPr>
              <w:t>/PrivateCall/</w:t>
            </w:r>
            <w:r w:rsidRPr="00FC08AF">
              <w:rPr>
                <w:noProof/>
                <w:lang w:eastAsia="ko-KR"/>
              </w:rPr>
              <w:t>EmergencyCall/MCVideoPrivateRecipient</w:t>
            </w:r>
            <w:r w:rsidRPr="00FC08AF">
              <w:rPr>
                <w:noProof/>
              </w:rPr>
              <w:t>/Entry</w:t>
            </w:r>
            <w:r w:rsidRPr="00FC08AF">
              <w:rPr>
                <w:noProof/>
                <w:lang w:eastAsia="ko-KR"/>
              </w:rPr>
              <w:t>/</w:t>
            </w:r>
            <w:r w:rsidRPr="00FC08AF">
              <w:rPr>
                <w:noProof/>
              </w:rPr>
              <w:t>UserInfoID</w:t>
            </w:r>
          </w:p>
        </w:tc>
      </w:tr>
      <w:tr w:rsidR="0053184F" w:rsidRPr="00FC08AF" w14:paraId="745ED90A"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AAA98E1" w14:textId="77777777" w:rsidR="0053184F" w:rsidRPr="00FC08AF" w:rsidRDefault="0053184F" w:rsidP="00C94E7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7A84F" w14:textId="77777777" w:rsidR="0053184F" w:rsidRPr="00FC08AF" w:rsidRDefault="0053184F" w:rsidP="00C94E74">
            <w:pPr>
              <w:pStyle w:val="TAL"/>
              <w:rPr>
                <w:noProof/>
              </w:rPr>
            </w:pPr>
            <w:r w:rsidRPr="00FC08AF">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0BDDC" w14:textId="77777777" w:rsidR="0053184F" w:rsidRPr="00FC08AF" w:rsidRDefault="0053184F" w:rsidP="00C94E74">
            <w:pPr>
              <w:pStyle w:val="TAL"/>
              <w:rPr>
                <w:noProof/>
              </w:rPr>
            </w:pPr>
            <w:r w:rsidRPr="00FC08AF">
              <w:rPr>
                <w:noProof/>
              </w:rPr>
              <w:t>Occurrence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6EC6" w14:textId="77777777" w:rsidR="0053184F" w:rsidRPr="00FC08AF" w:rsidRDefault="0053184F" w:rsidP="00C94E74">
            <w:pPr>
              <w:pStyle w:val="TAL"/>
              <w:rPr>
                <w:noProof/>
              </w:rPr>
            </w:pPr>
            <w:r w:rsidRPr="00FC08AF">
              <w:rPr>
                <w:noProof/>
              </w:rPr>
              <w:t>Format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67134" w14:textId="77777777" w:rsidR="0053184F" w:rsidRPr="00FC08AF" w:rsidRDefault="0053184F" w:rsidP="00C94E74">
            <w:pPr>
              <w:pStyle w:val="TAL"/>
              <w:rPr>
                <w:noProof/>
              </w:rPr>
            </w:pPr>
            <w:r w:rsidRPr="00FC08AF">
              <w:rPr>
                <w:noProof/>
              </w:rPr>
              <w:t>Min. Access Types</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5F91B879" w14:textId="77777777" w:rsidR="0053184F" w:rsidRPr="00FC08AF" w:rsidRDefault="0053184F" w:rsidP="00C94E74">
            <w:pPr>
              <w:pStyle w:val="TAL"/>
              <w:rPr>
                <w:noProof/>
              </w:rPr>
            </w:pPr>
          </w:p>
        </w:tc>
      </w:tr>
      <w:tr w:rsidR="0053184F" w:rsidRPr="00FC08AF" w14:paraId="47FDA120"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75B941BA" w14:textId="77777777" w:rsidR="0053184F" w:rsidRPr="00FC08AF" w:rsidRDefault="0053184F" w:rsidP="00C94E7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B6864" w14:textId="77777777" w:rsidR="0053184F" w:rsidRPr="00FC08AF" w:rsidRDefault="0053184F" w:rsidP="00C94E74">
            <w:pPr>
              <w:pStyle w:val="TAL"/>
              <w:rPr>
                <w:noProof/>
              </w:rPr>
            </w:pPr>
            <w:r w:rsidRPr="00FC08AF">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0ACDB" w14:textId="77777777" w:rsidR="0053184F" w:rsidRPr="00FC08AF" w:rsidRDefault="0053184F" w:rsidP="00C94E74">
            <w:pPr>
              <w:pStyle w:val="TAL"/>
              <w:rPr>
                <w:noProof/>
              </w:rPr>
            </w:pPr>
            <w:r w:rsidRPr="00FC08AF">
              <w:rPr>
                <w:noProof/>
              </w:rPr>
              <w:t>One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40FF3" w14:textId="77777777" w:rsidR="0053184F" w:rsidRPr="00FC08AF" w:rsidRDefault="0053184F" w:rsidP="00C94E74">
            <w:pPr>
              <w:pStyle w:val="TAL"/>
              <w:rPr>
                <w:noProof/>
              </w:rPr>
            </w:pPr>
            <w:r w:rsidRPr="00FC08AF">
              <w:rPr>
                <w:noProof/>
              </w:rPr>
              <w:t>int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48E35" w14:textId="77777777" w:rsidR="0053184F" w:rsidRPr="00FC08AF" w:rsidRDefault="0053184F" w:rsidP="00C94E74">
            <w:pPr>
              <w:pStyle w:val="TAL"/>
              <w:rPr>
                <w:noProof/>
              </w:rPr>
            </w:pPr>
            <w:r w:rsidRPr="00FC08AF">
              <w:rPr>
                <w:noProof/>
              </w:rPr>
              <w:t>Get, Replace</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5920522E" w14:textId="77777777" w:rsidR="0053184F" w:rsidRPr="00FC08AF" w:rsidRDefault="0053184F" w:rsidP="00C94E74">
            <w:pPr>
              <w:pStyle w:val="TAL"/>
              <w:rPr>
                <w:noProof/>
              </w:rPr>
            </w:pPr>
          </w:p>
        </w:tc>
      </w:tr>
      <w:tr w:rsidR="0053184F" w:rsidRPr="00FC08AF" w14:paraId="32CCD0DD"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681B3079" w14:textId="77777777" w:rsidR="0053184F" w:rsidRPr="00FC08AF" w:rsidRDefault="0053184F" w:rsidP="00C94E74">
            <w:pPr>
              <w:jc w:val="center"/>
              <w:rPr>
                <w:b/>
                <w:noProof/>
              </w:rPr>
            </w:pPr>
          </w:p>
        </w:tc>
        <w:tc>
          <w:tcPr>
            <w:tcW w:w="898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1F88B7" w14:textId="77777777" w:rsidR="0053184F" w:rsidRPr="00FC08AF" w:rsidRDefault="0053184F" w:rsidP="00C94E74">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767575D7" w14:textId="77777777" w:rsidR="0053184F" w:rsidRPr="00FC08AF" w:rsidRDefault="0053184F" w:rsidP="0053184F">
      <w:pPr>
        <w:rPr>
          <w:noProof/>
          <w:lang w:eastAsia="ko-KR"/>
        </w:rPr>
      </w:pPr>
    </w:p>
    <w:p w14:paraId="1336A4DB" w14:textId="77777777" w:rsidR="0053184F" w:rsidRPr="00FC08AF" w:rsidRDefault="0053184F" w:rsidP="0053184F">
      <w:pPr>
        <w:rPr>
          <w:noProof/>
        </w:rPr>
      </w:pPr>
      <w:r w:rsidRPr="00FC08AF">
        <w:rPr>
          <w:noProof/>
        </w:rPr>
        <w:t xml:space="preserve">The "UserInfoID" element identifies the </w:t>
      </w:r>
      <w:r w:rsidRPr="00FC08AF">
        <w:rPr>
          <w:noProof/>
          <w:lang w:eastAsia="ko-KR"/>
        </w:rPr>
        <w:t xml:space="preserve">MCVideo private </w:t>
      </w:r>
      <w:r w:rsidRPr="00FC08AF">
        <w:rPr>
          <w:noProof/>
        </w:rPr>
        <w:t>recipient when making an off-network private call.</w:t>
      </w:r>
    </w:p>
    <w:p w14:paraId="325F20D4" w14:textId="77777777" w:rsidR="0053184F" w:rsidRPr="00FC08AF" w:rsidRDefault="0053184F" w:rsidP="0053184F">
      <w:pPr>
        <w:pStyle w:val="Heading3"/>
        <w:rPr>
          <w:noProof/>
          <w:lang w:eastAsia="ko-KR"/>
        </w:rPr>
      </w:pPr>
      <w:bookmarkStart w:id="2162" w:name="_Toc176353886"/>
      <w:r w:rsidRPr="00FC08AF">
        <w:rPr>
          <w:noProof/>
        </w:rPr>
        <w:lastRenderedPageBreak/>
        <w:t>13.2.</w:t>
      </w:r>
      <w:r w:rsidRPr="00FC08AF">
        <w:rPr>
          <w:noProof/>
          <w:lang w:eastAsia="ko-KR"/>
        </w:rPr>
        <w:t>38W</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78787D" w:rsidRPr="00FC08AF">
        <w:rPr>
          <w:noProof/>
        </w:rPr>
        <w:br/>
      </w:r>
      <w:r w:rsidRPr="00FC08AF">
        <w:rPr>
          <w:noProof/>
          <w:lang w:eastAsia="ko-KR"/>
        </w:rPr>
        <w:t>MCVideoPrivate</w:t>
      </w:r>
      <w:r w:rsidRPr="00FC08AF">
        <w:rPr>
          <w:noProof/>
        </w:rPr>
        <w:t>Recipient/Entry/DisplayName</w:t>
      </w:r>
      <w:bookmarkEnd w:id="2162"/>
    </w:p>
    <w:p w14:paraId="067B327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38W</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Common/PrivatepCall</w:t>
      </w:r>
      <w:r w:rsidRPr="00FC08AF">
        <w:rPr>
          <w:noProof/>
          <w:lang w:eastAsia="ko-KR"/>
        </w:rPr>
        <w:t>/</w:t>
      </w:r>
      <w:r w:rsidRPr="00FC08AF">
        <w:rPr>
          <w:noProof/>
        </w:rPr>
        <w:t>EmergencyCall/</w:t>
      </w:r>
      <w:r w:rsidRPr="00FC08AF">
        <w:rPr>
          <w:noProof/>
          <w:lang w:eastAsia="ko-KR"/>
        </w:rPr>
        <w:t>MCVideoPrivate</w:t>
      </w:r>
      <w:r w:rsidRPr="00FC08AF">
        <w:rPr>
          <w:noProof/>
        </w:rPr>
        <w:t>Recipient/Entry/DisplayName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53184F" w:rsidRPr="00FC08AF" w14:paraId="030355DE"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4CDE92"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Recipient/Entry/DisplayName</w:t>
            </w:r>
          </w:p>
        </w:tc>
      </w:tr>
      <w:tr w:rsidR="0053184F" w:rsidRPr="00FC08AF" w14:paraId="767E897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01DC6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1EC9D"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F132" w14:textId="77777777" w:rsidR="0053184F" w:rsidRPr="00FC08AF" w:rsidRDefault="0053184F"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7BA72" w14:textId="77777777" w:rsidR="0053184F" w:rsidRPr="00FC08AF" w:rsidRDefault="0053184F"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8727E" w14:textId="77777777" w:rsidR="0053184F" w:rsidRPr="00FC08AF" w:rsidRDefault="0053184F"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5D25C4" w14:textId="77777777" w:rsidR="0053184F" w:rsidRPr="00FC08AF" w:rsidRDefault="0053184F" w:rsidP="00C94E74">
            <w:pPr>
              <w:pStyle w:val="TAL"/>
              <w:rPr>
                <w:noProof/>
              </w:rPr>
            </w:pPr>
          </w:p>
        </w:tc>
      </w:tr>
      <w:tr w:rsidR="0053184F" w:rsidRPr="00FC08AF" w14:paraId="34B1CA0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6BD1E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14026"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6BD8F" w14:textId="77777777" w:rsidR="0053184F" w:rsidRPr="00FC08AF" w:rsidRDefault="0053184F"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2E2ED" w14:textId="77777777" w:rsidR="0053184F" w:rsidRPr="00FC08AF" w:rsidRDefault="0053184F"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87EFA" w14:textId="77777777" w:rsidR="0053184F" w:rsidRPr="00FC08AF" w:rsidRDefault="0053184F"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C37B4" w14:textId="77777777" w:rsidR="0053184F" w:rsidRPr="00FC08AF" w:rsidRDefault="0053184F" w:rsidP="00C94E74">
            <w:pPr>
              <w:pStyle w:val="TAL"/>
              <w:rPr>
                <w:noProof/>
              </w:rPr>
            </w:pPr>
          </w:p>
        </w:tc>
      </w:tr>
      <w:tr w:rsidR="0053184F" w:rsidRPr="00FC08AF" w14:paraId="4CB3CF6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A0865A" w14:textId="77777777" w:rsidR="0053184F" w:rsidRPr="00FC08AF" w:rsidRDefault="0053184F"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4EDE52" w14:textId="77777777" w:rsidR="0053184F" w:rsidRPr="00FC08AF" w:rsidRDefault="0053184F"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the </w:t>
            </w:r>
            <w:r w:rsidRPr="00FC08AF">
              <w:rPr>
                <w:noProof/>
                <w:lang w:eastAsia="ko-KR"/>
              </w:rPr>
              <w:t xml:space="preserve">MCVideo private </w:t>
            </w:r>
            <w:r w:rsidRPr="00FC08AF">
              <w:rPr>
                <w:noProof/>
              </w:rPr>
              <w:t>recipient ID</w:t>
            </w:r>
            <w:r w:rsidRPr="00FC08AF">
              <w:rPr>
                <w:noProof/>
                <w:lang w:eastAsia="ko-KR"/>
              </w:rPr>
              <w:t>.</w:t>
            </w:r>
          </w:p>
        </w:tc>
      </w:tr>
    </w:tbl>
    <w:p w14:paraId="29284D34" w14:textId="77777777" w:rsidR="0053184F" w:rsidRPr="00FC08AF" w:rsidRDefault="0053184F" w:rsidP="0053184F">
      <w:pPr>
        <w:rPr>
          <w:noProof/>
        </w:rPr>
      </w:pPr>
    </w:p>
    <w:p w14:paraId="0A2692DE" w14:textId="77777777" w:rsidR="0053184F" w:rsidRPr="00FC08AF" w:rsidRDefault="0053184F" w:rsidP="0053184F">
      <w:pPr>
        <w:pStyle w:val="Heading3"/>
        <w:rPr>
          <w:noProof/>
          <w:lang w:eastAsia="ko-KR"/>
        </w:rPr>
      </w:pPr>
      <w:bookmarkStart w:id="2163" w:name="_Toc176353887"/>
      <w:r w:rsidRPr="00FC08AF">
        <w:rPr>
          <w:noProof/>
        </w:rPr>
        <w:t>13.2.</w:t>
      </w:r>
      <w:r w:rsidRPr="00FC08AF">
        <w:rPr>
          <w:noProof/>
          <w:lang w:eastAsia="ko-KR"/>
        </w:rPr>
        <w:t>38X</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78787D" w:rsidRPr="00FC08AF">
        <w:rPr>
          <w:noProof/>
        </w:rPr>
        <w:br/>
      </w:r>
      <w:r w:rsidRPr="00FC08AF">
        <w:rPr>
          <w:noProof/>
          <w:lang w:eastAsia="ko-KR"/>
        </w:rPr>
        <w:t>MCVideoPrivate</w:t>
      </w:r>
      <w:r w:rsidRPr="00FC08AF">
        <w:rPr>
          <w:noProof/>
        </w:rPr>
        <w:t>Recipient/Entry/Usage</w:t>
      </w:r>
      <w:bookmarkEnd w:id="2163"/>
    </w:p>
    <w:p w14:paraId="04DD135D"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38X</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Pr="00FC08AF">
        <w:rPr>
          <w:noProof/>
          <w:lang w:eastAsia="ko-KR"/>
        </w:rPr>
        <w:t>MCVideoPrivate</w:t>
      </w:r>
      <w:r w:rsidRPr="00FC08AF">
        <w:rPr>
          <w:noProof/>
        </w:rPr>
        <w:t>Recipient/Entry/Usage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1209"/>
        <w:gridCol w:w="1322"/>
        <w:gridCol w:w="2159"/>
        <w:gridCol w:w="1954"/>
        <w:gridCol w:w="2310"/>
      </w:tblGrid>
      <w:tr w:rsidR="0053184F" w:rsidRPr="00FC08AF" w14:paraId="1B0FFAD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03C798E"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Recipient/Entry/Usage</w:t>
            </w:r>
          </w:p>
        </w:tc>
      </w:tr>
      <w:tr w:rsidR="0053184F" w:rsidRPr="00FC08AF" w14:paraId="4E2513A5"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4F1754D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F69B1"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6891C" w14:textId="77777777" w:rsidR="0053184F" w:rsidRPr="00FC08AF" w:rsidRDefault="0053184F" w:rsidP="00C94E74">
            <w:pPr>
              <w:pStyle w:val="TAL"/>
              <w:rPr>
                <w:noProof/>
              </w:rPr>
            </w:pPr>
            <w:r w:rsidRPr="00FC08AF">
              <w:rPr>
                <w:noProof/>
              </w:rPr>
              <w:t>Occurrence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6E0E5" w14:textId="77777777" w:rsidR="0053184F" w:rsidRPr="00FC08AF" w:rsidRDefault="0053184F" w:rsidP="00C94E74">
            <w:pPr>
              <w:pStyle w:val="TAL"/>
              <w:rPr>
                <w:noProof/>
              </w:rPr>
            </w:pPr>
            <w:r w:rsidRPr="00FC08AF">
              <w:rPr>
                <w:noProof/>
              </w:rPr>
              <w:t>Format</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E9659" w14:textId="77777777" w:rsidR="0053184F" w:rsidRPr="00FC08AF" w:rsidRDefault="0053184F" w:rsidP="00C94E74">
            <w:pPr>
              <w:pStyle w:val="TAL"/>
              <w:rPr>
                <w:noProof/>
              </w:rPr>
            </w:pPr>
            <w:r w:rsidRPr="00FC08AF">
              <w:rPr>
                <w:noProof/>
              </w:rPr>
              <w:t>Min. Access Types</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776A900C" w14:textId="77777777" w:rsidR="0053184F" w:rsidRPr="00FC08AF" w:rsidRDefault="0053184F" w:rsidP="00C94E74">
            <w:pPr>
              <w:pStyle w:val="TAL"/>
              <w:rPr>
                <w:noProof/>
              </w:rPr>
            </w:pPr>
          </w:p>
        </w:tc>
      </w:tr>
      <w:tr w:rsidR="0053184F" w:rsidRPr="00FC08AF" w14:paraId="3B10924F"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7F6F815F"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10F2"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E0270" w14:textId="77777777" w:rsidR="0053184F" w:rsidRPr="00FC08AF" w:rsidRDefault="0053184F" w:rsidP="00C94E74">
            <w:pPr>
              <w:pStyle w:val="TAL"/>
              <w:rPr>
                <w:noProof/>
              </w:rPr>
            </w:pPr>
            <w:r w:rsidRPr="00FC08AF">
              <w:rPr>
                <w:noProof/>
              </w:rPr>
              <w:t>One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0332B" w14:textId="77777777" w:rsidR="0053184F" w:rsidRPr="00FC08AF" w:rsidRDefault="0053184F" w:rsidP="00C94E74">
            <w:pPr>
              <w:pStyle w:val="TAL"/>
              <w:rPr>
                <w:noProof/>
              </w:rPr>
            </w:pPr>
            <w:r w:rsidRPr="00FC08AF">
              <w:rPr>
                <w:noProof/>
              </w:rPr>
              <w:t>chr</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7C01B" w14:textId="77777777" w:rsidR="0053184F" w:rsidRPr="00FC08AF" w:rsidRDefault="0053184F" w:rsidP="00C94E74">
            <w:pPr>
              <w:pStyle w:val="TAL"/>
              <w:rPr>
                <w:noProof/>
              </w:rPr>
            </w:pPr>
            <w:r w:rsidRPr="00FC08AF">
              <w:rPr>
                <w:noProof/>
              </w:rPr>
              <w:t>Get, Replace</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49B18A39" w14:textId="77777777" w:rsidR="0053184F" w:rsidRPr="00FC08AF" w:rsidRDefault="0053184F" w:rsidP="00C94E74">
            <w:pPr>
              <w:pStyle w:val="TAL"/>
              <w:rPr>
                <w:noProof/>
              </w:rPr>
            </w:pPr>
          </w:p>
        </w:tc>
      </w:tr>
      <w:tr w:rsidR="0053184F" w:rsidRPr="00FC08AF" w14:paraId="61CE6C2B"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FFFFFF"/>
            </w:tcBorders>
            <w:shd w:val="clear" w:color="auto" w:fill="auto"/>
          </w:tcPr>
          <w:p w14:paraId="05C9C63B" w14:textId="77777777" w:rsidR="0053184F" w:rsidRPr="00FC08AF" w:rsidRDefault="0053184F" w:rsidP="00C94E74">
            <w:pPr>
              <w:jc w:val="center"/>
              <w:rPr>
                <w:b/>
                <w:noProof/>
              </w:rPr>
            </w:pPr>
          </w:p>
        </w:tc>
        <w:tc>
          <w:tcPr>
            <w:tcW w:w="894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C67DA2" w14:textId="77777777" w:rsidR="0053184F" w:rsidRPr="00FC08AF" w:rsidRDefault="0053184F"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MCVideo emergency private call uses the </w:t>
            </w:r>
            <w:r w:rsidRPr="00FC08AF">
              <w:rPr>
                <w:noProof/>
                <w:lang w:eastAsia="ko-KR"/>
              </w:rPr>
              <w:t xml:space="preserve">MCVideo private </w:t>
            </w:r>
            <w:r w:rsidRPr="00FC08AF">
              <w:rPr>
                <w:noProof/>
              </w:rPr>
              <w:t>recipient ID</w:t>
            </w:r>
            <w:r w:rsidRPr="00FC08AF">
              <w:rPr>
                <w:noProof/>
                <w:lang w:eastAsia="ko-KR"/>
              </w:rPr>
              <w:t>.</w:t>
            </w:r>
          </w:p>
        </w:tc>
      </w:tr>
    </w:tbl>
    <w:p w14:paraId="47188FED" w14:textId="77777777" w:rsidR="0053184F" w:rsidRPr="00FC08AF" w:rsidRDefault="0053184F" w:rsidP="0053184F">
      <w:pPr>
        <w:rPr>
          <w:noProof/>
          <w:lang w:eastAsia="ko-KR"/>
        </w:rPr>
      </w:pPr>
    </w:p>
    <w:p w14:paraId="14565CEE" w14:textId="77777777" w:rsidR="0053184F" w:rsidRPr="00FC08AF" w:rsidRDefault="0053184F" w:rsidP="0053184F">
      <w:pPr>
        <w:rPr>
          <w:noProof/>
        </w:rPr>
      </w:pPr>
      <w:r w:rsidRPr="00FC08AF">
        <w:rPr>
          <w:noProof/>
        </w:rPr>
        <w:t>The valid values are 'LocallyDetermined' and 'UsePreConfigured'.</w:t>
      </w:r>
    </w:p>
    <w:p w14:paraId="5037C42B" w14:textId="77777777" w:rsidR="0053184F" w:rsidRPr="00FC08AF" w:rsidRDefault="0053184F" w:rsidP="0053184F">
      <w:pPr>
        <w:rPr>
          <w:noProof/>
        </w:rPr>
      </w:pPr>
      <w:r w:rsidRPr="00FC08AF">
        <w:rPr>
          <w:noProof/>
        </w:rPr>
        <w:t>When set to 'LocallyDetermined' then if the MCVideo user selects an MCVideo ID then use that MCVideo ID for the MCVideo emergency private</w:t>
      </w:r>
      <w:r w:rsidRPr="00FC08AF">
        <w:rPr>
          <w:noProof/>
          <w:lang w:eastAsia="ko-KR"/>
        </w:rPr>
        <w:t xml:space="preserve"> </w:t>
      </w:r>
      <w:r w:rsidRPr="00FC08AF">
        <w:rPr>
          <w:noProof/>
        </w:rPr>
        <w:t xml:space="preserve">call, if the MCVideo user does not select a MCVideo ID then use the MCVideo ID identified by the </w:t>
      </w:r>
      <w:r w:rsidRPr="00FC08AF">
        <w:rPr>
          <w:noProof/>
          <w:lang w:eastAsia="ko-KR"/>
        </w:rPr>
        <w:t xml:space="preserve">MCVideo private </w:t>
      </w:r>
      <w:r w:rsidRPr="00FC08AF">
        <w:rPr>
          <w:noProof/>
        </w:rPr>
        <w:t xml:space="preserve">recipient ID in </w:t>
      </w:r>
      <w:r w:rsidR="009E135B">
        <w:rPr>
          <w:noProof/>
        </w:rPr>
        <w:t>clause</w:t>
      </w:r>
      <w:r w:rsidRPr="00FC08AF">
        <w:rPr>
          <w:noProof/>
        </w:rPr>
        <w:t> 13.2.38T for an on-network MCVideo emergency private call.</w:t>
      </w:r>
    </w:p>
    <w:p w14:paraId="066D77D2" w14:textId="77777777" w:rsidR="0053184F" w:rsidRPr="00FC08AF" w:rsidRDefault="0053184F" w:rsidP="0053184F">
      <w:pPr>
        <w:rPr>
          <w:noProof/>
          <w:lang w:eastAsia="ko-KR"/>
        </w:rPr>
      </w:pPr>
      <w:r w:rsidRPr="00FC08AF">
        <w:rPr>
          <w:noProof/>
        </w:rPr>
        <w:t xml:space="preserve">When set to 'UsePreConfigured' then use the MCVideo ID identified by the </w:t>
      </w:r>
      <w:r w:rsidRPr="00FC08AF">
        <w:rPr>
          <w:noProof/>
          <w:lang w:eastAsia="ko-KR"/>
        </w:rPr>
        <w:t xml:space="preserve">MCVideo private </w:t>
      </w:r>
      <w:r w:rsidRPr="00FC08AF">
        <w:rPr>
          <w:noProof/>
        </w:rPr>
        <w:t xml:space="preserve">recipient ID in </w:t>
      </w:r>
      <w:r w:rsidR="009E135B">
        <w:rPr>
          <w:noProof/>
        </w:rPr>
        <w:t>clause</w:t>
      </w:r>
      <w:r w:rsidRPr="00FC08AF">
        <w:rPr>
          <w:noProof/>
        </w:rPr>
        <w:t> 13.2.38T for an on-network MCVideo emergency private call.</w:t>
      </w:r>
    </w:p>
    <w:p w14:paraId="309A70BB" w14:textId="77777777" w:rsidR="0053184F" w:rsidRPr="00FC08AF" w:rsidRDefault="0053184F" w:rsidP="0053184F">
      <w:pPr>
        <w:rPr>
          <w:noProof/>
        </w:rPr>
      </w:pPr>
      <w:r w:rsidRPr="00FC08AF">
        <w:rPr>
          <w:noProof/>
        </w:rPr>
        <w:t>When set to 'LocallyDetermined' then if the MCVideo user selects an MCVideo user then use the UserInfoID that corresponds to that MCVideo user for the MCVideo emergency private</w:t>
      </w:r>
      <w:r w:rsidRPr="00FC08AF">
        <w:rPr>
          <w:noProof/>
          <w:lang w:eastAsia="ko-KR"/>
        </w:rPr>
        <w:t xml:space="preserve"> </w:t>
      </w:r>
      <w:r w:rsidRPr="00FC08AF">
        <w:rPr>
          <w:noProof/>
        </w:rPr>
        <w:t xml:space="preserve">call, if the MCVideo user does not select a MCVideo user then use the User Info ID identified by the UserInfoID in </w:t>
      </w:r>
      <w:r w:rsidR="009E135B">
        <w:rPr>
          <w:noProof/>
        </w:rPr>
        <w:t>clause</w:t>
      </w:r>
      <w:r w:rsidRPr="00FC08AF">
        <w:rPr>
          <w:noProof/>
        </w:rPr>
        <w:t> 13.2.38T for an off-network MCVideo emergency private call.</w:t>
      </w:r>
    </w:p>
    <w:p w14:paraId="2FE38DAD" w14:textId="77777777" w:rsidR="0053184F" w:rsidRPr="00FC08AF" w:rsidRDefault="0053184F" w:rsidP="0053184F">
      <w:pPr>
        <w:rPr>
          <w:noProof/>
          <w:lang w:eastAsia="ko-KR"/>
        </w:rPr>
      </w:pPr>
      <w:r w:rsidRPr="00FC08AF">
        <w:rPr>
          <w:noProof/>
        </w:rPr>
        <w:t xml:space="preserve">When set to 'UsePreConfigured' then use the User Info ID identified by the UserInfoID in </w:t>
      </w:r>
      <w:r w:rsidR="009E135B">
        <w:rPr>
          <w:noProof/>
        </w:rPr>
        <w:t>clause</w:t>
      </w:r>
      <w:r w:rsidRPr="00FC08AF">
        <w:rPr>
          <w:noProof/>
        </w:rPr>
        <w:t> 13.2.38T for an off-network MCVideo emergency private call.</w:t>
      </w:r>
    </w:p>
    <w:p w14:paraId="47BEF439" w14:textId="77777777" w:rsidR="0053184F" w:rsidRPr="00FC08AF" w:rsidRDefault="0053184F" w:rsidP="0053184F">
      <w:pPr>
        <w:pStyle w:val="Heading3"/>
        <w:rPr>
          <w:noProof/>
          <w:lang w:eastAsia="ko-KR"/>
        </w:rPr>
      </w:pPr>
      <w:bookmarkStart w:id="2164" w:name="_Toc176353888"/>
      <w:r w:rsidRPr="00FC08AF">
        <w:rPr>
          <w:noProof/>
        </w:rPr>
        <w:t>13.2.</w:t>
      </w:r>
      <w:r w:rsidRPr="00FC08AF">
        <w:rPr>
          <w:noProof/>
          <w:lang w:eastAsia="ko-KR"/>
        </w:rPr>
        <w:t>38Y</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/Common/PrivateCall/AutoAnswer</w:t>
      </w:r>
      <w:bookmarkEnd w:id="2164"/>
    </w:p>
    <w:p w14:paraId="03AC0866"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38Y</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53184F" w:rsidRPr="00FC08AF" w14:paraId="7A1DCB0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CAF4C9" w14:textId="77777777" w:rsidR="0053184F" w:rsidRPr="00FC08AF" w:rsidRDefault="0053184F" w:rsidP="00C94E74">
            <w:pPr>
              <w:rPr>
                <w:rFonts w:ascii="Arial" w:hAnsi="Arial" w:cs="Arial"/>
                <w:noProof/>
                <w:sz w:val="18"/>
                <w:szCs w:val="18"/>
              </w:rPr>
            </w:pPr>
            <w:r w:rsidRPr="00FC08AF">
              <w:rPr>
                <w:noProof/>
              </w:rPr>
              <w:t>&lt;x&gt;/Common/PrivateCall/AutoAnswer</w:t>
            </w:r>
          </w:p>
        </w:tc>
      </w:tr>
      <w:tr w:rsidR="0053184F" w:rsidRPr="00FC08AF" w14:paraId="0CF90B26"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4022601" w14:textId="77777777" w:rsidR="0053184F" w:rsidRPr="00FC08AF" w:rsidRDefault="0053184F"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CE34" w14:textId="77777777" w:rsidR="0053184F" w:rsidRPr="00FC08AF" w:rsidRDefault="0053184F"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B7290" w14:textId="77777777" w:rsidR="0053184F" w:rsidRPr="00FC08AF" w:rsidRDefault="0053184F"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6D7B4"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E29D" w14:textId="77777777" w:rsidR="0053184F" w:rsidRPr="00FC08AF" w:rsidRDefault="0053184F"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F6B9326" w14:textId="77777777" w:rsidR="0053184F" w:rsidRPr="00FC08AF" w:rsidRDefault="0053184F" w:rsidP="00C94E74">
            <w:pPr>
              <w:pStyle w:val="TAL"/>
              <w:rPr>
                <w:noProof/>
              </w:rPr>
            </w:pPr>
          </w:p>
        </w:tc>
      </w:tr>
      <w:tr w:rsidR="0053184F" w:rsidRPr="00FC08AF" w14:paraId="5738B24E"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92D6B79" w14:textId="77777777" w:rsidR="0053184F" w:rsidRPr="00FC08AF" w:rsidRDefault="0053184F"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0E369" w14:textId="77777777" w:rsidR="0053184F" w:rsidRPr="00FC08AF" w:rsidRDefault="0053184F"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26E8" w14:textId="77777777" w:rsidR="0053184F" w:rsidRPr="00FC08AF" w:rsidRDefault="0053184F"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E848B"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FC8C7" w14:textId="77777777" w:rsidR="0053184F" w:rsidRPr="00FC08AF" w:rsidRDefault="0053184F"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7962C91" w14:textId="77777777" w:rsidR="0053184F" w:rsidRPr="00FC08AF" w:rsidRDefault="0053184F" w:rsidP="00C94E74">
            <w:pPr>
              <w:pStyle w:val="TAL"/>
              <w:rPr>
                <w:noProof/>
              </w:rPr>
            </w:pPr>
          </w:p>
        </w:tc>
      </w:tr>
      <w:tr w:rsidR="0053184F" w:rsidRPr="00FC08AF" w14:paraId="33F94D69"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351D4F73"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7DC4F2"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of </w:t>
            </w:r>
            <w:r w:rsidRPr="00FC08AF">
              <w:rPr>
                <w:noProof/>
                <w:lang w:eastAsia="ko-KR"/>
              </w:rPr>
              <w:t xml:space="preserve">MCVideo </w:t>
            </w:r>
            <w:r w:rsidRPr="00FC08AF">
              <w:rPr>
                <w:noProof/>
              </w:rPr>
              <w:t>user to force automatic answer for a MCVideo private call</w:t>
            </w:r>
            <w:r w:rsidRPr="00FC08AF">
              <w:rPr>
                <w:noProof/>
                <w:lang w:eastAsia="ko-KR"/>
              </w:rPr>
              <w:t>.</w:t>
            </w:r>
          </w:p>
        </w:tc>
      </w:tr>
    </w:tbl>
    <w:p w14:paraId="7E1B7248" w14:textId="77777777" w:rsidR="0053184F" w:rsidRPr="00FC08AF" w:rsidRDefault="0053184F" w:rsidP="0053184F">
      <w:pPr>
        <w:rPr>
          <w:noProof/>
          <w:lang w:eastAsia="ko-KR"/>
        </w:rPr>
      </w:pPr>
    </w:p>
    <w:p w14:paraId="7DFC3CBF"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 xml:space="preserve">MCVideo </w:t>
      </w:r>
      <w:r w:rsidRPr="00FC08AF">
        <w:rPr>
          <w:noProof/>
        </w:rPr>
        <w:t>user is authorised to forc</w:t>
      </w:r>
      <w:r w:rsidRPr="00FC08AF">
        <w:rPr>
          <w:noProof/>
          <w:lang w:eastAsia="ko-KR"/>
        </w:rPr>
        <w:t xml:space="preserve">e </w:t>
      </w:r>
      <w:r w:rsidRPr="00FC08AF">
        <w:rPr>
          <w:noProof/>
        </w:rPr>
        <w:t>automatic answer for a MCVideo private call</w:t>
      </w:r>
      <w:r w:rsidRPr="00FC08AF">
        <w:rPr>
          <w:noProof/>
          <w:lang w:eastAsia="ko-KR"/>
        </w:rPr>
        <w:t>.</w:t>
      </w:r>
    </w:p>
    <w:p w14:paraId="50B370AF"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MCVideo </w:t>
      </w:r>
      <w:r w:rsidRPr="00FC08AF">
        <w:rPr>
          <w:noProof/>
        </w:rPr>
        <w:t xml:space="preserve">user is </w:t>
      </w:r>
      <w:r w:rsidRPr="00FC08AF">
        <w:rPr>
          <w:noProof/>
          <w:lang w:eastAsia="ko-KR"/>
        </w:rPr>
        <w:t xml:space="preserve">not </w:t>
      </w:r>
      <w:r w:rsidRPr="00FC08AF">
        <w:rPr>
          <w:noProof/>
        </w:rPr>
        <w:t>authorised to forc</w:t>
      </w:r>
      <w:r w:rsidRPr="00FC08AF">
        <w:rPr>
          <w:noProof/>
          <w:lang w:eastAsia="ko-KR"/>
        </w:rPr>
        <w:t xml:space="preserve">e </w:t>
      </w:r>
      <w:r w:rsidRPr="00FC08AF">
        <w:rPr>
          <w:noProof/>
        </w:rPr>
        <w:t>automatic answer for a MCVideo private call</w:t>
      </w:r>
      <w:r w:rsidRPr="00FC08AF">
        <w:rPr>
          <w:noProof/>
          <w:lang w:eastAsia="ko-KR"/>
        </w:rPr>
        <w:t>.</w:t>
      </w:r>
    </w:p>
    <w:p w14:paraId="0EF6C8D0" w14:textId="77777777" w:rsidR="00467AE9" w:rsidRPr="00FC08AF" w:rsidRDefault="00467AE9" w:rsidP="00467AE9">
      <w:pPr>
        <w:pStyle w:val="Heading3"/>
        <w:rPr>
          <w:noProof/>
          <w:lang w:eastAsia="ko-KR"/>
        </w:rPr>
      </w:pPr>
      <w:bookmarkStart w:id="2165" w:name="_Toc176353889"/>
      <w:r w:rsidRPr="00FC08AF">
        <w:rPr>
          <w:noProof/>
        </w:rPr>
        <w:lastRenderedPageBreak/>
        <w:t>13.2.39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2151"/>
      <w:bookmarkEnd w:id="2152"/>
      <w:bookmarkEnd w:id="2165"/>
    </w:p>
    <w:p w14:paraId="2C8281D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F7E6B4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BD053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467AE9" w:rsidRPr="00FC08AF" w14:paraId="0EB817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610C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F876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A48B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48D9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7BB8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8231AA" w14:textId="77777777" w:rsidR="00467AE9" w:rsidRPr="00FC08AF" w:rsidRDefault="00467AE9" w:rsidP="00231052">
            <w:pPr>
              <w:jc w:val="center"/>
              <w:rPr>
                <w:rFonts w:ascii="Arial" w:hAnsi="Arial" w:cs="Arial"/>
                <w:b/>
                <w:noProof/>
                <w:sz w:val="18"/>
                <w:szCs w:val="18"/>
              </w:rPr>
            </w:pPr>
          </w:p>
        </w:tc>
      </w:tr>
      <w:tr w:rsidR="00467AE9" w:rsidRPr="00FC08AF" w14:paraId="03A6C5E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42E8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94AE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B6EA9"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13511"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A7C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39D4D5" w14:textId="77777777" w:rsidR="00467AE9" w:rsidRPr="00FC08AF" w:rsidRDefault="00467AE9" w:rsidP="00231052">
            <w:pPr>
              <w:jc w:val="center"/>
              <w:rPr>
                <w:b/>
                <w:noProof/>
              </w:rPr>
            </w:pPr>
          </w:p>
        </w:tc>
      </w:tr>
      <w:tr w:rsidR="00467AE9" w:rsidRPr="00FC08AF" w14:paraId="1DAD20C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03C0B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04AEA8"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15CF192F" w14:textId="77777777" w:rsidR="00F72846" w:rsidRPr="00FC08AF" w:rsidRDefault="00F72846" w:rsidP="00F72846">
      <w:pPr>
        <w:rPr>
          <w:noProof/>
        </w:rPr>
      </w:pPr>
      <w:bookmarkStart w:id="2166" w:name="_Toc4578839"/>
      <w:bookmarkStart w:id="2167" w:name="_Toc27728528"/>
    </w:p>
    <w:p w14:paraId="4505DDF7" w14:textId="77777777" w:rsidR="00467AE9" w:rsidRPr="00FC08AF" w:rsidRDefault="00467AE9" w:rsidP="00467AE9">
      <w:pPr>
        <w:pStyle w:val="Heading3"/>
        <w:rPr>
          <w:noProof/>
          <w:lang w:eastAsia="ko-KR"/>
        </w:rPr>
      </w:pPr>
      <w:bookmarkStart w:id="2168" w:name="_Toc176353890"/>
      <w:r w:rsidRPr="00FC08AF">
        <w:rPr>
          <w:noProof/>
        </w:rPr>
        <w:t>13.2.</w:t>
      </w:r>
      <w:r w:rsidRPr="00FC08AF">
        <w:rPr>
          <w:noProof/>
          <w:lang w:eastAsia="ko-KR"/>
        </w:rPr>
        <w:t>40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bookmarkEnd w:id="2166"/>
      <w:bookmarkEnd w:id="2167"/>
      <w:bookmarkEnd w:id="2168"/>
    </w:p>
    <w:p w14:paraId="0D2127E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037118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053E62"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p>
        </w:tc>
      </w:tr>
      <w:tr w:rsidR="00467AE9" w:rsidRPr="00FC08AF" w14:paraId="5C16811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8B01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8AE8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CA4D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DD67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F90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F585AF" w14:textId="77777777" w:rsidR="00467AE9" w:rsidRPr="00FC08AF" w:rsidRDefault="00467AE9" w:rsidP="00231052">
            <w:pPr>
              <w:jc w:val="center"/>
              <w:rPr>
                <w:rFonts w:ascii="Arial" w:hAnsi="Arial" w:cs="Arial"/>
                <w:b/>
                <w:noProof/>
                <w:sz w:val="18"/>
                <w:szCs w:val="18"/>
              </w:rPr>
            </w:pPr>
          </w:p>
        </w:tc>
      </w:tr>
      <w:tr w:rsidR="00467AE9" w:rsidRPr="00FC08AF" w14:paraId="426335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63F6C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FD1F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6D31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DC5F7"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08B0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82F7A5" w14:textId="77777777" w:rsidR="00467AE9" w:rsidRPr="00FC08AF" w:rsidRDefault="00467AE9" w:rsidP="00231052">
            <w:pPr>
              <w:jc w:val="center"/>
              <w:rPr>
                <w:b/>
                <w:noProof/>
              </w:rPr>
            </w:pPr>
          </w:p>
        </w:tc>
      </w:tr>
      <w:tr w:rsidR="00467AE9" w:rsidRPr="00FC08AF" w14:paraId="3C3DB1F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14EB6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975251"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list of on-network MCVideo groups that the MCVideo user is allowed to use.</w:t>
            </w:r>
          </w:p>
        </w:tc>
      </w:tr>
    </w:tbl>
    <w:p w14:paraId="25E1F21B" w14:textId="77777777" w:rsidR="00F72846" w:rsidRPr="00FC08AF" w:rsidRDefault="00F72846" w:rsidP="00F72846">
      <w:pPr>
        <w:rPr>
          <w:noProof/>
        </w:rPr>
      </w:pPr>
      <w:bookmarkStart w:id="2169" w:name="_Toc4578840"/>
      <w:bookmarkStart w:id="2170" w:name="_Toc27728529"/>
    </w:p>
    <w:p w14:paraId="6811BC50" w14:textId="77777777" w:rsidR="00467AE9" w:rsidRPr="00FC08AF" w:rsidRDefault="00467AE9" w:rsidP="00467AE9">
      <w:pPr>
        <w:pStyle w:val="Heading3"/>
        <w:rPr>
          <w:noProof/>
          <w:lang w:eastAsia="ko-KR"/>
        </w:rPr>
      </w:pPr>
      <w:bookmarkStart w:id="2171" w:name="_Toc176353891"/>
      <w:r w:rsidRPr="00FC08AF">
        <w:rPr>
          <w:noProof/>
        </w:rPr>
        <w:t>13.2.</w:t>
      </w:r>
      <w:r w:rsidRPr="00FC08AF">
        <w:rPr>
          <w:noProof/>
          <w:lang w:eastAsia="ko-KR"/>
        </w:rPr>
        <w:t>41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w:t>
      </w:r>
      <w:bookmarkEnd w:id="2169"/>
      <w:bookmarkEnd w:id="2170"/>
      <w:bookmarkEnd w:id="2171"/>
    </w:p>
    <w:p w14:paraId="0B72465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3A9258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016C6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w:t>
            </w:r>
          </w:p>
        </w:tc>
      </w:tr>
      <w:tr w:rsidR="00467AE9" w:rsidRPr="00FC08AF" w14:paraId="4369281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11920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BABD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879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E29D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8D42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3EF5D2" w14:textId="77777777" w:rsidR="00467AE9" w:rsidRPr="00FC08AF" w:rsidRDefault="00467AE9" w:rsidP="00231052">
            <w:pPr>
              <w:jc w:val="center"/>
              <w:rPr>
                <w:rFonts w:ascii="Arial" w:hAnsi="Arial" w:cs="Arial"/>
                <w:b/>
                <w:noProof/>
                <w:sz w:val="18"/>
                <w:szCs w:val="18"/>
              </w:rPr>
            </w:pPr>
          </w:p>
        </w:tc>
      </w:tr>
      <w:tr w:rsidR="00467AE9" w:rsidRPr="00FC08AF" w14:paraId="752E14A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34F4E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3C18A"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4CEDC"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08DF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3E20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D1F198" w14:textId="77777777" w:rsidR="00467AE9" w:rsidRPr="00FC08AF" w:rsidRDefault="00467AE9" w:rsidP="00231052">
            <w:pPr>
              <w:jc w:val="center"/>
              <w:rPr>
                <w:b/>
                <w:noProof/>
              </w:rPr>
            </w:pPr>
          </w:p>
        </w:tc>
      </w:tr>
      <w:tr w:rsidR="00467AE9" w:rsidRPr="00FC08AF" w14:paraId="0061850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B52F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0A90C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list of on-network MCVideo groups that the MCVideo user is allowed to use.</w:t>
            </w:r>
          </w:p>
        </w:tc>
      </w:tr>
    </w:tbl>
    <w:p w14:paraId="383929BF" w14:textId="77777777" w:rsidR="00F72846" w:rsidRPr="00FC08AF" w:rsidRDefault="00F72846" w:rsidP="00F72846">
      <w:pPr>
        <w:rPr>
          <w:noProof/>
        </w:rPr>
      </w:pPr>
      <w:bookmarkStart w:id="2172" w:name="_Toc4578841"/>
      <w:bookmarkStart w:id="2173" w:name="_Toc27728530"/>
    </w:p>
    <w:p w14:paraId="040353D1" w14:textId="77777777" w:rsidR="00467AE9" w:rsidRPr="00FC08AF" w:rsidRDefault="00467AE9" w:rsidP="00467AE9">
      <w:pPr>
        <w:pStyle w:val="Heading3"/>
        <w:rPr>
          <w:noProof/>
          <w:lang w:eastAsia="ko-KR"/>
        </w:rPr>
      </w:pPr>
      <w:bookmarkStart w:id="2174" w:name="_Toc176353892"/>
      <w:r w:rsidRPr="00FC08AF">
        <w:rPr>
          <w:noProof/>
          <w:lang w:eastAsia="ko-KR"/>
        </w:rPr>
        <w:t>13.</w:t>
      </w:r>
      <w:r w:rsidRPr="00FC08AF">
        <w:rPr>
          <w:noProof/>
        </w:rPr>
        <w:t>2.42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bookmarkEnd w:id="2172"/>
      <w:bookmarkEnd w:id="2173"/>
      <w:bookmarkEnd w:id="2174"/>
    </w:p>
    <w:p w14:paraId="0EB3291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809418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3CC2C9"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p>
        </w:tc>
      </w:tr>
      <w:tr w:rsidR="00467AE9" w:rsidRPr="00FC08AF" w14:paraId="3111978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4C8B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3FB8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6348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AE77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E2C1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9DB411" w14:textId="77777777" w:rsidR="00467AE9" w:rsidRPr="00FC08AF" w:rsidRDefault="00467AE9" w:rsidP="00231052">
            <w:pPr>
              <w:jc w:val="center"/>
              <w:rPr>
                <w:rFonts w:ascii="Arial" w:hAnsi="Arial" w:cs="Arial"/>
                <w:b/>
                <w:noProof/>
                <w:sz w:val="18"/>
                <w:szCs w:val="18"/>
              </w:rPr>
            </w:pPr>
          </w:p>
        </w:tc>
      </w:tr>
      <w:tr w:rsidR="00467AE9" w:rsidRPr="00FC08AF" w14:paraId="6B1055F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EE644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53B4"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A250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AD16A"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838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B1EE50" w14:textId="77777777" w:rsidR="00467AE9" w:rsidRPr="00FC08AF" w:rsidRDefault="00467AE9" w:rsidP="00231052">
            <w:pPr>
              <w:jc w:val="center"/>
              <w:rPr>
                <w:b/>
                <w:noProof/>
              </w:rPr>
            </w:pPr>
          </w:p>
        </w:tc>
      </w:tr>
      <w:tr w:rsidR="00467AE9" w:rsidRPr="00FC08AF" w14:paraId="6F0CFC9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BEDBF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088616"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on-network MCVideo groups that the MCVideo user is allowed to use.</w:t>
            </w:r>
          </w:p>
        </w:tc>
      </w:tr>
    </w:tbl>
    <w:p w14:paraId="60431DC5" w14:textId="77777777" w:rsidR="00F72846" w:rsidRPr="00FC08AF" w:rsidRDefault="00F72846" w:rsidP="00F72846">
      <w:pPr>
        <w:rPr>
          <w:noProof/>
        </w:rPr>
      </w:pPr>
      <w:bookmarkStart w:id="2175" w:name="_Toc4578842"/>
      <w:bookmarkStart w:id="2176" w:name="_Toc27728531"/>
    </w:p>
    <w:p w14:paraId="09DA0495" w14:textId="77777777" w:rsidR="00467AE9" w:rsidRPr="00FC08AF" w:rsidRDefault="00467AE9" w:rsidP="00467AE9">
      <w:pPr>
        <w:pStyle w:val="Heading3"/>
        <w:rPr>
          <w:noProof/>
          <w:lang w:eastAsia="ko-KR"/>
        </w:rPr>
      </w:pPr>
      <w:bookmarkStart w:id="2177" w:name="_Toc176353893"/>
      <w:r w:rsidRPr="00FC08AF">
        <w:rPr>
          <w:noProof/>
        </w:rPr>
        <w:t>13.2.</w:t>
      </w:r>
      <w:r w:rsidRPr="00FC08AF">
        <w:rPr>
          <w:noProof/>
          <w:lang w:eastAsia="ko-KR"/>
        </w:rPr>
        <w:t>43</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Pr="00FC08AF">
        <w:rPr>
          <w:noProof/>
        </w:rPr>
        <w:t>MCVideoGroupID</w:t>
      </w:r>
      <w:bookmarkEnd w:id="2175"/>
      <w:bookmarkEnd w:id="2176"/>
      <w:bookmarkEnd w:id="2177"/>
    </w:p>
    <w:p w14:paraId="0BEE7ED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2.43.1: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ACDD1E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84556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/&lt;x&gt;/Entry/MCVideoGroupID</w:t>
            </w:r>
          </w:p>
        </w:tc>
      </w:tr>
      <w:tr w:rsidR="00467AE9" w:rsidRPr="00FC08AF" w14:paraId="27C926C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F9365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6C21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1747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E510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31D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CEE236" w14:textId="77777777" w:rsidR="00467AE9" w:rsidRPr="00FC08AF" w:rsidRDefault="00467AE9" w:rsidP="00231052">
            <w:pPr>
              <w:jc w:val="center"/>
              <w:rPr>
                <w:rFonts w:ascii="Arial" w:hAnsi="Arial" w:cs="Arial"/>
                <w:b/>
                <w:noProof/>
                <w:sz w:val="18"/>
                <w:szCs w:val="18"/>
              </w:rPr>
            </w:pPr>
          </w:p>
        </w:tc>
      </w:tr>
      <w:tr w:rsidR="00467AE9" w:rsidRPr="00FC08AF" w14:paraId="321274A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289F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3E6D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B370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B8DA5"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5B4F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BBCF75" w14:textId="77777777" w:rsidR="00467AE9" w:rsidRPr="00FC08AF" w:rsidRDefault="00467AE9" w:rsidP="00231052">
            <w:pPr>
              <w:jc w:val="center"/>
              <w:rPr>
                <w:b/>
                <w:noProof/>
              </w:rPr>
            </w:pPr>
          </w:p>
        </w:tc>
      </w:tr>
      <w:tr w:rsidR="00467AE9" w:rsidRPr="00FC08AF" w14:paraId="6EC64DE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12DB0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696EA4"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MCVideo group </w:t>
            </w:r>
            <w:r w:rsidRPr="00FC08AF">
              <w:rPr>
                <w:rFonts w:eastAsia="SimSun"/>
                <w:noProof/>
                <w:lang w:eastAsia="zh-CN"/>
              </w:rPr>
              <w:t>ID</w:t>
            </w:r>
            <w:r w:rsidRPr="00FC08AF">
              <w:rPr>
                <w:noProof/>
                <w:lang w:eastAsia="ko-KR"/>
              </w:rPr>
              <w:t xml:space="preserve"> for the on-network MCVideo group that the MCVideo user is allowed to use.</w:t>
            </w:r>
          </w:p>
        </w:tc>
      </w:tr>
    </w:tbl>
    <w:p w14:paraId="48A7D6A9" w14:textId="77777777" w:rsidR="00F72846" w:rsidRPr="00FC08AF" w:rsidRDefault="00F72846" w:rsidP="00F72846">
      <w:pPr>
        <w:rPr>
          <w:noProof/>
        </w:rPr>
      </w:pPr>
    </w:p>
    <w:p w14:paraId="69E2E45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05EBA5E" w14:textId="77777777" w:rsidR="00467AE9" w:rsidRPr="00FC08AF" w:rsidRDefault="00467AE9" w:rsidP="00467AE9">
      <w:pPr>
        <w:pStyle w:val="Heading3"/>
        <w:rPr>
          <w:noProof/>
          <w:lang w:eastAsia="ko-KR"/>
        </w:rPr>
      </w:pPr>
      <w:bookmarkStart w:id="2178" w:name="_Toc4578843"/>
      <w:bookmarkStart w:id="2179" w:name="_Toc27728532"/>
      <w:bookmarkStart w:id="2180" w:name="_Toc176353894"/>
      <w:r w:rsidRPr="00FC08AF">
        <w:rPr>
          <w:noProof/>
        </w:rPr>
        <w:t>13.2.</w:t>
      </w:r>
      <w:r w:rsidRPr="00FC08AF">
        <w:rPr>
          <w:noProof/>
          <w:lang w:eastAsia="ko-KR"/>
        </w:rPr>
        <w:t>44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bookmarkEnd w:id="2178"/>
      <w:bookmarkEnd w:id="2179"/>
      <w:bookmarkEnd w:id="2180"/>
    </w:p>
    <w:p w14:paraId="0D207D0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2EE18BD"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69E11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p>
        </w:tc>
      </w:tr>
      <w:tr w:rsidR="00467AE9" w:rsidRPr="00FC08AF" w14:paraId="0E204D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7C02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B2E5"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2D86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4BFC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D553D"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2BBDE2" w14:textId="77777777" w:rsidR="00467AE9" w:rsidRPr="00FC08AF" w:rsidRDefault="00467AE9" w:rsidP="00231052">
            <w:pPr>
              <w:jc w:val="center"/>
              <w:rPr>
                <w:rFonts w:ascii="Arial" w:hAnsi="Arial" w:cs="Arial"/>
                <w:b/>
                <w:noProof/>
                <w:sz w:val="18"/>
                <w:szCs w:val="18"/>
              </w:rPr>
            </w:pPr>
          </w:p>
        </w:tc>
      </w:tr>
      <w:tr w:rsidR="00467AE9" w:rsidRPr="00FC08AF" w14:paraId="4D6540C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56D03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E1CF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A849A"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E35C"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80AF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49E865" w14:textId="77777777" w:rsidR="00467AE9" w:rsidRPr="00FC08AF" w:rsidRDefault="00467AE9" w:rsidP="00231052">
            <w:pPr>
              <w:jc w:val="center"/>
              <w:rPr>
                <w:b/>
                <w:noProof/>
              </w:rPr>
            </w:pPr>
          </w:p>
        </w:tc>
      </w:tr>
      <w:tr w:rsidR="00467AE9" w:rsidRPr="00FC08AF" w14:paraId="2DE2281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732D8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A71520"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5829E947" w14:textId="77777777" w:rsidR="00F72846" w:rsidRPr="00FC08AF" w:rsidRDefault="00F72846" w:rsidP="00F72846">
      <w:pPr>
        <w:rPr>
          <w:noProof/>
        </w:rPr>
      </w:pPr>
      <w:bookmarkStart w:id="2181" w:name="_Toc4578844"/>
      <w:bookmarkStart w:id="2182" w:name="_Toc27728533"/>
    </w:p>
    <w:p w14:paraId="5AE73596" w14:textId="77777777" w:rsidR="00467AE9" w:rsidRPr="00FC08AF" w:rsidRDefault="00467AE9" w:rsidP="00467AE9">
      <w:pPr>
        <w:pStyle w:val="Heading3"/>
        <w:rPr>
          <w:noProof/>
        </w:rPr>
      </w:pPr>
      <w:bookmarkStart w:id="2183" w:name="_Toc176353895"/>
      <w:r w:rsidRPr="00FC08AF">
        <w:rPr>
          <w:noProof/>
        </w:rPr>
        <w:t>13.2.</w:t>
      </w:r>
      <w:r w:rsidRPr="00FC08AF">
        <w:rPr>
          <w:noProof/>
          <w:lang w:eastAsia="ko-KR"/>
        </w:rPr>
        <w:t>45</w:t>
      </w:r>
      <w:r w:rsidRPr="00FC08AF">
        <w:rPr>
          <w:noProof/>
          <w:lang w:eastAsia="ko-KR"/>
        </w:rPr>
        <w:tab/>
      </w:r>
      <w:r w:rsidR="0058126A">
        <w:rPr>
          <w:noProof/>
        </w:rPr>
        <w:t>Void</w:t>
      </w:r>
      <w:bookmarkEnd w:id="2181"/>
      <w:bookmarkEnd w:id="2182"/>
      <w:bookmarkEnd w:id="2183"/>
    </w:p>
    <w:p w14:paraId="72FFB1CD" w14:textId="77777777" w:rsidR="00467AE9" w:rsidRPr="00FC08AF" w:rsidRDefault="00467AE9" w:rsidP="00467AE9">
      <w:pPr>
        <w:pStyle w:val="Heading3"/>
        <w:rPr>
          <w:noProof/>
        </w:rPr>
      </w:pPr>
      <w:bookmarkStart w:id="2184" w:name="_Toc4578845"/>
      <w:bookmarkStart w:id="2185" w:name="_Toc27728534"/>
      <w:bookmarkStart w:id="2186" w:name="_Toc176353896"/>
      <w:r w:rsidRPr="00FC08AF">
        <w:rPr>
          <w:noProof/>
        </w:rPr>
        <w:t>13.2.</w:t>
      </w:r>
      <w:r w:rsidRPr="00FC08AF">
        <w:rPr>
          <w:noProof/>
          <w:lang w:eastAsia="ko-KR"/>
        </w:rPr>
        <w:t>46</w:t>
      </w:r>
      <w:r w:rsidRPr="00FC08AF">
        <w:rPr>
          <w:noProof/>
        </w:rPr>
        <w:tab/>
      </w:r>
      <w:r w:rsidR="0058126A">
        <w:rPr>
          <w:noProof/>
        </w:rPr>
        <w:t>Void</w:t>
      </w:r>
      <w:bookmarkEnd w:id="2184"/>
      <w:bookmarkEnd w:id="2185"/>
      <w:bookmarkEnd w:id="2186"/>
    </w:p>
    <w:p w14:paraId="5654FE68" w14:textId="77777777" w:rsidR="00467AE9" w:rsidRPr="00FC08AF" w:rsidRDefault="00467AE9" w:rsidP="00467AE9">
      <w:pPr>
        <w:pStyle w:val="Heading3"/>
        <w:rPr>
          <w:noProof/>
        </w:rPr>
      </w:pPr>
      <w:bookmarkStart w:id="2187" w:name="_Toc4578846"/>
      <w:bookmarkStart w:id="2188" w:name="_Toc27728535"/>
      <w:bookmarkStart w:id="2189" w:name="_Toc176353897"/>
      <w:r w:rsidRPr="00FC08AF">
        <w:rPr>
          <w:noProof/>
        </w:rPr>
        <w:t>13.2.</w:t>
      </w:r>
      <w:r w:rsidRPr="00FC08AF">
        <w:rPr>
          <w:noProof/>
          <w:lang w:eastAsia="ko-KR"/>
        </w:rPr>
        <w:t>47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/&lt;x&gt;/Entry/GMSServI</w:t>
      </w:r>
      <w:r w:rsidR="00732394">
        <w:rPr>
          <w:noProof/>
        </w:rPr>
        <w:t>D</w:t>
      </w:r>
      <w:bookmarkEnd w:id="2187"/>
      <w:bookmarkEnd w:id="2188"/>
      <w:bookmarkEnd w:id="2189"/>
    </w:p>
    <w:p w14:paraId="15B0BC3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87EF01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315B0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/&lt;x&gt;/Entry/GMSServI</w:t>
            </w:r>
            <w:r w:rsidR="00732394">
              <w:rPr>
                <w:noProof/>
              </w:rPr>
              <w:t>D</w:t>
            </w:r>
          </w:p>
        </w:tc>
      </w:tr>
      <w:tr w:rsidR="00467AE9" w:rsidRPr="00FC08AF" w14:paraId="5F271F0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D918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596F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DCF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3025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95C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A4037F" w14:textId="77777777" w:rsidR="00467AE9" w:rsidRPr="00FC08AF" w:rsidRDefault="00467AE9" w:rsidP="00231052">
            <w:pPr>
              <w:jc w:val="center"/>
              <w:rPr>
                <w:rFonts w:ascii="Arial" w:hAnsi="Arial" w:cs="Arial"/>
                <w:b/>
                <w:noProof/>
                <w:sz w:val="18"/>
                <w:szCs w:val="18"/>
              </w:rPr>
            </w:pPr>
          </w:p>
        </w:tc>
      </w:tr>
      <w:tr w:rsidR="00467AE9" w:rsidRPr="00FC08AF" w14:paraId="316953B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DE9ED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9B7D"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6F98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F9832"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E7C1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AAA70" w14:textId="77777777" w:rsidR="00467AE9" w:rsidRPr="00FC08AF" w:rsidRDefault="00467AE9" w:rsidP="00231052">
            <w:pPr>
              <w:jc w:val="center"/>
              <w:rPr>
                <w:b/>
                <w:noProof/>
              </w:rPr>
            </w:pPr>
          </w:p>
        </w:tc>
      </w:tr>
      <w:tr w:rsidR="00467AE9" w:rsidRPr="00FC08AF" w14:paraId="70447CD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BE7DA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E87E5D"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group management server hosting the MCVideo Group ID.</w:t>
            </w:r>
          </w:p>
        </w:tc>
      </w:tr>
    </w:tbl>
    <w:p w14:paraId="0E753F43" w14:textId="77777777" w:rsidR="008E2591" w:rsidRPr="00FC08AF" w:rsidRDefault="008E2591" w:rsidP="008E2591">
      <w:pPr>
        <w:rPr>
          <w:noProof/>
          <w:lang w:eastAsia="ko-KR"/>
        </w:rPr>
      </w:pPr>
      <w:bookmarkStart w:id="2190" w:name="_Toc4578847"/>
      <w:bookmarkStart w:id="2191" w:name="_Toc27728536"/>
    </w:p>
    <w:p w14:paraId="43089F04" w14:textId="77777777" w:rsidR="00467AE9" w:rsidRPr="00FC08AF" w:rsidRDefault="00467AE9" w:rsidP="00467AE9">
      <w:pPr>
        <w:pStyle w:val="Heading3"/>
        <w:rPr>
          <w:noProof/>
        </w:rPr>
      </w:pPr>
      <w:bookmarkStart w:id="2192" w:name="_Toc176353898"/>
      <w:r w:rsidRPr="00FC08AF">
        <w:rPr>
          <w:noProof/>
        </w:rPr>
        <w:t>13.2.</w:t>
      </w:r>
      <w:r w:rsidRPr="00FC08AF">
        <w:rPr>
          <w:noProof/>
          <w:lang w:eastAsia="ko-KR"/>
        </w:rPr>
        <w:t>48</w:t>
      </w:r>
      <w:r w:rsidRPr="00FC08AF">
        <w:rPr>
          <w:noProof/>
        </w:rPr>
        <w:tab/>
      </w:r>
      <w:r w:rsidR="0058126A">
        <w:rPr>
          <w:noProof/>
        </w:rPr>
        <w:t>Void</w:t>
      </w:r>
      <w:bookmarkEnd w:id="2190"/>
      <w:bookmarkEnd w:id="2191"/>
      <w:bookmarkEnd w:id="2192"/>
    </w:p>
    <w:p w14:paraId="3CC946B4" w14:textId="77777777" w:rsidR="00467AE9" w:rsidRPr="00FC08AF" w:rsidRDefault="00467AE9" w:rsidP="00467AE9">
      <w:pPr>
        <w:pStyle w:val="Heading3"/>
        <w:rPr>
          <w:noProof/>
        </w:rPr>
      </w:pPr>
      <w:bookmarkStart w:id="2193" w:name="_Toc4578848"/>
      <w:bookmarkStart w:id="2194" w:name="_Toc27728537"/>
      <w:bookmarkStart w:id="2195" w:name="_Hlk480227482"/>
      <w:bookmarkStart w:id="2196" w:name="_Toc176353899"/>
      <w:r w:rsidRPr="00FC08AF">
        <w:rPr>
          <w:noProof/>
        </w:rPr>
        <w:t>13.2.</w:t>
      </w:r>
      <w:r w:rsidRPr="00FC08AF">
        <w:rPr>
          <w:noProof/>
          <w:lang w:eastAsia="ko-KR"/>
        </w:rPr>
        <w:t>49</w:t>
      </w:r>
      <w:r w:rsidRPr="00FC08AF">
        <w:rPr>
          <w:noProof/>
        </w:rPr>
        <w:tab/>
      </w:r>
      <w:r w:rsidR="0058126A">
        <w:rPr>
          <w:noProof/>
        </w:rPr>
        <w:t>Void</w:t>
      </w:r>
      <w:bookmarkEnd w:id="2193"/>
      <w:bookmarkEnd w:id="2194"/>
      <w:bookmarkEnd w:id="2196"/>
    </w:p>
    <w:p w14:paraId="10AA3099" w14:textId="77777777" w:rsidR="00467AE9" w:rsidRPr="00FC08AF" w:rsidRDefault="00467AE9" w:rsidP="00467AE9">
      <w:pPr>
        <w:pStyle w:val="Heading3"/>
        <w:rPr>
          <w:noProof/>
        </w:rPr>
      </w:pPr>
      <w:bookmarkStart w:id="2197" w:name="_Toc4578849"/>
      <w:bookmarkStart w:id="2198" w:name="_Toc27728538"/>
      <w:bookmarkStart w:id="2199" w:name="_Toc176353900"/>
      <w:r w:rsidRPr="00FC08AF">
        <w:rPr>
          <w:noProof/>
        </w:rPr>
        <w:t>13.2.</w:t>
      </w:r>
      <w:r w:rsidRPr="00FC08AF">
        <w:rPr>
          <w:noProof/>
          <w:lang w:eastAsia="ko-KR"/>
        </w:rPr>
        <w:t>50</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Pr="00FC08AF">
        <w:rPr>
          <w:noProof/>
        </w:rPr>
        <w:t>IdMSTokenEndPoint</w:t>
      </w:r>
      <w:bookmarkEnd w:id="2197"/>
      <w:bookmarkEnd w:id="2198"/>
      <w:bookmarkEnd w:id="2199"/>
    </w:p>
    <w:p w14:paraId="6C1722D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50.1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7EA0CD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9F7F7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/&lt;x&gt;/Entry/IdMSTokenEndPoint</w:t>
            </w:r>
          </w:p>
        </w:tc>
      </w:tr>
      <w:tr w:rsidR="00467AE9" w:rsidRPr="00FC08AF" w14:paraId="02F38A9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FA68D2"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4114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04E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19EB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18E5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A519" w14:textId="77777777" w:rsidR="00467AE9" w:rsidRPr="00FC08AF" w:rsidRDefault="00467AE9" w:rsidP="00231052">
            <w:pPr>
              <w:jc w:val="center"/>
              <w:rPr>
                <w:rFonts w:ascii="Arial" w:hAnsi="Arial" w:cs="Arial"/>
                <w:b/>
                <w:noProof/>
                <w:sz w:val="18"/>
                <w:szCs w:val="18"/>
              </w:rPr>
            </w:pPr>
          </w:p>
        </w:tc>
      </w:tr>
      <w:tr w:rsidR="00467AE9" w:rsidRPr="00FC08AF" w14:paraId="17E9AC5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18D33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CCC30"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2360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E6FE"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D4B1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862FEE" w14:textId="77777777" w:rsidR="00467AE9" w:rsidRPr="00FC08AF" w:rsidRDefault="00467AE9" w:rsidP="00231052">
            <w:pPr>
              <w:jc w:val="center"/>
              <w:rPr>
                <w:b/>
                <w:noProof/>
              </w:rPr>
            </w:pPr>
          </w:p>
        </w:tc>
      </w:tr>
      <w:tr w:rsidR="00467AE9" w:rsidRPr="00FC08AF" w14:paraId="3B2C613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85F24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AD6C9B"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identity management server hosting the MCVideo Group ID.</w:t>
            </w:r>
          </w:p>
        </w:tc>
      </w:tr>
    </w:tbl>
    <w:p w14:paraId="309AF611" w14:textId="77777777" w:rsidR="002514D2" w:rsidRPr="00FC08AF" w:rsidRDefault="002514D2" w:rsidP="002514D2">
      <w:pPr>
        <w:rPr>
          <w:noProof/>
          <w:lang w:eastAsia="ko-KR"/>
        </w:rPr>
      </w:pPr>
      <w:bookmarkStart w:id="2200" w:name="_Toc4577514"/>
      <w:bookmarkStart w:id="2201" w:name="_Toc27504109"/>
      <w:bookmarkStart w:id="2202" w:name="_Toc27504897"/>
      <w:bookmarkStart w:id="2203" w:name="_Toc27505681"/>
      <w:bookmarkStart w:id="2204" w:name="_Toc27506465"/>
      <w:bookmarkStart w:id="2205" w:name="_Toc45266203"/>
      <w:bookmarkStart w:id="2206" w:name="_Toc4578850"/>
      <w:bookmarkStart w:id="2207" w:name="_Toc27728539"/>
    </w:p>
    <w:p w14:paraId="43DEB7A7" w14:textId="77777777" w:rsidR="00131913" w:rsidRPr="00FC08AF" w:rsidRDefault="00131913" w:rsidP="00131913">
      <w:pPr>
        <w:pStyle w:val="Heading3"/>
        <w:rPr>
          <w:noProof/>
          <w:lang w:eastAsia="ko-KR"/>
        </w:rPr>
      </w:pPr>
      <w:bookmarkStart w:id="2208" w:name="_Toc176353901"/>
      <w:bookmarkEnd w:id="2200"/>
      <w:bookmarkEnd w:id="2201"/>
      <w:bookmarkEnd w:id="2202"/>
      <w:bookmarkEnd w:id="2203"/>
      <w:bookmarkEnd w:id="2204"/>
      <w:bookmarkEnd w:id="2205"/>
      <w:r w:rsidRPr="00FC08AF">
        <w:rPr>
          <w:noProof/>
        </w:rPr>
        <w:lastRenderedPageBreak/>
        <w:t>13.2.</w:t>
      </w:r>
      <w:r w:rsidRPr="00FC08AF">
        <w:rPr>
          <w:noProof/>
          <w:lang w:eastAsia="ko-KR"/>
        </w:rPr>
        <w:t>50A</w:t>
      </w:r>
      <w:r w:rsidRPr="00FC08AF">
        <w:rPr>
          <w:noProof/>
          <w:lang w:eastAsia="ko-KR"/>
        </w:rPr>
        <w:tab/>
      </w:r>
      <w:r w:rsidR="00D53D29">
        <w:rPr>
          <w:noProof/>
        </w:rPr>
        <w:t>Void</w:t>
      </w:r>
      <w:bookmarkEnd w:id="2208"/>
    </w:p>
    <w:p w14:paraId="52385477" w14:textId="77777777" w:rsidR="00131913" w:rsidRPr="00FC08AF" w:rsidRDefault="00131913" w:rsidP="00131913">
      <w:pPr>
        <w:pStyle w:val="Heading3"/>
        <w:rPr>
          <w:noProof/>
          <w:lang w:eastAsia="ko-KR"/>
        </w:rPr>
      </w:pPr>
      <w:bookmarkStart w:id="2209" w:name="_Toc176353902"/>
      <w:r w:rsidRPr="00FC08AF">
        <w:rPr>
          <w:noProof/>
        </w:rPr>
        <w:t>13.2.</w:t>
      </w:r>
      <w:r w:rsidRPr="00FC08AF">
        <w:rPr>
          <w:noProof/>
          <w:lang w:eastAsia="ko-KR"/>
        </w:rPr>
        <w:t>50B</w:t>
      </w:r>
      <w:r w:rsidRPr="00FC08AF">
        <w:rPr>
          <w:noProof/>
          <w:lang w:eastAsia="ko-KR"/>
        </w:rPr>
        <w:tab/>
      </w:r>
      <w:r w:rsidR="00D53D29">
        <w:rPr>
          <w:noProof/>
        </w:rPr>
        <w:t>Void</w:t>
      </w:r>
      <w:bookmarkEnd w:id="2209"/>
    </w:p>
    <w:p w14:paraId="560D280E" w14:textId="77777777" w:rsidR="00131913" w:rsidRPr="00FC08AF" w:rsidRDefault="00131913" w:rsidP="00131913">
      <w:pPr>
        <w:pStyle w:val="Heading3"/>
        <w:rPr>
          <w:noProof/>
          <w:lang w:eastAsia="ko-KR"/>
        </w:rPr>
      </w:pPr>
      <w:bookmarkStart w:id="2210" w:name="_Toc176353903"/>
      <w:r w:rsidRPr="00FC08AF">
        <w:rPr>
          <w:noProof/>
        </w:rPr>
        <w:t>13.2.</w:t>
      </w:r>
      <w:r w:rsidRPr="00FC08AF">
        <w:rPr>
          <w:noProof/>
          <w:lang w:eastAsia="ko-KR"/>
        </w:rPr>
        <w:t>50C</w:t>
      </w:r>
      <w:r w:rsidRPr="00FC08AF">
        <w:rPr>
          <w:noProof/>
          <w:lang w:eastAsia="ko-KR"/>
        </w:rPr>
        <w:tab/>
      </w:r>
      <w:r w:rsidR="00D53D29">
        <w:rPr>
          <w:noProof/>
        </w:rPr>
        <w:t>Void</w:t>
      </w:r>
      <w:bookmarkEnd w:id="2210"/>
    </w:p>
    <w:p w14:paraId="51C67E39" w14:textId="77777777" w:rsidR="00131913" w:rsidRPr="00FC08AF" w:rsidRDefault="00131913" w:rsidP="00131913">
      <w:pPr>
        <w:pStyle w:val="Heading3"/>
        <w:rPr>
          <w:noProof/>
          <w:lang w:eastAsia="ko-KR"/>
        </w:rPr>
      </w:pPr>
      <w:bookmarkStart w:id="2211" w:name="_Hlk69478594"/>
      <w:bookmarkStart w:id="2212" w:name="_Toc176353904"/>
      <w:r w:rsidRPr="00FC08AF">
        <w:rPr>
          <w:noProof/>
        </w:rPr>
        <w:t>13.2.</w:t>
      </w:r>
      <w:r w:rsidRPr="00FC08AF">
        <w:rPr>
          <w:noProof/>
          <w:lang w:eastAsia="ko-KR"/>
        </w:rPr>
        <w:t>50D</w:t>
      </w:r>
      <w:bookmarkEnd w:id="2211"/>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proofErr w:type="spellStart"/>
      <w:r w:rsidR="00D53D29">
        <w:t>Group</w:t>
      </w:r>
      <w:r w:rsidRPr="00FC08AF">
        <w:rPr>
          <w:noProof/>
        </w:rPr>
        <w:t>KMSURI</w:t>
      </w:r>
      <w:bookmarkEnd w:id="2212"/>
      <w:proofErr w:type="spellEnd"/>
    </w:p>
    <w:p w14:paraId="46E52214" w14:textId="77777777" w:rsidR="00131913" w:rsidRPr="00FC08AF" w:rsidRDefault="00131913" w:rsidP="00131913">
      <w:pPr>
        <w:pStyle w:val="TH"/>
        <w:rPr>
          <w:noProof/>
          <w:lang w:eastAsia="ko-KR"/>
        </w:rPr>
      </w:pPr>
      <w:r w:rsidRPr="00FC08AF">
        <w:rPr>
          <w:noProof/>
        </w:rPr>
        <w:t>Table 13.2.</w:t>
      </w:r>
      <w:r w:rsidRPr="00FC08AF">
        <w:rPr>
          <w:noProof/>
          <w:lang w:eastAsia="ko-KR"/>
        </w:rPr>
        <w:t>50D</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proofErr w:type="spellStart"/>
      <w:r w:rsidR="00D53D29">
        <w:t>Group</w:t>
      </w:r>
      <w:r w:rsidRPr="00FC08AF">
        <w:rPr>
          <w:noProof/>
        </w:rPr>
        <w:t>KMSURI</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9"/>
        <w:gridCol w:w="1322"/>
        <w:gridCol w:w="2153"/>
        <w:gridCol w:w="1949"/>
        <w:gridCol w:w="2331"/>
      </w:tblGrid>
      <w:tr w:rsidR="00131913" w:rsidRPr="00FC08AF" w14:paraId="7D8B9326"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F593D25" w14:textId="77777777" w:rsidR="00131913" w:rsidRPr="00FC08AF" w:rsidRDefault="00131913"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proofErr w:type="spellStart"/>
            <w:r w:rsidR="00D53D29">
              <w:t>Group</w:t>
            </w:r>
            <w:r w:rsidRPr="00FC08AF">
              <w:rPr>
                <w:noProof/>
                <w:lang w:eastAsia="ko-KR"/>
              </w:rPr>
              <w:t>KMSURI</w:t>
            </w:r>
            <w:proofErr w:type="spellEnd"/>
          </w:p>
        </w:tc>
      </w:tr>
      <w:tr w:rsidR="00131913" w:rsidRPr="00FC08AF" w14:paraId="275C5BB1"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6E99096B" w14:textId="77777777" w:rsidR="00131913" w:rsidRPr="00FC08AF" w:rsidRDefault="00131913"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B4E61" w14:textId="77777777" w:rsidR="00131913" w:rsidRPr="00FC08AF" w:rsidRDefault="00131913"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A8022" w14:textId="77777777" w:rsidR="00131913" w:rsidRPr="00FC08AF" w:rsidRDefault="00131913"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2683B" w14:textId="77777777" w:rsidR="00131913" w:rsidRPr="00FC08AF" w:rsidRDefault="00131913"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5524F" w14:textId="77777777" w:rsidR="00131913" w:rsidRPr="00FC08AF" w:rsidRDefault="00131913" w:rsidP="00C94E74">
            <w:pPr>
              <w:pStyle w:val="TAL"/>
              <w:rPr>
                <w:noProof/>
              </w:rPr>
            </w:pPr>
            <w:r w:rsidRPr="00FC08AF">
              <w:rPr>
                <w:noProof/>
              </w:rPr>
              <w:t>Min. Access Types</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9B38759" w14:textId="77777777" w:rsidR="00131913" w:rsidRPr="00FC08AF" w:rsidRDefault="00131913" w:rsidP="00C94E74">
            <w:pPr>
              <w:pStyle w:val="TAL"/>
              <w:rPr>
                <w:noProof/>
              </w:rPr>
            </w:pPr>
          </w:p>
        </w:tc>
      </w:tr>
      <w:tr w:rsidR="00131913" w:rsidRPr="00FC08AF" w14:paraId="6D56C4A4"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1D366088" w14:textId="77777777" w:rsidR="00131913" w:rsidRPr="00FC08AF" w:rsidRDefault="00131913"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02F8" w14:textId="77777777" w:rsidR="00131913" w:rsidRPr="00FC08AF" w:rsidRDefault="00131913"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8BB77" w14:textId="77777777" w:rsidR="00131913" w:rsidRPr="00FC08AF" w:rsidRDefault="00131913"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C6FC4" w14:textId="77777777" w:rsidR="00131913" w:rsidRPr="00FC08AF" w:rsidRDefault="00131913"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87A23" w14:textId="77777777" w:rsidR="00131913" w:rsidRPr="00FC08AF" w:rsidRDefault="00131913" w:rsidP="00C94E74">
            <w:pPr>
              <w:pStyle w:val="TAL"/>
              <w:rPr>
                <w:noProof/>
              </w:rPr>
            </w:pPr>
            <w:r w:rsidRPr="00FC08AF">
              <w:rPr>
                <w:noProof/>
              </w:rPr>
              <w:t>Get, Replace</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AF25293" w14:textId="77777777" w:rsidR="00131913" w:rsidRPr="00FC08AF" w:rsidRDefault="00131913" w:rsidP="00C94E74">
            <w:pPr>
              <w:pStyle w:val="TAL"/>
              <w:rPr>
                <w:noProof/>
              </w:rPr>
            </w:pPr>
          </w:p>
        </w:tc>
      </w:tr>
      <w:tr w:rsidR="00131913" w:rsidRPr="00FC08AF" w14:paraId="755EEC33"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34C2AF81" w14:textId="77777777" w:rsidR="00131913" w:rsidRPr="00FC08AF" w:rsidRDefault="00131913" w:rsidP="00C94E7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D3BF4E" w14:textId="77777777" w:rsidR="00131913" w:rsidRPr="00FC08AF" w:rsidRDefault="00131913" w:rsidP="00C94E74">
            <w:pPr>
              <w:rPr>
                <w:noProof/>
                <w:lang w:eastAsia="ko-KR"/>
              </w:rPr>
            </w:pPr>
            <w:r w:rsidRPr="00FC08AF">
              <w:rPr>
                <w:noProof/>
              </w:rPr>
              <w:t xml:space="preserve">This leaf node indicates </w:t>
            </w:r>
            <w:r w:rsidRPr="00FC08AF">
              <w:rPr>
                <w:noProof/>
                <w:lang w:eastAsia="ko-KR"/>
              </w:rPr>
              <w:t xml:space="preserve">the identity (URI) of the </w:t>
            </w:r>
            <w:r w:rsidRPr="00FC08AF">
              <w:rPr>
                <w:noProof/>
              </w:rPr>
              <w:t xml:space="preserve">KMS identity (URI) </w:t>
            </w:r>
            <w:r w:rsidRPr="00FC08AF">
              <w:rPr>
                <w:noProof/>
                <w:lang w:eastAsia="ko-KR"/>
              </w:rPr>
              <w:t>for a specific group contained in the MCVideoGroupList</w:t>
            </w:r>
            <w:r w:rsidRPr="00FC08AF">
              <w:rPr>
                <w:noProof/>
              </w:rPr>
              <w:t>. If the value is empty, the KMS identity (URI) (kms) present in the MCS UE initial configuration MO is used.</w:t>
            </w:r>
          </w:p>
        </w:tc>
      </w:tr>
    </w:tbl>
    <w:p w14:paraId="55984AB3" w14:textId="77777777" w:rsidR="00131913" w:rsidRPr="00FC08AF" w:rsidRDefault="00131913" w:rsidP="00131913">
      <w:pPr>
        <w:rPr>
          <w:noProof/>
          <w:lang w:eastAsia="ko-KR"/>
        </w:rPr>
      </w:pPr>
    </w:p>
    <w:p w14:paraId="4E769DB4" w14:textId="77777777" w:rsidR="00467AE9" w:rsidRPr="00FC08AF" w:rsidRDefault="00467AE9" w:rsidP="00467AE9">
      <w:pPr>
        <w:pStyle w:val="Heading3"/>
        <w:rPr>
          <w:noProof/>
        </w:rPr>
      </w:pPr>
      <w:bookmarkStart w:id="2213" w:name="_Toc176353905"/>
      <w:r w:rsidRPr="00FC08AF">
        <w:rPr>
          <w:noProof/>
        </w:rPr>
        <w:t>13.2.</w:t>
      </w:r>
      <w:r w:rsidRPr="00FC08AF">
        <w:rPr>
          <w:noProof/>
          <w:lang w:eastAsia="ko-KR"/>
        </w:rPr>
        <w:t>51</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00D53D29">
        <w:rPr>
          <w:noProof/>
        </w:rPr>
        <w:t>Relative</w:t>
      </w:r>
      <w:r w:rsidRPr="00FC08AF">
        <w:rPr>
          <w:noProof/>
        </w:rPr>
        <w:t>PresentationPriority</w:t>
      </w:r>
      <w:bookmarkEnd w:id="2206"/>
      <w:bookmarkEnd w:id="2207"/>
      <w:bookmarkEnd w:id="2213"/>
    </w:p>
    <w:p w14:paraId="378CD2B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w:t>
      </w:r>
      <w:r w:rsidR="00D53D29">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41B7E1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7C858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D53D29">
              <w:rPr>
                <w:noProof/>
              </w:rPr>
              <w:t>Relative</w:t>
            </w:r>
            <w:r w:rsidRPr="00FC08AF">
              <w:rPr>
                <w:noProof/>
              </w:rPr>
              <w:t>PresentationPriority</w:t>
            </w:r>
          </w:p>
        </w:tc>
      </w:tr>
      <w:tr w:rsidR="00467AE9" w:rsidRPr="00FC08AF" w14:paraId="48F728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C0D70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5000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DFA8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0266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DAA2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E5CD05" w14:textId="77777777" w:rsidR="00467AE9" w:rsidRPr="00FC08AF" w:rsidRDefault="00467AE9" w:rsidP="00231052">
            <w:pPr>
              <w:jc w:val="center"/>
              <w:rPr>
                <w:rFonts w:ascii="Arial" w:hAnsi="Arial" w:cs="Arial"/>
                <w:b/>
                <w:noProof/>
                <w:sz w:val="18"/>
                <w:szCs w:val="18"/>
              </w:rPr>
            </w:pPr>
          </w:p>
        </w:tc>
      </w:tr>
      <w:tr w:rsidR="00467AE9" w:rsidRPr="00FC08AF" w14:paraId="5006D18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E3828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4086"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C44B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44FB6"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2B3F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DC837" w14:textId="77777777" w:rsidR="00467AE9" w:rsidRPr="00FC08AF" w:rsidRDefault="00467AE9" w:rsidP="00231052">
            <w:pPr>
              <w:jc w:val="center"/>
              <w:rPr>
                <w:b/>
                <w:noProof/>
              </w:rPr>
            </w:pPr>
          </w:p>
        </w:tc>
      </w:tr>
      <w:tr w:rsidR="00467AE9" w:rsidRPr="00FC08AF" w14:paraId="16E1647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A00E8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59B0D4" w14:textId="77777777" w:rsidR="00467AE9" w:rsidRPr="00FC08AF" w:rsidRDefault="00467AE9" w:rsidP="00231052">
            <w:pPr>
              <w:rPr>
                <w:noProof/>
                <w:lang w:eastAsia="ko-KR"/>
              </w:rPr>
            </w:pPr>
            <w:r w:rsidRPr="00FC08AF">
              <w:rPr>
                <w:noProof/>
              </w:rPr>
              <w:t>This leaf node indicates indicating the presentation priority of the on-network group for the MCVideo user relative to other on-network groups and on-network users</w:t>
            </w:r>
            <w:r w:rsidRPr="00FC08AF">
              <w:rPr>
                <w:noProof/>
                <w:lang w:eastAsia="ko-KR"/>
              </w:rPr>
              <w:t>.</w:t>
            </w:r>
          </w:p>
        </w:tc>
      </w:tr>
    </w:tbl>
    <w:p w14:paraId="5FD7426D" w14:textId="77777777" w:rsidR="00F72846" w:rsidRPr="00FC08AF" w:rsidRDefault="00F72846" w:rsidP="00F72846">
      <w:pPr>
        <w:rPr>
          <w:noProof/>
        </w:rPr>
      </w:pPr>
    </w:p>
    <w:p w14:paraId="601C47B5"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37F7CB1D" w14:textId="77777777" w:rsidR="00467AE9" w:rsidRPr="00FC08AF" w:rsidRDefault="00467AE9" w:rsidP="00467AE9">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MCVideo group transaction having the lowest priority for presentation among other group MCVideo and one-to-one user transactions.</w:t>
      </w:r>
    </w:p>
    <w:p w14:paraId="3837E1A4" w14:textId="77777777" w:rsidR="00467AE9" w:rsidRPr="00FC08AF" w:rsidRDefault="00467AE9" w:rsidP="00467AE9">
      <w:pPr>
        <w:pStyle w:val="Heading3"/>
        <w:rPr>
          <w:noProof/>
          <w:lang w:eastAsia="ko-KR"/>
        </w:rPr>
      </w:pPr>
      <w:bookmarkStart w:id="2214" w:name="_Toc4578851"/>
      <w:bookmarkStart w:id="2215" w:name="_Toc27728540"/>
      <w:bookmarkStart w:id="2216" w:name="_Toc176353906"/>
      <w:r w:rsidRPr="00FC08AF">
        <w:rPr>
          <w:noProof/>
        </w:rPr>
        <w:t>13.2.</w:t>
      </w:r>
      <w:r w:rsidRPr="00FC08AF">
        <w:rPr>
          <w:noProof/>
          <w:lang w:eastAsia="ko-KR"/>
        </w:rPr>
        <w:t>52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2214"/>
      <w:bookmarkEnd w:id="2215"/>
      <w:bookmarkEnd w:id="2216"/>
    </w:p>
    <w:p w14:paraId="52D81CB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15E27E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D21436"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467AE9" w:rsidRPr="00FC08AF" w14:paraId="4E9467E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D529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6088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1FA3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C06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104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9274B7" w14:textId="77777777" w:rsidR="00467AE9" w:rsidRPr="00FC08AF" w:rsidRDefault="00467AE9" w:rsidP="00231052">
            <w:pPr>
              <w:jc w:val="center"/>
              <w:rPr>
                <w:rFonts w:ascii="Arial" w:hAnsi="Arial" w:cs="Arial"/>
                <w:b/>
                <w:noProof/>
                <w:sz w:val="18"/>
                <w:szCs w:val="18"/>
              </w:rPr>
            </w:pPr>
          </w:p>
        </w:tc>
      </w:tr>
      <w:tr w:rsidR="00467AE9" w:rsidRPr="00FC08AF" w14:paraId="01F6969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63A19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54C1"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F58B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B2DD6" w14:textId="77777777" w:rsidR="00467AE9" w:rsidRPr="00FC08AF" w:rsidRDefault="00FF790B"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A3DE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B60550" w14:textId="77777777" w:rsidR="00467AE9" w:rsidRPr="00FC08AF" w:rsidRDefault="00467AE9" w:rsidP="00231052">
            <w:pPr>
              <w:jc w:val="center"/>
              <w:rPr>
                <w:b/>
                <w:noProof/>
              </w:rPr>
            </w:pPr>
          </w:p>
        </w:tc>
      </w:tr>
      <w:tr w:rsidR="00467AE9" w:rsidRPr="00FC08AF" w14:paraId="50B3B35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FC187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435F81"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18F45538" w14:textId="77777777" w:rsidR="00467AE9" w:rsidRPr="00FC08AF" w:rsidRDefault="00467AE9" w:rsidP="00467AE9">
      <w:pPr>
        <w:rPr>
          <w:noProof/>
          <w:lang w:eastAsia="ko-KR"/>
        </w:rPr>
      </w:pPr>
    </w:p>
    <w:p w14:paraId="707610CB" w14:textId="77777777" w:rsidR="00467AE9" w:rsidRPr="00FC08AF" w:rsidRDefault="00467AE9" w:rsidP="00467AE9">
      <w:pPr>
        <w:pStyle w:val="Heading3"/>
        <w:rPr>
          <w:noProof/>
          <w:lang w:eastAsia="ko-KR"/>
        </w:rPr>
      </w:pPr>
      <w:bookmarkStart w:id="2217" w:name="_Toc4578852"/>
      <w:bookmarkStart w:id="2218" w:name="_Toc27728541"/>
      <w:bookmarkStart w:id="2219" w:name="_Toc176353907"/>
      <w:r w:rsidRPr="00FC08AF">
        <w:rPr>
          <w:noProof/>
        </w:rPr>
        <w:t>13.2.</w:t>
      </w:r>
      <w:r w:rsidRPr="00FC08AF">
        <w:rPr>
          <w:noProof/>
          <w:lang w:eastAsia="ko-KR"/>
        </w:rPr>
        <w:t>53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2217"/>
      <w:bookmarkEnd w:id="2218"/>
      <w:bookmarkEnd w:id="2219"/>
    </w:p>
    <w:p w14:paraId="7C6F3893"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F5F286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A50E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467AE9" w:rsidRPr="00FC08AF" w14:paraId="7F88649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9DD9E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C33C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B252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BE93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E8A0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6151B6" w14:textId="77777777" w:rsidR="00467AE9" w:rsidRPr="00FC08AF" w:rsidRDefault="00467AE9" w:rsidP="00231052">
            <w:pPr>
              <w:jc w:val="center"/>
              <w:rPr>
                <w:rFonts w:ascii="Arial" w:hAnsi="Arial" w:cs="Arial"/>
                <w:b/>
                <w:noProof/>
                <w:sz w:val="18"/>
                <w:szCs w:val="18"/>
              </w:rPr>
            </w:pPr>
          </w:p>
        </w:tc>
      </w:tr>
      <w:tr w:rsidR="00467AE9" w:rsidRPr="00FC08AF" w14:paraId="698885D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870A62"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273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C66F7" w14:textId="77777777" w:rsidR="00467AE9" w:rsidRPr="00FC08AF" w:rsidRDefault="00467AE9" w:rsidP="00231052">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6EBB8"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DD17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E92049" w14:textId="77777777" w:rsidR="00467AE9" w:rsidRPr="00FC08AF" w:rsidRDefault="00467AE9" w:rsidP="00231052">
            <w:pPr>
              <w:jc w:val="center"/>
              <w:rPr>
                <w:b/>
                <w:noProof/>
              </w:rPr>
            </w:pPr>
          </w:p>
        </w:tc>
      </w:tr>
      <w:tr w:rsidR="00467AE9" w:rsidRPr="00FC08AF" w14:paraId="09B6FD9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840DC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1188B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zero or more implicit affiliation configuration.</w:t>
            </w:r>
          </w:p>
        </w:tc>
      </w:tr>
    </w:tbl>
    <w:p w14:paraId="4C2B88A2" w14:textId="77777777" w:rsidR="00F72846" w:rsidRPr="00FC08AF" w:rsidRDefault="00F72846" w:rsidP="00F72846">
      <w:pPr>
        <w:rPr>
          <w:noProof/>
        </w:rPr>
      </w:pPr>
      <w:bookmarkStart w:id="2220" w:name="_Toc4578853"/>
      <w:bookmarkStart w:id="2221" w:name="_Toc27728542"/>
    </w:p>
    <w:p w14:paraId="3D259594" w14:textId="77777777" w:rsidR="00467AE9" w:rsidRPr="00FC08AF" w:rsidRDefault="00467AE9" w:rsidP="00467AE9">
      <w:pPr>
        <w:pStyle w:val="Heading3"/>
        <w:rPr>
          <w:noProof/>
          <w:lang w:eastAsia="ko-KR"/>
        </w:rPr>
      </w:pPr>
      <w:bookmarkStart w:id="2222" w:name="_Toc176353908"/>
      <w:r w:rsidRPr="00FC08AF">
        <w:rPr>
          <w:noProof/>
          <w:lang w:eastAsia="ko-KR"/>
        </w:rPr>
        <w:t>13.</w:t>
      </w:r>
      <w:r w:rsidRPr="00FC08AF">
        <w:rPr>
          <w:noProof/>
        </w:rPr>
        <w:t>2.54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2220"/>
      <w:bookmarkEnd w:id="2221"/>
      <w:bookmarkEnd w:id="2222"/>
    </w:p>
    <w:p w14:paraId="65E829BA"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7DC11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95B20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467AE9" w:rsidRPr="00FC08AF" w14:paraId="18602B7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A8D1AC"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070C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4C1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B31B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E78F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A38CDF" w14:textId="77777777" w:rsidR="00467AE9" w:rsidRPr="00FC08AF" w:rsidRDefault="00467AE9" w:rsidP="00231052">
            <w:pPr>
              <w:jc w:val="center"/>
              <w:rPr>
                <w:rFonts w:ascii="Arial" w:hAnsi="Arial" w:cs="Arial"/>
                <w:b/>
                <w:noProof/>
                <w:sz w:val="18"/>
                <w:szCs w:val="18"/>
              </w:rPr>
            </w:pPr>
          </w:p>
        </w:tc>
      </w:tr>
      <w:tr w:rsidR="00467AE9" w:rsidRPr="00FC08AF" w14:paraId="7DA8105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14A8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40683"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AACA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E4D12"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F938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ABF378" w14:textId="77777777" w:rsidR="00467AE9" w:rsidRPr="00FC08AF" w:rsidRDefault="00467AE9" w:rsidP="00231052">
            <w:pPr>
              <w:jc w:val="center"/>
              <w:rPr>
                <w:b/>
                <w:noProof/>
              </w:rPr>
            </w:pPr>
          </w:p>
        </w:tc>
      </w:tr>
      <w:tr w:rsidR="00467AE9" w:rsidRPr="00FC08AF" w14:paraId="312DF0F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88D4D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593AB5"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on-network MCVideo groups that the MCVideo user is implicitly affiliated to.</w:t>
            </w:r>
          </w:p>
        </w:tc>
      </w:tr>
    </w:tbl>
    <w:p w14:paraId="4A8325CD" w14:textId="77777777" w:rsidR="00F72846" w:rsidRPr="00FC08AF" w:rsidRDefault="00F72846" w:rsidP="00F72846">
      <w:pPr>
        <w:rPr>
          <w:noProof/>
        </w:rPr>
      </w:pPr>
      <w:bookmarkStart w:id="2223" w:name="_Toc4578854"/>
      <w:bookmarkStart w:id="2224" w:name="_Toc27728543"/>
    </w:p>
    <w:p w14:paraId="244E0809" w14:textId="77777777" w:rsidR="00467AE9" w:rsidRPr="00FC08AF" w:rsidRDefault="00467AE9" w:rsidP="00467AE9">
      <w:pPr>
        <w:pStyle w:val="Heading3"/>
        <w:rPr>
          <w:noProof/>
          <w:lang w:eastAsia="ko-KR"/>
        </w:rPr>
      </w:pPr>
      <w:bookmarkStart w:id="2225" w:name="_Toc176353909"/>
      <w:r w:rsidRPr="00FC08AF">
        <w:rPr>
          <w:noProof/>
        </w:rPr>
        <w:t>13.2.</w:t>
      </w:r>
      <w:r w:rsidRPr="00FC08AF">
        <w:rPr>
          <w:noProof/>
          <w:lang w:eastAsia="ko-KR"/>
        </w:rPr>
        <w:t>55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Network/ImplicitAffiliations/&lt;x&gt;/Entry/MCVideoGroupID</w:t>
      </w:r>
      <w:bookmarkEnd w:id="2223"/>
      <w:bookmarkEnd w:id="2224"/>
      <w:bookmarkEnd w:id="2225"/>
    </w:p>
    <w:p w14:paraId="6096FD9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90188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8B45CD"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Network/ImplicitAffiliations/&lt;x&gt;/Entry/MCVideoGroupID</w:t>
            </w:r>
          </w:p>
        </w:tc>
      </w:tr>
      <w:tr w:rsidR="00467AE9" w:rsidRPr="00FC08AF" w14:paraId="1AEA7E1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EF334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E3D2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DA4C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7B11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2E6F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B4C4B0" w14:textId="77777777" w:rsidR="00467AE9" w:rsidRPr="00FC08AF" w:rsidRDefault="00467AE9" w:rsidP="00231052">
            <w:pPr>
              <w:jc w:val="center"/>
              <w:rPr>
                <w:rFonts w:ascii="Arial" w:hAnsi="Arial" w:cs="Arial"/>
                <w:b/>
                <w:noProof/>
                <w:sz w:val="18"/>
                <w:szCs w:val="18"/>
              </w:rPr>
            </w:pPr>
          </w:p>
        </w:tc>
      </w:tr>
      <w:tr w:rsidR="00467AE9" w:rsidRPr="00FC08AF" w14:paraId="0FF9992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F4E0D9"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2B52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C8E95"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B5CE"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98B3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5E5541" w14:textId="77777777" w:rsidR="00467AE9" w:rsidRPr="00FC08AF" w:rsidRDefault="00467AE9" w:rsidP="00231052">
            <w:pPr>
              <w:jc w:val="center"/>
              <w:rPr>
                <w:b/>
                <w:noProof/>
              </w:rPr>
            </w:pPr>
          </w:p>
        </w:tc>
      </w:tr>
      <w:tr w:rsidR="00467AE9" w:rsidRPr="00FC08AF" w14:paraId="5002385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74138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1CFC28" w14:textId="77777777" w:rsidR="00467AE9" w:rsidRPr="00FC08AF" w:rsidRDefault="00467AE9" w:rsidP="00231052">
            <w:pPr>
              <w:rPr>
                <w:noProof/>
                <w:lang w:eastAsia="ko-KR"/>
              </w:rPr>
            </w:pPr>
            <w:r w:rsidRPr="00FC08AF">
              <w:rPr>
                <w:noProof/>
              </w:rPr>
              <w:t>This leaf node indicates a</w:t>
            </w:r>
            <w:r w:rsidRPr="00FC08AF">
              <w:rPr>
                <w:noProof/>
                <w:lang w:eastAsia="ko-KR"/>
              </w:rPr>
              <w:t xml:space="preserve"> </w:t>
            </w:r>
            <w:r w:rsidRPr="00FC08AF">
              <w:rPr>
                <w:noProof/>
              </w:rPr>
              <w:t xml:space="preserve">MCVideo group </w:t>
            </w:r>
            <w:r w:rsidRPr="00FC08AF">
              <w:rPr>
                <w:rFonts w:eastAsia="SimSun"/>
                <w:noProof/>
                <w:lang w:eastAsia="zh-CN"/>
              </w:rPr>
              <w:t>ID</w:t>
            </w:r>
            <w:r w:rsidRPr="00FC08AF">
              <w:rPr>
                <w:noProof/>
                <w:lang w:eastAsia="ko-KR"/>
              </w:rPr>
              <w:t xml:space="preserve"> to which the MCVideo user is implicitly affiliated to.</w:t>
            </w:r>
          </w:p>
        </w:tc>
      </w:tr>
    </w:tbl>
    <w:p w14:paraId="00372E3C" w14:textId="77777777" w:rsidR="00F72846" w:rsidRPr="00FC08AF" w:rsidRDefault="00F72846" w:rsidP="00F72846">
      <w:pPr>
        <w:rPr>
          <w:noProof/>
        </w:rPr>
      </w:pPr>
    </w:p>
    <w:p w14:paraId="5FF5523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15FFE71" w14:textId="77777777" w:rsidR="00467AE9" w:rsidRPr="00FC08AF" w:rsidRDefault="00467AE9" w:rsidP="00467AE9">
      <w:pPr>
        <w:pStyle w:val="Heading3"/>
        <w:rPr>
          <w:noProof/>
          <w:lang w:eastAsia="ko-KR"/>
        </w:rPr>
      </w:pPr>
      <w:bookmarkStart w:id="2226" w:name="_Toc4578855"/>
      <w:bookmarkStart w:id="2227" w:name="_Toc27728544"/>
      <w:bookmarkStart w:id="2228" w:name="_Toc176353910"/>
      <w:r w:rsidRPr="00FC08AF">
        <w:rPr>
          <w:noProof/>
        </w:rPr>
        <w:t>13.2.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2226"/>
      <w:bookmarkEnd w:id="2227"/>
      <w:bookmarkEnd w:id="2228"/>
    </w:p>
    <w:p w14:paraId="3AB123F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E3DCD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BCCE29"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467AE9" w:rsidRPr="00FC08AF" w14:paraId="66796B9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4AF07"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B9987"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D9EC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1A7EA"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918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31BF01" w14:textId="77777777" w:rsidR="00467AE9" w:rsidRPr="00FC08AF" w:rsidRDefault="00467AE9" w:rsidP="00231052">
            <w:pPr>
              <w:jc w:val="center"/>
              <w:rPr>
                <w:rFonts w:ascii="Arial" w:hAnsi="Arial" w:cs="Arial"/>
                <w:b/>
                <w:noProof/>
                <w:sz w:val="18"/>
                <w:szCs w:val="18"/>
              </w:rPr>
            </w:pPr>
          </w:p>
        </w:tc>
      </w:tr>
      <w:tr w:rsidR="00467AE9" w:rsidRPr="00FC08AF" w14:paraId="7C5E04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21851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B2875"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E253"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6717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41A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6009A0" w14:textId="77777777" w:rsidR="00467AE9" w:rsidRPr="00FC08AF" w:rsidRDefault="00467AE9" w:rsidP="00231052">
            <w:pPr>
              <w:jc w:val="center"/>
              <w:rPr>
                <w:b/>
                <w:noProof/>
              </w:rPr>
            </w:pPr>
          </w:p>
        </w:tc>
      </w:tr>
      <w:tr w:rsidR="00467AE9" w:rsidRPr="00FC08AF" w14:paraId="56F127B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CE917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B01A63"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7C8DC34A" w14:textId="77777777" w:rsidR="00F72846" w:rsidRPr="00FC08AF" w:rsidRDefault="00F72846" w:rsidP="00F72846">
      <w:pPr>
        <w:rPr>
          <w:noProof/>
        </w:rPr>
      </w:pPr>
      <w:bookmarkStart w:id="2229" w:name="_Toc4578856"/>
      <w:bookmarkStart w:id="2230" w:name="_Toc27728545"/>
    </w:p>
    <w:p w14:paraId="6589DAFA" w14:textId="77777777" w:rsidR="00467AE9" w:rsidRPr="00FC08AF" w:rsidRDefault="00467AE9" w:rsidP="00467AE9">
      <w:pPr>
        <w:pStyle w:val="Heading3"/>
        <w:rPr>
          <w:noProof/>
          <w:lang w:eastAsia="ko-KR"/>
        </w:rPr>
      </w:pPr>
      <w:bookmarkStart w:id="2231" w:name="_Toc176353911"/>
      <w:r w:rsidRPr="00FC08AF">
        <w:rPr>
          <w:noProof/>
        </w:rPr>
        <w:t>13.2.</w:t>
      </w:r>
      <w:r w:rsidRPr="00FC08AF">
        <w:rPr>
          <w:noProof/>
          <w:lang w:eastAsia="ko-KR"/>
        </w:rPr>
        <w:t>57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w:t>
      </w:r>
      <w:bookmarkEnd w:id="2229"/>
      <w:bookmarkEnd w:id="2230"/>
      <w:bookmarkEnd w:id="2231"/>
    </w:p>
    <w:p w14:paraId="74A294A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EFE2E7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2D400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w:t>
            </w:r>
          </w:p>
        </w:tc>
      </w:tr>
      <w:tr w:rsidR="00467AE9" w:rsidRPr="00FC08AF" w14:paraId="103E85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49C14E"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9B60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8616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DEE8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5AFA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7F7880" w14:textId="77777777" w:rsidR="00467AE9" w:rsidRPr="00FC08AF" w:rsidRDefault="00467AE9" w:rsidP="00231052">
            <w:pPr>
              <w:jc w:val="center"/>
              <w:rPr>
                <w:rFonts w:ascii="Arial" w:hAnsi="Arial" w:cs="Arial"/>
                <w:b/>
                <w:noProof/>
                <w:sz w:val="18"/>
                <w:szCs w:val="18"/>
              </w:rPr>
            </w:pPr>
          </w:p>
        </w:tc>
      </w:tr>
      <w:tr w:rsidR="00467AE9" w:rsidRPr="00FC08AF" w14:paraId="2DD3FA7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868A39"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185D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99BB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6D3C8" w14:textId="77777777" w:rsidR="00467AE9" w:rsidRPr="00FC08AF" w:rsidRDefault="00FF790B"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76A8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DE8AD" w14:textId="77777777" w:rsidR="00467AE9" w:rsidRPr="00FC08AF" w:rsidRDefault="00467AE9" w:rsidP="00231052">
            <w:pPr>
              <w:jc w:val="center"/>
              <w:rPr>
                <w:b/>
                <w:noProof/>
              </w:rPr>
            </w:pPr>
          </w:p>
        </w:tc>
      </w:tr>
      <w:tr w:rsidR="00467AE9" w:rsidRPr="00FC08AF" w14:paraId="475E6E4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3C2A8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385694"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presence status configuration.</w:t>
            </w:r>
          </w:p>
        </w:tc>
      </w:tr>
    </w:tbl>
    <w:p w14:paraId="0CB9F6E9" w14:textId="77777777" w:rsidR="00FF790B" w:rsidRPr="00FC08AF" w:rsidRDefault="00FF790B" w:rsidP="00FF790B">
      <w:pPr>
        <w:rPr>
          <w:noProof/>
          <w:lang w:eastAsia="ko-KR"/>
        </w:rPr>
      </w:pPr>
      <w:bookmarkStart w:id="2232" w:name="_Toc4578857"/>
      <w:bookmarkStart w:id="2233" w:name="_Toc27728546"/>
    </w:p>
    <w:p w14:paraId="5541FCF2" w14:textId="77777777" w:rsidR="00467AE9" w:rsidRPr="00FC08AF" w:rsidRDefault="00467AE9" w:rsidP="00467AE9">
      <w:pPr>
        <w:pStyle w:val="Heading3"/>
        <w:rPr>
          <w:noProof/>
          <w:lang w:eastAsia="ko-KR"/>
        </w:rPr>
      </w:pPr>
      <w:bookmarkStart w:id="2234" w:name="_Toc176353912"/>
      <w:r w:rsidRPr="00FC08AF">
        <w:rPr>
          <w:noProof/>
        </w:rPr>
        <w:t>13.2.</w:t>
      </w:r>
      <w:r w:rsidRPr="00FC08AF">
        <w:rPr>
          <w:noProof/>
          <w:lang w:eastAsia="ko-KR"/>
        </w:rPr>
        <w:t>58</w:t>
      </w:r>
      <w:r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Network/PresenceStatus/&lt;x&gt;</w:t>
      </w:r>
      <w:bookmarkEnd w:id="2232"/>
      <w:bookmarkEnd w:id="2233"/>
      <w:bookmarkEnd w:id="2234"/>
    </w:p>
    <w:p w14:paraId="5F91A18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343D26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EDF102"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w:t>
            </w:r>
          </w:p>
        </w:tc>
      </w:tr>
      <w:tr w:rsidR="00467AE9" w:rsidRPr="00FC08AF" w14:paraId="451CF6A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CDE2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2E19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662B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953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68345"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16BB52" w14:textId="77777777" w:rsidR="00467AE9" w:rsidRPr="00FC08AF" w:rsidRDefault="00467AE9" w:rsidP="00231052">
            <w:pPr>
              <w:jc w:val="center"/>
              <w:rPr>
                <w:rFonts w:ascii="Arial" w:hAnsi="Arial" w:cs="Arial"/>
                <w:b/>
                <w:noProof/>
                <w:sz w:val="18"/>
                <w:szCs w:val="18"/>
              </w:rPr>
            </w:pPr>
          </w:p>
        </w:tc>
      </w:tr>
      <w:tr w:rsidR="00467AE9" w:rsidRPr="00FC08AF" w14:paraId="1C86077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304C6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FC110"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E851D" w14:textId="77777777" w:rsidR="00467AE9" w:rsidRPr="00FC08AF" w:rsidRDefault="00467AE9" w:rsidP="00231052">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59582"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56C5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A98CA8" w14:textId="77777777" w:rsidR="00467AE9" w:rsidRPr="00FC08AF" w:rsidRDefault="00467AE9" w:rsidP="00231052">
            <w:pPr>
              <w:jc w:val="center"/>
              <w:rPr>
                <w:b/>
                <w:noProof/>
              </w:rPr>
            </w:pPr>
          </w:p>
        </w:tc>
      </w:tr>
      <w:tr w:rsidR="00467AE9" w:rsidRPr="00FC08AF" w14:paraId="27952EC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D817A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100B7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zero or more presence status configuration.</w:t>
            </w:r>
          </w:p>
        </w:tc>
      </w:tr>
    </w:tbl>
    <w:p w14:paraId="21311C08" w14:textId="77777777" w:rsidR="00F72846" w:rsidRPr="00FC08AF" w:rsidRDefault="00F72846" w:rsidP="00F72846">
      <w:pPr>
        <w:rPr>
          <w:noProof/>
        </w:rPr>
      </w:pPr>
      <w:bookmarkStart w:id="2235" w:name="_Toc4578858"/>
      <w:bookmarkStart w:id="2236" w:name="_Toc27728547"/>
    </w:p>
    <w:p w14:paraId="740D232A" w14:textId="77777777" w:rsidR="00467AE9" w:rsidRPr="00FC08AF" w:rsidRDefault="00467AE9" w:rsidP="00467AE9">
      <w:pPr>
        <w:pStyle w:val="Heading3"/>
        <w:rPr>
          <w:noProof/>
          <w:lang w:eastAsia="ko-KR"/>
        </w:rPr>
      </w:pPr>
      <w:bookmarkStart w:id="2237" w:name="_Toc176353913"/>
      <w:r w:rsidRPr="00FC08AF">
        <w:rPr>
          <w:noProof/>
          <w:lang w:eastAsia="ko-KR"/>
        </w:rPr>
        <w:t>13.</w:t>
      </w:r>
      <w:r w:rsidRPr="00FC08AF">
        <w:rPr>
          <w:noProof/>
        </w:rPr>
        <w:t>2.59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w:t>
      </w:r>
      <w:bookmarkEnd w:id="2235"/>
      <w:bookmarkEnd w:id="2236"/>
      <w:bookmarkEnd w:id="2237"/>
    </w:p>
    <w:p w14:paraId="370AEE4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59.1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25D14A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64FD7A"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w:t>
            </w:r>
          </w:p>
        </w:tc>
      </w:tr>
      <w:tr w:rsidR="00467AE9" w:rsidRPr="00FC08AF" w14:paraId="235482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EF052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1D4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0251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C0BC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D512C"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7FEA84" w14:textId="77777777" w:rsidR="00467AE9" w:rsidRPr="00FC08AF" w:rsidRDefault="00467AE9" w:rsidP="00231052">
            <w:pPr>
              <w:jc w:val="center"/>
              <w:rPr>
                <w:rFonts w:ascii="Arial" w:hAnsi="Arial" w:cs="Arial"/>
                <w:b/>
                <w:noProof/>
                <w:sz w:val="18"/>
                <w:szCs w:val="18"/>
              </w:rPr>
            </w:pPr>
          </w:p>
        </w:tc>
      </w:tr>
      <w:tr w:rsidR="00467AE9" w:rsidRPr="00FC08AF" w14:paraId="5EC3E59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14AE5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1C2BF"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8E7F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89D2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4BD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B64D65" w14:textId="77777777" w:rsidR="00467AE9" w:rsidRPr="00FC08AF" w:rsidRDefault="00467AE9" w:rsidP="00231052">
            <w:pPr>
              <w:jc w:val="center"/>
              <w:rPr>
                <w:b/>
                <w:noProof/>
              </w:rPr>
            </w:pPr>
          </w:p>
        </w:tc>
      </w:tr>
      <w:tr w:rsidR="00467AE9" w:rsidRPr="00FC08AF" w14:paraId="486C8C1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4AEFA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D7A1F3"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MCVideo IDs of MCVideo users that the configured MCVideo user is authorised to obtain presence status</w:t>
            </w:r>
            <w:r w:rsidR="00015A9A" w:rsidRPr="00FC08AF">
              <w:rPr>
                <w:noProof/>
                <w:lang w:eastAsia="ko-KR"/>
              </w:rPr>
              <w:t>.</w:t>
            </w:r>
          </w:p>
        </w:tc>
      </w:tr>
    </w:tbl>
    <w:p w14:paraId="07464924" w14:textId="77777777" w:rsidR="00015A9A" w:rsidRPr="00FC08AF" w:rsidRDefault="00015A9A" w:rsidP="00015A9A">
      <w:pPr>
        <w:rPr>
          <w:noProof/>
          <w:lang w:eastAsia="ko-KR"/>
        </w:rPr>
      </w:pPr>
      <w:bookmarkStart w:id="2238" w:name="_Toc4578859"/>
      <w:bookmarkStart w:id="2239" w:name="_Toc27728548"/>
    </w:p>
    <w:p w14:paraId="2E708FD8" w14:textId="77777777" w:rsidR="00467AE9" w:rsidRPr="00FC08AF" w:rsidRDefault="00467AE9" w:rsidP="00467AE9">
      <w:pPr>
        <w:pStyle w:val="Heading3"/>
        <w:rPr>
          <w:noProof/>
          <w:lang w:eastAsia="ko-KR"/>
        </w:rPr>
      </w:pPr>
      <w:bookmarkStart w:id="2240" w:name="_Toc176353914"/>
      <w:r w:rsidRPr="00FC08AF">
        <w:rPr>
          <w:noProof/>
        </w:rPr>
        <w:t>13.2.</w:t>
      </w:r>
      <w:r w:rsidRPr="00FC08AF">
        <w:rPr>
          <w:noProof/>
          <w:lang w:eastAsia="ko-KR"/>
        </w:rPr>
        <w:t>60</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Network/PresenceStatus/&lt;x&gt;/Entry/MCVideoGroupID</w:t>
      </w:r>
      <w:bookmarkEnd w:id="2238"/>
      <w:bookmarkEnd w:id="2239"/>
      <w:bookmarkEnd w:id="2240"/>
    </w:p>
    <w:p w14:paraId="2F4B19ED"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1F3EA4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2E655F"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Network/PresenceStatus/&lt;x&gt;/Entry/MCVideoGroupID</w:t>
            </w:r>
          </w:p>
        </w:tc>
      </w:tr>
      <w:tr w:rsidR="00467AE9" w:rsidRPr="00FC08AF" w14:paraId="555E245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F1D2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F2574"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CD8B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39F6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71CF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F14CF" w14:textId="77777777" w:rsidR="00467AE9" w:rsidRPr="00FC08AF" w:rsidRDefault="00467AE9" w:rsidP="00231052">
            <w:pPr>
              <w:jc w:val="center"/>
              <w:rPr>
                <w:rFonts w:ascii="Arial" w:hAnsi="Arial" w:cs="Arial"/>
                <w:b/>
                <w:noProof/>
                <w:sz w:val="18"/>
                <w:szCs w:val="18"/>
              </w:rPr>
            </w:pPr>
          </w:p>
        </w:tc>
      </w:tr>
      <w:tr w:rsidR="00467AE9" w:rsidRPr="00FC08AF" w14:paraId="02867EC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A3E61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F79D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30E3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63D22"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42EA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0F56EC" w14:textId="77777777" w:rsidR="00467AE9" w:rsidRPr="00FC08AF" w:rsidRDefault="00467AE9" w:rsidP="00231052">
            <w:pPr>
              <w:jc w:val="center"/>
              <w:rPr>
                <w:b/>
                <w:noProof/>
              </w:rPr>
            </w:pPr>
          </w:p>
        </w:tc>
      </w:tr>
      <w:tr w:rsidR="00467AE9" w:rsidRPr="00FC08AF" w14:paraId="507BFF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BAEA2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B644D9" w14:textId="77777777" w:rsidR="00467AE9" w:rsidRPr="00FC08AF" w:rsidRDefault="00467AE9" w:rsidP="00231052">
            <w:pPr>
              <w:rPr>
                <w:noProof/>
                <w:lang w:eastAsia="ko-KR"/>
              </w:rPr>
            </w:pPr>
            <w:r w:rsidRPr="00FC08AF">
              <w:rPr>
                <w:noProof/>
              </w:rPr>
              <w:t>This leaf node indicates an MCVideo ID of an MCVideo user that the configured MCVideo user is authorised to obtain presence status</w:t>
            </w:r>
            <w:r w:rsidR="00657D01" w:rsidRPr="00FC08AF">
              <w:rPr>
                <w:noProof/>
              </w:rPr>
              <w:t>.</w:t>
            </w:r>
          </w:p>
        </w:tc>
      </w:tr>
    </w:tbl>
    <w:p w14:paraId="40054344" w14:textId="77777777" w:rsidR="00F72846" w:rsidRPr="00FC08AF" w:rsidRDefault="00F72846" w:rsidP="00F72846">
      <w:pPr>
        <w:rPr>
          <w:noProof/>
        </w:rPr>
      </w:pPr>
    </w:p>
    <w:p w14:paraId="24F24DEA"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EA3C50C" w14:textId="77777777" w:rsidR="00467AE9" w:rsidRPr="00FC08AF" w:rsidRDefault="00467AE9" w:rsidP="00467AE9">
      <w:pPr>
        <w:pStyle w:val="Heading3"/>
        <w:rPr>
          <w:noProof/>
          <w:lang w:eastAsia="ko-KR"/>
        </w:rPr>
      </w:pPr>
      <w:bookmarkStart w:id="2241" w:name="_Toc4578860"/>
      <w:bookmarkStart w:id="2242" w:name="_Toc27728549"/>
      <w:bookmarkStart w:id="2243" w:name="_Toc176353915"/>
      <w:r w:rsidRPr="00FC08AF">
        <w:rPr>
          <w:noProof/>
        </w:rPr>
        <w:t>13.2.</w:t>
      </w:r>
      <w:r w:rsidRPr="00FC08AF">
        <w:rPr>
          <w:noProof/>
          <w:lang w:eastAsia="ko-KR"/>
        </w:rPr>
        <w:t>61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Network/PresenceStatus/&lt;x&gt;/Entry/DisplayName</w:t>
      </w:r>
      <w:bookmarkEnd w:id="2241"/>
      <w:bookmarkEnd w:id="2242"/>
      <w:bookmarkEnd w:id="2243"/>
    </w:p>
    <w:p w14:paraId="6BCB62A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5BB537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94A643"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Network/PresenceStatus/&lt;x&gt;/Entry/DisplayName</w:t>
            </w:r>
          </w:p>
        </w:tc>
      </w:tr>
      <w:tr w:rsidR="00467AE9" w:rsidRPr="00FC08AF" w14:paraId="434DD5E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D270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F705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4AA9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0600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0E73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C276A1" w14:textId="77777777" w:rsidR="00467AE9" w:rsidRPr="00FC08AF" w:rsidRDefault="00467AE9" w:rsidP="00231052">
            <w:pPr>
              <w:jc w:val="center"/>
              <w:rPr>
                <w:rFonts w:ascii="Arial" w:hAnsi="Arial" w:cs="Arial"/>
                <w:b/>
                <w:noProof/>
                <w:sz w:val="18"/>
                <w:szCs w:val="18"/>
              </w:rPr>
            </w:pPr>
          </w:p>
        </w:tc>
      </w:tr>
      <w:tr w:rsidR="00467AE9" w:rsidRPr="00FC08AF" w14:paraId="211F3AC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14E45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82E53"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60EC0"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0CB78"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A8DC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3D6381" w14:textId="77777777" w:rsidR="00467AE9" w:rsidRPr="00FC08AF" w:rsidRDefault="00467AE9" w:rsidP="00231052">
            <w:pPr>
              <w:jc w:val="center"/>
              <w:rPr>
                <w:b/>
                <w:noProof/>
              </w:rPr>
            </w:pPr>
          </w:p>
        </w:tc>
      </w:tr>
      <w:tr w:rsidR="00467AE9" w:rsidRPr="00FC08AF" w14:paraId="735DA11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1DF7B9"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B5467B"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ID</w:t>
            </w:r>
            <w:r w:rsidRPr="00FC08AF">
              <w:rPr>
                <w:noProof/>
                <w:lang w:eastAsia="ko-KR"/>
              </w:rPr>
              <w:t>.</w:t>
            </w:r>
          </w:p>
        </w:tc>
      </w:tr>
    </w:tbl>
    <w:p w14:paraId="69F9E956" w14:textId="77777777" w:rsidR="00F72846" w:rsidRPr="00FC08AF" w:rsidRDefault="00F72846" w:rsidP="00F72846">
      <w:pPr>
        <w:rPr>
          <w:noProof/>
        </w:rPr>
      </w:pPr>
      <w:bookmarkStart w:id="2244" w:name="_Toc4578861"/>
      <w:bookmarkStart w:id="2245" w:name="_Toc27728550"/>
    </w:p>
    <w:p w14:paraId="33797D5B" w14:textId="77777777" w:rsidR="00467AE9" w:rsidRPr="00FC08AF" w:rsidRDefault="00467AE9" w:rsidP="00467AE9">
      <w:pPr>
        <w:pStyle w:val="Heading3"/>
        <w:rPr>
          <w:noProof/>
          <w:lang w:eastAsia="ko-KR"/>
        </w:rPr>
      </w:pPr>
      <w:bookmarkStart w:id="2246" w:name="_Toc176353916"/>
      <w:r w:rsidRPr="00FC08AF">
        <w:rPr>
          <w:noProof/>
        </w:rPr>
        <w:lastRenderedPageBreak/>
        <w:t>13.2.</w:t>
      </w:r>
      <w:r w:rsidRPr="00FC08AF">
        <w:rPr>
          <w:noProof/>
          <w:lang w:eastAsia="ko-KR"/>
        </w:rPr>
        <w:t>62</w:t>
      </w:r>
      <w:r w:rsidRPr="00FC08AF">
        <w:rPr>
          <w:noProof/>
        </w:rPr>
        <w:tab/>
      </w:r>
      <w:r w:rsidR="00ED6C56" w:rsidRPr="00FC08AF">
        <w:rPr>
          <w:noProof/>
        </w:rPr>
        <w:t>Void</w:t>
      </w:r>
      <w:bookmarkEnd w:id="2244"/>
      <w:bookmarkEnd w:id="2245"/>
      <w:bookmarkEnd w:id="2246"/>
    </w:p>
    <w:p w14:paraId="56CAE23A" w14:textId="77777777" w:rsidR="00467AE9" w:rsidRPr="00FC08AF" w:rsidRDefault="00467AE9" w:rsidP="00467AE9">
      <w:pPr>
        <w:pStyle w:val="Heading3"/>
        <w:rPr>
          <w:noProof/>
          <w:lang w:eastAsia="ko-KR"/>
        </w:rPr>
      </w:pPr>
      <w:bookmarkStart w:id="2247" w:name="_Toc4578862"/>
      <w:bookmarkStart w:id="2248" w:name="_Toc27728551"/>
      <w:bookmarkStart w:id="2249" w:name="_Toc176353917"/>
      <w:r w:rsidRPr="00FC08AF">
        <w:rPr>
          <w:noProof/>
        </w:rPr>
        <w:t>13.2.</w:t>
      </w:r>
      <w:r w:rsidRPr="00FC08AF">
        <w:rPr>
          <w:noProof/>
          <w:lang w:eastAsia="ko-KR"/>
        </w:rPr>
        <w:t>63</w:t>
      </w:r>
      <w:r w:rsidRPr="00FC08AF">
        <w:rPr>
          <w:noProof/>
          <w:lang w:eastAsia="ko-KR"/>
        </w:rPr>
        <w:tab/>
      </w:r>
      <w:r w:rsidR="00ED6C56" w:rsidRPr="00FC08AF">
        <w:rPr>
          <w:noProof/>
        </w:rPr>
        <w:t>Void</w:t>
      </w:r>
      <w:bookmarkEnd w:id="2247"/>
      <w:bookmarkEnd w:id="2248"/>
      <w:bookmarkEnd w:id="2249"/>
    </w:p>
    <w:p w14:paraId="4055A090" w14:textId="77777777" w:rsidR="00467AE9" w:rsidRPr="00FC08AF" w:rsidRDefault="00467AE9" w:rsidP="00467AE9">
      <w:pPr>
        <w:pStyle w:val="Heading3"/>
        <w:rPr>
          <w:noProof/>
          <w:lang w:eastAsia="ko-KR"/>
        </w:rPr>
      </w:pPr>
      <w:bookmarkStart w:id="2250" w:name="_Toc4578863"/>
      <w:bookmarkStart w:id="2251" w:name="_Toc27728552"/>
      <w:bookmarkStart w:id="2252" w:name="_Toc176353918"/>
      <w:r w:rsidRPr="00FC08AF">
        <w:rPr>
          <w:noProof/>
          <w:lang w:eastAsia="ko-KR"/>
        </w:rPr>
        <w:t>13.</w:t>
      </w:r>
      <w:r w:rsidRPr="00FC08AF">
        <w:rPr>
          <w:noProof/>
        </w:rPr>
        <w:t>2.64</w:t>
      </w:r>
      <w:r w:rsidRPr="00FC08AF">
        <w:rPr>
          <w:noProof/>
        </w:rPr>
        <w:tab/>
      </w:r>
      <w:r w:rsidR="00ED6C56" w:rsidRPr="00FC08AF">
        <w:rPr>
          <w:noProof/>
        </w:rPr>
        <w:t>Void</w:t>
      </w:r>
      <w:bookmarkEnd w:id="2250"/>
      <w:bookmarkEnd w:id="2251"/>
      <w:bookmarkEnd w:id="2252"/>
    </w:p>
    <w:p w14:paraId="2FFD97D2" w14:textId="77777777" w:rsidR="00467AE9" w:rsidRPr="00FC08AF" w:rsidRDefault="00467AE9" w:rsidP="00467AE9">
      <w:pPr>
        <w:pStyle w:val="Heading3"/>
        <w:rPr>
          <w:noProof/>
          <w:lang w:eastAsia="ko-KR"/>
        </w:rPr>
      </w:pPr>
      <w:bookmarkStart w:id="2253" w:name="_Toc4578864"/>
      <w:bookmarkStart w:id="2254" w:name="_Toc27728553"/>
      <w:bookmarkStart w:id="2255" w:name="_Toc176353919"/>
      <w:r w:rsidRPr="00FC08AF">
        <w:rPr>
          <w:noProof/>
        </w:rPr>
        <w:t>13.2.</w:t>
      </w:r>
      <w:r w:rsidRPr="00FC08AF">
        <w:rPr>
          <w:noProof/>
          <w:lang w:eastAsia="ko-KR"/>
        </w:rPr>
        <w:t>65</w:t>
      </w:r>
      <w:r w:rsidRPr="00FC08AF">
        <w:rPr>
          <w:noProof/>
        </w:rPr>
        <w:tab/>
      </w:r>
      <w:r w:rsidR="00ED6C56" w:rsidRPr="00FC08AF">
        <w:rPr>
          <w:noProof/>
        </w:rPr>
        <w:t>Void</w:t>
      </w:r>
      <w:bookmarkEnd w:id="2253"/>
      <w:bookmarkEnd w:id="2254"/>
      <w:bookmarkEnd w:id="2255"/>
    </w:p>
    <w:p w14:paraId="2EB60F28" w14:textId="77777777" w:rsidR="00467AE9" w:rsidRPr="00FC08AF" w:rsidRDefault="00467AE9" w:rsidP="00467AE9">
      <w:pPr>
        <w:pStyle w:val="Heading3"/>
        <w:rPr>
          <w:noProof/>
          <w:lang w:eastAsia="ko-KR"/>
        </w:rPr>
      </w:pPr>
      <w:bookmarkStart w:id="2256" w:name="_Toc4578865"/>
      <w:bookmarkStart w:id="2257" w:name="_Toc27728554"/>
      <w:bookmarkStart w:id="2258" w:name="_Toc176353920"/>
      <w:r w:rsidRPr="00FC08AF">
        <w:rPr>
          <w:noProof/>
        </w:rPr>
        <w:t>13.2.</w:t>
      </w:r>
      <w:r w:rsidRPr="00FC08AF">
        <w:rPr>
          <w:noProof/>
          <w:lang w:eastAsia="ko-KR"/>
        </w:rPr>
        <w:t>66</w:t>
      </w:r>
      <w:r w:rsidRPr="00FC08AF">
        <w:rPr>
          <w:noProof/>
        </w:rPr>
        <w:tab/>
      </w:r>
      <w:r w:rsidR="00ED6C56" w:rsidRPr="00FC08AF">
        <w:rPr>
          <w:noProof/>
        </w:rPr>
        <w:t>Void</w:t>
      </w:r>
      <w:bookmarkEnd w:id="2256"/>
      <w:bookmarkEnd w:id="2257"/>
      <w:bookmarkEnd w:id="2258"/>
    </w:p>
    <w:p w14:paraId="19705065" w14:textId="77777777" w:rsidR="00467AE9" w:rsidRPr="00FC08AF" w:rsidRDefault="00467AE9" w:rsidP="00467AE9">
      <w:pPr>
        <w:pStyle w:val="Heading3"/>
        <w:rPr>
          <w:noProof/>
        </w:rPr>
      </w:pPr>
      <w:bookmarkStart w:id="2259" w:name="_Toc4578866"/>
      <w:bookmarkStart w:id="2260" w:name="_Toc27728555"/>
      <w:bookmarkStart w:id="2261" w:name="_Toc176353921"/>
      <w:r w:rsidRPr="00FC08AF">
        <w:rPr>
          <w:noProof/>
        </w:rPr>
        <w:t>13.2.</w:t>
      </w:r>
      <w:r w:rsidRPr="00FC08AF">
        <w:rPr>
          <w:noProof/>
          <w:lang w:eastAsia="ko-KR"/>
        </w:rPr>
        <w:t>67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Network/MaxAffiliationsN2</w:t>
      </w:r>
      <w:bookmarkEnd w:id="2259"/>
      <w:bookmarkEnd w:id="2260"/>
      <w:bookmarkEnd w:id="2261"/>
    </w:p>
    <w:p w14:paraId="04C8E48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w:t>
      </w:r>
      <w:r w:rsidRPr="00FC08AF">
        <w:rPr>
          <w:noProof/>
          <w:lang w:eastAsia="ko-KR"/>
        </w:rPr>
        <w:t>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086EA0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F39424"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Network/MaxAffiliationsN2</w:t>
            </w:r>
          </w:p>
        </w:tc>
      </w:tr>
      <w:tr w:rsidR="00467AE9" w:rsidRPr="00FC08AF" w14:paraId="453664A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D6DF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102B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0EA55"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ABB4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EC0E6"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AFCF1" w14:textId="77777777" w:rsidR="00467AE9" w:rsidRPr="00FC08AF" w:rsidRDefault="00467AE9" w:rsidP="00231052">
            <w:pPr>
              <w:jc w:val="center"/>
              <w:rPr>
                <w:rFonts w:ascii="Arial" w:hAnsi="Arial" w:cs="Arial"/>
                <w:b/>
                <w:noProof/>
                <w:sz w:val="18"/>
                <w:szCs w:val="18"/>
              </w:rPr>
            </w:pPr>
          </w:p>
        </w:tc>
      </w:tr>
      <w:tr w:rsidR="00467AE9" w:rsidRPr="00FC08AF" w14:paraId="472327E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0DA0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F338"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7796A"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9E20C"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1E10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A23DA2" w14:textId="77777777" w:rsidR="00467AE9" w:rsidRPr="00FC08AF" w:rsidRDefault="00467AE9" w:rsidP="00231052">
            <w:pPr>
              <w:jc w:val="center"/>
              <w:rPr>
                <w:b/>
                <w:noProof/>
              </w:rPr>
            </w:pPr>
          </w:p>
        </w:tc>
      </w:tr>
      <w:tr w:rsidR="00467AE9" w:rsidRPr="00FC08AF" w14:paraId="04E1A89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BE774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F38928"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maximum number of MCVideo groups that the MCVideo user is authorised to affiliate with.</w:t>
            </w:r>
          </w:p>
        </w:tc>
      </w:tr>
    </w:tbl>
    <w:p w14:paraId="600E43C8" w14:textId="77777777" w:rsidR="00122AB2" w:rsidRPr="00FC08AF" w:rsidRDefault="00122AB2" w:rsidP="00122AB2">
      <w:pPr>
        <w:rPr>
          <w:noProof/>
          <w:lang w:eastAsia="ko-KR"/>
        </w:rPr>
      </w:pPr>
    </w:p>
    <w:p w14:paraId="1E4B4B11"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0-65535</w:t>
      </w:r>
    </w:p>
    <w:p w14:paraId="498B84DF" w14:textId="77777777" w:rsidR="00467AE9" w:rsidRPr="00FC08AF" w:rsidRDefault="00467AE9" w:rsidP="00467AE9">
      <w:pPr>
        <w:pStyle w:val="Heading3"/>
        <w:rPr>
          <w:noProof/>
          <w:lang w:eastAsia="ko-KR"/>
        </w:rPr>
      </w:pPr>
      <w:bookmarkStart w:id="2262" w:name="_Toc4578867"/>
      <w:bookmarkStart w:id="2263" w:name="_Toc27728556"/>
      <w:bookmarkStart w:id="2264" w:name="_Toc176353922"/>
      <w:r w:rsidRPr="00FC08AF">
        <w:rPr>
          <w:noProof/>
        </w:rPr>
        <w:t>13.2.68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2262"/>
      <w:bookmarkEnd w:id="2263"/>
      <w:bookmarkEnd w:id="2264"/>
    </w:p>
    <w:p w14:paraId="0875339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2.68.1: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0A3C2DB2"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3499DEC"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467AE9" w:rsidRPr="00FC08AF" w14:paraId="282707B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1B9A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C8AD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7635F"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C2AB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FD4C0"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8217F8D" w14:textId="77777777" w:rsidR="00467AE9" w:rsidRPr="00FC08AF" w:rsidRDefault="00467AE9" w:rsidP="00231052">
            <w:pPr>
              <w:jc w:val="center"/>
              <w:rPr>
                <w:rFonts w:ascii="Arial" w:hAnsi="Arial" w:cs="Arial"/>
                <w:b/>
                <w:noProof/>
                <w:sz w:val="18"/>
                <w:szCs w:val="18"/>
              </w:rPr>
            </w:pPr>
          </w:p>
        </w:tc>
      </w:tr>
      <w:tr w:rsidR="00467AE9" w:rsidRPr="00FC08AF" w14:paraId="75CE210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60840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5B40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F590"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475AC"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31196"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8699FB" w14:textId="77777777" w:rsidR="00467AE9" w:rsidRPr="00FC08AF" w:rsidRDefault="00467AE9" w:rsidP="00231052">
            <w:pPr>
              <w:jc w:val="center"/>
              <w:rPr>
                <w:b/>
                <w:noProof/>
              </w:rPr>
            </w:pPr>
          </w:p>
        </w:tc>
      </w:tr>
      <w:tr w:rsidR="00467AE9" w:rsidRPr="00FC08AF" w14:paraId="574B2A5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4EFB6"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FD1CEB"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perform dynamic regrouping operations.</w:t>
            </w:r>
          </w:p>
        </w:tc>
      </w:tr>
    </w:tbl>
    <w:p w14:paraId="79A3B2E0" w14:textId="77777777" w:rsidR="00F72846" w:rsidRPr="00FC08AF" w:rsidRDefault="00F72846" w:rsidP="00F72846">
      <w:pPr>
        <w:rPr>
          <w:noProof/>
        </w:rPr>
      </w:pPr>
    </w:p>
    <w:p w14:paraId="18123DD4"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perform dynamic regrouping operations.</w:t>
      </w:r>
    </w:p>
    <w:p w14:paraId="0EDAAAA3"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perform dynamic regrouping operations.</w:t>
      </w:r>
    </w:p>
    <w:p w14:paraId="75D0E0AA" w14:textId="77777777" w:rsidR="00467AE9" w:rsidRPr="00FC08AF" w:rsidRDefault="00467AE9" w:rsidP="00467AE9">
      <w:pPr>
        <w:pStyle w:val="Heading3"/>
        <w:rPr>
          <w:noProof/>
          <w:lang w:eastAsia="ko-KR"/>
        </w:rPr>
      </w:pPr>
      <w:bookmarkStart w:id="2265" w:name="_Toc4578868"/>
      <w:bookmarkStart w:id="2266" w:name="_Toc27728557"/>
      <w:bookmarkStart w:id="2267" w:name="_Toc176353923"/>
      <w:r w:rsidRPr="00FC08AF">
        <w:rPr>
          <w:noProof/>
        </w:rPr>
        <w:t>13.2.69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2265"/>
      <w:bookmarkEnd w:id="2266"/>
      <w:bookmarkEnd w:id="2267"/>
    </w:p>
    <w:p w14:paraId="6947D57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2.69</w:t>
      </w:r>
      <w:r w:rsidR="00EC42BA" w:rsidRPr="00FC08AF">
        <w:rPr>
          <w:noProof/>
        </w:rPr>
        <w:t>.</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1F355B7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D50BE1"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467AE9" w:rsidRPr="00FC08AF" w14:paraId="0C88CB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024B2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9109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E8EBB"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66AE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0315A"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9F23930" w14:textId="77777777" w:rsidR="00467AE9" w:rsidRPr="00FC08AF" w:rsidRDefault="00467AE9" w:rsidP="00231052">
            <w:pPr>
              <w:jc w:val="center"/>
              <w:rPr>
                <w:rFonts w:ascii="Arial" w:hAnsi="Arial" w:cs="Arial"/>
                <w:b/>
                <w:noProof/>
                <w:sz w:val="18"/>
                <w:szCs w:val="18"/>
              </w:rPr>
            </w:pPr>
          </w:p>
        </w:tc>
      </w:tr>
      <w:tr w:rsidR="00467AE9" w:rsidRPr="00FC08AF" w14:paraId="14E6B4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E322D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C7FE1"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24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1DEAB"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83E28"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B55E12" w14:textId="77777777" w:rsidR="00467AE9" w:rsidRPr="00FC08AF" w:rsidRDefault="00467AE9" w:rsidP="00231052">
            <w:pPr>
              <w:jc w:val="center"/>
              <w:rPr>
                <w:b/>
                <w:noProof/>
              </w:rPr>
            </w:pPr>
          </w:p>
        </w:tc>
      </w:tr>
      <w:tr w:rsidR="00467AE9" w:rsidRPr="00FC08AF" w14:paraId="723B35C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AF20E6"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E0AA4" w14:textId="77777777" w:rsidR="00467AE9" w:rsidRPr="00FC08AF" w:rsidRDefault="00467AE9" w:rsidP="00231052">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648B0B54" w14:textId="77777777" w:rsidR="00EC42BA" w:rsidRPr="00FC08AF" w:rsidRDefault="00EC42BA" w:rsidP="00EC42BA">
      <w:pPr>
        <w:rPr>
          <w:noProof/>
          <w:lang w:eastAsia="ko-KR"/>
        </w:rPr>
      </w:pPr>
    </w:p>
    <w:p w14:paraId="453E6F0E" w14:textId="77777777" w:rsidR="00467AE9" w:rsidRPr="00FC08AF" w:rsidRDefault="00467AE9" w:rsidP="00467AE9">
      <w:pPr>
        <w:rPr>
          <w:noProof/>
          <w:lang w:eastAsia="ko-KR"/>
        </w:rPr>
      </w:pPr>
      <w:r w:rsidRPr="00FC08AF">
        <w:rPr>
          <w:noProof/>
        </w:rPr>
        <w:t xml:space="preserve">When set to "true" the presence status on the network of this MCVideo </w:t>
      </w:r>
      <w:r w:rsidRPr="00FC08AF">
        <w:rPr>
          <w:noProof/>
          <w:lang w:eastAsia="ko-KR"/>
        </w:rPr>
        <w:t>user</w:t>
      </w:r>
      <w:r w:rsidRPr="00FC08AF">
        <w:rPr>
          <w:noProof/>
        </w:rPr>
        <w:t xml:space="preserve"> is available</w:t>
      </w:r>
      <w:r w:rsidRPr="00FC08AF">
        <w:rPr>
          <w:noProof/>
          <w:lang w:eastAsia="ko-KR"/>
        </w:rPr>
        <w:t>.</w:t>
      </w:r>
    </w:p>
    <w:p w14:paraId="07374840"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MCVideo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6EDB82C2" w14:textId="77777777" w:rsidR="00467AE9" w:rsidRPr="00FC08AF" w:rsidRDefault="00467AE9" w:rsidP="00467AE9">
      <w:pPr>
        <w:pStyle w:val="Heading3"/>
        <w:rPr>
          <w:noProof/>
          <w:lang w:eastAsia="ko-KR"/>
        </w:rPr>
      </w:pPr>
      <w:bookmarkStart w:id="2268" w:name="_Toc4578869"/>
      <w:bookmarkStart w:id="2269" w:name="_Toc27728558"/>
      <w:bookmarkStart w:id="2270" w:name="_Toc176353924"/>
      <w:r w:rsidRPr="00FC08AF">
        <w:rPr>
          <w:noProof/>
        </w:rPr>
        <w:lastRenderedPageBreak/>
        <w:t>13.2.70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2268"/>
      <w:bookmarkEnd w:id="2269"/>
      <w:bookmarkEnd w:id="2270"/>
    </w:p>
    <w:p w14:paraId="76343F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2.70.1: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B30D4B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777784"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467AE9" w:rsidRPr="00FC08AF" w14:paraId="57C4812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5CB76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41B3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50D69"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0355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BD77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F52621" w14:textId="77777777" w:rsidR="00467AE9" w:rsidRPr="00FC08AF" w:rsidRDefault="00467AE9" w:rsidP="00231052">
            <w:pPr>
              <w:jc w:val="center"/>
              <w:rPr>
                <w:rFonts w:ascii="Arial" w:hAnsi="Arial" w:cs="Arial"/>
                <w:b/>
                <w:noProof/>
                <w:sz w:val="18"/>
                <w:szCs w:val="18"/>
              </w:rPr>
            </w:pPr>
          </w:p>
        </w:tc>
      </w:tr>
      <w:tr w:rsidR="00467AE9" w:rsidRPr="00FC08AF" w14:paraId="6481F8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C763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0CDC4"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963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AB1A6"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E011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9C1297" w14:textId="77777777" w:rsidR="00467AE9" w:rsidRPr="00FC08AF" w:rsidRDefault="00467AE9" w:rsidP="00231052">
            <w:pPr>
              <w:jc w:val="center"/>
              <w:rPr>
                <w:b/>
                <w:noProof/>
              </w:rPr>
            </w:pPr>
          </w:p>
        </w:tc>
      </w:tr>
      <w:tr w:rsidR="00467AE9" w:rsidRPr="00FC08AF" w14:paraId="0AB292D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31E6E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73E204"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obtain</w:t>
            </w:r>
            <w:r w:rsidRPr="00FC08AF">
              <w:rPr>
                <w:noProof/>
              </w:rPr>
              <w:t xml:space="preserve"> whether a particular MCVideo User is present on the network</w:t>
            </w:r>
            <w:r w:rsidRPr="00FC08AF">
              <w:rPr>
                <w:noProof/>
                <w:lang w:eastAsia="ko-KR"/>
              </w:rPr>
              <w:t>.</w:t>
            </w:r>
          </w:p>
        </w:tc>
      </w:tr>
    </w:tbl>
    <w:p w14:paraId="7FB7FE58" w14:textId="77777777" w:rsidR="00F72846" w:rsidRPr="00FC08AF" w:rsidRDefault="00F72846" w:rsidP="00F72846">
      <w:pPr>
        <w:rPr>
          <w:noProof/>
        </w:rPr>
      </w:pPr>
    </w:p>
    <w:p w14:paraId="50A577AB"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obtain</w:t>
      </w:r>
      <w:r w:rsidRPr="00FC08AF">
        <w:rPr>
          <w:noProof/>
        </w:rPr>
        <w:t xml:space="preserve"> whether a particular MCVideo User is present on the network</w:t>
      </w:r>
      <w:r w:rsidRPr="00FC08AF">
        <w:rPr>
          <w:noProof/>
          <w:lang w:eastAsia="ko-KR"/>
        </w:rPr>
        <w:t>.</w:t>
      </w:r>
    </w:p>
    <w:p w14:paraId="76ECC524"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obtain</w:t>
      </w:r>
      <w:r w:rsidRPr="00FC08AF">
        <w:rPr>
          <w:noProof/>
        </w:rPr>
        <w:t xml:space="preserve"> whether a particular MCVideo User is present on the network</w:t>
      </w:r>
      <w:r w:rsidRPr="00FC08AF">
        <w:rPr>
          <w:noProof/>
          <w:lang w:eastAsia="ko-KR"/>
        </w:rPr>
        <w:t xml:space="preserve">. </w:t>
      </w:r>
      <w:r w:rsidRPr="00FC08AF">
        <w:rPr>
          <w:noProof/>
        </w:rPr>
        <w:t>This is the default if this leaf node is not present.</w:t>
      </w:r>
    </w:p>
    <w:p w14:paraId="7453F71A" w14:textId="77777777" w:rsidR="00467AE9" w:rsidRPr="00FC08AF" w:rsidRDefault="00467AE9" w:rsidP="00467AE9">
      <w:pPr>
        <w:pStyle w:val="Heading3"/>
        <w:rPr>
          <w:noProof/>
          <w:lang w:eastAsia="ko-KR"/>
        </w:rPr>
      </w:pPr>
      <w:bookmarkStart w:id="2271" w:name="_Toc4578870"/>
      <w:bookmarkStart w:id="2272" w:name="_Toc27728559"/>
      <w:bookmarkStart w:id="2273" w:name="_Toc176353925"/>
      <w:r w:rsidRPr="00FC08AF">
        <w:rPr>
          <w:noProof/>
        </w:rPr>
        <w:t>13.2.71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2271"/>
      <w:bookmarkEnd w:id="2272"/>
      <w:bookmarkEnd w:id="2273"/>
    </w:p>
    <w:p w14:paraId="543B988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2.71.1: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126870E4"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D586006"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467AE9" w:rsidRPr="00FC08AF" w14:paraId="6472AB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BFA2D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6B49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A3428"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FCAA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61A1"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B15766" w14:textId="77777777" w:rsidR="00467AE9" w:rsidRPr="00FC08AF" w:rsidRDefault="00467AE9" w:rsidP="00231052">
            <w:pPr>
              <w:jc w:val="center"/>
              <w:rPr>
                <w:rFonts w:ascii="Arial" w:hAnsi="Arial" w:cs="Arial"/>
                <w:b/>
                <w:noProof/>
                <w:sz w:val="18"/>
                <w:szCs w:val="18"/>
              </w:rPr>
            </w:pPr>
          </w:p>
        </w:tc>
      </w:tr>
      <w:tr w:rsidR="00467AE9" w:rsidRPr="00FC08AF" w14:paraId="75B1A1B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70B0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F070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D5836"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DB9BA"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AF18F"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C1BE62" w14:textId="77777777" w:rsidR="00467AE9" w:rsidRPr="00FC08AF" w:rsidRDefault="00467AE9" w:rsidP="00231052">
            <w:pPr>
              <w:jc w:val="center"/>
              <w:rPr>
                <w:b/>
                <w:noProof/>
              </w:rPr>
            </w:pPr>
          </w:p>
        </w:tc>
      </w:tr>
      <w:tr w:rsidR="00467AE9" w:rsidRPr="00FC08AF" w14:paraId="73DE0C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96143E"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9366D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whether the MCVideo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2880E115" w14:textId="77777777" w:rsidR="00F72846" w:rsidRPr="00FC08AF" w:rsidRDefault="00F72846" w:rsidP="00F72846">
      <w:pPr>
        <w:rPr>
          <w:noProof/>
        </w:rPr>
      </w:pPr>
    </w:p>
    <w:p w14:paraId="7347A96F" w14:textId="77777777" w:rsidR="00467AE9" w:rsidRPr="00FC08AF" w:rsidRDefault="00467AE9" w:rsidP="00467AE9">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1F3BFA1E"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5AF70EDD" w14:textId="77777777" w:rsidR="00467AE9" w:rsidRPr="00FC08AF" w:rsidRDefault="00467AE9" w:rsidP="00467AE9">
      <w:pPr>
        <w:pStyle w:val="Heading3"/>
        <w:rPr>
          <w:noProof/>
        </w:rPr>
      </w:pPr>
      <w:bookmarkStart w:id="2274" w:name="_Toc4578871"/>
      <w:bookmarkStart w:id="2275" w:name="_Toc27728560"/>
      <w:bookmarkStart w:id="2276" w:name="_Toc176353926"/>
      <w:r w:rsidRPr="00FC08AF">
        <w:rPr>
          <w:noProof/>
        </w:rPr>
        <w:t>13.2.</w:t>
      </w:r>
      <w:r w:rsidRPr="00FC08AF">
        <w:rPr>
          <w:noProof/>
          <w:lang w:eastAsia="ko-KR"/>
        </w:rPr>
        <w:t>72</w:t>
      </w:r>
      <w:r w:rsidR="001731DE" w:rsidRPr="00FC08AF">
        <w:rPr>
          <w:noProof/>
          <w:lang w:eastAsia="ko-KR"/>
        </w:rPr>
        <w:tab/>
      </w:r>
      <w:r w:rsidR="001F3843" w:rsidRPr="00FC08AF">
        <w:rPr>
          <w:noProof/>
          <w:lang w:eastAsia="ko-KR"/>
        </w:rPr>
        <w:t>Void</w:t>
      </w:r>
      <w:bookmarkEnd w:id="2274"/>
      <w:bookmarkEnd w:id="2275"/>
      <w:bookmarkEnd w:id="2276"/>
    </w:p>
    <w:p w14:paraId="53021671" w14:textId="77777777" w:rsidR="00467AE9" w:rsidRPr="00FC08AF" w:rsidRDefault="00467AE9" w:rsidP="00467AE9">
      <w:pPr>
        <w:pStyle w:val="Heading3"/>
        <w:rPr>
          <w:noProof/>
          <w:lang w:eastAsia="ko-KR"/>
        </w:rPr>
      </w:pPr>
      <w:bookmarkStart w:id="2277" w:name="_Toc4578872"/>
      <w:bookmarkStart w:id="2278" w:name="_Toc27728561"/>
      <w:bookmarkStart w:id="2279" w:name="_Toc176353927"/>
      <w:r w:rsidRPr="00FC08AF">
        <w:rPr>
          <w:noProof/>
        </w:rPr>
        <w:t>13.2.</w:t>
      </w:r>
      <w:r w:rsidRPr="00FC08AF">
        <w:rPr>
          <w:noProof/>
          <w:lang w:eastAsia="ko-KR"/>
        </w:rPr>
        <w:t>73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Network/MaxSimultaneousVideoStreams</w:t>
      </w:r>
      <w:bookmarkEnd w:id="2277"/>
      <w:bookmarkEnd w:id="2278"/>
      <w:bookmarkEnd w:id="2279"/>
    </w:p>
    <w:p w14:paraId="1223C4F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Network/MaxSimultaneousVideoStreams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2B748B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472DD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Network/MaxSimultaneousVideoStreams</w:t>
            </w:r>
          </w:p>
        </w:tc>
      </w:tr>
      <w:tr w:rsidR="00467AE9" w:rsidRPr="00FC08AF" w14:paraId="11696ED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E18C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996B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8F6C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FFE8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001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37E85" w14:textId="77777777" w:rsidR="00467AE9" w:rsidRPr="00FC08AF" w:rsidRDefault="00467AE9" w:rsidP="00231052">
            <w:pPr>
              <w:jc w:val="center"/>
              <w:rPr>
                <w:rFonts w:ascii="Arial" w:hAnsi="Arial" w:cs="Arial"/>
                <w:b/>
                <w:noProof/>
                <w:sz w:val="18"/>
                <w:szCs w:val="18"/>
              </w:rPr>
            </w:pPr>
          </w:p>
        </w:tc>
      </w:tr>
      <w:tr w:rsidR="00467AE9" w:rsidRPr="00FC08AF" w14:paraId="46DED4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CDDC4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7CBFC"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94DA0"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3CD1E" w14:textId="77777777" w:rsidR="00467AE9" w:rsidRPr="00FC08AF" w:rsidRDefault="00CD0F8A"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126"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88A996" w14:textId="77777777" w:rsidR="00467AE9" w:rsidRPr="00FC08AF" w:rsidRDefault="00467AE9" w:rsidP="00231052">
            <w:pPr>
              <w:jc w:val="center"/>
              <w:rPr>
                <w:b/>
                <w:noProof/>
              </w:rPr>
            </w:pPr>
          </w:p>
        </w:tc>
      </w:tr>
      <w:tr w:rsidR="00467AE9" w:rsidRPr="00FC08AF" w14:paraId="30C73CA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97B41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E49F7C"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maximum number of simultaneous video streams that can be received.</w:t>
            </w:r>
          </w:p>
        </w:tc>
      </w:tr>
    </w:tbl>
    <w:p w14:paraId="666F9096" w14:textId="77777777" w:rsidR="00F72846" w:rsidRPr="00FC08AF" w:rsidRDefault="00F72846" w:rsidP="00F72846">
      <w:pPr>
        <w:rPr>
          <w:noProof/>
        </w:rPr>
      </w:pPr>
      <w:bookmarkStart w:id="2280" w:name="_Toc4578873"/>
      <w:bookmarkStart w:id="2281" w:name="_Toc27728562"/>
    </w:p>
    <w:p w14:paraId="610ABF3B" w14:textId="77777777" w:rsidR="00467AE9" w:rsidRPr="00FC08AF" w:rsidRDefault="00467AE9" w:rsidP="00467AE9">
      <w:pPr>
        <w:pStyle w:val="Heading3"/>
        <w:rPr>
          <w:noProof/>
        </w:rPr>
      </w:pPr>
      <w:bookmarkStart w:id="2282" w:name="_Toc176353928"/>
      <w:r w:rsidRPr="00FC08AF">
        <w:rPr>
          <w:noProof/>
        </w:rPr>
        <w:t>13.2.</w:t>
      </w:r>
      <w:r w:rsidRPr="00FC08AF">
        <w:rPr>
          <w:noProof/>
          <w:lang w:eastAsia="ko-KR"/>
        </w:rPr>
        <w:t>74</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Network/MaxSimultaneousVideoStreams/MaxStreams</w:t>
      </w:r>
      <w:bookmarkEnd w:id="2280"/>
      <w:bookmarkEnd w:id="2281"/>
      <w:bookmarkEnd w:id="2282"/>
    </w:p>
    <w:p w14:paraId="7457141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Network/MaxSimultaneousVideoStreams/MaxStreams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9D8520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ABD35C"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Network/MaxSimultaneousVideoStreams/MaxStreams</w:t>
            </w:r>
          </w:p>
        </w:tc>
      </w:tr>
      <w:tr w:rsidR="00467AE9" w:rsidRPr="00FC08AF" w14:paraId="14306E0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D0B09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571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49C0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162C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7174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85D45A" w14:textId="77777777" w:rsidR="00467AE9" w:rsidRPr="00FC08AF" w:rsidRDefault="00467AE9" w:rsidP="00231052">
            <w:pPr>
              <w:jc w:val="center"/>
              <w:rPr>
                <w:rFonts w:ascii="Arial" w:hAnsi="Arial" w:cs="Arial"/>
                <w:b/>
                <w:noProof/>
                <w:sz w:val="18"/>
                <w:szCs w:val="18"/>
              </w:rPr>
            </w:pPr>
          </w:p>
        </w:tc>
      </w:tr>
      <w:tr w:rsidR="00467AE9" w:rsidRPr="00FC08AF" w14:paraId="758A41C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AD9B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F1806"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9702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0571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90B5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B5765A" w14:textId="77777777" w:rsidR="00467AE9" w:rsidRPr="00FC08AF" w:rsidRDefault="00467AE9" w:rsidP="00231052">
            <w:pPr>
              <w:jc w:val="center"/>
              <w:rPr>
                <w:b/>
                <w:noProof/>
              </w:rPr>
            </w:pPr>
          </w:p>
        </w:tc>
      </w:tr>
      <w:tr w:rsidR="00467AE9" w:rsidRPr="00FC08AF" w14:paraId="1B9C9E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B068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07282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maximum number of simultaneous video streams that can be received.</w:t>
            </w:r>
          </w:p>
        </w:tc>
      </w:tr>
    </w:tbl>
    <w:p w14:paraId="6267A3BF" w14:textId="77777777" w:rsidR="001F3843" w:rsidRPr="00FC08AF" w:rsidRDefault="001F3843" w:rsidP="001F3843">
      <w:pPr>
        <w:rPr>
          <w:noProof/>
          <w:lang w:eastAsia="ko-KR"/>
        </w:rPr>
      </w:pPr>
    </w:p>
    <w:p w14:paraId="3D01C67B" w14:textId="77777777" w:rsidR="00467AE9" w:rsidRPr="00FC08AF" w:rsidRDefault="00467AE9" w:rsidP="00467AE9">
      <w:pPr>
        <w:ind w:left="568" w:hanging="284"/>
        <w:rPr>
          <w:noProof/>
          <w:lang w:eastAsia="ko-KR"/>
        </w:rPr>
      </w:pPr>
      <w:r w:rsidRPr="00FC08AF">
        <w:rPr>
          <w:noProof/>
          <w:lang w:eastAsia="x-none"/>
        </w:rPr>
        <w:t>-</w:t>
      </w:r>
      <w:r w:rsidRPr="00FC08AF">
        <w:rPr>
          <w:noProof/>
          <w:lang w:eastAsia="x-none"/>
        </w:rPr>
        <w:tab/>
        <w:t xml:space="preserve">Values: </w:t>
      </w:r>
      <w:r w:rsidR="008D1B1D" w:rsidRPr="00FC08AF">
        <w:rPr>
          <w:noProof/>
          <w:lang w:eastAsia="x-none"/>
        </w:rPr>
        <w:t>1</w:t>
      </w:r>
      <w:r w:rsidRPr="00FC08AF">
        <w:rPr>
          <w:noProof/>
          <w:lang w:eastAsia="x-none"/>
        </w:rPr>
        <w:t>-65535</w:t>
      </w:r>
    </w:p>
    <w:p w14:paraId="08282C56" w14:textId="77777777" w:rsidR="00467AE9" w:rsidRPr="00FC08AF" w:rsidRDefault="00467AE9" w:rsidP="00467AE9">
      <w:pPr>
        <w:pStyle w:val="Heading3"/>
        <w:rPr>
          <w:noProof/>
          <w:lang w:eastAsia="ko-KR"/>
        </w:rPr>
      </w:pPr>
      <w:bookmarkStart w:id="2283" w:name="_Toc4578874"/>
      <w:bookmarkStart w:id="2284" w:name="_Toc27728563"/>
      <w:bookmarkStart w:id="2285" w:name="_Toc176353929"/>
      <w:r w:rsidRPr="00FC08AF">
        <w:rPr>
          <w:noProof/>
        </w:rPr>
        <w:t>13.2.75</w:t>
      </w:r>
      <w:r w:rsidRPr="00FC08AF">
        <w:rPr>
          <w:noProof/>
        </w:rPr>
        <w:tab/>
      </w:r>
      <w:r w:rsidR="00E831FF" w:rsidRPr="00FC08AF">
        <w:rPr>
          <w:noProof/>
        </w:rPr>
        <w:t>Void</w:t>
      </w:r>
      <w:bookmarkEnd w:id="2283"/>
      <w:bookmarkEnd w:id="2284"/>
      <w:bookmarkEnd w:id="2285"/>
    </w:p>
    <w:p w14:paraId="083995F2" w14:textId="77777777" w:rsidR="00467AE9" w:rsidRPr="00FC08AF" w:rsidRDefault="00467AE9" w:rsidP="00467AE9">
      <w:pPr>
        <w:pStyle w:val="Heading3"/>
        <w:rPr>
          <w:noProof/>
          <w:lang w:eastAsia="ko-KR"/>
        </w:rPr>
      </w:pPr>
      <w:bookmarkStart w:id="2286" w:name="_Toc4578875"/>
      <w:bookmarkStart w:id="2287" w:name="_Toc27728564"/>
      <w:bookmarkStart w:id="2288" w:name="_Toc176353930"/>
      <w:r w:rsidRPr="00FC08AF">
        <w:rPr>
          <w:noProof/>
        </w:rPr>
        <w:t>13.2.76</w:t>
      </w:r>
      <w:r w:rsidRPr="00FC08AF">
        <w:rPr>
          <w:noProof/>
        </w:rPr>
        <w:tab/>
      </w:r>
      <w:r w:rsidR="00E831FF" w:rsidRPr="00FC08AF">
        <w:rPr>
          <w:noProof/>
        </w:rPr>
        <w:t>Void</w:t>
      </w:r>
      <w:bookmarkEnd w:id="2286"/>
      <w:bookmarkEnd w:id="2287"/>
      <w:bookmarkEnd w:id="2288"/>
    </w:p>
    <w:p w14:paraId="243A08F5" w14:textId="77777777" w:rsidR="00467AE9" w:rsidRPr="00FC08AF" w:rsidRDefault="00467AE9" w:rsidP="00467AE9">
      <w:pPr>
        <w:pStyle w:val="Heading3"/>
        <w:rPr>
          <w:noProof/>
          <w:lang w:eastAsia="ko-KR"/>
        </w:rPr>
      </w:pPr>
      <w:bookmarkStart w:id="2289" w:name="_Toc4578876"/>
      <w:bookmarkStart w:id="2290" w:name="_Toc27728565"/>
      <w:bookmarkStart w:id="2291" w:name="_Toc176353931"/>
      <w:r w:rsidRPr="00FC08AF">
        <w:rPr>
          <w:noProof/>
        </w:rPr>
        <w:t>13.2.77</w:t>
      </w:r>
      <w:r w:rsidRPr="00FC08AF">
        <w:rPr>
          <w:noProof/>
        </w:rPr>
        <w:tab/>
      </w:r>
      <w:r w:rsidR="00E831FF" w:rsidRPr="00FC08AF">
        <w:rPr>
          <w:noProof/>
        </w:rPr>
        <w:t>Void</w:t>
      </w:r>
      <w:bookmarkEnd w:id="2289"/>
      <w:bookmarkEnd w:id="2290"/>
      <w:bookmarkEnd w:id="2291"/>
    </w:p>
    <w:p w14:paraId="617660A4" w14:textId="77777777" w:rsidR="00467AE9" w:rsidRPr="00FC08AF" w:rsidRDefault="00467AE9" w:rsidP="00467AE9">
      <w:pPr>
        <w:pStyle w:val="Heading3"/>
        <w:rPr>
          <w:noProof/>
          <w:lang w:eastAsia="ko-KR"/>
        </w:rPr>
      </w:pPr>
      <w:bookmarkStart w:id="2292" w:name="_Toc4578877"/>
      <w:bookmarkStart w:id="2293" w:name="_Toc27728566"/>
      <w:bookmarkStart w:id="2294" w:name="_Toc176353932"/>
      <w:r w:rsidRPr="00FC08AF">
        <w:rPr>
          <w:noProof/>
        </w:rPr>
        <w:t>13.2.78</w:t>
      </w:r>
      <w:r w:rsidRPr="00FC08AF">
        <w:rPr>
          <w:noProof/>
        </w:rPr>
        <w:tab/>
      </w:r>
      <w:r w:rsidR="00E831FF" w:rsidRPr="00FC08AF">
        <w:rPr>
          <w:noProof/>
        </w:rPr>
        <w:t>Void</w:t>
      </w:r>
      <w:bookmarkEnd w:id="2292"/>
      <w:bookmarkEnd w:id="2293"/>
      <w:bookmarkEnd w:id="2294"/>
    </w:p>
    <w:p w14:paraId="156651EA" w14:textId="77777777" w:rsidR="00467AE9" w:rsidRPr="00FC08AF" w:rsidRDefault="00467AE9" w:rsidP="00467AE9">
      <w:pPr>
        <w:pStyle w:val="Heading3"/>
        <w:rPr>
          <w:noProof/>
          <w:lang w:eastAsia="ko-KR"/>
        </w:rPr>
      </w:pPr>
      <w:bookmarkStart w:id="2295" w:name="_Toc4578878"/>
      <w:bookmarkStart w:id="2296" w:name="_Toc27728567"/>
      <w:bookmarkStart w:id="2297" w:name="_Toc176353933"/>
      <w:r w:rsidRPr="00FC08AF">
        <w:rPr>
          <w:noProof/>
        </w:rPr>
        <w:t>13.2.</w:t>
      </w:r>
      <w:r w:rsidRPr="00FC08AF">
        <w:rPr>
          <w:noProof/>
          <w:lang w:eastAsia="ko-KR"/>
        </w:rPr>
        <w:t>79</w:t>
      </w:r>
      <w:r w:rsidRPr="00FC08AF">
        <w:rPr>
          <w:noProof/>
        </w:rPr>
        <w:tab/>
      </w:r>
      <w:r w:rsidR="00E831FF" w:rsidRPr="00FC08AF">
        <w:rPr>
          <w:noProof/>
        </w:rPr>
        <w:t>Void</w:t>
      </w:r>
      <w:bookmarkEnd w:id="2295"/>
      <w:bookmarkEnd w:id="2296"/>
      <w:bookmarkEnd w:id="2297"/>
    </w:p>
    <w:p w14:paraId="11614BC9" w14:textId="77777777" w:rsidR="00467AE9" w:rsidRPr="00FC08AF" w:rsidRDefault="00467AE9" w:rsidP="00467AE9">
      <w:pPr>
        <w:pStyle w:val="Heading3"/>
        <w:rPr>
          <w:noProof/>
          <w:lang w:eastAsia="ko-KR"/>
        </w:rPr>
      </w:pPr>
      <w:bookmarkStart w:id="2298" w:name="_Toc4578879"/>
      <w:bookmarkStart w:id="2299" w:name="_Toc27728568"/>
      <w:bookmarkStart w:id="2300" w:name="_Toc176353934"/>
      <w:r w:rsidRPr="00FC08AF">
        <w:rPr>
          <w:noProof/>
        </w:rPr>
        <w:t>13.2.</w:t>
      </w:r>
      <w:r w:rsidRPr="00FC08AF">
        <w:rPr>
          <w:noProof/>
          <w:lang w:eastAsia="ko-KR"/>
        </w:rPr>
        <w:t>80</w:t>
      </w:r>
      <w:r w:rsidRPr="00FC08AF">
        <w:rPr>
          <w:noProof/>
        </w:rPr>
        <w:tab/>
      </w:r>
      <w:r w:rsidR="00E831FF" w:rsidRPr="00FC08AF">
        <w:rPr>
          <w:noProof/>
        </w:rPr>
        <w:t>Void</w:t>
      </w:r>
      <w:bookmarkEnd w:id="2298"/>
      <w:bookmarkEnd w:id="2299"/>
      <w:bookmarkEnd w:id="2300"/>
    </w:p>
    <w:p w14:paraId="5CA52653" w14:textId="77777777" w:rsidR="00467AE9" w:rsidRPr="00FC08AF" w:rsidRDefault="00467AE9" w:rsidP="00467AE9">
      <w:pPr>
        <w:pStyle w:val="Heading3"/>
        <w:rPr>
          <w:noProof/>
          <w:lang w:eastAsia="ko-KR"/>
        </w:rPr>
      </w:pPr>
      <w:bookmarkStart w:id="2301" w:name="_Toc4578880"/>
      <w:bookmarkStart w:id="2302" w:name="_Toc27728569"/>
      <w:bookmarkStart w:id="2303" w:name="_Toc176353935"/>
      <w:r w:rsidRPr="00FC08AF">
        <w:rPr>
          <w:noProof/>
          <w:lang w:eastAsia="ko-KR"/>
        </w:rPr>
        <w:t>13.</w:t>
      </w:r>
      <w:r w:rsidRPr="00FC08AF">
        <w:rPr>
          <w:noProof/>
        </w:rPr>
        <w:t>2.81</w:t>
      </w:r>
      <w:r w:rsidRPr="00FC08AF">
        <w:rPr>
          <w:noProof/>
        </w:rPr>
        <w:tab/>
      </w:r>
      <w:r w:rsidR="00E831FF" w:rsidRPr="00FC08AF">
        <w:rPr>
          <w:noProof/>
        </w:rPr>
        <w:t>Void</w:t>
      </w:r>
      <w:bookmarkEnd w:id="2301"/>
      <w:bookmarkEnd w:id="2302"/>
      <w:bookmarkEnd w:id="2303"/>
    </w:p>
    <w:p w14:paraId="46BC22DB" w14:textId="77777777" w:rsidR="00467AE9" w:rsidRPr="00FC08AF" w:rsidRDefault="00467AE9" w:rsidP="00467AE9">
      <w:pPr>
        <w:pStyle w:val="Heading3"/>
        <w:rPr>
          <w:noProof/>
          <w:lang w:eastAsia="ko-KR"/>
        </w:rPr>
      </w:pPr>
      <w:bookmarkStart w:id="2304" w:name="_Toc4578881"/>
      <w:bookmarkStart w:id="2305" w:name="_Toc27728570"/>
      <w:bookmarkStart w:id="2306" w:name="_Toc176353936"/>
      <w:r w:rsidRPr="00FC08AF">
        <w:rPr>
          <w:noProof/>
        </w:rPr>
        <w:t>13.2.</w:t>
      </w:r>
      <w:r w:rsidRPr="00FC08AF">
        <w:rPr>
          <w:noProof/>
          <w:lang w:eastAsia="ko-KR"/>
        </w:rPr>
        <w:t>82</w:t>
      </w:r>
      <w:r w:rsidR="001731DE" w:rsidRPr="00FC08AF">
        <w:rPr>
          <w:noProof/>
          <w:lang w:eastAsia="ko-KR"/>
        </w:rPr>
        <w:tab/>
      </w:r>
      <w:r w:rsidR="00E831FF" w:rsidRPr="00FC08AF">
        <w:rPr>
          <w:noProof/>
        </w:rPr>
        <w:t>Void</w:t>
      </w:r>
      <w:bookmarkEnd w:id="2304"/>
      <w:bookmarkEnd w:id="2305"/>
      <w:bookmarkEnd w:id="2306"/>
    </w:p>
    <w:p w14:paraId="3A920A32" w14:textId="77777777" w:rsidR="00467AE9" w:rsidRPr="00FC08AF" w:rsidRDefault="00467AE9" w:rsidP="00467AE9">
      <w:pPr>
        <w:pStyle w:val="Heading3"/>
        <w:rPr>
          <w:noProof/>
          <w:lang w:eastAsia="ko-KR"/>
        </w:rPr>
      </w:pPr>
      <w:bookmarkStart w:id="2307" w:name="_Toc4578882"/>
      <w:bookmarkStart w:id="2308" w:name="_Toc27728571"/>
      <w:bookmarkStart w:id="2309" w:name="_Toc176353937"/>
      <w:r w:rsidRPr="00FC08AF">
        <w:rPr>
          <w:noProof/>
        </w:rPr>
        <w:t>13.2.</w:t>
      </w:r>
      <w:r w:rsidRPr="00FC08AF">
        <w:rPr>
          <w:noProof/>
          <w:lang w:eastAsia="ko-KR"/>
        </w:rPr>
        <w:t>83</w:t>
      </w:r>
      <w:r w:rsidR="001731DE" w:rsidRPr="00FC08AF">
        <w:rPr>
          <w:noProof/>
          <w:lang w:eastAsia="ko-KR"/>
        </w:rPr>
        <w:tab/>
      </w:r>
      <w:r w:rsidR="00E831FF" w:rsidRPr="00FC08AF">
        <w:rPr>
          <w:noProof/>
        </w:rPr>
        <w:t>Void</w:t>
      </w:r>
      <w:bookmarkEnd w:id="2307"/>
      <w:bookmarkEnd w:id="2308"/>
      <w:bookmarkEnd w:id="2309"/>
    </w:p>
    <w:p w14:paraId="0F9DE374" w14:textId="77777777" w:rsidR="00467AE9" w:rsidRPr="00FC08AF" w:rsidRDefault="00467AE9" w:rsidP="00467AE9">
      <w:pPr>
        <w:pStyle w:val="Heading3"/>
        <w:rPr>
          <w:noProof/>
          <w:lang w:eastAsia="ko-KR"/>
        </w:rPr>
      </w:pPr>
      <w:bookmarkStart w:id="2310" w:name="_Toc4578883"/>
      <w:bookmarkStart w:id="2311" w:name="_Toc27728572"/>
      <w:bookmarkStart w:id="2312" w:name="_Toc176353938"/>
      <w:r w:rsidRPr="00FC08AF">
        <w:rPr>
          <w:noProof/>
        </w:rPr>
        <w:t>13.2.84</w:t>
      </w:r>
      <w:r w:rsidRPr="00FC08AF">
        <w:rPr>
          <w:noProof/>
        </w:rPr>
        <w:tab/>
      </w:r>
      <w:r w:rsidR="00E831FF" w:rsidRPr="00FC08AF">
        <w:rPr>
          <w:noProof/>
        </w:rPr>
        <w:t>Void</w:t>
      </w:r>
      <w:bookmarkEnd w:id="2310"/>
      <w:bookmarkEnd w:id="2311"/>
      <w:bookmarkEnd w:id="2312"/>
    </w:p>
    <w:p w14:paraId="372B90F7" w14:textId="77777777" w:rsidR="00467AE9" w:rsidRPr="00FC08AF" w:rsidRDefault="00467AE9" w:rsidP="00467AE9">
      <w:pPr>
        <w:pStyle w:val="Heading3"/>
        <w:rPr>
          <w:noProof/>
          <w:lang w:eastAsia="ko-KR"/>
        </w:rPr>
      </w:pPr>
      <w:bookmarkStart w:id="2313" w:name="_Toc4578884"/>
      <w:bookmarkStart w:id="2314" w:name="_Toc27728573"/>
      <w:bookmarkStart w:id="2315" w:name="_Toc176353939"/>
      <w:r w:rsidRPr="00FC08AF">
        <w:rPr>
          <w:noProof/>
        </w:rPr>
        <w:t>13.2.85</w:t>
      </w:r>
      <w:r w:rsidRPr="00FC08AF">
        <w:rPr>
          <w:noProof/>
        </w:rPr>
        <w:tab/>
      </w:r>
      <w:r w:rsidR="00E831FF" w:rsidRPr="00FC08AF">
        <w:rPr>
          <w:noProof/>
        </w:rPr>
        <w:t>Void</w:t>
      </w:r>
      <w:bookmarkEnd w:id="2313"/>
      <w:bookmarkEnd w:id="2314"/>
      <w:bookmarkEnd w:id="2315"/>
    </w:p>
    <w:p w14:paraId="1D651392" w14:textId="77777777" w:rsidR="00467AE9" w:rsidRPr="00FC08AF" w:rsidRDefault="00467AE9" w:rsidP="00467AE9">
      <w:pPr>
        <w:pStyle w:val="Heading3"/>
        <w:rPr>
          <w:noProof/>
          <w:lang w:eastAsia="ko-KR"/>
        </w:rPr>
      </w:pPr>
      <w:bookmarkStart w:id="2316" w:name="_Toc4578885"/>
      <w:bookmarkStart w:id="2317" w:name="_Toc27728574"/>
      <w:bookmarkStart w:id="2318" w:name="_Toc176353940"/>
      <w:r w:rsidRPr="00FC08AF">
        <w:rPr>
          <w:noProof/>
        </w:rPr>
        <w:t>13.2.86</w:t>
      </w:r>
      <w:r w:rsidRPr="00FC08AF">
        <w:rPr>
          <w:noProof/>
        </w:rPr>
        <w:tab/>
      </w:r>
      <w:r w:rsidR="00E831FF" w:rsidRPr="00FC08AF">
        <w:rPr>
          <w:noProof/>
        </w:rPr>
        <w:t>Void</w:t>
      </w:r>
      <w:bookmarkEnd w:id="2316"/>
      <w:bookmarkEnd w:id="2317"/>
      <w:bookmarkEnd w:id="2318"/>
    </w:p>
    <w:p w14:paraId="49AC9896" w14:textId="77777777" w:rsidR="00467AE9" w:rsidRPr="00FC08AF" w:rsidRDefault="00467AE9" w:rsidP="00467AE9">
      <w:pPr>
        <w:pStyle w:val="Heading3"/>
        <w:rPr>
          <w:noProof/>
          <w:lang w:eastAsia="ko-KR"/>
        </w:rPr>
      </w:pPr>
      <w:bookmarkStart w:id="2319" w:name="_Toc4578886"/>
      <w:bookmarkStart w:id="2320" w:name="_Toc27728575"/>
      <w:bookmarkStart w:id="2321" w:name="_Toc176353941"/>
      <w:r w:rsidRPr="00FC08AF">
        <w:rPr>
          <w:noProof/>
        </w:rPr>
        <w:t>13.2.</w:t>
      </w:r>
      <w:r w:rsidRPr="00FC08AF">
        <w:rPr>
          <w:noProof/>
          <w:lang w:eastAsia="ko-KR"/>
        </w:rPr>
        <w:t>87</w:t>
      </w:r>
      <w:r w:rsidRPr="00FC08AF">
        <w:rPr>
          <w:noProof/>
        </w:rPr>
        <w:tab/>
      </w:r>
      <w:r w:rsidR="00E831FF" w:rsidRPr="00FC08AF">
        <w:rPr>
          <w:noProof/>
        </w:rPr>
        <w:t>Void</w:t>
      </w:r>
      <w:bookmarkEnd w:id="2319"/>
      <w:bookmarkEnd w:id="2320"/>
      <w:bookmarkEnd w:id="2321"/>
    </w:p>
    <w:p w14:paraId="7D669671" w14:textId="77777777" w:rsidR="00713C32" w:rsidRPr="00FC08AF" w:rsidRDefault="00713C32" w:rsidP="00713C32">
      <w:pPr>
        <w:pStyle w:val="Heading3"/>
        <w:rPr>
          <w:noProof/>
          <w:lang w:eastAsia="ko-KR"/>
        </w:rPr>
      </w:pPr>
      <w:bookmarkStart w:id="2322" w:name="_Hlk69481138"/>
      <w:bookmarkStart w:id="2323" w:name="_Toc68194871"/>
      <w:bookmarkStart w:id="2324" w:name="_Toc176353942"/>
      <w:r w:rsidRPr="00FC08AF">
        <w:rPr>
          <w:noProof/>
          <w:lang w:eastAsia="ko-KR"/>
        </w:rPr>
        <w:t>13.</w:t>
      </w:r>
      <w:r w:rsidRPr="00FC08AF">
        <w:rPr>
          <w:noProof/>
        </w:rPr>
        <w:t>2.</w:t>
      </w:r>
      <w:bookmarkEnd w:id="2322"/>
      <w:r w:rsidRPr="00FC08AF">
        <w:rPr>
          <w:noProof/>
        </w:rPr>
        <w:t>87A</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Network/Enabl</w:t>
      </w:r>
      <w:r w:rsidRPr="00FC08AF">
        <w:rPr>
          <w:noProof/>
          <w:lang w:eastAsia="ko-KR"/>
        </w:rPr>
        <w:t>edParticipation</w:t>
      </w:r>
      <w:bookmarkEnd w:id="2324"/>
    </w:p>
    <w:p w14:paraId="63A67917"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2.87A.1: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Network/Enabl</w:t>
      </w:r>
      <w:r w:rsidRPr="00FC08AF">
        <w:rPr>
          <w:noProof/>
          <w:lang w:eastAsia="ko-KR"/>
        </w:rPr>
        <w:t>edParticipation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5"/>
        <w:gridCol w:w="2154"/>
        <w:gridCol w:w="1949"/>
        <w:gridCol w:w="2353"/>
      </w:tblGrid>
      <w:tr w:rsidR="00713C32" w:rsidRPr="00FC08AF" w14:paraId="4A208C8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48053EE"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EnabledParticipation</w:t>
            </w:r>
          </w:p>
        </w:tc>
      </w:tr>
      <w:tr w:rsidR="00713C32" w:rsidRPr="00FC08AF" w14:paraId="001CAE89"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DBB0FCC"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9E444" w14:textId="77777777" w:rsidR="00713C32" w:rsidRPr="00FC08AF" w:rsidRDefault="00713C32"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6F8C4" w14:textId="77777777" w:rsidR="00713C32" w:rsidRPr="00FC08AF" w:rsidRDefault="00713C32" w:rsidP="00C94E74">
            <w:pPr>
              <w:pStyle w:val="TAL"/>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5EFA" w14:textId="77777777" w:rsidR="00713C32" w:rsidRPr="00FC08AF" w:rsidRDefault="00713C32"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28C9D" w14:textId="77777777" w:rsidR="00713C32" w:rsidRPr="00FC08AF" w:rsidRDefault="00713C32" w:rsidP="00C94E74">
            <w:pPr>
              <w:pStyle w:val="TAL"/>
              <w:rPr>
                <w:noProof/>
              </w:rPr>
            </w:pPr>
            <w:r w:rsidRPr="00FC08AF">
              <w:rPr>
                <w:noProof/>
              </w:rPr>
              <w:t>Min. Access Types</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23293D2D" w14:textId="77777777" w:rsidR="00713C32" w:rsidRPr="00FC08AF" w:rsidRDefault="00713C32" w:rsidP="00C94E74">
            <w:pPr>
              <w:pStyle w:val="TAL"/>
              <w:rPr>
                <w:noProof/>
              </w:rPr>
            </w:pPr>
          </w:p>
        </w:tc>
      </w:tr>
      <w:tr w:rsidR="00713C32" w:rsidRPr="00FC08AF" w14:paraId="7D987B89"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6760604F"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BACC9" w14:textId="77777777" w:rsidR="00713C32" w:rsidRPr="00FC08AF" w:rsidRDefault="00713C32"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08D70" w14:textId="77777777" w:rsidR="00713C32" w:rsidRPr="00FC08AF" w:rsidRDefault="00713C32" w:rsidP="00C94E74">
            <w:pPr>
              <w:pStyle w:val="TAL"/>
              <w:rPr>
                <w:noProof/>
              </w:rPr>
            </w:pPr>
            <w:r w:rsidRPr="00FC08AF">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EC341" w14:textId="77777777" w:rsidR="00713C32" w:rsidRPr="00FC08AF" w:rsidRDefault="00713C32"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5459D" w14:textId="77777777" w:rsidR="00713C32" w:rsidRPr="00FC08AF" w:rsidRDefault="00713C32" w:rsidP="00C94E74">
            <w:pPr>
              <w:pStyle w:val="TAL"/>
              <w:rPr>
                <w:noProof/>
              </w:rPr>
            </w:pPr>
            <w:r w:rsidRPr="00FC08AF">
              <w:rPr>
                <w:noProof/>
              </w:rPr>
              <w:t>Get, Replace</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59DC904B" w14:textId="77777777" w:rsidR="00713C32" w:rsidRPr="00FC08AF" w:rsidRDefault="00713C32" w:rsidP="00C94E74">
            <w:pPr>
              <w:pStyle w:val="TAL"/>
              <w:rPr>
                <w:noProof/>
              </w:rPr>
            </w:pPr>
          </w:p>
        </w:tc>
      </w:tr>
      <w:tr w:rsidR="00713C32" w:rsidRPr="00FC08AF" w14:paraId="5E36D64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5DC8455B"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9A75F" w14:textId="77777777" w:rsidR="00713C32" w:rsidRPr="00FC08AF" w:rsidRDefault="00713C32" w:rsidP="00C94E74">
            <w:pPr>
              <w:rPr>
                <w:noProof/>
                <w:lang w:eastAsia="ko-KR"/>
              </w:rPr>
            </w:pPr>
            <w:r w:rsidRPr="00FC08AF">
              <w:rPr>
                <w:noProof/>
              </w:rPr>
              <w:t xml:space="preserve">This leaf node indicates whether </w:t>
            </w:r>
            <w:r w:rsidRPr="00FC08AF">
              <w:rPr>
                <w:noProof/>
                <w:lang w:eastAsia="ko-KR"/>
              </w:rPr>
              <w:t>the MCVideo user is allowed to participate in MCVideo private calls that they are invited to.</w:t>
            </w:r>
          </w:p>
        </w:tc>
      </w:tr>
    </w:tbl>
    <w:p w14:paraId="78C66748" w14:textId="77777777" w:rsidR="00713C32" w:rsidRPr="00FC08AF" w:rsidRDefault="00713C32" w:rsidP="00713C32">
      <w:pPr>
        <w:rPr>
          <w:noProof/>
          <w:lang w:eastAsia="ko-KR"/>
        </w:rPr>
      </w:pPr>
    </w:p>
    <w:p w14:paraId="6E753608" w14:textId="77777777" w:rsidR="00713C32" w:rsidRPr="00FC08AF" w:rsidRDefault="00713C32" w:rsidP="00713C32">
      <w:pPr>
        <w:rPr>
          <w:noProof/>
          <w:lang w:eastAsia="ko-KR"/>
        </w:rPr>
      </w:pPr>
      <w:r w:rsidRPr="00FC08AF">
        <w:rPr>
          <w:noProof/>
        </w:rPr>
        <w:t xml:space="preserve">When set to "true" </w:t>
      </w:r>
      <w:r w:rsidRPr="00FC08AF">
        <w:rPr>
          <w:noProof/>
          <w:lang w:eastAsia="ko-KR"/>
        </w:rPr>
        <w:t>the MCVideo user is allowed to participate in MCVideo private calls that they are invited to.</w:t>
      </w:r>
    </w:p>
    <w:p w14:paraId="21A6BAEF" w14:textId="77777777" w:rsidR="00713C32" w:rsidRPr="00FC08AF" w:rsidRDefault="00713C32" w:rsidP="00713C3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allowed to participate in MCVideo private calls that they are invited to.</w:t>
      </w:r>
    </w:p>
    <w:p w14:paraId="145E1734" w14:textId="77777777" w:rsidR="00E77F7F" w:rsidRPr="00FC08AF" w:rsidRDefault="00E77F7F" w:rsidP="00E77F7F">
      <w:pPr>
        <w:pStyle w:val="Heading3"/>
        <w:rPr>
          <w:noProof/>
          <w:lang w:eastAsia="ko-KR"/>
        </w:rPr>
      </w:pPr>
      <w:bookmarkStart w:id="2325" w:name="_Toc176353943"/>
      <w:bookmarkEnd w:id="2323"/>
      <w:r w:rsidRPr="00FC08AF">
        <w:rPr>
          <w:noProof/>
        </w:rPr>
        <w:t>13.2.87A1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AllowedRemoteInitiatedAmbientViewing</w:t>
      </w:r>
      <w:bookmarkEnd w:id="2325"/>
    </w:p>
    <w:p w14:paraId="78ACD817" w14:textId="77777777" w:rsidR="00E77F7F" w:rsidRPr="00FC08AF" w:rsidRDefault="00E77F7F" w:rsidP="00E77F7F">
      <w:pPr>
        <w:pStyle w:val="TH"/>
        <w:rPr>
          <w:noProof/>
          <w:lang w:eastAsia="ko-KR"/>
        </w:rPr>
      </w:pPr>
      <w:r w:rsidRPr="00FC08AF">
        <w:rPr>
          <w:noProof/>
        </w:rPr>
        <w:t>Table </w:t>
      </w:r>
      <w:r w:rsidRPr="00FC08AF">
        <w:rPr>
          <w:noProof/>
          <w:lang w:eastAsia="ko-KR"/>
        </w:rPr>
        <w:t>13.</w:t>
      </w:r>
      <w:r w:rsidRPr="00FC08AF">
        <w:rPr>
          <w:noProof/>
        </w:rPr>
        <w:t>2.87A1.1: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AllowedRemoteInitiatedAmbientViewing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1"/>
        <w:gridCol w:w="1321"/>
        <w:gridCol w:w="2152"/>
        <w:gridCol w:w="1948"/>
        <w:gridCol w:w="2344"/>
      </w:tblGrid>
      <w:tr w:rsidR="00E77F7F" w:rsidRPr="00FC08AF" w14:paraId="627A959C" w14:textId="77777777" w:rsidTr="00E0709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9EADF05" w14:textId="77777777" w:rsidR="00E77F7F" w:rsidRPr="00FC08AF" w:rsidRDefault="00E77F7F" w:rsidP="00E0709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AllowedRemoteInitiatedAmbientViewing</w:t>
            </w:r>
          </w:p>
        </w:tc>
      </w:tr>
      <w:tr w:rsidR="00E77F7F" w:rsidRPr="00FC08AF" w14:paraId="7095606A"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3CA76DD"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B30E" w14:textId="77777777" w:rsidR="00E77F7F" w:rsidRPr="00FC08AF" w:rsidRDefault="00E77F7F" w:rsidP="00E0709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817D2" w14:textId="77777777" w:rsidR="00E77F7F" w:rsidRPr="00FC08AF" w:rsidRDefault="00E77F7F" w:rsidP="00E0709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6B72C" w14:textId="77777777" w:rsidR="00E77F7F" w:rsidRPr="00FC08AF" w:rsidRDefault="00E77F7F" w:rsidP="00E0709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CB55" w14:textId="77777777" w:rsidR="00E77F7F" w:rsidRPr="00FC08AF" w:rsidRDefault="00E77F7F" w:rsidP="00E0709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ABE4621" w14:textId="77777777" w:rsidR="00E77F7F" w:rsidRPr="00FC08AF" w:rsidRDefault="00E77F7F" w:rsidP="00E07094">
            <w:pPr>
              <w:pStyle w:val="TAL"/>
              <w:rPr>
                <w:noProof/>
              </w:rPr>
            </w:pPr>
          </w:p>
        </w:tc>
      </w:tr>
      <w:tr w:rsidR="00E77F7F" w:rsidRPr="00FC08AF" w14:paraId="401EFA69"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2DA0A93C"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93DD7" w14:textId="77777777" w:rsidR="00E77F7F" w:rsidRPr="00FC08AF" w:rsidRDefault="00E77F7F" w:rsidP="00E07094">
            <w:pPr>
              <w:pStyle w:val="TAL"/>
              <w:rPr>
                <w:noProof/>
              </w:rPr>
            </w:pPr>
            <w:r w:rsidRPr="00FC08AF">
              <w:rPr>
                <w:noProof/>
              </w:rPr>
              <w:t>Optional</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608D1" w14:textId="77777777" w:rsidR="00E77F7F" w:rsidRPr="00FC08AF" w:rsidRDefault="00E77F7F" w:rsidP="00E0709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D1E1A" w14:textId="77777777" w:rsidR="00E77F7F" w:rsidRPr="00FC08AF" w:rsidRDefault="00E77F7F" w:rsidP="00E0709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8C608" w14:textId="77777777" w:rsidR="00E77F7F" w:rsidRPr="00FC08AF" w:rsidRDefault="00E77F7F" w:rsidP="00E0709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16B1DAAE" w14:textId="77777777" w:rsidR="00E77F7F" w:rsidRPr="00FC08AF" w:rsidRDefault="00E77F7F" w:rsidP="00E07094">
            <w:pPr>
              <w:pStyle w:val="TAL"/>
              <w:rPr>
                <w:noProof/>
              </w:rPr>
            </w:pPr>
          </w:p>
        </w:tc>
      </w:tr>
      <w:tr w:rsidR="00E77F7F" w:rsidRPr="00FC08AF" w14:paraId="4DFCCBB3"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F7966A2" w14:textId="77777777" w:rsidR="00E77F7F" w:rsidRPr="00FC08AF" w:rsidRDefault="00E77F7F" w:rsidP="00E0709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63428B" w14:textId="77777777" w:rsidR="00E77F7F" w:rsidRPr="00FC08AF" w:rsidRDefault="00E77F7F" w:rsidP="00E07094">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761F7FF2" w14:textId="77777777" w:rsidR="00E77F7F" w:rsidRPr="00FC08AF" w:rsidRDefault="00E77F7F" w:rsidP="00E77F7F">
      <w:pPr>
        <w:rPr>
          <w:noProof/>
          <w:lang w:eastAsia="ko-KR"/>
        </w:rPr>
      </w:pPr>
    </w:p>
    <w:p w14:paraId="317C52AA" w14:textId="77777777" w:rsidR="00E77F7F" w:rsidRPr="00FC08AF" w:rsidRDefault="00E77F7F" w:rsidP="00E77F7F">
      <w:pPr>
        <w:rPr>
          <w:noProof/>
          <w:lang w:eastAsia="ko-KR"/>
        </w:rPr>
      </w:pPr>
      <w:r w:rsidRPr="00FC08AF">
        <w:rPr>
          <w:noProof/>
        </w:rPr>
        <w:t xml:space="preserve">When set to "true" the MCVideo </w:t>
      </w:r>
      <w:r w:rsidRPr="00FC08AF">
        <w:rPr>
          <w:noProof/>
          <w:lang w:eastAsia="ko-KR"/>
        </w:rPr>
        <w:t>user</w:t>
      </w:r>
      <w:r w:rsidRPr="00FC08AF">
        <w:rPr>
          <w:noProof/>
        </w:rPr>
        <w:t xml:space="preserve"> is authorised to remotely initiate ambient viewing at another MCVideo user's device</w:t>
      </w:r>
      <w:r w:rsidRPr="00FC08AF">
        <w:rPr>
          <w:noProof/>
          <w:lang w:eastAsia="ko-KR"/>
        </w:rPr>
        <w:t>.</w:t>
      </w:r>
    </w:p>
    <w:p w14:paraId="097BFF08" w14:textId="77777777" w:rsidR="00E77F7F" w:rsidRPr="00FC08AF" w:rsidRDefault="00E77F7F" w:rsidP="00E77F7F">
      <w:pPr>
        <w:rPr>
          <w:noProof/>
          <w:lang w:eastAsia="ko-KR"/>
        </w:rPr>
      </w:pPr>
      <w:r w:rsidRPr="00FC08AF">
        <w:rPr>
          <w:noProof/>
        </w:rPr>
        <w:t>When set to "</w:t>
      </w:r>
      <w:r w:rsidRPr="00FC08AF">
        <w:rPr>
          <w:noProof/>
          <w:lang w:eastAsia="ko-KR"/>
        </w:rPr>
        <w:t>false</w:t>
      </w:r>
      <w:r w:rsidRPr="00FC08AF">
        <w:rPr>
          <w:noProof/>
        </w:rPr>
        <w:t xml:space="preserve">" the MCVideo </w:t>
      </w:r>
      <w:r w:rsidRPr="00FC08AF">
        <w:rPr>
          <w:noProof/>
          <w:lang w:eastAsia="ko-KR"/>
        </w:rPr>
        <w:t>user</w:t>
      </w:r>
      <w:r w:rsidRPr="00FC08AF">
        <w:rPr>
          <w:noProof/>
        </w:rPr>
        <w:t xml:space="preserve"> is not authorised to remotely initiate ambient viewing at another MCVideo user's device.</w:t>
      </w:r>
    </w:p>
    <w:p w14:paraId="74F37D04" w14:textId="77777777" w:rsidR="00E77F7F" w:rsidRPr="00FC08AF" w:rsidRDefault="00E77F7F" w:rsidP="00E77F7F">
      <w:pPr>
        <w:pStyle w:val="Heading3"/>
        <w:rPr>
          <w:noProof/>
          <w:lang w:eastAsia="ko-KR"/>
        </w:rPr>
      </w:pPr>
      <w:bookmarkStart w:id="2326" w:name="_Toc176353944"/>
      <w:r w:rsidRPr="00FC08AF">
        <w:rPr>
          <w:noProof/>
        </w:rPr>
        <w:t>13.2.87A2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AllowedLocallyInitiatedAmbientViewing</w:t>
      </w:r>
      <w:bookmarkEnd w:id="2326"/>
    </w:p>
    <w:p w14:paraId="3C0FFB9D" w14:textId="77777777" w:rsidR="00E77F7F" w:rsidRPr="00FC08AF" w:rsidRDefault="00E77F7F" w:rsidP="00E77F7F">
      <w:pPr>
        <w:pStyle w:val="TH"/>
        <w:rPr>
          <w:noProof/>
          <w:lang w:eastAsia="ko-KR"/>
        </w:rPr>
      </w:pPr>
      <w:r w:rsidRPr="00FC08AF">
        <w:rPr>
          <w:noProof/>
        </w:rPr>
        <w:t>Table </w:t>
      </w:r>
      <w:r w:rsidRPr="00FC08AF">
        <w:rPr>
          <w:noProof/>
          <w:lang w:eastAsia="ko-KR"/>
        </w:rPr>
        <w:t>13.</w:t>
      </w:r>
      <w:r w:rsidRPr="00FC08AF">
        <w:rPr>
          <w:noProof/>
        </w:rPr>
        <w:t>2.87A2.1: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AllowedLocallyInitiatedAmbientViewing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1"/>
        <w:gridCol w:w="1321"/>
        <w:gridCol w:w="2152"/>
        <w:gridCol w:w="1948"/>
        <w:gridCol w:w="2344"/>
      </w:tblGrid>
      <w:tr w:rsidR="00E77F7F" w:rsidRPr="00FC08AF" w14:paraId="15DCA8EE" w14:textId="77777777" w:rsidTr="00E0709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C3484EF" w14:textId="77777777" w:rsidR="00E77F7F" w:rsidRPr="00FC08AF" w:rsidRDefault="00E77F7F" w:rsidP="00E0709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AllowedLocallyInitiatedAmbientViewing</w:t>
            </w:r>
          </w:p>
        </w:tc>
      </w:tr>
      <w:tr w:rsidR="00E77F7F" w:rsidRPr="00FC08AF" w14:paraId="746331D0"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D497FB6"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54D60" w14:textId="77777777" w:rsidR="00E77F7F" w:rsidRPr="00FC08AF" w:rsidRDefault="00E77F7F" w:rsidP="00E0709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10B4" w14:textId="77777777" w:rsidR="00E77F7F" w:rsidRPr="00FC08AF" w:rsidRDefault="00E77F7F" w:rsidP="00E0709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B7F0A" w14:textId="77777777" w:rsidR="00E77F7F" w:rsidRPr="00FC08AF" w:rsidRDefault="00E77F7F" w:rsidP="00E0709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7E91" w14:textId="77777777" w:rsidR="00E77F7F" w:rsidRPr="00FC08AF" w:rsidRDefault="00E77F7F" w:rsidP="00E0709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53B57C02" w14:textId="77777777" w:rsidR="00E77F7F" w:rsidRPr="00FC08AF" w:rsidRDefault="00E77F7F" w:rsidP="00E07094">
            <w:pPr>
              <w:pStyle w:val="TAL"/>
              <w:rPr>
                <w:noProof/>
              </w:rPr>
            </w:pPr>
          </w:p>
        </w:tc>
      </w:tr>
      <w:tr w:rsidR="00E77F7F" w:rsidRPr="00FC08AF" w14:paraId="03DA9AD6"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C7AF7A5"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2AD1" w14:textId="77777777" w:rsidR="00E77F7F" w:rsidRPr="00FC08AF" w:rsidRDefault="00E77F7F" w:rsidP="00E07094">
            <w:pPr>
              <w:pStyle w:val="TAL"/>
              <w:rPr>
                <w:noProof/>
              </w:rPr>
            </w:pPr>
            <w:r w:rsidRPr="00FC08AF">
              <w:rPr>
                <w:noProof/>
              </w:rPr>
              <w:t>Optional</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65E67" w14:textId="77777777" w:rsidR="00E77F7F" w:rsidRPr="00FC08AF" w:rsidRDefault="00E77F7F" w:rsidP="00E0709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08462" w14:textId="77777777" w:rsidR="00E77F7F" w:rsidRPr="00FC08AF" w:rsidRDefault="00E77F7F" w:rsidP="00E0709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3A441" w14:textId="77777777" w:rsidR="00E77F7F" w:rsidRPr="00FC08AF" w:rsidRDefault="00E77F7F" w:rsidP="00E0709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252126CF" w14:textId="77777777" w:rsidR="00E77F7F" w:rsidRPr="00FC08AF" w:rsidRDefault="00E77F7F" w:rsidP="00E07094">
            <w:pPr>
              <w:pStyle w:val="TAL"/>
              <w:rPr>
                <w:noProof/>
              </w:rPr>
            </w:pPr>
          </w:p>
        </w:tc>
      </w:tr>
      <w:tr w:rsidR="00E77F7F" w:rsidRPr="00FC08AF" w14:paraId="36704BAD"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472A9BA" w14:textId="77777777" w:rsidR="00E77F7F" w:rsidRPr="00FC08AF" w:rsidRDefault="00E77F7F" w:rsidP="00E0709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E6484B" w14:textId="77777777" w:rsidR="00E77F7F" w:rsidRPr="00FC08AF" w:rsidRDefault="00E77F7F" w:rsidP="00E07094">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0D13EB04" w14:textId="77777777" w:rsidR="00E77F7F" w:rsidRPr="00FC08AF" w:rsidRDefault="00E77F7F" w:rsidP="00E77F7F">
      <w:pPr>
        <w:rPr>
          <w:noProof/>
          <w:lang w:eastAsia="ko-KR"/>
        </w:rPr>
      </w:pPr>
    </w:p>
    <w:p w14:paraId="502BB0A6" w14:textId="77777777" w:rsidR="00E77F7F" w:rsidRPr="00FC08AF" w:rsidRDefault="00E77F7F" w:rsidP="00E77F7F">
      <w:pPr>
        <w:rPr>
          <w:noProof/>
          <w:lang w:eastAsia="ko-KR"/>
        </w:rPr>
      </w:pPr>
      <w:r w:rsidRPr="00FC08AF">
        <w:rPr>
          <w:noProof/>
        </w:rPr>
        <w:t xml:space="preserve">When set to "true" the MCVideo </w:t>
      </w:r>
      <w:r w:rsidRPr="00FC08AF">
        <w:rPr>
          <w:noProof/>
          <w:lang w:eastAsia="ko-KR"/>
        </w:rPr>
        <w:t>user</w:t>
      </w:r>
      <w:r w:rsidRPr="00FC08AF">
        <w:rPr>
          <w:noProof/>
        </w:rPr>
        <w:t xml:space="preserve"> is authorised to locally initiate ambient viewing</w:t>
      </w:r>
      <w:r w:rsidRPr="00FC08AF">
        <w:rPr>
          <w:noProof/>
          <w:lang w:eastAsia="ko-KR"/>
        </w:rPr>
        <w:t>.</w:t>
      </w:r>
    </w:p>
    <w:p w14:paraId="3724B2FC" w14:textId="77777777" w:rsidR="00E77F7F" w:rsidRPr="00FC08AF" w:rsidRDefault="00E77F7F" w:rsidP="00E77F7F">
      <w:pPr>
        <w:rPr>
          <w:noProof/>
          <w:lang w:eastAsia="ko-KR"/>
        </w:rPr>
      </w:pPr>
      <w:r w:rsidRPr="00FC08AF">
        <w:rPr>
          <w:noProof/>
        </w:rPr>
        <w:t>When set to "</w:t>
      </w:r>
      <w:r w:rsidRPr="00FC08AF">
        <w:rPr>
          <w:noProof/>
          <w:lang w:eastAsia="ko-KR"/>
        </w:rPr>
        <w:t>false</w:t>
      </w:r>
      <w:r w:rsidRPr="00FC08AF">
        <w:rPr>
          <w:noProof/>
        </w:rPr>
        <w:t xml:space="preserve">" the MCVideo </w:t>
      </w:r>
      <w:r w:rsidRPr="00FC08AF">
        <w:rPr>
          <w:noProof/>
          <w:lang w:eastAsia="ko-KR"/>
        </w:rPr>
        <w:t>user</w:t>
      </w:r>
      <w:r w:rsidRPr="00FC08AF">
        <w:rPr>
          <w:noProof/>
        </w:rPr>
        <w:t xml:space="preserve"> is not authorised to locally initiate ambient viewing.</w:t>
      </w:r>
    </w:p>
    <w:p w14:paraId="15F34FDB" w14:textId="77777777" w:rsidR="00713C32" w:rsidRPr="00FC08AF" w:rsidRDefault="00713C32" w:rsidP="00713C32">
      <w:pPr>
        <w:pStyle w:val="Heading3"/>
        <w:rPr>
          <w:noProof/>
          <w:lang w:eastAsia="ko-KR"/>
        </w:rPr>
      </w:pPr>
      <w:bookmarkStart w:id="2327" w:name="_Toc176353945"/>
      <w:r w:rsidRPr="00FC08AF">
        <w:rPr>
          <w:noProof/>
        </w:rPr>
        <w:t>13.2.87D</w:t>
      </w:r>
      <w:r w:rsidRPr="00FC08AF">
        <w:rPr>
          <w:noProof/>
        </w:rPr>
        <w:tab/>
        <w:t>/</w:t>
      </w:r>
      <w:r w:rsidRPr="00FC08AF">
        <w:rPr>
          <w:i/>
          <w:iCs/>
          <w:noProof/>
        </w:rPr>
        <w:t>&lt;x&gt;</w:t>
      </w:r>
      <w:r w:rsidRPr="00FC08AF">
        <w:rPr>
          <w:noProof/>
        </w:rPr>
        <w:t>/</w:t>
      </w:r>
      <w:r w:rsidRPr="00FC08AF">
        <w:rPr>
          <w:i/>
          <w:iCs/>
          <w:noProof/>
        </w:rPr>
        <w:t>&lt;x&gt;</w:t>
      </w:r>
      <w:r w:rsidRPr="00FC08AF">
        <w:rPr>
          <w:noProof/>
        </w:rPr>
        <w:t>/OnNetwork/PrivateCall</w:t>
      </w:r>
      <w:bookmarkEnd w:id="2327"/>
    </w:p>
    <w:p w14:paraId="324B4406" w14:textId="77777777" w:rsidR="00713C32" w:rsidRPr="00FC08AF" w:rsidRDefault="00713C32" w:rsidP="00713C32">
      <w:pPr>
        <w:pStyle w:val="TH"/>
        <w:rPr>
          <w:noProof/>
          <w:lang w:eastAsia="ko-KR"/>
        </w:rPr>
      </w:pPr>
      <w:r w:rsidRPr="00FC08AF">
        <w:rPr>
          <w:noProof/>
        </w:rPr>
        <w:t>Table 13.2.87D.1: /</w:t>
      </w:r>
      <w:r w:rsidRPr="00FC08AF">
        <w:rPr>
          <w:i/>
          <w:iCs/>
          <w:noProof/>
        </w:rPr>
        <w:t>&lt;x&gt;</w:t>
      </w:r>
      <w:r w:rsidRPr="00FC08AF">
        <w:rPr>
          <w:noProof/>
        </w:rPr>
        <w:t>/</w:t>
      </w:r>
      <w:r w:rsidRPr="00FC08AF">
        <w:rPr>
          <w:noProof/>
          <w:lang w:eastAsia="ko-KR"/>
        </w:rPr>
        <w:t>&lt;x&gt;/</w:t>
      </w:r>
      <w:r w:rsidRPr="00FC08AF">
        <w:rPr>
          <w:noProof/>
        </w:rPr>
        <w:t>OnNetwork/PrivateCall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42FB5F72"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7D6E41" w14:textId="77777777" w:rsidR="00713C32" w:rsidRPr="00FC08AF" w:rsidRDefault="00713C32" w:rsidP="00C94E74">
            <w:pPr>
              <w:rPr>
                <w:rFonts w:ascii="Arial" w:hAnsi="Arial" w:cs="Arial"/>
                <w:noProof/>
                <w:sz w:val="18"/>
                <w:szCs w:val="18"/>
              </w:rPr>
            </w:pPr>
            <w:r w:rsidRPr="00FC08AF">
              <w:rPr>
                <w:noProof/>
              </w:rPr>
              <w:t>&lt;x&gt;/OnNetwork/PrivateCall</w:t>
            </w:r>
          </w:p>
        </w:tc>
      </w:tr>
      <w:tr w:rsidR="00713C32" w:rsidRPr="00FC08AF" w14:paraId="4639758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97C38"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F4815"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D425E" w14:textId="77777777" w:rsidR="00713C32" w:rsidRPr="00FC08AF" w:rsidRDefault="00713C32"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7E9FC"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86096" w14:textId="77777777" w:rsidR="00713C32" w:rsidRPr="00FC08AF" w:rsidRDefault="00713C32"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5E0D85" w14:textId="77777777" w:rsidR="00713C32" w:rsidRPr="00FC08AF" w:rsidRDefault="00713C32" w:rsidP="00C94E74">
            <w:pPr>
              <w:pStyle w:val="TAL"/>
              <w:rPr>
                <w:noProof/>
              </w:rPr>
            </w:pPr>
          </w:p>
        </w:tc>
      </w:tr>
      <w:tr w:rsidR="00713C32" w:rsidRPr="00FC08AF" w14:paraId="65056A9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5F2140"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B603A"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771F3" w14:textId="77777777" w:rsidR="00713C32" w:rsidRPr="00FC08AF" w:rsidRDefault="00713C32"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B722A" w14:textId="77777777" w:rsidR="00713C32" w:rsidRPr="00FC08AF" w:rsidRDefault="00713C32" w:rsidP="00C94E74">
            <w:pPr>
              <w:pStyle w:val="TAL"/>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7648A" w14:textId="77777777" w:rsidR="00713C32" w:rsidRPr="00FC08AF" w:rsidRDefault="00713C32"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8CD36" w14:textId="77777777" w:rsidR="00713C32" w:rsidRPr="00FC08AF" w:rsidRDefault="00713C32" w:rsidP="00C94E74">
            <w:pPr>
              <w:pStyle w:val="TAL"/>
              <w:rPr>
                <w:noProof/>
              </w:rPr>
            </w:pPr>
          </w:p>
        </w:tc>
      </w:tr>
      <w:tr w:rsidR="00713C32" w:rsidRPr="00FC08AF" w14:paraId="4B7B584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D79BEB" w14:textId="77777777" w:rsidR="00713C32" w:rsidRPr="00FC08AF" w:rsidRDefault="00713C32"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855785" w14:textId="77777777" w:rsidR="00713C32" w:rsidRPr="00FC08AF" w:rsidRDefault="00713C32" w:rsidP="00C94E74">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MCVideo </w:t>
            </w:r>
            <w:r w:rsidRPr="00FC08AF">
              <w:rPr>
                <w:noProof/>
                <w:lang w:eastAsia="ko-KR"/>
              </w:rPr>
              <w:t>private call configuration.</w:t>
            </w:r>
          </w:p>
        </w:tc>
      </w:tr>
    </w:tbl>
    <w:p w14:paraId="55F6F9F4" w14:textId="77777777" w:rsidR="00713C32" w:rsidRPr="00FC08AF" w:rsidRDefault="00713C32" w:rsidP="00713C32">
      <w:pPr>
        <w:rPr>
          <w:noProof/>
          <w:lang w:eastAsia="ko-KR"/>
        </w:rPr>
      </w:pPr>
    </w:p>
    <w:p w14:paraId="7EDFF521" w14:textId="77777777" w:rsidR="00713C32" w:rsidRPr="00FC08AF" w:rsidRDefault="00713C32" w:rsidP="00713C32">
      <w:pPr>
        <w:pStyle w:val="Heading3"/>
        <w:rPr>
          <w:noProof/>
          <w:lang w:eastAsia="ko-KR"/>
        </w:rPr>
      </w:pPr>
      <w:bookmarkStart w:id="2328" w:name="_Toc176353946"/>
      <w:r w:rsidRPr="00FC08AF">
        <w:rPr>
          <w:noProof/>
        </w:rPr>
        <w:t>13.2.87E</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bookmarkEnd w:id="2328"/>
    </w:p>
    <w:p w14:paraId="70CBFDFA"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87E</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66AF1B8C"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DB5DEC"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w:t>
            </w:r>
          </w:p>
        </w:tc>
      </w:tr>
      <w:tr w:rsidR="00713C32" w:rsidRPr="00FC08AF" w14:paraId="2A03C2DC"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0AA84"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A6FEF"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4DF78"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DC88C"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38769"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EEBE34" w14:textId="77777777" w:rsidR="00713C32" w:rsidRPr="00FC08AF" w:rsidRDefault="00713C32" w:rsidP="00C94E74">
            <w:pPr>
              <w:pStyle w:val="TAL"/>
              <w:rPr>
                <w:noProof/>
              </w:rPr>
            </w:pPr>
          </w:p>
        </w:tc>
      </w:tr>
      <w:tr w:rsidR="00713C32" w:rsidRPr="00FC08AF" w14:paraId="2EC81C4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572FF6"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7D97E"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F8A9F"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5B30D" w14:textId="77777777" w:rsidR="00713C32" w:rsidRPr="00FC08AF" w:rsidRDefault="00713C32" w:rsidP="00C94E74">
            <w:pPr>
              <w:pStyle w:val="TAL"/>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2E9E3"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73A685" w14:textId="77777777" w:rsidR="00713C32" w:rsidRPr="00FC08AF" w:rsidRDefault="00713C32" w:rsidP="00C94E74">
            <w:pPr>
              <w:pStyle w:val="TAL"/>
              <w:rPr>
                <w:noProof/>
              </w:rPr>
            </w:pPr>
          </w:p>
        </w:tc>
      </w:tr>
      <w:tr w:rsidR="00713C32" w:rsidRPr="00FC08AF" w14:paraId="42CE9B0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F28399"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AF6550" w14:textId="77777777" w:rsidR="00713C32" w:rsidRPr="00FC08AF" w:rsidRDefault="00713C32" w:rsidP="00C94E74">
            <w:pPr>
              <w:rPr>
                <w:noProof/>
                <w:lang w:eastAsia="ko-KR"/>
              </w:rPr>
            </w:pPr>
            <w:r w:rsidRPr="00FC08AF">
              <w:rPr>
                <w:noProof/>
              </w:rPr>
              <w:t xml:space="preserve">This interior node is a placeholder for the </w:t>
            </w:r>
            <w:r w:rsidRPr="00FC08AF">
              <w:rPr>
                <w:noProof/>
                <w:lang w:eastAsia="ko-KR"/>
              </w:rPr>
              <w:t xml:space="preserve">MCVideo private </w:t>
            </w:r>
            <w:r w:rsidRPr="00FC08AF">
              <w:rPr>
                <w:noProof/>
              </w:rPr>
              <w:t xml:space="preserve">emergency </w:t>
            </w:r>
            <w:r w:rsidRPr="00FC08AF">
              <w:rPr>
                <w:noProof/>
                <w:lang w:eastAsia="ko-KR"/>
              </w:rPr>
              <w:t>alert</w:t>
            </w:r>
            <w:r w:rsidRPr="00FC08AF">
              <w:rPr>
                <w:noProof/>
              </w:rPr>
              <w:t xml:space="preserve"> policy</w:t>
            </w:r>
            <w:r w:rsidRPr="00FC08AF">
              <w:rPr>
                <w:noProof/>
                <w:lang w:eastAsia="ko-KR"/>
              </w:rPr>
              <w:t>.</w:t>
            </w:r>
          </w:p>
        </w:tc>
      </w:tr>
    </w:tbl>
    <w:p w14:paraId="0B1D79C4" w14:textId="77777777" w:rsidR="00713C32" w:rsidRPr="00FC08AF" w:rsidRDefault="00713C32" w:rsidP="00713C32">
      <w:pPr>
        <w:rPr>
          <w:noProof/>
          <w:lang w:eastAsia="ko-KR"/>
        </w:rPr>
      </w:pPr>
    </w:p>
    <w:p w14:paraId="04D5061C" w14:textId="77777777" w:rsidR="00713C32" w:rsidRPr="00FC08AF" w:rsidRDefault="00713C32" w:rsidP="00713C32">
      <w:pPr>
        <w:pStyle w:val="Heading3"/>
        <w:rPr>
          <w:noProof/>
          <w:lang w:eastAsia="ko-KR"/>
        </w:rPr>
      </w:pPr>
      <w:bookmarkStart w:id="2329" w:name="_Toc176353947"/>
      <w:r w:rsidRPr="00FC08AF">
        <w:rPr>
          <w:noProof/>
        </w:rPr>
        <w:t>13.2.</w:t>
      </w:r>
      <w:r w:rsidRPr="00FC08AF">
        <w:rPr>
          <w:noProof/>
          <w:lang w:eastAsia="ko-KR"/>
        </w:rPr>
        <w:t>87F</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bookmarkEnd w:id="2329"/>
    </w:p>
    <w:p w14:paraId="7B581298"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87F</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137DBDBE"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CCE5AC9"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w:t>
            </w:r>
          </w:p>
        </w:tc>
      </w:tr>
      <w:tr w:rsidR="00713C32" w:rsidRPr="00FC08AF" w14:paraId="437C0E6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E4EB14"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B3BED"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6CEE3"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A180"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F6677"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0AE190" w14:textId="77777777" w:rsidR="00713C32" w:rsidRPr="00FC08AF" w:rsidRDefault="00713C32" w:rsidP="00C94E74">
            <w:pPr>
              <w:pStyle w:val="TAL"/>
              <w:rPr>
                <w:noProof/>
              </w:rPr>
            </w:pPr>
          </w:p>
        </w:tc>
      </w:tr>
      <w:tr w:rsidR="00713C32" w:rsidRPr="00FC08AF" w14:paraId="6F6D5E2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407A81"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8637C"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D3D81"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2CD8" w14:textId="77777777" w:rsidR="00713C32" w:rsidRPr="00FC08AF" w:rsidRDefault="00713C32" w:rsidP="00C94E74">
            <w:pPr>
              <w:pStyle w:val="TAL"/>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E300A"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25B3BF" w14:textId="77777777" w:rsidR="00713C32" w:rsidRPr="00FC08AF" w:rsidRDefault="00713C32" w:rsidP="00C94E74">
            <w:pPr>
              <w:pStyle w:val="TAL"/>
              <w:rPr>
                <w:noProof/>
              </w:rPr>
            </w:pPr>
          </w:p>
        </w:tc>
      </w:tr>
      <w:tr w:rsidR="00713C32" w:rsidRPr="00FC08AF" w14:paraId="1AAC605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C11D96"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98D83C"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 xml:space="preserve">is a placeholder for the details of </w:t>
            </w:r>
            <w:r w:rsidRPr="00FC08AF">
              <w:rPr>
                <w:noProof/>
              </w:rPr>
              <w:t xml:space="preserve">an </w:t>
            </w:r>
            <w:r w:rsidRPr="00FC08AF">
              <w:rPr>
                <w:noProof/>
                <w:lang w:eastAsia="ko-KR"/>
              </w:rPr>
              <w:t xml:space="preserve">MCVideo private </w:t>
            </w:r>
            <w:r w:rsidRPr="00FC08AF">
              <w:rPr>
                <w:noProof/>
              </w:rPr>
              <w:t xml:space="preserve">emergency </w:t>
            </w:r>
            <w:r w:rsidRPr="00FC08AF">
              <w:rPr>
                <w:noProof/>
                <w:lang w:eastAsia="ko-KR"/>
              </w:rPr>
              <w:t>alert for on-network.</w:t>
            </w:r>
          </w:p>
        </w:tc>
      </w:tr>
    </w:tbl>
    <w:p w14:paraId="61F8F532" w14:textId="77777777" w:rsidR="00713C32" w:rsidRPr="00FC08AF" w:rsidRDefault="00713C32" w:rsidP="00713C32">
      <w:pPr>
        <w:rPr>
          <w:noProof/>
          <w:lang w:eastAsia="ko-KR"/>
        </w:rPr>
      </w:pPr>
    </w:p>
    <w:p w14:paraId="26E36837" w14:textId="77777777" w:rsidR="00713C32" w:rsidRPr="00FC08AF" w:rsidRDefault="00713C32" w:rsidP="00713C32">
      <w:pPr>
        <w:pStyle w:val="Heading3"/>
        <w:rPr>
          <w:noProof/>
          <w:lang w:eastAsia="ko-KR"/>
        </w:rPr>
      </w:pPr>
      <w:bookmarkStart w:id="2330" w:name="_Hlk69477484"/>
      <w:bookmarkStart w:id="2331" w:name="_Toc176353948"/>
      <w:r w:rsidRPr="00FC08AF">
        <w:rPr>
          <w:noProof/>
        </w:rPr>
        <w:t>13.2.</w:t>
      </w:r>
      <w:bookmarkEnd w:id="2330"/>
      <w:r w:rsidRPr="00FC08AF">
        <w:rPr>
          <w:noProof/>
          <w:lang w:eastAsia="ko-KR"/>
        </w:rPr>
        <w:t>87G</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bookmarkEnd w:id="2331"/>
    </w:p>
    <w:p w14:paraId="7D21D2C7"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87G</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3B7D59C8"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5A02377"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EmergencyAlert/Entry/ID</w:t>
            </w:r>
          </w:p>
        </w:tc>
      </w:tr>
      <w:tr w:rsidR="00713C32" w:rsidRPr="00FC08AF" w14:paraId="42AE537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EA276B"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724EF"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0E8B2"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BE8E0"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1CF04"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0F86AC" w14:textId="77777777" w:rsidR="00713C32" w:rsidRPr="00FC08AF" w:rsidRDefault="00713C32" w:rsidP="00C94E74">
            <w:pPr>
              <w:pStyle w:val="TAL"/>
              <w:rPr>
                <w:noProof/>
              </w:rPr>
            </w:pPr>
          </w:p>
        </w:tc>
      </w:tr>
      <w:tr w:rsidR="00713C32" w:rsidRPr="00FC08AF" w14:paraId="4C21D30F"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C5EEE7"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ADD80"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03937"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FB1EC" w14:textId="77777777" w:rsidR="00713C32" w:rsidRPr="00FC08AF" w:rsidRDefault="00713C32" w:rsidP="00C94E74">
            <w:pPr>
              <w:pStyle w:val="TAL"/>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7463"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32E902" w14:textId="77777777" w:rsidR="00713C32" w:rsidRPr="00FC08AF" w:rsidRDefault="00713C32" w:rsidP="00C94E74">
            <w:pPr>
              <w:pStyle w:val="TAL"/>
              <w:rPr>
                <w:noProof/>
              </w:rPr>
            </w:pPr>
          </w:p>
        </w:tc>
      </w:tr>
      <w:tr w:rsidR="00713C32" w:rsidRPr="00FC08AF" w14:paraId="1831D1B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AABE6A"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57CBC9"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indicates the MCVideo </w:t>
            </w:r>
            <w:r w:rsidRPr="00FC08AF">
              <w:rPr>
                <w:noProof/>
              </w:rPr>
              <w:t xml:space="preserve">user </w:t>
            </w:r>
            <w:r w:rsidRPr="00FC08AF">
              <w:rPr>
                <w:noProof/>
                <w:lang w:eastAsia="ko-KR"/>
              </w:rPr>
              <w:t>ID</w:t>
            </w:r>
            <w:r w:rsidRPr="00FC08AF">
              <w:rPr>
                <w:noProof/>
              </w:rPr>
              <w:t xml:space="preserve"> used upon certain criteria on initiation of an MCVideo </w:t>
            </w:r>
            <w:r w:rsidRPr="00FC08AF">
              <w:rPr>
                <w:noProof/>
                <w:lang w:eastAsia="ko-KR"/>
              </w:rPr>
              <w:t xml:space="preserve">private </w:t>
            </w:r>
            <w:r w:rsidRPr="00FC08AF">
              <w:rPr>
                <w:noProof/>
              </w:rPr>
              <w:t>emergency alert</w:t>
            </w:r>
            <w:r w:rsidRPr="00FC08AF">
              <w:rPr>
                <w:noProof/>
                <w:lang w:eastAsia="ko-KR"/>
              </w:rPr>
              <w:t xml:space="preserve"> for on-network.</w:t>
            </w:r>
          </w:p>
        </w:tc>
      </w:tr>
    </w:tbl>
    <w:p w14:paraId="4A46F7FA" w14:textId="77777777" w:rsidR="00713C32" w:rsidRPr="00FC08AF" w:rsidRDefault="00713C32" w:rsidP="00713C32">
      <w:pPr>
        <w:rPr>
          <w:noProof/>
          <w:lang w:eastAsia="ko-KR"/>
        </w:rPr>
      </w:pPr>
    </w:p>
    <w:p w14:paraId="1FA408E4" w14:textId="77777777" w:rsidR="00713C32" w:rsidRPr="00FC08AF" w:rsidRDefault="00713C32" w:rsidP="00713C32">
      <w:pPr>
        <w:pStyle w:val="Heading3"/>
        <w:rPr>
          <w:noProof/>
          <w:lang w:eastAsia="ko-KR"/>
        </w:rPr>
      </w:pPr>
      <w:bookmarkStart w:id="2332" w:name="_Toc176353949"/>
      <w:r w:rsidRPr="00FC08AF">
        <w:rPr>
          <w:noProof/>
        </w:rPr>
        <w:t>13.2.</w:t>
      </w:r>
      <w:r w:rsidRPr="00FC08AF">
        <w:rPr>
          <w:noProof/>
          <w:lang w:eastAsia="ko-KR"/>
        </w:rPr>
        <w:t>87H</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r w:rsidR="0078787D" w:rsidRPr="00FC08AF">
        <w:rPr>
          <w:noProof/>
          <w:lang w:eastAsia="ko-KR"/>
        </w:rPr>
        <w:br/>
      </w:r>
      <w:r w:rsidRPr="00FC08AF">
        <w:rPr>
          <w:noProof/>
          <w:lang w:eastAsia="ko-KR"/>
        </w:rPr>
        <w:t>DisplayName</w:t>
      </w:r>
      <w:bookmarkEnd w:id="2332"/>
    </w:p>
    <w:p w14:paraId="72F5C8D9"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87H</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2BC0E666"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272B9C"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EmergencyAlert/Entry/DisplayName</w:t>
            </w:r>
          </w:p>
        </w:tc>
      </w:tr>
      <w:tr w:rsidR="00713C32" w:rsidRPr="00FC08AF" w14:paraId="0D300AD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53B205"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130EB"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EB608"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4B1E"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07B44"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65B07A" w14:textId="77777777" w:rsidR="00713C32" w:rsidRPr="00FC08AF" w:rsidRDefault="00713C32" w:rsidP="00C94E74">
            <w:pPr>
              <w:pStyle w:val="TAL"/>
              <w:rPr>
                <w:noProof/>
              </w:rPr>
            </w:pPr>
          </w:p>
        </w:tc>
      </w:tr>
      <w:tr w:rsidR="00713C32" w:rsidRPr="00FC08AF" w14:paraId="2DFC1F4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BCD3E"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D8AC8" w14:textId="77777777" w:rsidR="00713C32" w:rsidRPr="00FC08AF" w:rsidRDefault="00713C32" w:rsidP="00C94E74">
            <w:pPr>
              <w:pStyle w:val="TAL"/>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1EA88"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F2F02" w14:textId="77777777" w:rsidR="00713C32" w:rsidRPr="00FC08AF" w:rsidRDefault="00713C32" w:rsidP="00C94E74">
            <w:pPr>
              <w:pStyle w:val="TAL"/>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4421"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A18F1E" w14:textId="77777777" w:rsidR="00713C32" w:rsidRPr="00FC08AF" w:rsidRDefault="00713C32" w:rsidP="00C94E74">
            <w:pPr>
              <w:pStyle w:val="TAL"/>
              <w:rPr>
                <w:noProof/>
              </w:rPr>
            </w:pPr>
          </w:p>
        </w:tc>
      </w:tr>
      <w:tr w:rsidR="00713C32" w:rsidRPr="00FC08AF" w14:paraId="7E00D22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49D006"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BE4F9B"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008B5B9F" w14:textId="77777777" w:rsidR="00713C32" w:rsidRPr="00FC08AF" w:rsidRDefault="00713C32" w:rsidP="00713C32">
      <w:pPr>
        <w:rPr>
          <w:noProof/>
          <w:lang w:eastAsia="ko-KR"/>
        </w:rPr>
      </w:pPr>
    </w:p>
    <w:p w14:paraId="7D468573" w14:textId="77777777" w:rsidR="00713C32" w:rsidRPr="00FC08AF" w:rsidRDefault="00713C32" w:rsidP="00713C32">
      <w:pPr>
        <w:pStyle w:val="Heading3"/>
        <w:rPr>
          <w:noProof/>
          <w:lang w:eastAsia="ko-KR"/>
        </w:rPr>
      </w:pPr>
      <w:bookmarkStart w:id="2333" w:name="_Toc176353950"/>
      <w:r w:rsidRPr="00FC08AF">
        <w:rPr>
          <w:noProof/>
        </w:rPr>
        <w:t>13.2.</w:t>
      </w:r>
      <w:r w:rsidRPr="00FC08AF">
        <w:rPr>
          <w:noProof/>
          <w:lang w:eastAsia="ko-KR"/>
        </w:rPr>
        <w:t>87I</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bookmarkEnd w:id="2333"/>
    </w:p>
    <w:p w14:paraId="157A90CE"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87I</w:t>
      </w:r>
      <w:r w:rsidRPr="00FC08AF">
        <w:rPr>
          <w:noProof/>
        </w:rPr>
        <w:t>.1: /</w:t>
      </w:r>
      <w:r w:rsidRPr="00FC08AF">
        <w:rPr>
          <w:i/>
          <w:iCs/>
          <w:noProof/>
        </w:rPr>
        <w:t>&lt;x&gt;</w:t>
      </w:r>
      <w:r w:rsidRPr="00FC08AF">
        <w:rPr>
          <w:noProof/>
        </w:rPr>
        <w:t>/</w:t>
      </w:r>
      <w:r w:rsidRPr="00FC08AF">
        <w:rPr>
          <w:noProof/>
          <w:lang w:eastAsia="ko-KR"/>
        </w:rPr>
        <w:t>&lt;x&gt;/OnNetwork</w:t>
      </w:r>
      <w:r w:rsidRPr="00FC08AF">
        <w:rPr>
          <w:noProof/>
        </w:rPr>
        <w:t>/PrivateCall/</w:t>
      </w:r>
      <w:r w:rsidRPr="00FC08AF">
        <w:rPr>
          <w:noProof/>
          <w:lang w:eastAsia="ko-KR"/>
        </w:rPr>
        <w:t>EmergencyAlert/Entry/</w:t>
      </w:r>
      <w:r w:rsidRPr="00FC08AF">
        <w:rPr>
          <w:noProof/>
        </w:rPr>
        <w:t>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4"/>
        <w:gridCol w:w="1321"/>
        <w:gridCol w:w="2151"/>
        <w:gridCol w:w="1948"/>
        <w:gridCol w:w="2344"/>
      </w:tblGrid>
      <w:tr w:rsidR="00713C32" w:rsidRPr="00FC08AF" w14:paraId="3D29517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A11EFCD" w14:textId="77777777" w:rsidR="00713C32" w:rsidRPr="00FC08AF" w:rsidRDefault="00713C32" w:rsidP="00C94E74">
            <w:pPr>
              <w:rPr>
                <w:rFonts w:ascii="Arial" w:hAnsi="Arial" w:cs="Arial"/>
                <w:noProof/>
                <w:sz w:val="18"/>
                <w:szCs w:val="18"/>
              </w:rPr>
            </w:pPr>
            <w:r w:rsidRPr="00FC08AF">
              <w:rPr>
                <w:noProof/>
              </w:rPr>
              <w:t>&lt;x&gt;/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p>
        </w:tc>
      </w:tr>
      <w:tr w:rsidR="00713C32" w:rsidRPr="00FC08AF" w14:paraId="6CAB7C8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526C201" w14:textId="77777777" w:rsidR="00713C32" w:rsidRPr="00FC08AF" w:rsidRDefault="00713C32"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D8BA9" w14:textId="77777777" w:rsidR="00713C32" w:rsidRPr="00FC08AF" w:rsidRDefault="00713C32" w:rsidP="00C94E7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B06E"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4444E"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D1DBC" w14:textId="77777777" w:rsidR="00713C32" w:rsidRPr="00FC08AF" w:rsidRDefault="00713C32" w:rsidP="00C94E7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2F8A6E05" w14:textId="77777777" w:rsidR="00713C32" w:rsidRPr="00FC08AF" w:rsidRDefault="00713C32" w:rsidP="00C94E74">
            <w:pPr>
              <w:pStyle w:val="TAL"/>
              <w:rPr>
                <w:noProof/>
              </w:rPr>
            </w:pPr>
          </w:p>
        </w:tc>
      </w:tr>
      <w:tr w:rsidR="00713C32" w:rsidRPr="00FC08AF" w14:paraId="69FFDBF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9D5F2AF" w14:textId="77777777" w:rsidR="00713C32" w:rsidRPr="00FC08AF" w:rsidRDefault="00713C32"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BE5BC" w14:textId="77777777" w:rsidR="00713C32" w:rsidRPr="00FC08AF" w:rsidRDefault="00713C32" w:rsidP="00C94E74">
            <w:pPr>
              <w:pStyle w:val="TAL"/>
              <w:rPr>
                <w:noProof/>
              </w:rPr>
            </w:pPr>
            <w:r w:rsidRPr="00FC08AF">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9460B"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111CD"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4BE6A" w14:textId="77777777" w:rsidR="00713C32" w:rsidRPr="00FC08AF" w:rsidRDefault="00713C32" w:rsidP="00C94E7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919B348" w14:textId="77777777" w:rsidR="00713C32" w:rsidRPr="00FC08AF" w:rsidRDefault="00713C32" w:rsidP="00C94E74">
            <w:pPr>
              <w:pStyle w:val="TAL"/>
              <w:rPr>
                <w:noProof/>
              </w:rPr>
            </w:pPr>
          </w:p>
        </w:tc>
      </w:tr>
      <w:tr w:rsidR="00713C32" w:rsidRPr="00FC08AF" w14:paraId="652B191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7A7B5CF" w14:textId="77777777" w:rsidR="00713C32" w:rsidRPr="00FC08AF" w:rsidRDefault="00713C32"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F67675"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MCVideo </w:t>
            </w:r>
            <w:r w:rsidRPr="00FC08AF">
              <w:rPr>
                <w:noProof/>
                <w:lang w:eastAsia="ko-KR"/>
              </w:rPr>
              <w:t xml:space="preserve">private </w:t>
            </w:r>
            <w:r w:rsidRPr="00FC08AF">
              <w:rPr>
                <w:noProof/>
              </w:rPr>
              <w:t>emergency alert uses the ID</w:t>
            </w:r>
            <w:r w:rsidRPr="00FC08AF">
              <w:rPr>
                <w:noProof/>
                <w:lang w:eastAsia="ko-KR"/>
              </w:rPr>
              <w:t>.</w:t>
            </w:r>
          </w:p>
        </w:tc>
      </w:tr>
    </w:tbl>
    <w:p w14:paraId="416E0568" w14:textId="77777777" w:rsidR="00713C32" w:rsidRPr="00FC08AF" w:rsidRDefault="00713C32" w:rsidP="00713C32">
      <w:pPr>
        <w:rPr>
          <w:noProof/>
          <w:lang w:eastAsia="ko-KR"/>
        </w:rPr>
      </w:pPr>
    </w:p>
    <w:p w14:paraId="34D24B43" w14:textId="77777777" w:rsidR="00713C32" w:rsidRPr="00FC08AF" w:rsidRDefault="00713C32" w:rsidP="00713C32">
      <w:pPr>
        <w:rPr>
          <w:noProof/>
        </w:rPr>
      </w:pPr>
      <w:r w:rsidRPr="00FC08AF">
        <w:rPr>
          <w:noProof/>
        </w:rPr>
        <w:t>The valid values are 'LocallyDetermined'</w:t>
      </w:r>
      <w:r w:rsidRPr="00FC08AF">
        <w:rPr>
          <w:noProof/>
          <w:lang w:eastAsia="ko-KR"/>
        </w:rPr>
        <w:t xml:space="preserve"> and</w:t>
      </w:r>
      <w:r w:rsidRPr="00FC08AF">
        <w:rPr>
          <w:noProof/>
        </w:rPr>
        <w:t xml:space="preserve"> 'UsePreConfigured'.</w:t>
      </w:r>
    </w:p>
    <w:p w14:paraId="029E1313" w14:textId="77777777" w:rsidR="00713C32" w:rsidRPr="00FC08AF" w:rsidRDefault="00713C32" w:rsidP="00713C32">
      <w:pPr>
        <w:rPr>
          <w:noProof/>
        </w:rPr>
      </w:pPr>
      <w:r w:rsidRPr="00FC08AF">
        <w:rPr>
          <w:noProof/>
        </w:rPr>
        <w:t xml:space="preserve">When set to 'LocallyDetermined' then if the MCVideo user selects an MCVideo ID then use that MCVideo ID for an on-network MCVideo </w:t>
      </w:r>
      <w:r w:rsidRPr="00FC08AF">
        <w:rPr>
          <w:noProof/>
          <w:lang w:eastAsia="ko-KR"/>
        </w:rPr>
        <w:t xml:space="preserve">private </w:t>
      </w:r>
      <w:r w:rsidRPr="00FC08AF">
        <w:rPr>
          <w:noProof/>
        </w:rPr>
        <w:t xml:space="preserve">emergency alert, if the MCVideo user does not select a MCVideo ID then use the MCVideo ID identified by the ID in </w:t>
      </w:r>
      <w:r w:rsidR="009E135B">
        <w:rPr>
          <w:noProof/>
        </w:rPr>
        <w:t>clause</w:t>
      </w:r>
      <w:r w:rsidRPr="00FC08AF">
        <w:rPr>
          <w:noProof/>
        </w:rPr>
        <w:t xml:space="preserve"> 13.2.38I12 for an on-network MCVideo </w:t>
      </w:r>
      <w:r w:rsidRPr="00FC08AF">
        <w:rPr>
          <w:noProof/>
          <w:lang w:eastAsia="ko-KR"/>
        </w:rPr>
        <w:t xml:space="preserve">private </w:t>
      </w:r>
      <w:r w:rsidRPr="00FC08AF">
        <w:rPr>
          <w:noProof/>
        </w:rPr>
        <w:t>emergency alert.</w:t>
      </w:r>
    </w:p>
    <w:p w14:paraId="054E6931" w14:textId="77777777" w:rsidR="00713C32" w:rsidRPr="00FC08AF" w:rsidRDefault="00713C32" w:rsidP="00713C32">
      <w:pPr>
        <w:rPr>
          <w:noProof/>
          <w:lang w:eastAsia="ko-KR"/>
        </w:rPr>
      </w:pPr>
      <w:r w:rsidRPr="00FC08AF">
        <w:rPr>
          <w:noProof/>
        </w:rPr>
        <w:t xml:space="preserve">When set to 'UsePreConfigured' then use the ID identified by the ID in </w:t>
      </w:r>
      <w:r w:rsidR="009E135B">
        <w:rPr>
          <w:noProof/>
        </w:rPr>
        <w:t>clause</w:t>
      </w:r>
      <w:r w:rsidRPr="00FC08AF">
        <w:rPr>
          <w:noProof/>
        </w:rPr>
        <w:t xml:space="preserve"> 13.2.38I12 for an on-network MCVideo </w:t>
      </w:r>
      <w:r w:rsidRPr="00FC08AF">
        <w:rPr>
          <w:noProof/>
          <w:lang w:eastAsia="ko-KR"/>
        </w:rPr>
        <w:t xml:space="preserve">private </w:t>
      </w:r>
      <w:r w:rsidRPr="00FC08AF">
        <w:rPr>
          <w:noProof/>
        </w:rPr>
        <w:t>emergency alert.</w:t>
      </w:r>
    </w:p>
    <w:p w14:paraId="2C263381" w14:textId="77777777" w:rsidR="00713C32" w:rsidRPr="00FC08AF" w:rsidRDefault="00713C32" w:rsidP="00713C32">
      <w:pPr>
        <w:pStyle w:val="Heading3"/>
        <w:rPr>
          <w:noProof/>
          <w:lang w:eastAsia="ko-KR"/>
        </w:rPr>
      </w:pPr>
      <w:bookmarkStart w:id="2334" w:name="_Toc176353951"/>
      <w:r w:rsidRPr="00FC08AF">
        <w:rPr>
          <w:noProof/>
        </w:rPr>
        <w:t>13.2.</w:t>
      </w:r>
      <w:r w:rsidRPr="00FC08AF">
        <w:rPr>
          <w:noProof/>
          <w:lang w:eastAsia="ko-KR"/>
        </w:rPr>
        <w:t>87J</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w:t>
      </w:r>
      <w:bookmarkEnd w:id="2334"/>
    </w:p>
    <w:p w14:paraId="509296E6" w14:textId="77777777" w:rsidR="00713C32" w:rsidRPr="00FC08AF" w:rsidRDefault="00713C32" w:rsidP="00713C32">
      <w:pPr>
        <w:pStyle w:val="TH"/>
        <w:rPr>
          <w:noProof/>
          <w:lang w:eastAsia="ko-KR"/>
        </w:rPr>
      </w:pPr>
      <w:r w:rsidRPr="00FC08AF">
        <w:rPr>
          <w:noProof/>
        </w:rPr>
        <w:t>Table 13.2.</w:t>
      </w:r>
      <w:r w:rsidRPr="00FC08AF">
        <w:rPr>
          <w:noProof/>
          <w:lang w:eastAsia="ko-KR"/>
        </w:rPr>
        <w:t>87J</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65A2A8D9"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B3C53E"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w:t>
            </w:r>
          </w:p>
        </w:tc>
      </w:tr>
      <w:tr w:rsidR="00713C32" w:rsidRPr="00FC08AF" w14:paraId="05D3431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4780E"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E8826"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A1C8F" w14:textId="77777777" w:rsidR="00713C32" w:rsidRPr="00FC08AF" w:rsidRDefault="00713C32"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64C13"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1629A" w14:textId="77777777" w:rsidR="00713C32" w:rsidRPr="00FC08AF" w:rsidRDefault="00713C32"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205E6D" w14:textId="77777777" w:rsidR="00713C32" w:rsidRPr="00FC08AF" w:rsidRDefault="00713C32" w:rsidP="00C94E74">
            <w:pPr>
              <w:pStyle w:val="TAL"/>
              <w:rPr>
                <w:noProof/>
              </w:rPr>
            </w:pPr>
          </w:p>
        </w:tc>
      </w:tr>
      <w:tr w:rsidR="00713C32" w:rsidRPr="00FC08AF" w14:paraId="5DA6214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C13B0C"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2FA99"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4A51D" w14:textId="77777777" w:rsidR="00713C32" w:rsidRPr="00FC08AF" w:rsidRDefault="00713C32"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F01BA" w14:textId="77777777" w:rsidR="00713C32" w:rsidRPr="00FC08AF" w:rsidRDefault="00713C32" w:rsidP="00C94E74">
            <w:pPr>
              <w:pStyle w:val="TAL"/>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459E" w14:textId="77777777" w:rsidR="00713C32" w:rsidRPr="00FC08AF" w:rsidRDefault="00713C32"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357A6A" w14:textId="77777777" w:rsidR="00713C32" w:rsidRPr="00FC08AF" w:rsidRDefault="00713C32" w:rsidP="00C94E74">
            <w:pPr>
              <w:pStyle w:val="TAL"/>
              <w:rPr>
                <w:noProof/>
              </w:rPr>
            </w:pPr>
          </w:p>
        </w:tc>
      </w:tr>
      <w:tr w:rsidR="00713C32" w:rsidRPr="00FC08AF" w14:paraId="27674EA4"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587D49" w14:textId="77777777" w:rsidR="00713C32" w:rsidRPr="00FC08AF" w:rsidRDefault="00713C32"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CB2C17"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the remote group selection configuration.</w:t>
            </w:r>
          </w:p>
        </w:tc>
      </w:tr>
    </w:tbl>
    <w:p w14:paraId="4140ACB7" w14:textId="77777777" w:rsidR="00713C32" w:rsidRPr="00FC08AF" w:rsidRDefault="00713C32" w:rsidP="00713C32">
      <w:pPr>
        <w:rPr>
          <w:noProof/>
          <w:lang w:eastAsia="ko-KR"/>
        </w:rPr>
      </w:pPr>
    </w:p>
    <w:p w14:paraId="692EB8BA" w14:textId="77777777" w:rsidR="00713C32" w:rsidRPr="00FC08AF" w:rsidRDefault="00713C32" w:rsidP="00713C32">
      <w:pPr>
        <w:pStyle w:val="Heading3"/>
        <w:rPr>
          <w:noProof/>
          <w:lang w:eastAsia="ko-KR"/>
        </w:rPr>
      </w:pPr>
      <w:bookmarkStart w:id="2335" w:name="_Toc176353952"/>
      <w:r w:rsidRPr="00FC08AF">
        <w:rPr>
          <w:noProof/>
        </w:rPr>
        <w:lastRenderedPageBreak/>
        <w:t>13.2.</w:t>
      </w:r>
      <w:r w:rsidRPr="00FC08AF">
        <w:rPr>
          <w:noProof/>
          <w:lang w:eastAsia="ko-KR"/>
        </w:rPr>
        <w:t>87K</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w:t>
      </w:r>
      <w:bookmarkEnd w:id="2335"/>
    </w:p>
    <w:p w14:paraId="4071A604" w14:textId="77777777" w:rsidR="00713C32" w:rsidRPr="00FC08AF" w:rsidRDefault="00713C32" w:rsidP="00713C32">
      <w:pPr>
        <w:pStyle w:val="TH"/>
        <w:rPr>
          <w:noProof/>
          <w:lang w:eastAsia="ko-KR"/>
        </w:rPr>
      </w:pPr>
      <w:r w:rsidRPr="00FC08AF">
        <w:rPr>
          <w:noProof/>
        </w:rPr>
        <w:t>Table 13.2.</w:t>
      </w:r>
      <w:r w:rsidRPr="00FC08AF">
        <w:rPr>
          <w:noProof/>
          <w:lang w:eastAsia="ko-KR"/>
        </w:rPr>
        <w:t>87K</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9"/>
        <w:gridCol w:w="1316"/>
        <w:gridCol w:w="2153"/>
        <w:gridCol w:w="1949"/>
        <w:gridCol w:w="2352"/>
      </w:tblGrid>
      <w:tr w:rsidR="00713C32" w:rsidRPr="00FC08AF" w14:paraId="4754FD3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FAB740"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w:t>
            </w:r>
          </w:p>
        </w:tc>
      </w:tr>
      <w:tr w:rsidR="00713C32" w:rsidRPr="00FC08AF" w14:paraId="484853AF"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284426A" w14:textId="77777777" w:rsidR="00713C32" w:rsidRPr="00FC08AF" w:rsidRDefault="00713C32"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49EE5" w14:textId="77777777" w:rsidR="00713C32" w:rsidRPr="00FC08AF" w:rsidRDefault="00713C32" w:rsidP="00C94E74">
            <w:pPr>
              <w:pStyle w:val="TAL"/>
              <w:rPr>
                <w:noProof/>
              </w:rPr>
            </w:pPr>
            <w:r w:rsidRPr="00FC08AF">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08E7C" w14:textId="77777777" w:rsidR="00713C32" w:rsidRPr="00FC08AF" w:rsidRDefault="00713C32"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6F5FA" w14:textId="77777777" w:rsidR="00713C32" w:rsidRPr="00FC08AF" w:rsidRDefault="00713C32"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43DF" w14:textId="77777777" w:rsidR="00713C32" w:rsidRPr="00FC08AF" w:rsidRDefault="00713C32"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873A9DD" w14:textId="77777777" w:rsidR="00713C32" w:rsidRPr="00FC08AF" w:rsidRDefault="00713C32" w:rsidP="00C94E74">
            <w:pPr>
              <w:pStyle w:val="TAL"/>
              <w:rPr>
                <w:noProof/>
              </w:rPr>
            </w:pPr>
          </w:p>
        </w:tc>
      </w:tr>
      <w:tr w:rsidR="00713C32" w:rsidRPr="00FC08AF" w14:paraId="5AE594B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19BF3698" w14:textId="77777777" w:rsidR="00713C32" w:rsidRPr="00FC08AF" w:rsidRDefault="00713C32"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2CC6" w14:textId="77777777" w:rsidR="00713C32" w:rsidRPr="00FC08AF" w:rsidRDefault="00713C32" w:rsidP="00C94E74">
            <w:pPr>
              <w:pStyle w:val="TAL"/>
              <w:rPr>
                <w:noProof/>
              </w:rPr>
            </w:pPr>
            <w:r w:rsidRPr="00FC08AF">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93AD" w14:textId="77777777" w:rsidR="00713C32" w:rsidRPr="00FC08AF" w:rsidRDefault="00713C32" w:rsidP="00C94E74">
            <w:pPr>
              <w:pStyle w:val="TAL"/>
              <w:rPr>
                <w:noProof/>
              </w:rPr>
            </w:pPr>
            <w:r w:rsidRPr="00FC08AF">
              <w:rPr>
                <w:noProof/>
              </w:rPr>
              <w:t>OneOrMore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63555" w14:textId="77777777" w:rsidR="00713C32" w:rsidRPr="00FC08AF" w:rsidRDefault="00713C32"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8BD6B" w14:textId="77777777" w:rsidR="00713C32" w:rsidRPr="00FC08AF" w:rsidRDefault="00713C32"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3F78CE8" w14:textId="77777777" w:rsidR="00713C32" w:rsidRPr="00FC08AF" w:rsidRDefault="00713C32" w:rsidP="00C94E74">
            <w:pPr>
              <w:pStyle w:val="TAL"/>
              <w:rPr>
                <w:noProof/>
              </w:rPr>
            </w:pPr>
          </w:p>
        </w:tc>
      </w:tr>
      <w:tr w:rsidR="00713C32" w:rsidRPr="00FC08AF" w14:paraId="12710E3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34873B06"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F02966"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one or more remote group selection configuration elements.</w:t>
            </w:r>
          </w:p>
        </w:tc>
      </w:tr>
    </w:tbl>
    <w:p w14:paraId="163A2301" w14:textId="77777777" w:rsidR="00713C32" w:rsidRPr="00FC08AF" w:rsidRDefault="00713C32" w:rsidP="00713C32">
      <w:pPr>
        <w:rPr>
          <w:noProof/>
          <w:lang w:eastAsia="ko-KR"/>
        </w:rPr>
      </w:pPr>
    </w:p>
    <w:p w14:paraId="4F5D8F7D" w14:textId="77777777" w:rsidR="00713C32" w:rsidRPr="00FC08AF" w:rsidRDefault="00713C32" w:rsidP="00713C32">
      <w:pPr>
        <w:pStyle w:val="Heading3"/>
        <w:rPr>
          <w:noProof/>
          <w:lang w:eastAsia="ko-KR"/>
        </w:rPr>
      </w:pPr>
      <w:bookmarkStart w:id="2336" w:name="_Toc176353953"/>
      <w:r w:rsidRPr="00FC08AF">
        <w:rPr>
          <w:noProof/>
        </w:rPr>
        <w:t>13.2.</w:t>
      </w:r>
      <w:r w:rsidRPr="00FC08AF">
        <w:rPr>
          <w:noProof/>
          <w:lang w:eastAsia="ko-KR"/>
        </w:rPr>
        <w:t>87L</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bookmarkEnd w:id="2336"/>
    </w:p>
    <w:p w14:paraId="53569C1B" w14:textId="77777777" w:rsidR="00713C32" w:rsidRPr="00FC08AF" w:rsidRDefault="00713C32" w:rsidP="00713C32">
      <w:pPr>
        <w:pStyle w:val="TH"/>
        <w:rPr>
          <w:noProof/>
          <w:lang w:eastAsia="ko-KR"/>
        </w:rPr>
      </w:pPr>
      <w:r w:rsidRPr="00FC08AF">
        <w:rPr>
          <w:noProof/>
        </w:rPr>
        <w:t>Table 13.2.</w:t>
      </w:r>
      <w:r w:rsidRPr="00FC08AF">
        <w:rPr>
          <w:noProof/>
          <w:lang w:eastAsia="ko-KR"/>
        </w:rPr>
        <w:t>87L</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7"/>
        <w:gridCol w:w="2153"/>
        <w:gridCol w:w="1950"/>
        <w:gridCol w:w="2351"/>
      </w:tblGrid>
      <w:tr w:rsidR="00713C32" w:rsidRPr="00FC08AF" w14:paraId="3600642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CAF8EA7"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w:t>
            </w:r>
          </w:p>
        </w:tc>
      </w:tr>
      <w:tr w:rsidR="00713C32" w:rsidRPr="00FC08AF" w14:paraId="2CD7D63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80EEA95"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A3BBA" w14:textId="77777777" w:rsidR="00713C32" w:rsidRPr="00FC08AF" w:rsidRDefault="00713C32"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25A76" w14:textId="77777777" w:rsidR="00713C32" w:rsidRPr="00FC08AF" w:rsidRDefault="00713C32"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3F80" w14:textId="77777777" w:rsidR="00713C32" w:rsidRPr="00FC08AF" w:rsidRDefault="00713C32" w:rsidP="00C94E74">
            <w:pPr>
              <w:pStyle w:val="TAL"/>
              <w:rPr>
                <w:noProof/>
              </w:rPr>
            </w:pPr>
            <w:r w:rsidRPr="00FC08AF">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1FB25" w14:textId="77777777" w:rsidR="00713C32" w:rsidRPr="00FC08AF" w:rsidRDefault="00713C32" w:rsidP="00C94E74">
            <w:pPr>
              <w:pStyle w:val="TAL"/>
              <w:rPr>
                <w:noProof/>
              </w:rPr>
            </w:pPr>
            <w:r w:rsidRPr="00FC08AF">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1F1CBEFE" w14:textId="77777777" w:rsidR="00713C32" w:rsidRPr="00FC08AF" w:rsidRDefault="00713C32" w:rsidP="00C94E74">
            <w:pPr>
              <w:pStyle w:val="TAL"/>
              <w:rPr>
                <w:noProof/>
              </w:rPr>
            </w:pPr>
          </w:p>
        </w:tc>
      </w:tr>
      <w:tr w:rsidR="00713C32" w:rsidRPr="00FC08AF" w14:paraId="71B3D2A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6F40C6F4"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D5E7A" w14:textId="77777777" w:rsidR="00713C32" w:rsidRPr="00FC08AF" w:rsidRDefault="00713C32" w:rsidP="00C94E74">
            <w:pPr>
              <w:pStyle w:val="TAL"/>
              <w:rPr>
                <w:noProof/>
              </w:rPr>
            </w:pPr>
            <w:r w:rsidRPr="00FC08AF">
              <w:rPr>
                <w:noProof/>
              </w:rPr>
              <w:t>Optional</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E2E16" w14:textId="77777777" w:rsidR="00713C32" w:rsidRPr="00FC08AF" w:rsidRDefault="00713C32"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ACB92" w14:textId="77777777" w:rsidR="00713C32" w:rsidRPr="00FC08AF" w:rsidRDefault="00713C32" w:rsidP="00C94E74">
            <w:pPr>
              <w:pStyle w:val="TAL"/>
              <w:rPr>
                <w:noProof/>
              </w:rPr>
            </w:pPr>
            <w:r w:rsidRPr="00FC08AF">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0881E" w14:textId="77777777" w:rsidR="00713C32" w:rsidRPr="00FC08AF" w:rsidRDefault="00713C32" w:rsidP="00C94E74">
            <w:pPr>
              <w:pStyle w:val="TAL"/>
              <w:rPr>
                <w:noProof/>
              </w:rPr>
            </w:pPr>
            <w:r w:rsidRPr="00FC08AF">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452A5EB" w14:textId="77777777" w:rsidR="00713C32" w:rsidRPr="00FC08AF" w:rsidRDefault="00713C32" w:rsidP="00C94E74">
            <w:pPr>
              <w:pStyle w:val="TAL"/>
              <w:rPr>
                <w:noProof/>
              </w:rPr>
            </w:pPr>
          </w:p>
        </w:tc>
      </w:tr>
      <w:tr w:rsidR="00713C32" w:rsidRPr="00FC08AF" w14:paraId="5CA565C4"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1AA4556A"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D7EC7"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the details of the on-network MCVideo users whose selected MCVideo group is allowed to be remotely changed by the MCVideo user.</w:t>
            </w:r>
          </w:p>
        </w:tc>
      </w:tr>
    </w:tbl>
    <w:p w14:paraId="503E095D" w14:textId="77777777" w:rsidR="00713C32" w:rsidRPr="00FC08AF" w:rsidRDefault="00713C32" w:rsidP="00713C32">
      <w:pPr>
        <w:rPr>
          <w:noProof/>
          <w:lang w:eastAsia="ko-KR"/>
        </w:rPr>
      </w:pPr>
      <w:bookmarkStart w:id="2337" w:name="_Hlk69478228"/>
    </w:p>
    <w:p w14:paraId="76FA039B" w14:textId="77777777" w:rsidR="00713C32" w:rsidRPr="00FC08AF" w:rsidRDefault="00713C32" w:rsidP="00713C32">
      <w:pPr>
        <w:pStyle w:val="Heading3"/>
        <w:rPr>
          <w:noProof/>
          <w:lang w:eastAsia="ko-KR"/>
        </w:rPr>
      </w:pPr>
      <w:bookmarkStart w:id="2338" w:name="_Toc176353954"/>
      <w:r w:rsidRPr="00FC08AF">
        <w:rPr>
          <w:noProof/>
        </w:rPr>
        <w:t>13.2.</w:t>
      </w:r>
      <w:bookmarkEnd w:id="2337"/>
      <w:r w:rsidRPr="00FC08AF">
        <w:rPr>
          <w:noProof/>
          <w:lang w:eastAsia="ko-KR"/>
        </w:rPr>
        <w:t>87M</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r w:rsidR="0078787D" w:rsidRPr="00FC08AF">
        <w:rPr>
          <w:noProof/>
        </w:rPr>
        <w:br/>
      </w:r>
      <w:r w:rsidRPr="00FC08AF">
        <w:rPr>
          <w:noProof/>
        </w:rPr>
        <w:t>MCVideoID</w:t>
      </w:r>
      <w:bookmarkEnd w:id="2338"/>
    </w:p>
    <w:p w14:paraId="706954CE" w14:textId="77777777" w:rsidR="00713C32" w:rsidRPr="00FC08AF" w:rsidRDefault="00713C32" w:rsidP="00713C32">
      <w:pPr>
        <w:pStyle w:val="TH"/>
        <w:rPr>
          <w:noProof/>
          <w:lang w:eastAsia="ko-KR"/>
        </w:rPr>
      </w:pPr>
      <w:r w:rsidRPr="00FC08AF">
        <w:rPr>
          <w:noProof/>
        </w:rPr>
        <w:t>Table 13.2.</w:t>
      </w:r>
      <w:r w:rsidRPr="00FC08AF">
        <w:rPr>
          <w:noProof/>
          <w:lang w:eastAsia="ko-KR"/>
        </w:rPr>
        <w:t>87M</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9"/>
        <w:gridCol w:w="1322"/>
        <w:gridCol w:w="2151"/>
        <w:gridCol w:w="1948"/>
        <w:gridCol w:w="2337"/>
      </w:tblGrid>
      <w:tr w:rsidR="00713C32" w:rsidRPr="00FC08AF" w14:paraId="2D8D56D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E75AA6"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Network/RemoteGroupSelection/&lt;x&gt;/Entry/MCVideoID</w:t>
            </w:r>
          </w:p>
        </w:tc>
      </w:tr>
      <w:tr w:rsidR="00713C32" w:rsidRPr="00FC08AF" w14:paraId="634EEB1D"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24A3DD8"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34DFB"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346BC"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D8F1C"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805E7" w14:textId="77777777" w:rsidR="00713C32" w:rsidRPr="00FC08AF" w:rsidRDefault="00713C32" w:rsidP="00C94E74">
            <w:pPr>
              <w:pStyle w:val="TAL"/>
              <w:rPr>
                <w:noProof/>
              </w:rPr>
            </w:pPr>
            <w:r w:rsidRPr="00FC08AF">
              <w:rPr>
                <w:noProof/>
              </w:rPr>
              <w:t>Min. Access Types</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26B75BF1" w14:textId="77777777" w:rsidR="00713C32" w:rsidRPr="00FC08AF" w:rsidRDefault="00713C32" w:rsidP="00C94E74">
            <w:pPr>
              <w:pStyle w:val="TAL"/>
              <w:rPr>
                <w:noProof/>
              </w:rPr>
            </w:pPr>
          </w:p>
        </w:tc>
      </w:tr>
      <w:tr w:rsidR="00713C32" w:rsidRPr="00FC08AF" w14:paraId="5E206F57"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59EAB13"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5D531"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71BF"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88805"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72DA4" w14:textId="77777777" w:rsidR="00713C32" w:rsidRPr="00FC08AF" w:rsidRDefault="00713C32" w:rsidP="00C94E74">
            <w:pPr>
              <w:pStyle w:val="TAL"/>
              <w:rPr>
                <w:noProof/>
              </w:rPr>
            </w:pPr>
            <w:r w:rsidRPr="00FC08AF">
              <w:rPr>
                <w:noProof/>
              </w:rPr>
              <w:t>Get, Replace</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142EAFF1" w14:textId="77777777" w:rsidR="00713C32" w:rsidRPr="00FC08AF" w:rsidRDefault="00713C32" w:rsidP="00C94E74">
            <w:pPr>
              <w:pStyle w:val="TAL"/>
              <w:rPr>
                <w:noProof/>
              </w:rPr>
            </w:pPr>
          </w:p>
        </w:tc>
      </w:tr>
      <w:tr w:rsidR="00713C32" w:rsidRPr="00FC08AF" w14:paraId="32BCF65B"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D5C3EB0" w14:textId="77777777" w:rsidR="00713C32" w:rsidRPr="00FC08AF" w:rsidRDefault="00713C32"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DDB6DB" w14:textId="77777777" w:rsidR="00713C32" w:rsidRPr="00FC08AF" w:rsidRDefault="00713C32" w:rsidP="00C94E74">
            <w:pPr>
              <w:rPr>
                <w:noProof/>
                <w:lang w:eastAsia="ko-KR"/>
              </w:rPr>
            </w:pPr>
            <w:r w:rsidRPr="00FC08AF">
              <w:rPr>
                <w:noProof/>
              </w:rPr>
              <w:t>This leaf node indicates a</w:t>
            </w:r>
            <w:r w:rsidRPr="00FC08AF">
              <w:rPr>
                <w:noProof/>
                <w:lang w:eastAsia="ko-KR"/>
              </w:rPr>
              <w:t xml:space="preserve"> </w:t>
            </w:r>
            <w:r w:rsidRPr="00FC08AF">
              <w:rPr>
                <w:noProof/>
              </w:rPr>
              <w:t>MCVideo I</w:t>
            </w:r>
            <w:r w:rsidRPr="00FC08AF">
              <w:rPr>
                <w:rFonts w:eastAsia="SimSun"/>
                <w:noProof/>
                <w:lang w:eastAsia="zh-CN"/>
              </w:rPr>
              <w:t>D</w:t>
            </w:r>
            <w:r w:rsidRPr="00FC08AF">
              <w:rPr>
                <w:noProof/>
                <w:lang w:eastAsia="ko-KR"/>
              </w:rPr>
              <w:t xml:space="preserve"> of an MCVideo user whose selected MCVideo group is allowed to be remotely changed by the MCVideo user.</w:t>
            </w:r>
          </w:p>
        </w:tc>
      </w:tr>
    </w:tbl>
    <w:p w14:paraId="1643D235" w14:textId="77777777" w:rsidR="00713C32" w:rsidRPr="00FC08AF" w:rsidRDefault="00713C32" w:rsidP="00713C32">
      <w:pPr>
        <w:rPr>
          <w:noProof/>
          <w:lang w:eastAsia="ko-KR"/>
        </w:rPr>
      </w:pPr>
    </w:p>
    <w:p w14:paraId="42E40A3A" w14:textId="77777777" w:rsidR="00713C32" w:rsidRPr="00FC08AF" w:rsidRDefault="00713C32" w:rsidP="00713C3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1693E25" w14:textId="77777777" w:rsidR="00713C32" w:rsidRPr="00FC08AF" w:rsidRDefault="00713C32" w:rsidP="00713C32">
      <w:pPr>
        <w:pStyle w:val="Heading3"/>
        <w:rPr>
          <w:noProof/>
          <w:lang w:eastAsia="ko-KR"/>
        </w:rPr>
      </w:pPr>
      <w:bookmarkStart w:id="2339" w:name="_Toc176353955"/>
      <w:r w:rsidRPr="00FC08AF">
        <w:rPr>
          <w:noProof/>
        </w:rPr>
        <w:t>13.2.</w:t>
      </w:r>
      <w:r w:rsidRPr="00FC08AF">
        <w:rPr>
          <w:noProof/>
          <w:lang w:eastAsia="ko-KR"/>
        </w:rPr>
        <w:t>87N</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Network/RemoteGroupSelection/&lt;x&gt;/Entry/</w:t>
      </w:r>
      <w:r w:rsidR="0078787D" w:rsidRPr="00FC08AF">
        <w:rPr>
          <w:noProof/>
        </w:rPr>
        <w:br/>
      </w:r>
      <w:r w:rsidRPr="00FC08AF">
        <w:rPr>
          <w:noProof/>
        </w:rPr>
        <w:t>DisplayName</w:t>
      </w:r>
      <w:bookmarkEnd w:id="2339"/>
    </w:p>
    <w:p w14:paraId="7D81DA91" w14:textId="77777777" w:rsidR="00713C32" w:rsidRPr="00FC08AF" w:rsidRDefault="00713C32" w:rsidP="00713C32">
      <w:pPr>
        <w:pStyle w:val="TH"/>
        <w:rPr>
          <w:noProof/>
          <w:lang w:eastAsia="ko-KR"/>
        </w:rPr>
      </w:pPr>
      <w:r w:rsidRPr="00FC08AF">
        <w:rPr>
          <w:noProof/>
        </w:rPr>
        <w:t>Table 13.2.</w:t>
      </w:r>
      <w:r w:rsidRPr="00FC08AF">
        <w:rPr>
          <w:noProof/>
          <w:lang w:eastAsia="ko-KR"/>
        </w:rPr>
        <w:t>87N</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7"/>
        <w:gridCol w:w="1322"/>
        <w:gridCol w:w="2151"/>
        <w:gridCol w:w="1948"/>
        <w:gridCol w:w="2336"/>
      </w:tblGrid>
      <w:tr w:rsidR="00713C32" w:rsidRPr="00FC08AF" w14:paraId="2EEC32D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AAF7AA"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Network/RemoteGroupSelection/&lt;x&gt;/Entry/DisplayName</w:t>
            </w:r>
          </w:p>
        </w:tc>
      </w:tr>
      <w:tr w:rsidR="00713C32" w:rsidRPr="00FC08AF" w14:paraId="3E0925C4"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366816BC" w14:textId="77777777" w:rsidR="00713C32" w:rsidRPr="00FC08AF" w:rsidRDefault="00713C32"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D0AF4"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A189F"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F4767"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32ABC" w14:textId="77777777" w:rsidR="00713C32" w:rsidRPr="00FC08AF" w:rsidRDefault="00713C32"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9DB52EE" w14:textId="77777777" w:rsidR="00713C32" w:rsidRPr="00FC08AF" w:rsidRDefault="00713C32" w:rsidP="00C94E74">
            <w:pPr>
              <w:pStyle w:val="TAL"/>
              <w:rPr>
                <w:noProof/>
              </w:rPr>
            </w:pPr>
          </w:p>
        </w:tc>
      </w:tr>
      <w:tr w:rsidR="00713C32" w:rsidRPr="00FC08AF" w14:paraId="07C9C11C"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7FFA979B" w14:textId="77777777" w:rsidR="00713C32" w:rsidRPr="00FC08AF" w:rsidRDefault="00713C32"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7197B" w14:textId="77777777" w:rsidR="00713C32" w:rsidRPr="00FC08AF" w:rsidRDefault="00713C32"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96D67"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713F0"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49A0E" w14:textId="77777777" w:rsidR="00713C32" w:rsidRPr="00FC08AF" w:rsidRDefault="00713C32"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3986E9F2" w14:textId="77777777" w:rsidR="00713C32" w:rsidRPr="00FC08AF" w:rsidRDefault="00713C32" w:rsidP="00C94E74">
            <w:pPr>
              <w:pStyle w:val="TAL"/>
              <w:rPr>
                <w:noProof/>
              </w:rPr>
            </w:pPr>
          </w:p>
        </w:tc>
      </w:tr>
      <w:tr w:rsidR="00713C32" w:rsidRPr="00FC08AF" w14:paraId="65C8ECE8"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6201FAA1" w14:textId="77777777" w:rsidR="00713C32" w:rsidRPr="00FC08AF" w:rsidRDefault="00713C32" w:rsidP="00C94E7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F8D9D2"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ID</w:t>
            </w:r>
            <w:r w:rsidRPr="00FC08AF">
              <w:rPr>
                <w:noProof/>
                <w:lang w:eastAsia="ko-KR"/>
              </w:rPr>
              <w:t xml:space="preserve"> of the MCVideo user.</w:t>
            </w:r>
          </w:p>
        </w:tc>
      </w:tr>
    </w:tbl>
    <w:p w14:paraId="68357325" w14:textId="77777777" w:rsidR="00713C32" w:rsidRPr="00FC08AF" w:rsidRDefault="00713C32" w:rsidP="00713C32">
      <w:pPr>
        <w:rPr>
          <w:noProof/>
          <w:lang w:eastAsia="ko-KR"/>
        </w:rPr>
      </w:pPr>
    </w:p>
    <w:p w14:paraId="658F4933" w14:textId="77777777" w:rsidR="00467AE9" w:rsidRPr="00FC08AF" w:rsidRDefault="00467AE9" w:rsidP="00467AE9">
      <w:pPr>
        <w:pStyle w:val="Heading3"/>
        <w:rPr>
          <w:noProof/>
          <w:lang w:eastAsia="ko-KR"/>
        </w:rPr>
      </w:pPr>
      <w:bookmarkStart w:id="2340" w:name="_Toc4578887"/>
      <w:bookmarkStart w:id="2341" w:name="_Toc27728576"/>
      <w:bookmarkStart w:id="2342" w:name="_Toc176353956"/>
      <w:r w:rsidRPr="00FC08AF">
        <w:rPr>
          <w:noProof/>
        </w:rPr>
        <w:t>13.2.</w:t>
      </w:r>
      <w:r w:rsidRPr="00FC08AF">
        <w:rPr>
          <w:noProof/>
          <w:lang w:eastAsia="ko-KR"/>
        </w:rPr>
        <w:t>88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2340"/>
      <w:bookmarkEnd w:id="2341"/>
      <w:bookmarkEnd w:id="2342"/>
    </w:p>
    <w:p w14:paraId="44F825E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4FA474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D32333" w14:textId="77777777" w:rsidR="00467AE9" w:rsidRPr="00FC08AF" w:rsidRDefault="00467AE9" w:rsidP="00231052">
            <w:pPr>
              <w:rPr>
                <w:rFonts w:ascii="Arial" w:hAnsi="Arial" w:cs="Arial"/>
                <w:noProof/>
                <w:sz w:val="18"/>
                <w:szCs w:val="18"/>
              </w:rPr>
            </w:pPr>
            <w:r w:rsidRPr="00FC08AF">
              <w:rPr>
                <w:noProof/>
              </w:rPr>
              <w:t>&lt;x&gt;/OffNetwork</w:t>
            </w:r>
          </w:p>
        </w:tc>
      </w:tr>
      <w:tr w:rsidR="00467AE9" w:rsidRPr="00FC08AF" w14:paraId="3FBA810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8D2A1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754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76AA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4640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8A6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A08928" w14:textId="77777777" w:rsidR="00467AE9" w:rsidRPr="00FC08AF" w:rsidRDefault="00467AE9" w:rsidP="00231052">
            <w:pPr>
              <w:jc w:val="center"/>
              <w:rPr>
                <w:rFonts w:ascii="Arial" w:hAnsi="Arial" w:cs="Arial"/>
                <w:b/>
                <w:noProof/>
                <w:sz w:val="18"/>
                <w:szCs w:val="18"/>
              </w:rPr>
            </w:pPr>
          </w:p>
        </w:tc>
      </w:tr>
      <w:tr w:rsidR="00467AE9" w:rsidRPr="00FC08AF" w14:paraId="7229D74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5939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B20E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A283E"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6A2B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C6E2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3A2F00" w14:textId="77777777" w:rsidR="00467AE9" w:rsidRPr="00FC08AF" w:rsidRDefault="00467AE9" w:rsidP="00231052">
            <w:pPr>
              <w:jc w:val="center"/>
              <w:rPr>
                <w:b/>
                <w:noProof/>
              </w:rPr>
            </w:pPr>
          </w:p>
        </w:tc>
      </w:tr>
      <w:tr w:rsidR="00467AE9" w:rsidRPr="00FC08AF" w14:paraId="6567592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33EB0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CC1C52"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48D3B4BC" w14:textId="77777777" w:rsidR="00F72846" w:rsidRPr="00FC08AF" w:rsidRDefault="00F72846" w:rsidP="00F72846">
      <w:pPr>
        <w:rPr>
          <w:noProof/>
        </w:rPr>
      </w:pPr>
      <w:bookmarkStart w:id="2343" w:name="_Toc4578888"/>
      <w:bookmarkStart w:id="2344" w:name="_Toc27728577"/>
    </w:p>
    <w:p w14:paraId="7CC97765" w14:textId="77777777" w:rsidR="00467AE9" w:rsidRPr="00FC08AF" w:rsidRDefault="00467AE9" w:rsidP="00467AE9">
      <w:pPr>
        <w:pStyle w:val="Heading3"/>
        <w:rPr>
          <w:noProof/>
          <w:lang w:eastAsia="ko-KR"/>
        </w:rPr>
      </w:pPr>
      <w:bookmarkStart w:id="2345" w:name="_Toc176353957"/>
      <w:r w:rsidRPr="00FC08AF">
        <w:rPr>
          <w:noProof/>
        </w:rPr>
        <w:t>13.2.</w:t>
      </w:r>
      <w:r w:rsidRPr="00FC08AF">
        <w:rPr>
          <w:noProof/>
          <w:lang w:eastAsia="ko-KR"/>
        </w:rPr>
        <w:t>89</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2343"/>
      <w:bookmarkEnd w:id="2344"/>
      <w:bookmarkEnd w:id="2345"/>
    </w:p>
    <w:p w14:paraId="57F65B7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7A6FA0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20F014" w14:textId="77777777" w:rsidR="00467AE9" w:rsidRPr="00FC08AF" w:rsidRDefault="00467AE9" w:rsidP="00231052">
            <w:pPr>
              <w:rPr>
                <w:rFonts w:ascii="Arial" w:hAnsi="Arial" w:cs="Arial"/>
                <w:noProof/>
                <w:sz w:val="18"/>
                <w:szCs w:val="18"/>
              </w:rPr>
            </w:pPr>
            <w:r w:rsidRPr="00FC08AF">
              <w:rPr>
                <w:noProof/>
              </w:rPr>
              <w:t>&lt;x&gt;/OffNetwork/Authorised</w:t>
            </w:r>
          </w:p>
        </w:tc>
      </w:tr>
      <w:tr w:rsidR="00467AE9" w:rsidRPr="00FC08AF" w14:paraId="77A47C1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D35C7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F7E0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3886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3819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EAEC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4FCD6" w14:textId="77777777" w:rsidR="00467AE9" w:rsidRPr="00FC08AF" w:rsidRDefault="00467AE9" w:rsidP="00231052">
            <w:pPr>
              <w:jc w:val="center"/>
              <w:rPr>
                <w:rFonts w:ascii="Arial" w:hAnsi="Arial" w:cs="Arial"/>
                <w:b/>
                <w:noProof/>
                <w:sz w:val="18"/>
                <w:szCs w:val="18"/>
              </w:rPr>
            </w:pPr>
          </w:p>
        </w:tc>
      </w:tr>
      <w:tr w:rsidR="00467AE9" w:rsidRPr="00FC08AF" w14:paraId="1E7BB02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8D90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B437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7857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91023"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CCEC7"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E58DBF" w14:textId="77777777" w:rsidR="00467AE9" w:rsidRPr="00FC08AF" w:rsidRDefault="00467AE9" w:rsidP="00231052">
            <w:pPr>
              <w:jc w:val="center"/>
              <w:rPr>
                <w:b/>
                <w:noProof/>
              </w:rPr>
            </w:pPr>
          </w:p>
        </w:tc>
      </w:tr>
      <w:tr w:rsidR="00467AE9" w:rsidRPr="00FC08AF" w14:paraId="534A41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20B05E"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1AB97A"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62AE97B7" w14:textId="77777777" w:rsidR="00F72846" w:rsidRPr="00FC08AF" w:rsidRDefault="00F72846" w:rsidP="00F72846">
      <w:pPr>
        <w:rPr>
          <w:noProof/>
        </w:rPr>
      </w:pPr>
    </w:p>
    <w:p w14:paraId="5EFF3B51"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for off-network operation.</w:t>
      </w:r>
    </w:p>
    <w:p w14:paraId="00938B97"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for off-network operation.</w:t>
      </w:r>
    </w:p>
    <w:p w14:paraId="375EC851" w14:textId="77777777" w:rsidR="00467AE9" w:rsidRPr="00FC08AF" w:rsidRDefault="00467AE9" w:rsidP="00467AE9">
      <w:pPr>
        <w:pStyle w:val="Heading3"/>
        <w:rPr>
          <w:noProof/>
          <w:lang w:eastAsia="ko-KR"/>
        </w:rPr>
      </w:pPr>
      <w:bookmarkStart w:id="2346" w:name="_Toc4578889"/>
      <w:bookmarkStart w:id="2347" w:name="_Toc27728578"/>
      <w:bookmarkStart w:id="2348" w:name="_Toc176353958"/>
      <w:r w:rsidRPr="00FC08AF">
        <w:rPr>
          <w:noProof/>
        </w:rPr>
        <w:t>13.2.</w:t>
      </w:r>
      <w:r w:rsidRPr="00FC08AF">
        <w:rPr>
          <w:noProof/>
          <w:lang w:eastAsia="ko-KR"/>
        </w:rPr>
        <w:t>90</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bookmarkEnd w:id="2346"/>
      <w:bookmarkEnd w:id="2347"/>
      <w:bookmarkEnd w:id="2348"/>
    </w:p>
    <w:p w14:paraId="4A37A8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81682A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A7926"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p>
        </w:tc>
      </w:tr>
      <w:tr w:rsidR="00467AE9" w:rsidRPr="00FC08AF" w14:paraId="3C2FB6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FA82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18A7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A1C4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C6F5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9486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7AAC45" w14:textId="77777777" w:rsidR="00467AE9" w:rsidRPr="00FC08AF" w:rsidRDefault="00467AE9" w:rsidP="00231052">
            <w:pPr>
              <w:jc w:val="center"/>
              <w:rPr>
                <w:rFonts w:ascii="Arial" w:hAnsi="Arial" w:cs="Arial"/>
                <w:b/>
                <w:noProof/>
                <w:sz w:val="18"/>
                <w:szCs w:val="18"/>
              </w:rPr>
            </w:pPr>
          </w:p>
        </w:tc>
      </w:tr>
      <w:tr w:rsidR="00467AE9" w:rsidRPr="00FC08AF" w14:paraId="3A2AC47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7EC12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45CD1"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9967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F2E1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7619F"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08FEFA" w14:textId="77777777" w:rsidR="00467AE9" w:rsidRPr="00FC08AF" w:rsidRDefault="00467AE9" w:rsidP="00231052">
            <w:pPr>
              <w:jc w:val="center"/>
              <w:rPr>
                <w:b/>
                <w:noProof/>
              </w:rPr>
            </w:pPr>
          </w:p>
        </w:tc>
      </w:tr>
      <w:tr w:rsidR="00467AE9" w:rsidRPr="00FC08AF" w14:paraId="13B1749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EF43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AB1780"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list of off-network MCVideo groups that the MCVideo user is allowed to use.</w:t>
            </w:r>
          </w:p>
        </w:tc>
      </w:tr>
    </w:tbl>
    <w:p w14:paraId="19D1F489" w14:textId="77777777" w:rsidR="00F72846" w:rsidRPr="00FC08AF" w:rsidRDefault="00F72846" w:rsidP="00F72846">
      <w:pPr>
        <w:rPr>
          <w:noProof/>
        </w:rPr>
      </w:pPr>
      <w:bookmarkStart w:id="2349" w:name="_Toc4578890"/>
      <w:bookmarkStart w:id="2350" w:name="_Toc27728579"/>
    </w:p>
    <w:p w14:paraId="269EEA09" w14:textId="77777777" w:rsidR="00467AE9" w:rsidRPr="00FC08AF" w:rsidRDefault="00467AE9" w:rsidP="00467AE9">
      <w:pPr>
        <w:pStyle w:val="Heading3"/>
        <w:rPr>
          <w:noProof/>
          <w:lang w:eastAsia="ko-KR"/>
        </w:rPr>
      </w:pPr>
      <w:bookmarkStart w:id="2351" w:name="_Toc176353959"/>
      <w:r w:rsidRPr="00FC08AF">
        <w:rPr>
          <w:noProof/>
        </w:rPr>
        <w:t>13.2.</w:t>
      </w:r>
      <w:r w:rsidRPr="00FC08AF">
        <w:rPr>
          <w:noProof/>
          <w:lang w:eastAsia="ko-KR"/>
        </w:rPr>
        <w:t>91</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w:t>
      </w:r>
      <w:bookmarkEnd w:id="2349"/>
      <w:bookmarkEnd w:id="2350"/>
      <w:bookmarkEnd w:id="2351"/>
    </w:p>
    <w:p w14:paraId="398532F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58AED0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FFE898"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w:t>
            </w:r>
          </w:p>
        </w:tc>
      </w:tr>
      <w:tr w:rsidR="00467AE9" w:rsidRPr="00FC08AF" w14:paraId="2502996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40F4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88D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11BA3"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E337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A95E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6C2F9" w14:textId="77777777" w:rsidR="00467AE9" w:rsidRPr="00FC08AF" w:rsidRDefault="00467AE9" w:rsidP="00231052">
            <w:pPr>
              <w:jc w:val="center"/>
              <w:rPr>
                <w:rFonts w:ascii="Arial" w:hAnsi="Arial" w:cs="Arial"/>
                <w:b/>
                <w:noProof/>
                <w:sz w:val="18"/>
                <w:szCs w:val="18"/>
              </w:rPr>
            </w:pPr>
          </w:p>
        </w:tc>
      </w:tr>
      <w:tr w:rsidR="00467AE9" w:rsidRPr="00FC08AF" w14:paraId="054C39B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C4FC0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5AE6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063AF"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D0850"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4D9C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946751" w14:textId="77777777" w:rsidR="00467AE9" w:rsidRPr="00FC08AF" w:rsidRDefault="00467AE9" w:rsidP="00231052">
            <w:pPr>
              <w:jc w:val="center"/>
              <w:rPr>
                <w:b/>
                <w:noProof/>
              </w:rPr>
            </w:pPr>
          </w:p>
        </w:tc>
      </w:tr>
      <w:tr w:rsidR="00467AE9" w:rsidRPr="00FC08AF" w14:paraId="420DD70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4FBAA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9C02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list of off-network MCVideo groups that the MCVideo user is allowed to use.</w:t>
            </w:r>
          </w:p>
        </w:tc>
      </w:tr>
    </w:tbl>
    <w:p w14:paraId="27FE5A12" w14:textId="77777777" w:rsidR="00F72846" w:rsidRPr="00FC08AF" w:rsidRDefault="00F72846" w:rsidP="00F72846">
      <w:pPr>
        <w:rPr>
          <w:noProof/>
        </w:rPr>
      </w:pPr>
      <w:bookmarkStart w:id="2352" w:name="_Toc4578891"/>
      <w:bookmarkStart w:id="2353" w:name="_Toc27728580"/>
    </w:p>
    <w:p w14:paraId="63D21F0E" w14:textId="77777777" w:rsidR="00467AE9" w:rsidRPr="00FC08AF" w:rsidRDefault="00467AE9" w:rsidP="00467AE9">
      <w:pPr>
        <w:pStyle w:val="Heading3"/>
        <w:rPr>
          <w:noProof/>
          <w:lang w:eastAsia="ko-KR"/>
        </w:rPr>
      </w:pPr>
      <w:bookmarkStart w:id="2354" w:name="_Toc176353960"/>
      <w:r w:rsidRPr="00FC08AF">
        <w:rPr>
          <w:noProof/>
          <w:lang w:eastAsia="ko-KR"/>
        </w:rPr>
        <w:t>13.</w:t>
      </w:r>
      <w:r w:rsidRPr="00FC08AF">
        <w:rPr>
          <w:noProof/>
        </w:rPr>
        <w:t>2.92</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bookmarkEnd w:id="2352"/>
      <w:bookmarkEnd w:id="2353"/>
      <w:bookmarkEnd w:id="2354"/>
    </w:p>
    <w:p w14:paraId="0EFE56F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D5C46B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5B3DBC"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w:t>
            </w:r>
          </w:p>
        </w:tc>
      </w:tr>
      <w:tr w:rsidR="00467AE9" w:rsidRPr="00FC08AF" w14:paraId="2F68592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129AA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3B1E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D2F2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6E09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27FE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20CD14" w14:textId="77777777" w:rsidR="00467AE9" w:rsidRPr="00FC08AF" w:rsidRDefault="00467AE9" w:rsidP="00231052">
            <w:pPr>
              <w:jc w:val="center"/>
              <w:rPr>
                <w:rFonts w:ascii="Arial" w:hAnsi="Arial" w:cs="Arial"/>
                <w:b/>
                <w:noProof/>
                <w:sz w:val="18"/>
                <w:szCs w:val="18"/>
              </w:rPr>
            </w:pPr>
          </w:p>
        </w:tc>
      </w:tr>
      <w:tr w:rsidR="00467AE9" w:rsidRPr="00FC08AF" w14:paraId="5F16BD6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30DB5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D4C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2612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7486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25D3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5E8B66" w14:textId="77777777" w:rsidR="00467AE9" w:rsidRPr="00FC08AF" w:rsidRDefault="00467AE9" w:rsidP="00231052">
            <w:pPr>
              <w:jc w:val="center"/>
              <w:rPr>
                <w:b/>
                <w:noProof/>
              </w:rPr>
            </w:pPr>
          </w:p>
        </w:tc>
      </w:tr>
      <w:tr w:rsidR="00467AE9" w:rsidRPr="00FC08AF" w14:paraId="22CC1B4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C908E"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2484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off-network MCVideo groups that the MCVideo user is allowed to use.</w:t>
            </w:r>
          </w:p>
        </w:tc>
      </w:tr>
    </w:tbl>
    <w:p w14:paraId="0B3EFE7C" w14:textId="77777777" w:rsidR="00F72846" w:rsidRPr="00FC08AF" w:rsidRDefault="00F72846" w:rsidP="00F72846">
      <w:pPr>
        <w:rPr>
          <w:noProof/>
        </w:rPr>
      </w:pPr>
      <w:bookmarkStart w:id="2355" w:name="_Toc4578892"/>
      <w:bookmarkStart w:id="2356" w:name="_Toc27728581"/>
    </w:p>
    <w:p w14:paraId="0AB59B6A" w14:textId="77777777" w:rsidR="00467AE9" w:rsidRPr="00FC08AF" w:rsidRDefault="00467AE9" w:rsidP="00467AE9">
      <w:pPr>
        <w:pStyle w:val="Heading3"/>
        <w:rPr>
          <w:noProof/>
          <w:lang w:eastAsia="ko-KR"/>
        </w:rPr>
      </w:pPr>
      <w:bookmarkStart w:id="2357" w:name="_Toc176353961"/>
      <w:r w:rsidRPr="00FC08AF">
        <w:rPr>
          <w:noProof/>
        </w:rPr>
        <w:lastRenderedPageBreak/>
        <w:t>13.2.</w:t>
      </w:r>
      <w:r w:rsidRPr="00FC08AF">
        <w:rPr>
          <w:noProof/>
          <w:lang w:eastAsia="ko-KR"/>
        </w:rPr>
        <w:t>93</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78787D" w:rsidRPr="00FC08AF">
        <w:rPr>
          <w:noProof/>
        </w:rPr>
        <w:br/>
      </w:r>
      <w:r w:rsidRPr="00FC08AF">
        <w:rPr>
          <w:noProof/>
        </w:rPr>
        <w:t>MCVideoGroupID</w:t>
      </w:r>
      <w:bookmarkEnd w:id="2355"/>
      <w:bookmarkEnd w:id="2356"/>
      <w:bookmarkEnd w:id="2357"/>
    </w:p>
    <w:p w14:paraId="7417E61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AC997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E38747"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/&lt;x&gt;/Entry/MCVideoGroupID</w:t>
            </w:r>
          </w:p>
        </w:tc>
      </w:tr>
      <w:tr w:rsidR="00467AE9" w:rsidRPr="00FC08AF" w14:paraId="170A79E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9277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AACD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63E1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9558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3972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D99A8A" w14:textId="77777777" w:rsidR="00467AE9" w:rsidRPr="00FC08AF" w:rsidRDefault="00467AE9" w:rsidP="00231052">
            <w:pPr>
              <w:jc w:val="center"/>
              <w:rPr>
                <w:rFonts w:ascii="Arial" w:hAnsi="Arial" w:cs="Arial"/>
                <w:b/>
                <w:noProof/>
                <w:sz w:val="18"/>
                <w:szCs w:val="18"/>
              </w:rPr>
            </w:pPr>
          </w:p>
        </w:tc>
      </w:tr>
      <w:tr w:rsidR="00467AE9" w:rsidRPr="00FC08AF" w14:paraId="0BE058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3374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BBC7D"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D543"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43A9D"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9799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B8168" w14:textId="77777777" w:rsidR="00467AE9" w:rsidRPr="00FC08AF" w:rsidRDefault="00467AE9" w:rsidP="00231052">
            <w:pPr>
              <w:jc w:val="center"/>
              <w:rPr>
                <w:b/>
                <w:noProof/>
              </w:rPr>
            </w:pPr>
          </w:p>
        </w:tc>
      </w:tr>
      <w:tr w:rsidR="00467AE9" w:rsidRPr="00FC08AF" w14:paraId="055B53F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FAC3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3EEEC9"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MCVideo group </w:t>
            </w:r>
            <w:r w:rsidRPr="00FC08AF">
              <w:rPr>
                <w:rFonts w:eastAsia="SimSun"/>
                <w:noProof/>
                <w:lang w:eastAsia="zh-CN"/>
              </w:rPr>
              <w:t>ID</w:t>
            </w:r>
            <w:r w:rsidRPr="00FC08AF">
              <w:rPr>
                <w:noProof/>
                <w:lang w:eastAsia="ko-KR"/>
              </w:rPr>
              <w:t xml:space="preserve"> for the off-network MCVideo group that the MCVideo user is allowed to use.</w:t>
            </w:r>
          </w:p>
        </w:tc>
      </w:tr>
    </w:tbl>
    <w:p w14:paraId="1BB0CE06" w14:textId="77777777" w:rsidR="00F72846" w:rsidRPr="00FC08AF" w:rsidRDefault="00F72846" w:rsidP="00F72846">
      <w:pPr>
        <w:rPr>
          <w:noProof/>
        </w:rPr>
      </w:pPr>
    </w:p>
    <w:p w14:paraId="68DC84DC"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EE1CD1A" w14:textId="77777777" w:rsidR="00467AE9" w:rsidRPr="00FC08AF" w:rsidRDefault="00467AE9" w:rsidP="00467AE9">
      <w:pPr>
        <w:pStyle w:val="Heading3"/>
        <w:rPr>
          <w:noProof/>
          <w:lang w:eastAsia="ko-KR"/>
        </w:rPr>
      </w:pPr>
      <w:bookmarkStart w:id="2358" w:name="_Toc4578893"/>
      <w:bookmarkStart w:id="2359" w:name="_Toc27728582"/>
      <w:bookmarkStart w:id="2360" w:name="_Toc176353962"/>
      <w:r w:rsidRPr="00FC08AF">
        <w:rPr>
          <w:noProof/>
        </w:rPr>
        <w:t>13.2.</w:t>
      </w:r>
      <w:r w:rsidRPr="00FC08AF">
        <w:rPr>
          <w:noProof/>
          <w:lang w:eastAsia="ko-KR"/>
        </w:rPr>
        <w:t>94</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r w:rsidRPr="00FC08AF">
        <w:rPr>
          <w:noProof/>
        </w:rPr>
        <w:t>/&lt;x&gt;/Entry/DisplayName</w:t>
      </w:r>
      <w:bookmarkEnd w:id="2358"/>
      <w:bookmarkEnd w:id="2359"/>
      <w:bookmarkEnd w:id="2360"/>
    </w:p>
    <w:p w14:paraId="67864ED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A06244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8B5344"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/&lt;x&gt;/Entry/DisplayName</w:t>
            </w:r>
          </w:p>
        </w:tc>
      </w:tr>
      <w:tr w:rsidR="00467AE9" w:rsidRPr="00FC08AF" w14:paraId="7BB7A35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AAAA0E"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ADB5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E576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CC5F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2841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35D85" w14:textId="77777777" w:rsidR="00467AE9" w:rsidRPr="00FC08AF" w:rsidRDefault="00467AE9" w:rsidP="00231052">
            <w:pPr>
              <w:jc w:val="center"/>
              <w:rPr>
                <w:rFonts w:ascii="Arial" w:hAnsi="Arial" w:cs="Arial"/>
                <w:b/>
                <w:noProof/>
                <w:sz w:val="18"/>
                <w:szCs w:val="18"/>
              </w:rPr>
            </w:pPr>
          </w:p>
        </w:tc>
      </w:tr>
      <w:tr w:rsidR="00467AE9" w:rsidRPr="00FC08AF" w14:paraId="2A11D4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02FDC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E90C9"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5528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BC0E9"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898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CBF20F" w14:textId="77777777" w:rsidR="00467AE9" w:rsidRPr="00FC08AF" w:rsidRDefault="00467AE9" w:rsidP="00231052">
            <w:pPr>
              <w:jc w:val="center"/>
              <w:rPr>
                <w:b/>
                <w:noProof/>
              </w:rPr>
            </w:pPr>
          </w:p>
        </w:tc>
      </w:tr>
      <w:tr w:rsidR="00467AE9" w:rsidRPr="00FC08AF" w14:paraId="6F912E8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21AF9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AB9A7"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2FB302C8" w14:textId="77777777" w:rsidR="00F72846" w:rsidRPr="00FC08AF" w:rsidRDefault="00F72846" w:rsidP="00F72846">
      <w:pPr>
        <w:rPr>
          <w:noProof/>
        </w:rPr>
      </w:pPr>
      <w:bookmarkStart w:id="2361" w:name="_Toc4578894"/>
      <w:bookmarkStart w:id="2362" w:name="_Toc27728583"/>
    </w:p>
    <w:p w14:paraId="017E7160" w14:textId="77777777" w:rsidR="00467AE9" w:rsidRPr="00FC08AF" w:rsidRDefault="00467AE9" w:rsidP="00467AE9">
      <w:pPr>
        <w:pStyle w:val="Heading3"/>
        <w:rPr>
          <w:noProof/>
        </w:rPr>
      </w:pPr>
      <w:bookmarkStart w:id="2363" w:name="_Toc176353963"/>
      <w:r w:rsidRPr="00FC08AF">
        <w:rPr>
          <w:noProof/>
        </w:rPr>
        <w:t>13.2.</w:t>
      </w:r>
      <w:r w:rsidRPr="00FC08AF">
        <w:rPr>
          <w:noProof/>
          <w:lang w:eastAsia="ko-KR"/>
        </w:rPr>
        <w:t>95</w:t>
      </w:r>
      <w:r w:rsidRPr="00FC08AF">
        <w:rPr>
          <w:noProof/>
          <w:lang w:eastAsia="ko-KR"/>
        </w:rPr>
        <w:tab/>
      </w:r>
      <w:r w:rsidR="00C1577B">
        <w:rPr>
          <w:noProof/>
        </w:rPr>
        <w:t>Void</w:t>
      </w:r>
      <w:bookmarkEnd w:id="2361"/>
      <w:bookmarkEnd w:id="2362"/>
      <w:bookmarkEnd w:id="2363"/>
    </w:p>
    <w:p w14:paraId="6AD0249F" w14:textId="77777777" w:rsidR="00467AE9" w:rsidRPr="00FC08AF" w:rsidRDefault="00467AE9" w:rsidP="00467AE9">
      <w:pPr>
        <w:pStyle w:val="Heading3"/>
        <w:rPr>
          <w:noProof/>
        </w:rPr>
      </w:pPr>
      <w:bookmarkStart w:id="2364" w:name="_Toc4578895"/>
      <w:bookmarkStart w:id="2365" w:name="_Toc27728584"/>
      <w:bookmarkStart w:id="2366" w:name="_Toc176353964"/>
      <w:r w:rsidRPr="00FC08AF">
        <w:rPr>
          <w:noProof/>
        </w:rPr>
        <w:t>13.2.96</w:t>
      </w:r>
      <w:r w:rsidRPr="00FC08AF">
        <w:rPr>
          <w:noProof/>
        </w:rPr>
        <w:tab/>
      </w:r>
      <w:r w:rsidR="00C1577B">
        <w:rPr>
          <w:noProof/>
        </w:rPr>
        <w:t>Void</w:t>
      </w:r>
      <w:bookmarkEnd w:id="2364"/>
      <w:bookmarkEnd w:id="2365"/>
      <w:bookmarkEnd w:id="2366"/>
    </w:p>
    <w:p w14:paraId="4E19E32B" w14:textId="77777777" w:rsidR="00467AE9" w:rsidRPr="00FC08AF" w:rsidRDefault="00467AE9" w:rsidP="00467AE9">
      <w:pPr>
        <w:pStyle w:val="Heading3"/>
        <w:rPr>
          <w:noProof/>
        </w:rPr>
      </w:pPr>
      <w:bookmarkStart w:id="2367" w:name="_Toc4578896"/>
      <w:bookmarkStart w:id="2368" w:name="_Toc27728585"/>
      <w:bookmarkStart w:id="2369" w:name="_Toc176353965"/>
      <w:r w:rsidRPr="00FC08AF">
        <w:rPr>
          <w:noProof/>
        </w:rPr>
        <w:t>13.2.</w:t>
      </w:r>
      <w:r w:rsidRPr="00FC08AF">
        <w:rPr>
          <w:noProof/>
          <w:lang w:eastAsia="ko-KR"/>
        </w:rPr>
        <w:t>97</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/&lt;x&gt;/Entry/GMSServI</w:t>
      </w:r>
      <w:r w:rsidR="009846E7">
        <w:rPr>
          <w:noProof/>
        </w:rPr>
        <w:t>D</w:t>
      </w:r>
      <w:bookmarkEnd w:id="2367"/>
      <w:bookmarkEnd w:id="2368"/>
      <w:bookmarkEnd w:id="2369"/>
    </w:p>
    <w:p w14:paraId="522CD44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97.1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/Entry/GMSServI</w:t>
      </w:r>
      <w:r w:rsidR="009846E7">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00ACB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D91BC3"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/&lt;x&gt;/Entry/GMSServI</w:t>
            </w:r>
            <w:r w:rsidR="009846E7">
              <w:rPr>
                <w:noProof/>
              </w:rPr>
              <w:t>D</w:t>
            </w:r>
          </w:p>
        </w:tc>
      </w:tr>
      <w:tr w:rsidR="00467AE9" w:rsidRPr="00FC08AF" w14:paraId="3159717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DC82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4C4D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D7F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A8A8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14EC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A84484" w14:textId="77777777" w:rsidR="00467AE9" w:rsidRPr="00FC08AF" w:rsidRDefault="00467AE9" w:rsidP="00231052">
            <w:pPr>
              <w:jc w:val="center"/>
              <w:rPr>
                <w:rFonts w:ascii="Arial" w:hAnsi="Arial" w:cs="Arial"/>
                <w:b/>
                <w:noProof/>
                <w:sz w:val="18"/>
                <w:szCs w:val="18"/>
              </w:rPr>
            </w:pPr>
          </w:p>
        </w:tc>
      </w:tr>
      <w:tr w:rsidR="00467AE9" w:rsidRPr="00FC08AF" w14:paraId="15226CE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61CEB2"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369EA"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31B6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E75A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4C649"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E7BBF5" w14:textId="77777777" w:rsidR="00467AE9" w:rsidRPr="00FC08AF" w:rsidRDefault="00467AE9" w:rsidP="00231052">
            <w:pPr>
              <w:jc w:val="center"/>
              <w:rPr>
                <w:b/>
                <w:noProof/>
              </w:rPr>
            </w:pPr>
          </w:p>
        </w:tc>
      </w:tr>
      <w:tr w:rsidR="00467AE9" w:rsidRPr="00FC08AF" w14:paraId="7057378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B813D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DEBF22"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group management server hosting the MCVideo Group ID.</w:t>
            </w:r>
          </w:p>
        </w:tc>
      </w:tr>
    </w:tbl>
    <w:p w14:paraId="5CF9BDAF" w14:textId="77777777" w:rsidR="007C5C4E" w:rsidRPr="00FC08AF" w:rsidRDefault="007C5C4E" w:rsidP="007C5C4E">
      <w:pPr>
        <w:rPr>
          <w:noProof/>
          <w:lang w:eastAsia="ko-KR"/>
        </w:rPr>
      </w:pPr>
      <w:bookmarkStart w:id="2370" w:name="_Toc4578897"/>
      <w:bookmarkStart w:id="2371" w:name="_Toc27728586"/>
    </w:p>
    <w:p w14:paraId="73EED0CA" w14:textId="77777777" w:rsidR="00467AE9" w:rsidRPr="00FC08AF" w:rsidRDefault="00467AE9" w:rsidP="00467AE9">
      <w:pPr>
        <w:pStyle w:val="Heading3"/>
        <w:rPr>
          <w:noProof/>
        </w:rPr>
      </w:pPr>
      <w:bookmarkStart w:id="2372" w:name="_Toc176353966"/>
      <w:r w:rsidRPr="00FC08AF">
        <w:rPr>
          <w:noProof/>
        </w:rPr>
        <w:t>13.2.</w:t>
      </w:r>
      <w:r w:rsidRPr="00FC08AF">
        <w:rPr>
          <w:noProof/>
          <w:lang w:eastAsia="ko-KR"/>
        </w:rPr>
        <w:t>98</w:t>
      </w:r>
      <w:r w:rsidRPr="00FC08AF">
        <w:rPr>
          <w:noProof/>
        </w:rPr>
        <w:tab/>
      </w:r>
      <w:r w:rsidR="00C1577B">
        <w:rPr>
          <w:noProof/>
        </w:rPr>
        <w:t>Void</w:t>
      </w:r>
      <w:bookmarkEnd w:id="2370"/>
      <w:bookmarkEnd w:id="2371"/>
      <w:bookmarkEnd w:id="2372"/>
    </w:p>
    <w:p w14:paraId="2BCCDD01" w14:textId="77777777" w:rsidR="00467AE9" w:rsidRPr="00FC08AF" w:rsidRDefault="00467AE9" w:rsidP="00467AE9">
      <w:pPr>
        <w:pStyle w:val="Heading3"/>
        <w:rPr>
          <w:noProof/>
        </w:rPr>
      </w:pPr>
      <w:bookmarkStart w:id="2373" w:name="_Toc4578898"/>
      <w:bookmarkStart w:id="2374" w:name="_Toc27728587"/>
      <w:bookmarkStart w:id="2375" w:name="_Toc176353967"/>
      <w:r w:rsidRPr="00FC08AF">
        <w:rPr>
          <w:noProof/>
        </w:rPr>
        <w:t>13.2.</w:t>
      </w:r>
      <w:r w:rsidRPr="00FC08AF">
        <w:rPr>
          <w:noProof/>
          <w:lang w:eastAsia="ko-KR"/>
        </w:rPr>
        <w:t>99</w:t>
      </w:r>
      <w:r w:rsidRPr="00FC08AF">
        <w:rPr>
          <w:noProof/>
        </w:rPr>
        <w:tab/>
      </w:r>
      <w:r w:rsidR="00C1577B">
        <w:rPr>
          <w:noProof/>
        </w:rPr>
        <w:t>Void</w:t>
      </w:r>
      <w:bookmarkEnd w:id="2373"/>
      <w:bookmarkEnd w:id="2374"/>
      <w:bookmarkEnd w:id="2375"/>
    </w:p>
    <w:p w14:paraId="6D474082" w14:textId="77777777" w:rsidR="00467AE9" w:rsidRPr="00FC08AF" w:rsidRDefault="00467AE9" w:rsidP="00467AE9">
      <w:pPr>
        <w:pStyle w:val="Heading3"/>
        <w:rPr>
          <w:noProof/>
        </w:rPr>
      </w:pPr>
      <w:bookmarkStart w:id="2376" w:name="_Toc4578899"/>
      <w:bookmarkStart w:id="2377" w:name="_Toc27728588"/>
      <w:bookmarkStart w:id="2378" w:name="_Toc176353968"/>
      <w:r w:rsidRPr="00FC08AF">
        <w:rPr>
          <w:noProof/>
        </w:rPr>
        <w:t>13.2.</w:t>
      </w:r>
      <w:r w:rsidRPr="00FC08AF">
        <w:rPr>
          <w:noProof/>
          <w:lang w:eastAsia="ko-KR"/>
        </w:rPr>
        <w:t>100</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1F3800" w:rsidRPr="00FC08AF">
        <w:rPr>
          <w:noProof/>
        </w:rPr>
        <w:br/>
      </w:r>
      <w:r w:rsidRPr="00FC08AF">
        <w:rPr>
          <w:noProof/>
        </w:rPr>
        <w:t>IdMSTokenEndPoint</w:t>
      </w:r>
      <w:bookmarkEnd w:id="2376"/>
      <w:bookmarkEnd w:id="2377"/>
      <w:bookmarkEnd w:id="2378"/>
    </w:p>
    <w:p w14:paraId="6182B0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100.1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10FB1D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BC6F88"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/&lt;x&gt;/Entry/IdMSTokenEndPoint</w:t>
            </w:r>
          </w:p>
        </w:tc>
      </w:tr>
      <w:tr w:rsidR="00467AE9" w:rsidRPr="00FC08AF" w14:paraId="1CC6158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263B4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F93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1BECC"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186B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9852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4FF62" w14:textId="77777777" w:rsidR="00467AE9" w:rsidRPr="00FC08AF" w:rsidRDefault="00467AE9" w:rsidP="00231052">
            <w:pPr>
              <w:jc w:val="center"/>
              <w:rPr>
                <w:rFonts w:ascii="Arial" w:hAnsi="Arial" w:cs="Arial"/>
                <w:b/>
                <w:noProof/>
                <w:sz w:val="18"/>
                <w:szCs w:val="18"/>
              </w:rPr>
            </w:pPr>
          </w:p>
        </w:tc>
      </w:tr>
      <w:tr w:rsidR="00467AE9" w:rsidRPr="00FC08AF" w14:paraId="7D4CD69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34244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14C0E"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83D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17EE9"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862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CD039" w14:textId="77777777" w:rsidR="00467AE9" w:rsidRPr="00FC08AF" w:rsidRDefault="00467AE9" w:rsidP="00231052">
            <w:pPr>
              <w:jc w:val="center"/>
              <w:rPr>
                <w:b/>
                <w:noProof/>
              </w:rPr>
            </w:pPr>
          </w:p>
        </w:tc>
      </w:tr>
      <w:tr w:rsidR="00467AE9" w:rsidRPr="00FC08AF" w14:paraId="5FE7D0F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D0A44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3A76A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identity management server hosting the MCVideo Group ID.</w:t>
            </w:r>
          </w:p>
        </w:tc>
      </w:tr>
    </w:tbl>
    <w:p w14:paraId="5B48992D" w14:textId="77777777" w:rsidR="0020047F" w:rsidRPr="00FC08AF" w:rsidRDefault="0020047F" w:rsidP="0020047F">
      <w:pPr>
        <w:rPr>
          <w:noProof/>
          <w:lang w:eastAsia="ko-KR"/>
        </w:rPr>
      </w:pPr>
      <w:bookmarkStart w:id="2379" w:name="_Toc4578900"/>
      <w:bookmarkStart w:id="2380" w:name="_Toc27728589"/>
    </w:p>
    <w:p w14:paraId="0B294072" w14:textId="77777777" w:rsidR="008F3E26" w:rsidRPr="00FC08AF" w:rsidRDefault="008F3E26" w:rsidP="008F3E26">
      <w:pPr>
        <w:pStyle w:val="Heading3"/>
        <w:rPr>
          <w:noProof/>
          <w:lang w:eastAsia="ko-KR"/>
        </w:rPr>
      </w:pPr>
      <w:bookmarkStart w:id="2381" w:name="_Toc176353969"/>
      <w:r w:rsidRPr="00FC08AF">
        <w:rPr>
          <w:noProof/>
        </w:rPr>
        <w:t>13.2.100A</w:t>
      </w:r>
      <w:r w:rsidRPr="00FC08AF">
        <w:rPr>
          <w:noProof/>
        </w:rPr>
        <w:tab/>
      </w:r>
      <w:r w:rsidR="001B5046">
        <w:rPr>
          <w:noProof/>
        </w:rPr>
        <w:t>Void</w:t>
      </w:r>
      <w:bookmarkEnd w:id="2381"/>
    </w:p>
    <w:p w14:paraId="489A1ADF" w14:textId="77777777" w:rsidR="008F3E26" w:rsidRPr="00FC08AF" w:rsidRDefault="008F3E26" w:rsidP="008F3E26">
      <w:pPr>
        <w:pStyle w:val="Heading3"/>
        <w:rPr>
          <w:noProof/>
          <w:lang w:eastAsia="ko-KR"/>
        </w:rPr>
      </w:pPr>
      <w:bookmarkStart w:id="2382" w:name="_Toc176353970"/>
      <w:r w:rsidRPr="00FC08AF">
        <w:rPr>
          <w:noProof/>
        </w:rPr>
        <w:t>13.2.100B</w:t>
      </w:r>
      <w:r w:rsidRPr="00FC08AF">
        <w:rPr>
          <w:noProof/>
        </w:rPr>
        <w:tab/>
      </w:r>
      <w:r w:rsidR="001B5046">
        <w:rPr>
          <w:noProof/>
        </w:rPr>
        <w:t>Void</w:t>
      </w:r>
      <w:bookmarkEnd w:id="2382"/>
    </w:p>
    <w:p w14:paraId="5B05C576" w14:textId="77777777" w:rsidR="008F3E26" w:rsidRPr="00FC08AF" w:rsidRDefault="008F3E26" w:rsidP="008F3E26">
      <w:pPr>
        <w:pStyle w:val="Heading3"/>
        <w:rPr>
          <w:noProof/>
          <w:lang w:eastAsia="ko-KR"/>
        </w:rPr>
      </w:pPr>
      <w:bookmarkStart w:id="2383" w:name="_Toc176353971"/>
      <w:r w:rsidRPr="00FC08AF">
        <w:rPr>
          <w:noProof/>
        </w:rPr>
        <w:t>13.2.100C</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r w:rsidRPr="00FC08AF">
        <w:rPr>
          <w:noProof/>
        </w:rPr>
        <w:t>/&lt;x&gt;/Entry/</w:t>
      </w:r>
      <w:r w:rsidR="0078787D" w:rsidRPr="00FC08AF">
        <w:rPr>
          <w:noProof/>
        </w:rPr>
        <w:br/>
      </w:r>
      <w:proofErr w:type="spellStart"/>
      <w:r w:rsidR="001B5046">
        <w:t>Group</w:t>
      </w:r>
      <w:r w:rsidRPr="00FC08AF">
        <w:rPr>
          <w:noProof/>
        </w:rPr>
        <w:t>KMSURI</w:t>
      </w:r>
      <w:bookmarkEnd w:id="2383"/>
      <w:proofErr w:type="spellEnd"/>
    </w:p>
    <w:p w14:paraId="077521A7" w14:textId="77777777" w:rsidR="008F3E26" w:rsidRPr="00FC08AF" w:rsidRDefault="008F3E26" w:rsidP="008F3E26">
      <w:pPr>
        <w:pStyle w:val="TH"/>
        <w:rPr>
          <w:noProof/>
          <w:lang w:eastAsia="ko-KR"/>
        </w:rPr>
      </w:pPr>
      <w:r w:rsidRPr="00FC08AF">
        <w:rPr>
          <w:noProof/>
        </w:rPr>
        <w:t>Table 13.2.100C.1: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w:t>
      </w:r>
      <w:proofErr w:type="spellStart"/>
      <w:r w:rsidR="001B5046">
        <w:t>Group</w:t>
      </w:r>
      <w:r w:rsidRPr="00FC08AF">
        <w:rPr>
          <w:noProof/>
        </w:rPr>
        <w:t>KMSURI</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7"/>
        <w:gridCol w:w="1952"/>
        <w:gridCol w:w="2319"/>
      </w:tblGrid>
      <w:tr w:rsidR="008F3E26" w:rsidRPr="00FC08AF" w14:paraId="04F3356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398B8B8" w14:textId="77777777" w:rsidR="008F3E26" w:rsidRPr="00FC08AF" w:rsidRDefault="008F3E26" w:rsidP="00C94E74">
            <w:pPr>
              <w:rPr>
                <w:rFonts w:ascii="Arial" w:hAnsi="Arial" w:cs="Arial"/>
                <w:noProof/>
                <w:sz w:val="18"/>
                <w:szCs w:val="18"/>
                <w:lang w:eastAsia="ko-KR"/>
              </w:rPr>
            </w:pPr>
            <w:r w:rsidRPr="00FC08AF">
              <w:rPr>
                <w:noProof/>
              </w:rPr>
              <w:t>&lt;x&gt;/OffNetwork/MCVideoGroup</w:t>
            </w:r>
            <w:r w:rsidRPr="00FC08AF">
              <w:rPr>
                <w:noProof/>
                <w:lang w:eastAsia="ko-KR"/>
              </w:rPr>
              <w:t>List</w:t>
            </w:r>
            <w:r w:rsidRPr="00FC08AF">
              <w:rPr>
                <w:noProof/>
              </w:rPr>
              <w:t>/&lt;x&gt;/Entry/</w:t>
            </w:r>
            <w:proofErr w:type="spellStart"/>
            <w:r w:rsidR="001B5046">
              <w:t>Group</w:t>
            </w:r>
            <w:r w:rsidRPr="00FC08AF">
              <w:rPr>
                <w:noProof/>
                <w:lang w:eastAsia="ko-KR"/>
              </w:rPr>
              <w:t>KMSURI</w:t>
            </w:r>
            <w:proofErr w:type="spellEnd"/>
          </w:p>
        </w:tc>
      </w:tr>
      <w:tr w:rsidR="008F3E26" w:rsidRPr="00FC08AF" w14:paraId="1C5B1B93"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15459A2" w14:textId="77777777" w:rsidR="008F3E26" w:rsidRPr="00FC08AF" w:rsidRDefault="008F3E26"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F4B95" w14:textId="77777777" w:rsidR="008F3E26" w:rsidRPr="00FC08AF" w:rsidRDefault="008F3E26"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361A8" w14:textId="77777777" w:rsidR="008F3E26" w:rsidRPr="00FC08AF" w:rsidRDefault="008F3E26" w:rsidP="00C94E74">
            <w:pPr>
              <w:pStyle w:val="TAL"/>
              <w:rPr>
                <w:noProof/>
              </w:rPr>
            </w:pPr>
            <w:r w:rsidRPr="00FC08AF">
              <w:rPr>
                <w:noProof/>
              </w:rPr>
              <w:t>Occurrence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636CC" w14:textId="77777777" w:rsidR="008F3E26" w:rsidRPr="00FC08AF" w:rsidRDefault="008F3E26"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0FA41" w14:textId="77777777" w:rsidR="008F3E26" w:rsidRPr="00FC08AF" w:rsidRDefault="008F3E26" w:rsidP="00C94E74">
            <w:pPr>
              <w:pStyle w:val="TAL"/>
              <w:rPr>
                <w:noProof/>
              </w:rPr>
            </w:pPr>
            <w:r w:rsidRPr="00FC08AF">
              <w:rPr>
                <w:noProof/>
              </w:rPr>
              <w:t>Min. Access Types</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7CFD4C0A" w14:textId="77777777" w:rsidR="008F3E26" w:rsidRPr="00FC08AF" w:rsidRDefault="008F3E26" w:rsidP="00C94E74">
            <w:pPr>
              <w:pStyle w:val="TAL"/>
              <w:rPr>
                <w:noProof/>
              </w:rPr>
            </w:pPr>
          </w:p>
        </w:tc>
      </w:tr>
      <w:tr w:rsidR="008F3E26" w:rsidRPr="00FC08AF" w14:paraId="4F60D696"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6E3DA2E7" w14:textId="77777777" w:rsidR="008F3E26" w:rsidRPr="00FC08AF" w:rsidRDefault="008F3E26"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F6337" w14:textId="77777777" w:rsidR="008F3E26" w:rsidRPr="00FC08AF" w:rsidRDefault="008F3E26"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E1303" w14:textId="77777777" w:rsidR="008F3E26" w:rsidRPr="00FC08AF" w:rsidRDefault="008F3E26" w:rsidP="00C94E74">
            <w:pPr>
              <w:pStyle w:val="TAL"/>
              <w:rPr>
                <w:noProof/>
              </w:rPr>
            </w:pPr>
            <w:r w:rsidRPr="00FC08AF">
              <w:rPr>
                <w:noProof/>
              </w:rPr>
              <w:t>One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58B9" w14:textId="77777777" w:rsidR="008F3E26" w:rsidRPr="00FC08AF" w:rsidRDefault="008F3E26" w:rsidP="00C94E74">
            <w:pPr>
              <w:pStyle w:val="TAL"/>
              <w:rPr>
                <w:noProof/>
              </w:rPr>
            </w:pPr>
            <w:r w:rsidRPr="00FC08AF">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463C8" w14:textId="77777777" w:rsidR="008F3E26" w:rsidRPr="00FC08AF" w:rsidRDefault="008F3E26" w:rsidP="00C94E74">
            <w:pPr>
              <w:pStyle w:val="TAL"/>
              <w:rPr>
                <w:noProof/>
              </w:rPr>
            </w:pPr>
            <w:r w:rsidRPr="00FC08AF">
              <w:rPr>
                <w:noProof/>
              </w:rPr>
              <w:t>Get, Replace</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6AF4E0CC" w14:textId="77777777" w:rsidR="008F3E26" w:rsidRPr="00FC08AF" w:rsidRDefault="008F3E26" w:rsidP="00C94E74">
            <w:pPr>
              <w:pStyle w:val="TAL"/>
              <w:rPr>
                <w:noProof/>
              </w:rPr>
            </w:pPr>
          </w:p>
        </w:tc>
      </w:tr>
      <w:tr w:rsidR="008F3E26" w:rsidRPr="00FC08AF" w14:paraId="424AF608"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511528A9" w14:textId="77777777" w:rsidR="008F3E26" w:rsidRPr="00FC08AF" w:rsidRDefault="008F3E26"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C5B203" w14:textId="77777777" w:rsidR="008F3E26" w:rsidRPr="00FC08AF" w:rsidRDefault="008F3E26" w:rsidP="00C94E74">
            <w:pPr>
              <w:rPr>
                <w:noProof/>
                <w:lang w:eastAsia="ko-KR"/>
              </w:rPr>
            </w:pPr>
            <w:r w:rsidRPr="00FC08AF">
              <w:rPr>
                <w:noProof/>
              </w:rPr>
              <w:t xml:space="preserve">This leaf node indicates </w:t>
            </w:r>
            <w:r w:rsidRPr="00FC08AF">
              <w:rPr>
                <w:noProof/>
                <w:lang w:eastAsia="ko-KR"/>
              </w:rPr>
              <w:t xml:space="preserve">the identity (URI) of the </w:t>
            </w:r>
            <w:r w:rsidRPr="00FC08AF">
              <w:rPr>
                <w:noProof/>
              </w:rPr>
              <w:t xml:space="preserve">KMS identity (URI) </w:t>
            </w:r>
            <w:r w:rsidRPr="00FC08AF">
              <w:rPr>
                <w:noProof/>
                <w:lang w:eastAsia="ko-KR"/>
              </w:rPr>
              <w:t xml:space="preserve">for a specific group contained in the </w:t>
            </w:r>
            <w:r w:rsidRPr="00FC08AF">
              <w:rPr>
                <w:noProof/>
              </w:rPr>
              <w:t xml:space="preserve">off-network </w:t>
            </w:r>
            <w:r w:rsidRPr="00FC08AF">
              <w:rPr>
                <w:noProof/>
                <w:lang w:eastAsia="ko-KR"/>
              </w:rPr>
              <w:t>MCVideoGroupList</w:t>
            </w:r>
            <w:r w:rsidRPr="00FC08AF">
              <w:rPr>
                <w:noProof/>
              </w:rPr>
              <w:t>. If the value is empty, the KMS identity (URI) (kms) present in the MCS UE initial configuration MO is used.</w:t>
            </w:r>
          </w:p>
        </w:tc>
      </w:tr>
    </w:tbl>
    <w:p w14:paraId="50CD5BAF" w14:textId="77777777" w:rsidR="008F3E26" w:rsidRPr="00FC08AF" w:rsidRDefault="008F3E26" w:rsidP="008F3E26">
      <w:pPr>
        <w:rPr>
          <w:noProof/>
          <w:lang w:eastAsia="ko-KR"/>
        </w:rPr>
      </w:pPr>
    </w:p>
    <w:p w14:paraId="71432D0D" w14:textId="77777777" w:rsidR="00467AE9" w:rsidRPr="00FC08AF" w:rsidRDefault="00467AE9" w:rsidP="00467AE9">
      <w:pPr>
        <w:pStyle w:val="Heading3"/>
        <w:rPr>
          <w:noProof/>
        </w:rPr>
      </w:pPr>
      <w:bookmarkStart w:id="2384" w:name="_Toc176353972"/>
      <w:r w:rsidRPr="00FC08AF">
        <w:rPr>
          <w:noProof/>
        </w:rPr>
        <w:t>13.2.</w:t>
      </w:r>
      <w:r w:rsidRPr="00FC08AF">
        <w:rPr>
          <w:noProof/>
          <w:lang w:eastAsia="ko-KR"/>
        </w:rPr>
        <w:t>101</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78787D" w:rsidRPr="00FC08AF">
        <w:rPr>
          <w:noProof/>
        </w:rPr>
        <w:br/>
      </w:r>
      <w:r w:rsidR="001B5046">
        <w:rPr>
          <w:noProof/>
        </w:rPr>
        <w:t>Relative</w:t>
      </w:r>
      <w:r w:rsidRPr="00FC08AF">
        <w:rPr>
          <w:noProof/>
        </w:rPr>
        <w:t>PresentationPriority</w:t>
      </w:r>
      <w:bookmarkEnd w:id="2379"/>
      <w:bookmarkEnd w:id="2380"/>
      <w:bookmarkEnd w:id="2384"/>
    </w:p>
    <w:p w14:paraId="39243BD1"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w:t>
      </w:r>
      <w:r w:rsidR="001B5046">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912347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179093"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w:t>
            </w:r>
            <w:r w:rsidR="001B5046">
              <w:rPr>
                <w:noProof/>
              </w:rPr>
              <w:t>Relative</w:t>
            </w:r>
            <w:r w:rsidRPr="00FC08AF">
              <w:rPr>
                <w:noProof/>
              </w:rPr>
              <w:t>PresentationPriority</w:t>
            </w:r>
          </w:p>
        </w:tc>
      </w:tr>
      <w:tr w:rsidR="00467AE9" w:rsidRPr="00FC08AF" w14:paraId="018EB5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7383A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DC5D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C1A8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2A14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1304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94E7D6" w14:textId="77777777" w:rsidR="00467AE9" w:rsidRPr="00FC08AF" w:rsidRDefault="00467AE9" w:rsidP="00231052">
            <w:pPr>
              <w:jc w:val="center"/>
              <w:rPr>
                <w:rFonts w:ascii="Arial" w:hAnsi="Arial" w:cs="Arial"/>
                <w:b/>
                <w:noProof/>
                <w:sz w:val="18"/>
                <w:szCs w:val="18"/>
              </w:rPr>
            </w:pPr>
          </w:p>
        </w:tc>
      </w:tr>
      <w:tr w:rsidR="00467AE9" w:rsidRPr="00FC08AF" w14:paraId="48603D2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17D1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8CB4D"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C162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A8D16"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38AA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3B7766" w14:textId="77777777" w:rsidR="00467AE9" w:rsidRPr="00FC08AF" w:rsidRDefault="00467AE9" w:rsidP="00231052">
            <w:pPr>
              <w:jc w:val="center"/>
              <w:rPr>
                <w:b/>
                <w:noProof/>
              </w:rPr>
            </w:pPr>
          </w:p>
        </w:tc>
      </w:tr>
      <w:tr w:rsidR="00467AE9" w:rsidRPr="00FC08AF" w14:paraId="271DFE9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16CFE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31D0A5" w14:textId="77777777" w:rsidR="00467AE9" w:rsidRPr="00FC08AF" w:rsidRDefault="00467AE9" w:rsidP="00231052">
            <w:pPr>
              <w:rPr>
                <w:noProof/>
                <w:lang w:eastAsia="ko-KR"/>
              </w:rPr>
            </w:pPr>
            <w:r w:rsidRPr="00FC08AF">
              <w:rPr>
                <w:noProof/>
              </w:rPr>
              <w:t>This leaf node indicates indicating the presentation priority of the off-network group for the MCVideo user relative to other off-network groups and off-network users</w:t>
            </w:r>
            <w:r w:rsidRPr="00FC08AF">
              <w:rPr>
                <w:noProof/>
                <w:lang w:eastAsia="ko-KR"/>
              </w:rPr>
              <w:t>.</w:t>
            </w:r>
          </w:p>
        </w:tc>
      </w:tr>
    </w:tbl>
    <w:p w14:paraId="44BDC179" w14:textId="77777777" w:rsidR="00F72846" w:rsidRPr="00FC08AF" w:rsidRDefault="00F72846" w:rsidP="00F72846">
      <w:pPr>
        <w:rPr>
          <w:noProof/>
        </w:rPr>
      </w:pPr>
    </w:p>
    <w:p w14:paraId="3EB42323"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1FB4C9F0" w14:textId="77777777" w:rsidR="00467AE9" w:rsidRPr="00FC08AF" w:rsidRDefault="00467AE9" w:rsidP="00467AE9">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MCVideo group transaction having the lowest priority for presentation among other group MCVideo and one-to-one user transactions.</w:t>
      </w:r>
    </w:p>
    <w:p w14:paraId="75B3B5F4" w14:textId="77777777" w:rsidR="00467AE9" w:rsidRPr="00FC08AF" w:rsidRDefault="00467AE9" w:rsidP="00467AE9">
      <w:pPr>
        <w:pStyle w:val="Heading3"/>
        <w:rPr>
          <w:noProof/>
          <w:lang w:eastAsia="ko-KR"/>
        </w:rPr>
      </w:pPr>
      <w:bookmarkStart w:id="2385" w:name="_Toc4578901"/>
      <w:bookmarkStart w:id="2386" w:name="_Toc27728590"/>
      <w:bookmarkStart w:id="2387" w:name="_Toc176353973"/>
      <w:r w:rsidRPr="00FC08AF">
        <w:rPr>
          <w:noProof/>
        </w:rPr>
        <w:t>13.2.</w:t>
      </w:r>
      <w:r w:rsidRPr="00FC08AF">
        <w:rPr>
          <w:noProof/>
          <w:lang w:eastAsia="ko-KR"/>
        </w:rPr>
        <w:t>102</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2385"/>
      <w:bookmarkEnd w:id="2386"/>
      <w:bookmarkEnd w:id="2387"/>
    </w:p>
    <w:p w14:paraId="0A58539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A1A8AB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8ABA50" w14:textId="77777777" w:rsidR="00467AE9" w:rsidRPr="00FC08AF" w:rsidRDefault="00467AE9" w:rsidP="00231052">
            <w:pPr>
              <w:rPr>
                <w:rFonts w:ascii="Arial" w:hAnsi="Arial" w:cs="Arial"/>
                <w:noProof/>
                <w:sz w:val="18"/>
                <w:szCs w:val="18"/>
              </w:rPr>
            </w:pPr>
            <w:r w:rsidRPr="00FC08AF">
              <w:rPr>
                <w:noProof/>
              </w:rPr>
              <w:t>&lt;x&gt;/OffNetwork/</w:t>
            </w:r>
            <w:r w:rsidRPr="00FC08AF">
              <w:rPr>
                <w:noProof/>
                <w:lang w:eastAsia="ko-KR"/>
              </w:rPr>
              <w:t>UserInfoID</w:t>
            </w:r>
          </w:p>
        </w:tc>
      </w:tr>
      <w:tr w:rsidR="00467AE9" w:rsidRPr="00FC08AF" w14:paraId="09C135F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479D6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EC1A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DF5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CF01C"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446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010246" w14:textId="77777777" w:rsidR="00467AE9" w:rsidRPr="00FC08AF" w:rsidRDefault="00467AE9" w:rsidP="00231052">
            <w:pPr>
              <w:jc w:val="center"/>
              <w:rPr>
                <w:rFonts w:ascii="Arial" w:hAnsi="Arial" w:cs="Arial"/>
                <w:b/>
                <w:noProof/>
                <w:sz w:val="18"/>
                <w:szCs w:val="18"/>
              </w:rPr>
            </w:pPr>
          </w:p>
        </w:tc>
      </w:tr>
      <w:tr w:rsidR="00467AE9" w:rsidRPr="00FC08AF" w14:paraId="169BDF6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40D65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CBB7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FD4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265D7" w14:textId="77777777" w:rsidR="00467AE9" w:rsidRPr="00FC08AF" w:rsidRDefault="00467AE9" w:rsidP="00231052">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9AE0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693AC" w14:textId="77777777" w:rsidR="00467AE9" w:rsidRPr="00FC08AF" w:rsidRDefault="00467AE9" w:rsidP="00231052">
            <w:pPr>
              <w:jc w:val="center"/>
              <w:rPr>
                <w:b/>
                <w:noProof/>
              </w:rPr>
            </w:pPr>
          </w:p>
        </w:tc>
      </w:tr>
      <w:tr w:rsidR="00467AE9" w:rsidRPr="00FC08AF" w14:paraId="3C783C2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D5B1C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111C51" w14:textId="77777777" w:rsidR="00467AE9" w:rsidRPr="00FC08AF" w:rsidRDefault="00467AE9" w:rsidP="00231052">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6BA846C8" w14:textId="77777777" w:rsidR="00F72846" w:rsidRPr="00FC08AF" w:rsidRDefault="00F72846" w:rsidP="00F72846">
      <w:pPr>
        <w:rPr>
          <w:noProof/>
        </w:rPr>
      </w:pPr>
      <w:bookmarkStart w:id="2388" w:name="_Toc4578902"/>
      <w:bookmarkStart w:id="2389" w:name="_Toc27728591"/>
    </w:p>
    <w:p w14:paraId="31B063B6" w14:textId="77777777" w:rsidR="00872A5E" w:rsidRPr="00FC08AF" w:rsidRDefault="00872A5E" w:rsidP="00872A5E">
      <w:pPr>
        <w:pStyle w:val="Heading3"/>
        <w:rPr>
          <w:noProof/>
          <w:lang w:eastAsia="ko-KR"/>
        </w:rPr>
      </w:pPr>
      <w:bookmarkStart w:id="2390" w:name="_Toc176353974"/>
      <w:r w:rsidRPr="00FC08AF">
        <w:rPr>
          <w:noProof/>
        </w:rPr>
        <w:t>13.2.102A</w:t>
      </w:r>
      <w:r w:rsidRPr="00FC08AF">
        <w:rPr>
          <w:noProof/>
        </w:rPr>
        <w:tab/>
        <w:t>/</w:t>
      </w:r>
      <w:r w:rsidRPr="00FC08AF">
        <w:rPr>
          <w:i/>
          <w:iCs/>
          <w:noProof/>
        </w:rPr>
        <w:t>&lt;x&gt;</w:t>
      </w:r>
      <w:r w:rsidRPr="00FC08AF">
        <w:rPr>
          <w:noProof/>
        </w:rPr>
        <w:t>/</w:t>
      </w:r>
      <w:r w:rsidRPr="00FC08AF">
        <w:rPr>
          <w:i/>
          <w:iCs/>
          <w:noProof/>
        </w:rPr>
        <w:t>&lt;x&gt;</w:t>
      </w:r>
      <w:r w:rsidRPr="00FC08AF">
        <w:rPr>
          <w:noProof/>
        </w:rPr>
        <w:t>/OffNetwork/EmergencyCallChange</w:t>
      </w:r>
      <w:bookmarkEnd w:id="2388"/>
      <w:bookmarkEnd w:id="2389"/>
      <w:bookmarkEnd w:id="2390"/>
    </w:p>
    <w:p w14:paraId="56EE1D19" w14:textId="77777777" w:rsidR="00872A5E" w:rsidRPr="00FC08AF" w:rsidRDefault="00872A5E" w:rsidP="00872A5E">
      <w:pPr>
        <w:pStyle w:val="TH"/>
        <w:rPr>
          <w:noProof/>
          <w:lang w:eastAsia="ko-KR"/>
        </w:rPr>
      </w:pPr>
      <w:r w:rsidRPr="00FC08AF">
        <w:rPr>
          <w:noProof/>
        </w:rPr>
        <w:t>Table 13.2.102A.1: /</w:t>
      </w:r>
      <w:r w:rsidRPr="00FC08AF">
        <w:rPr>
          <w:i/>
          <w:iCs/>
          <w:noProof/>
        </w:rPr>
        <w:t>&lt;x&gt;</w:t>
      </w:r>
      <w:r w:rsidRPr="00FC08AF">
        <w:rPr>
          <w:noProof/>
        </w:rPr>
        <w:t>/</w:t>
      </w:r>
      <w:r w:rsidRPr="00FC08AF">
        <w:rPr>
          <w:noProof/>
          <w:lang w:eastAsia="ko-KR"/>
        </w:rPr>
        <w:t>&lt;x&gt;</w:t>
      </w:r>
      <w:r w:rsidRPr="00FC08AF">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1A105F46"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7DF3C13" w14:textId="77777777" w:rsidR="00872A5E" w:rsidRPr="00FC08AF" w:rsidRDefault="00872A5E" w:rsidP="003D5736">
            <w:pPr>
              <w:rPr>
                <w:rFonts w:ascii="Arial" w:hAnsi="Arial" w:cs="Arial"/>
                <w:noProof/>
                <w:sz w:val="18"/>
                <w:szCs w:val="18"/>
              </w:rPr>
            </w:pPr>
            <w:r w:rsidRPr="00FC08AF">
              <w:rPr>
                <w:noProof/>
              </w:rPr>
              <w:t>&lt;x&gt;/OffNetwork/EmergencyCallChange</w:t>
            </w:r>
          </w:p>
        </w:tc>
      </w:tr>
      <w:tr w:rsidR="00872A5E" w:rsidRPr="00FC08AF" w14:paraId="344B705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23C704"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69BF9"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A9027"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8EE4D"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DA69"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929D133" w14:textId="77777777" w:rsidR="00872A5E" w:rsidRPr="00FC08AF" w:rsidRDefault="00872A5E" w:rsidP="003D5736">
            <w:pPr>
              <w:jc w:val="center"/>
              <w:rPr>
                <w:rFonts w:ascii="Arial" w:hAnsi="Arial" w:cs="Arial"/>
                <w:b/>
                <w:noProof/>
                <w:sz w:val="18"/>
                <w:szCs w:val="18"/>
              </w:rPr>
            </w:pPr>
          </w:p>
        </w:tc>
      </w:tr>
      <w:tr w:rsidR="00872A5E" w:rsidRPr="00FC08AF" w14:paraId="07E5337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207E49"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98C76"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E71D3"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14EF1"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E6299"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294266" w14:textId="77777777" w:rsidR="00872A5E" w:rsidRPr="00FC08AF" w:rsidRDefault="00872A5E" w:rsidP="003D5736">
            <w:pPr>
              <w:jc w:val="center"/>
              <w:rPr>
                <w:b/>
                <w:noProof/>
              </w:rPr>
            </w:pPr>
          </w:p>
        </w:tc>
      </w:tr>
      <w:tr w:rsidR="00872A5E" w:rsidRPr="00FC08AF" w14:paraId="69B30141"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F387EF"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2CEC3"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MCVideo </w:t>
            </w:r>
            <w:r w:rsidRPr="00FC08AF">
              <w:rPr>
                <w:noProof/>
              </w:rPr>
              <w:t>emergency group call</w:t>
            </w:r>
            <w:r w:rsidRPr="00FC08AF">
              <w:rPr>
                <w:noProof/>
                <w:lang w:eastAsia="ko-KR"/>
              </w:rPr>
              <w:t>.</w:t>
            </w:r>
          </w:p>
        </w:tc>
      </w:tr>
    </w:tbl>
    <w:p w14:paraId="13440278" w14:textId="77777777" w:rsidR="00F72846" w:rsidRPr="00FC08AF" w:rsidRDefault="00F72846" w:rsidP="00F72846">
      <w:pPr>
        <w:rPr>
          <w:noProof/>
        </w:rPr>
      </w:pPr>
    </w:p>
    <w:p w14:paraId="331F5FA1"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MCVideo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55A47981"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MCVideo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21D637C9" w14:textId="77777777" w:rsidR="00872A5E" w:rsidRPr="00FC08AF" w:rsidRDefault="00872A5E" w:rsidP="00872A5E">
      <w:pPr>
        <w:pStyle w:val="Heading3"/>
        <w:rPr>
          <w:noProof/>
          <w:lang w:eastAsia="ko-KR"/>
        </w:rPr>
      </w:pPr>
      <w:bookmarkStart w:id="2391" w:name="_Toc4578903"/>
      <w:bookmarkStart w:id="2392" w:name="_Toc27728592"/>
      <w:bookmarkStart w:id="2393" w:name="_Toc176353975"/>
      <w:r w:rsidRPr="00FC08AF">
        <w:rPr>
          <w:noProof/>
        </w:rPr>
        <w:t>13.2.102B</w:t>
      </w:r>
      <w:r w:rsidRPr="00FC08AF">
        <w:rPr>
          <w:noProof/>
        </w:rPr>
        <w:tab/>
        <w:t>/</w:t>
      </w:r>
      <w:r w:rsidRPr="00FC08AF">
        <w:rPr>
          <w:i/>
          <w:iCs/>
          <w:noProof/>
        </w:rPr>
        <w:t>&lt;x&gt;</w:t>
      </w:r>
      <w:r w:rsidRPr="00FC08AF">
        <w:rPr>
          <w:noProof/>
        </w:rPr>
        <w:t>/</w:t>
      </w:r>
      <w:r w:rsidRPr="00FC08AF">
        <w:rPr>
          <w:i/>
          <w:iCs/>
          <w:noProof/>
        </w:rPr>
        <w:t>&lt;x&gt;</w:t>
      </w:r>
      <w:r w:rsidRPr="00FC08AF">
        <w:rPr>
          <w:noProof/>
        </w:rPr>
        <w:t>/OffNetwork/ImminentPerilCallChange</w:t>
      </w:r>
      <w:bookmarkEnd w:id="2391"/>
      <w:bookmarkEnd w:id="2392"/>
      <w:bookmarkEnd w:id="2393"/>
    </w:p>
    <w:p w14:paraId="3226DF68" w14:textId="77777777" w:rsidR="00872A5E" w:rsidRPr="00FC08AF" w:rsidRDefault="00872A5E" w:rsidP="00872A5E">
      <w:pPr>
        <w:pStyle w:val="TH"/>
        <w:rPr>
          <w:noProof/>
          <w:lang w:eastAsia="ko-KR"/>
        </w:rPr>
      </w:pPr>
      <w:r w:rsidRPr="00FC08AF">
        <w:rPr>
          <w:noProof/>
        </w:rPr>
        <w:t>Table 13.2.102B.1: /</w:t>
      </w:r>
      <w:r w:rsidRPr="00FC08AF">
        <w:rPr>
          <w:i/>
          <w:iCs/>
          <w:noProof/>
        </w:rPr>
        <w:t>&lt;x&gt;</w:t>
      </w:r>
      <w:r w:rsidRPr="00FC08AF">
        <w:rPr>
          <w:noProof/>
        </w:rPr>
        <w:t>/</w:t>
      </w:r>
      <w:r w:rsidRPr="00FC08AF">
        <w:rPr>
          <w:noProof/>
          <w:lang w:eastAsia="ko-KR"/>
        </w:rPr>
        <w:t>&lt;x&gt;</w:t>
      </w:r>
      <w:r w:rsidRPr="00FC08AF">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1C808476"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85553E7" w14:textId="77777777" w:rsidR="00872A5E" w:rsidRPr="00FC08AF" w:rsidRDefault="00872A5E" w:rsidP="003D5736">
            <w:pPr>
              <w:rPr>
                <w:rFonts w:ascii="Arial" w:hAnsi="Arial" w:cs="Arial"/>
                <w:noProof/>
                <w:sz w:val="18"/>
                <w:szCs w:val="18"/>
              </w:rPr>
            </w:pPr>
            <w:r w:rsidRPr="00FC08AF">
              <w:rPr>
                <w:noProof/>
              </w:rPr>
              <w:t>&lt;x&gt;/OffNetwork/ImminentPerilCallChange</w:t>
            </w:r>
          </w:p>
        </w:tc>
      </w:tr>
      <w:tr w:rsidR="00872A5E" w:rsidRPr="00FC08AF" w14:paraId="69FFD92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66578C"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93D93"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BEE38"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AE8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BAA73"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B6B30D" w14:textId="77777777" w:rsidR="00872A5E" w:rsidRPr="00FC08AF" w:rsidRDefault="00872A5E" w:rsidP="003D5736">
            <w:pPr>
              <w:jc w:val="center"/>
              <w:rPr>
                <w:rFonts w:ascii="Arial" w:hAnsi="Arial" w:cs="Arial"/>
                <w:b/>
                <w:noProof/>
                <w:sz w:val="18"/>
                <w:szCs w:val="18"/>
              </w:rPr>
            </w:pPr>
          </w:p>
        </w:tc>
      </w:tr>
      <w:tr w:rsidR="00872A5E" w:rsidRPr="00FC08AF" w14:paraId="53CDA17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BA34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3FEBC"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05C9E"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0FEF" w14:textId="77777777" w:rsidR="00872A5E" w:rsidRPr="00FC08AF" w:rsidRDefault="00872A5E" w:rsidP="003D5736">
            <w:pPr>
              <w:pStyle w:val="TAC"/>
              <w:rPr>
                <w:noProof/>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62B4C"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A97FCE5" w14:textId="77777777" w:rsidR="00872A5E" w:rsidRPr="00FC08AF" w:rsidRDefault="00872A5E" w:rsidP="003D5736">
            <w:pPr>
              <w:jc w:val="center"/>
              <w:rPr>
                <w:b/>
                <w:noProof/>
              </w:rPr>
            </w:pPr>
          </w:p>
        </w:tc>
      </w:tr>
      <w:tr w:rsidR="00872A5E" w:rsidRPr="00FC08AF" w14:paraId="35EDD45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B7A4D4"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3B09A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MCVideo </w:t>
            </w:r>
            <w:r w:rsidRPr="00FC08AF">
              <w:rPr>
                <w:noProof/>
              </w:rPr>
              <w:t>imminent peril group call</w:t>
            </w:r>
            <w:r w:rsidRPr="00FC08AF">
              <w:rPr>
                <w:noProof/>
                <w:lang w:eastAsia="ko-KR"/>
              </w:rPr>
              <w:t>.</w:t>
            </w:r>
          </w:p>
        </w:tc>
      </w:tr>
    </w:tbl>
    <w:p w14:paraId="7FF8A9F4" w14:textId="77777777" w:rsidR="00F72846" w:rsidRPr="00FC08AF" w:rsidRDefault="00F72846" w:rsidP="00F72846">
      <w:pPr>
        <w:rPr>
          <w:noProof/>
        </w:rPr>
      </w:pPr>
    </w:p>
    <w:p w14:paraId="019D025C"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MCVideo imminent peril group </w:t>
      </w:r>
      <w:r w:rsidRPr="00FC08AF">
        <w:rPr>
          <w:noProof/>
        </w:rPr>
        <w:t>call</w:t>
      </w:r>
      <w:r w:rsidRPr="00FC08AF">
        <w:rPr>
          <w:noProof/>
          <w:lang w:eastAsia="ko-KR"/>
        </w:rPr>
        <w:t>.</w:t>
      </w:r>
    </w:p>
    <w:p w14:paraId="7F703BB1"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MCVideo imminent peril group </w:t>
      </w:r>
      <w:r w:rsidRPr="00FC08AF">
        <w:rPr>
          <w:noProof/>
        </w:rPr>
        <w:t>call</w:t>
      </w:r>
      <w:r w:rsidRPr="00FC08AF">
        <w:rPr>
          <w:noProof/>
          <w:lang w:eastAsia="ko-KR"/>
        </w:rPr>
        <w:t>.</w:t>
      </w:r>
    </w:p>
    <w:p w14:paraId="0FAEDEF4" w14:textId="77777777" w:rsidR="00467AE9" w:rsidRPr="00FC08AF" w:rsidRDefault="00467AE9" w:rsidP="00467AE9">
      <w:pPr>
        <w:pStyle w:val="Heading3"/>
        <w:rPr>
          <w:noProof/>
          <w:lang w:eastAsia="ko-KR"/>
        </w:rPr>
      </w:pPr>
      <w:bookmarkStart w:id="2394" w:name="_Toc4578904"/>
      <w:bookmarkStart w:id="2395" w:name="_Toc27728593"/>
      <w:bookmarkStart w:id="2396" w:name="_Toc176353976"/>
      <w:r w:rsidRPr="00FC08AF">
        <w:rPr>
          <w:noProof/>
        </w:rPr>
        <w:t>13.2.103</w:t>
      </w:r>
      <w:r w:rsidRPr="00FC08AF">
        <w:rPr>
          <w:noProof/>
        </w:rPr>
        <w:tab/>
        <w:t>/</w:t>
      </w:r>
      <w:r w:rsidRPr="00FC08AF">
        <w:rPr>
          <w:i/>
          <w:iCs/>
          <w:noProof/>
        </w:rPr>
        <w:t>&lt;x&gt;</w:t>
      </w:r>
      <w:r w:rsidRPr="00FC08AF">
        <w:rPr>
          <w:noProof/>
        </w:rPr>
        <w:t>/Status</w:t>
      </w:r>
      <w:bookmarkEnd w:id="2394"/>
      <w:bookmarkEnd w:id="2395"/>
      <w:bookmarkEnd w:id="2396"/>
    </w:p>
    <w:p w14:paraId="42ABFA0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103</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F59354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2B727" w14:textId="77777777" w:rsidR="00467AE9" w:rsidRPr="00FC08AF" w:rsidRDefault="00467AE9" w:rsidP="00231052">
            <w:pPr>
              <w:rPr>
                <w:rFonts w:ascii="Arial" w:hAnsi="Arial" w:cs="Arial"/>
                <w:noProof/>
                <w:sz w:val="18"/>
                <w:szCs w:val="18"/>
              </w:rPr>
            </w:pPr>
            <w:r w:rsidRPr="00FC08AF">
              <w:rPr>
                <w:noProof/>
              </w:rPr>
              <w:t>Status</w:t>
            </w:r>
          </w:p>
        </w:tc>
      </w:tr>
      <w:tr w:rsidR="00467AE9" w:rsidRPr="00FC08AF" w14:paraId="54E0CA1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5CA92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2DD6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522F2"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65E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4D79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0E9E6F" w14:textId="77777777" w:rsidR="00467AE9" w:rsidRPr="00FC08AF" w:rsidRDefault="00467AE9" w:rsidP="00231052">
            <w:pPr>
              <w:jc w:val="center"/>
              <w:rPr>
                <w:rFonts w:ascii="Arial" w:hAnsi="Arial" w:cs="Arial"/>
                <w:b/>
                <w:noProof/>
                <w:sz w:val="18"/>
                <w:szCs w:val="18"/>
              </w:rPr>
            </w:pPr>
          </w:p>
        </w:tc>
      </w:tr>
      <w:tr w:rsidR="00467AE9" w:rsidRPr="00FC08AF" w14:paraId="4312B05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B6807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A5AF2"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FE55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CB8A"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491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E0C82" w14:textId="77777777" w:rsidR="00467AE9" w:rsidRPr="00FC08AF" w:rsidRDefault="00467AE9" w:rsidP="00231052">
            <w:pPr>
              <w:jc w:val="center"/>
              <w:rPr>
                <w:b/>
                <w:noProof/>
              </w:rPr>
            </w:pPr>
          </w:p>
        </w:tc>
      </w:tr>
      <w:tr w:rsidR="00467AE9" w:rsidRPr="00FC08AF" w14:paraId="5BE7D6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02EC2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29FD50" w14:textId="77777777" w:rsidR="00467AE9" w:rsidRPr="00FC08AF" w:rsidRDefault="00467AE9" w:rsidP="00231052">
            <w:pPr>
              <w:rPr>
                <w:noProof/>
                <w:lang w:eastAsia="ko-KR"/>
              </w:rPr>
            </w:pPr>
            <w:r w:rsidRPr="00FC08AF">
              <w:rPr>
                <w:noProof/>
              </w:rPr>
              <w:t xml:space="preserve">This leaf node indicates whether this MCVideo </w:t>
            </w:r>
            <w:r w:rsidRPr="00FC08AF">
              <w:rPr>
                <w:noProof/>
                <w:lang w:eastAsia="ko-KR"/>
              </w:rPr>
              <w:t>u</w:t>
            </w:r>
            <w:r w:rsidRPr="00FC08AF">
              <w:rPr>
                <w:noProof/>
              </w:rPr>
              <w:t>ser profile</w:t>
            </w:r>
            <w:r w:rsidRPr="00FC08AF">
              <w:rPr>
                <w:noProof/>
                <w:lang w:eastAsia="ko-KR"/>
              </w:rPr>
              <w:t xml:space="preserve"> </w:t>
            </w:r>
            <w:r w:rsidRPr="00FC08AF">
              <w:rPr>
                <w:noProof/>
              </w:rPr>
              <w:t>is enabled or disabled</w:t>
            </w:r>
            <w:r w:rsidRPr="00FC08AF">
              <w:rPr>
                <w:noProof/>
                <w:lang w:eastAsia="ko-KR"/>
              </w:rPr>
              <w:t>.</w:t>
            </w:r>
          </w:p>
        </w:tc>
      </w:tr>
    </w:tbl>
    <w:p w14:paraId="682C4B09" w14:textId="77777777" w:rsidR="00F72846" w:rsidRPr="00FC08AF" w:rsidRDefault="00F72846" w:rsidP="00F72846">
      <w:pPr>
        <w:rPr>
          <w:noProof/>
        </w:rPr>
      </w:pPr>
    </w:p>
    <w:p w14:paraId="0647806C" w14:textId="77777777" w:rsidR="00467AE9" w:rsidRPr="00FC08AF" w:rsidRDefault="00467AE9" w:rsidP="00467AE9">
      <w:pPr>
        <w:rPr>
          <w:noProof/>
          <w:lang w:eastAsia="ko-KR"/>
        </w:rPr>
      </w:pPr>
      <w:r w:rsidRPr="00FC08AF">
        <w:rPr>
          <w:noProof/>
        </w:rPr>
        <w:t>When set to "true" this</w:t>
      </w:r>
      <w:r w:rsidRPr="00FC08AF" w:rsidDel="00026741">
        <w:rPr>
          <w:noProof/>
          <w:lang w:eastAsia="ko-KR"/>
        </w:rPr>
        <w:t xml:space="preserve"> </w:t>
      </w:r>
      <w:r w:rsidRPr="00FC08AF">
        <w:rPr>
          <w:noProof/>
        </w:rPr>
        <w:t xml:space="preserve">MCVideo </w:t>
      </w:r>
      <w:r w:rsidRPr="00FC08AF">
        <w:rPr>
          <w:noProof/>
          <w:lang w:eastAsia="ko-KR"/>
        </w:rPr>
        <w:t>u</w:t>
      </w:r>
      <w:r w:rsidRPr="00FC08AF">
        <w:rPr>
          <w:noProof/>
        </w:rPr>
        <w:t xml:space="preserve">ser </w:t>
      </w:r>
      <w:r w:rsidRPr="00FC08AF">
        <w:rPr>
          <w:noProof/>
          <w:lang w:eastAsia="ko-KR"/>
        </w:rPr>
        <w:t>p</w:t>
      </w:r>
      <w:r w:rsidRPr="00FC08AF">
        <w:rPr>
          <w:noProof/>
        </w:rPr>
        <w:t>rofile is enabled</w:t>
      </w:r>
      <w:r w:rsidRPr="00FC08AF">
        <w:rPr>
          <w:noProof/>
          <w:lang w:eastAsia="ko-KR"/>
        </w:rPr>
        <w:t>.</w:t>
      </w:r>
    </w:p>
    <w:p w14:paraId="00167526" w14:textId="77777777" w:rsidR="00467AE9" w:rsidRPr="00FC08AF" w:rsidRDefault="00467AE9" w:rsidP="004414F8">
      <w:pPr>
        <w:rPr>
          <w:noProof/>
          <w:lang w:eastAsia="ko-KR"/>
        </w:rPr>
      </w:pPr>
      <w:r w:rsidRPr="00FC08AF">
        <w:rPr>
          <w:noProof/>
        </w:rPr>
        <w:t>When set to "</w:t>
      </w:r>
      <w:r w:rsidRPr="00FC08AF">
        <w:rPr>
          <w:noProof/>
          <w:lang w:eastAsia="ko-KR"/>
        </w:rPr>
        <w:t>false</w:t>
      </w:r>
      <w:r w:rsidRPr="00FC08AF">
        <w:rPr>
          <w:noProof/>
        </w:rPr>
        <w:t xml:space="preserve">" this MCVideo </w:t>
      </w:r>
      <w:r w:rsidRPr="00FC08AF">
        <w:rPr>
          <w:noProof/>
          <w:lang w:eastAsia="ko-KR"/>
        </w:rPr>
        <w:t>u</w:t>
      </w:r>
      <w:r w:rsidRPr="00FC08AF">
        <w:rPr>
          <w:noProof/>
        </w:rPr>
        <w:t xml:space="preserve">ser </w:t>
      </w:r>
      <w:r w:rsidRPr="00FC08AF">
        <w:rPr>
          <w:noProof/>
          <w:lang w:eastAsia="ko-KR"/>
        </w:rPr>
        <w:t>p</w:t>
      </w:r>
      <w:r w:rsidRPr="00FC08AF">
        <w:rPr>
          <w:noProof/>
        </w:rPr>
        <w:t>rofile is disabled</w:t>
      </w:r>
      <w:r w:rsidRPr="00FC08AF">
        <w:rPr>
          <w:noProof/>
          <w:lang w:eastAsia="ko-KR"/>
        </w:rPr>
        <w:t>.</w:t>
      </w:r>
      <w:bookmarkEnd w:id="2195"/>
    </w:p>
    <w:p w14:paraId="7898D1F9" w14:textId="77777777" w:rsidR="00E76B9D" w:rsidRPr="00FC08AF" w:rsidRDefault="00E76B9D" w:rsidP="00E76B9D">
      <w:pPr>
        <w:pStyle w:val="Heading1"/>
        <w:tabs>
          <w:tab w:val="right" w:pos="9630"/>
        </w:tabs>
        <w:rPr>
          <w:noProof/>
          <w:lang w:eastAsia="ko-KR"/>
        </w:rPr>
      </w:pPr>
      <w:bookmarkStart w:id="2397" w:name="_Toc4578905"/>
      <w:bookmarkStart w:id="2398" w:name="_Toc27728594"/>
      <w:bookmarkStart w:id="2399" w:name="_Hlk480195803"/>
      <w:bookmarkStart w:id="2400" w:name="_Toc176353977"/>
      <w:r w:rsidRPr="00FC08AF">
        <w:rPr>
          <w:noProof/>
          <w:lang w:eastAsia="ko-KR"/>
        </w:rPr>
        <w:t>14</w:t>
      </w:r>
      <w:r w:rsidRPr="00FC08AF">
        <w:rPr>
          <w:noProof/>
        </w:rPr>
        <w:tab/>
        <w:t xml:space="preserve">MCVideo </w:t>
      </w:r>
      <w:r w:rsidRPr="00FC08AF">
        <w:rPr>
          <w:noProof/>
          <w:lang w:eastAsia="ko-KR"/>
        </w:rPr>
        <w:t xml:space="preserve">service configuration </w:t>
      </w:r>
      <w:r w:rsidRPr="00FC08AF">
        <w:rPr>
          <w:noProof/>
        </w:rPr>
        <w:t>MO</w:t>
      </w:r>
      <w:bookmarkEnd w:id="2397"/>
      <w:bookmarkEnd w:id="2398"/>
      <w:bookmarkEnd w:id="2400"/>
    </w:p>
    <w:p w14:paraId="19BC2CE1" w14:textId="77777777" w:rsidR="00E76B9D" w:rsidRPr="00FC08AF" w:rsidRDefault="00E76B9D" w:rsidP="00E76B9D">
      <w:pPr>
        <w:pStyle w:val="Heading2"/>
        <w:rPr>
          <w:noProof/>
        </w:rPr>
      </w:pPr>
      <w:bookmarkStart w:id="2401" w:name="_Toc4578906"/>
      <w:bookmarkStart w:id="2402" w:name="_Toc27728595"/>
      <w:bookmarkStart w:id="2403" w:name="_Toc176353978"/>
      <w:r w:rsidRPr="00FC08AF">
        <w:rPr>
          <w:noProof/>
          <w:lang w:eastAsia="ko-KR"/>
        </w:rPr>
        <w:t>14.</w:t>
      </w:r>
      <w:r w:rsidRPr="00FC08AF">
        <w:rPr>
          <w:noProof/>
        </w:rPr>
        <w:t>1</w:t>
      </w:r>
      <w:r w:rsidRPr="00FC08AF">
        <w:rPr>
          <w:noProof/>
        </w:rPr>
        <w:tab/>
        <w:t>General</w:t>
      </w:r>
      <w:bookmarkEnd w:id="2401"/>
      <w:bookmarkEnd w:id="2402"/>
      <w:bookmarkEnd w:id="2403"/>
    </w:p>
    <w:p w14:paraId="631278BF" w14:textId="77777777" w:rsidR="00E76B9D" w:rsidRPr="00FC08AF" w:rsidRDefault="00E76B9D" w:rsidP="00E76B9D">
      <w:pPr>
        <w:rPr>
          <w:noProof/>
          <w:lang w:eastAsia="ko-KR"/>
        </w:rPr>
      </w:pPr>
      <w:r w:rsidRPr="00FC08AF">
        <w:rPr>
          <w:noProof/>
        </w:rPr>
        <w:t xml:space="preserve">The MCVideo </w:t>
      </w:r>
      <w:r w:rsidRPr="00FC08AF">
        <w:rPr>
          <w:noProof/>
          <w:lang w:eastAsia="ko-KR"/>
        </w:rPr>
        <w:t xml:space="preserve">service configuration </w:t>
      </w:r>
      <w:r w:rsidRPr="00FC08AF">
        <w:rPr>
          <w:noProof/>
        </w:rPr>
        <w:t xml:space="preserve">Management Object (MO) is used to configure 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56AF1C64" w14:textId="77777777" w:rsidR="00E76B9D" w:rsidRPr="00FC08AF" w:rsidRDefault="00E76B9D" w:rsidP="00E76B9D">
      <w:pPr>
        <w:rPr>
          <w:noProof/>
        </w:rPr>
      </w:pPr>
      <w:r w:rsidRPr="00FC08AF">
        <w:rPr>
          <w:noProof/>
        </w:rPr>
        <w:t>The Management Object Identifier is: urn:oma:mo:ext-3gpp-MCVideo</w:t>
      </w:r>
      <w:r w:rsidRPr="00FC08AF">
        <w:rPr>
          <w:noProof/>
          <w:lang w:eastAsia="ko-KR"/>
        </w:rPr>
        <w:t>-service-configuration</w:t>
      </w:r>
      <w:r w:rsidRPr="00FC08AF">
        <w:rPr>
          <w:noProof/>
        </w:rPr>
        <w:t>:1.0.</w:t>
      </w:r>
    </w:p>
    <w:p w14:paraId="16E0FC7A" w14:textId="77777777" w:rsidR="00E76B9D" w:rsidRPr="00FC08AF" w:rsidRDefault="00E76B9D" w:rsidP="00E76B9D">
      <w:pPr>
        <w:rPr>
          <w:noProof/>
        </w:rPr>
      </w:pPr>
      <w:r w:rsidRPr="00FC08AF">
        <w:rPr>
          <w:noProof/>
        </w:rPr>
        <w:t>Protocol compatibility: This MO is compatible with OMA OMA DM 1.2 [</w:t>
      </w:r>
      <w:r w:rsidRPr="00FC08AF">
        <w:rPr>
          <w:noProof/>
          <w:lang w:eastAsia="ko-KR"/>
        </w:rPr>
        <w:t>3</w:t>
      </w:r>
      <w:r w:rsidRPr="00FC08AF">
        <w:rPr>
          <w:noProof/>
        </w:rPr>
        <w:t>].</w:t>
      </w:r>
    </w:p>
    <w:p w14:paraId="5042871F" w14:textId="77777777" w:rsidR="00E76B9D" w:rsidRPr="00FC08AF" w:rsidRDefault="00E76B9D" w:rsidP="00E76B9D">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service configuration </w:t>
      </w:r>
      <w:r w:rsidRPr="00FC08AF">
        <w:rPr>
          <w:noProof/>
        </w:rPr>
        <w:t>MO.</w:t>
      </w:r>
    </w:p>
    <w:p w14:paraId="23468FF2" w14:textId="77777777" w:rsidR="00E76B9D" w:rsidRPr="00FC08AF" w:rsidRDefault="00E76B9D" w:rsidP="00E76B9D">
      <w:pPr>
        <w:rPr>
          <w:noProof/>
        </w:rPr>
      </w:pPr>
      <w:r w:rsidRPr="00FC08AF">
        <w:rPr>
          <w:noProof/>
        </w:rPr>
        <w:lastRenderedPageBreak/>
        <w:t xml:space="preserve">The following nodes and leaf objects are possible under the MCVideo </w:t>
      </w:r>
      <w:r w:rsidRPr="00FC08AF">
        <w:rPr>
          <w:noProof/>
          <w:lang w:eastAsia="ko-KR"/>
        </w:rPr>
        <w:t xml:space="preserve">service configuration </w:t>
      </w:r>
      <w:r w:rsidRPr="00FC08AF">
        <w:rPr>
          <w:noProof/>
        </w:rPr>
        <w:t>node as described in figure </w:t>
      </w:r>
      <w:r w:rsidRPr="00FC08AF">
        <w:rPr>
          <w:noProof/>
          <w:lang w:eastAsia="ko-KR"/>
        </w:rPr>
        <w:t>14.1.1</w:t>
      </w:r>
      <w:r w:rsidR="00E01589">
        <w:rPr>
          <w:noProof/>
        </w:rPr>
        <w:t>.</w:t>
      </w:r>
    </w:p>
    <w:p w14:paraId="650D0F07" w14:textId="77777777" w:rsidR="00E76B9D" w:rsidRPr="00FC08AF" w:rsidRDefault="00872A5E" w:rsidP="00E76B9D">
      <w:pPr>
        <w:pStyle w:val="TH"/>
        <w:rPr>
          <w:noProof/>
        </w:rPr>
      </w:pPr>
      <w:r w:rsidRPr="00FC08AF">
        <w:rPr>
          <w:noProof/>
        </w:rPr>
        <w:object w:dxaOrig="8868" w:dyaOrig="5406" w14:anchorId="50F4D889">
          <v:shape id="_x0000_i1051" type="#_x0000_t75" style="width:443.25pt;height:269.85pt" o:ole="">
            <v:imagedata r:id="rId59" o:title=""/>
          </v:shape>
          <o:OLEObject Type="Embed" ProgID="Visio.Drawing.11" ShapeID="_x0000_i1051" DrawAspect="Content" ObjectID="_1786966738" r:id="rId60"/>
        </w:object>
      </w:r>
    </w:p>
    <w:p w14:paraId="410670C3" w14:textId="77777777" w:rsidR="00E76B9D" w:rsidRPr="00FC08AF" w:rsidRDefault="00E76B9D" w:rsidP="00E76B9D">
      <w:pPr>
        <w:pStyle w:val="TF"/>
        <w:rPr>
          <w:noProof/>
        </w:rPr>
      </w:pPr>
      <w:r w:rsidRPr="00FC08AF">
        <w:rPr>
          <w:noProof/>
        </w:rPr>
        <w:t>Figure </w:t>
      </w:r>
      <w:r w:rsidRPr="00FC08AF">
        <w:rPr>
          <w:noProof/>
          <w:lang w:eastAsia="ko-KR"/>
        </w:rPr>
        <w:t>14.1.</w:t>
      </w:r>
      <w:r w:rsidRPr="00FC08AF">
        <w:rPr>
          <w:noProof/>
        </w:rPr>
        <w:t xml:space="preserve">1: The MCVideo </w:t>
      </w:r>
      <w:r w:rsidRPr="00FC08AF">
        <w:rPr>
          <w:noProof/>
          <w:lang w:eastAsia="ko-KR"/>
        </w:rPr>
        <w:t>service configuration MO</w:t>
      </w:r>
    </w:p>
    <w:p w14:paraId="2F20ADED" w14:textId="77777777" w:rsidR="00E76B9D" w:rsidRPr="00FC08AF" w:rsidRDefault="00E76B9D" w:rsidP="00E76B9D">
      <w:pPr>
        <w:pStyle w:val="Heading2"/>
        <w:rPr>
          <w:noProof/>
        </w:rPr>
      </w:pPr>
      <w:bookmarkStart w:id="2404" w:name="_Toc4578907"/>
      <w:bookmarkStart w:id="2405" w:name="_Toc27728596"/>
      <w:bookmarkStart w:id="2406" w:name="_Toc176353979"/>
      <w:r w:rsidRPr="00FC08AF">
        <w:rPr>
          <w:noProof/>
          <w:lang w:eastAsia="ko-KR"/>
        </w:rPr>
        <w:t>14.2</w:t>
      </w:r>
      <w:r w:rsidRPr="00FC08AF">
        <w:rPr>
          <w:noProof/>
        </w:rPr>
        <w:tab/>
      </w:r>
      <w:r w:rsidRPr="00FC08AF">
        <w:rPr>
          <w:noProof/>
          <w:lang w:eastAsia="ko-KR"/>
        </w:rPr>
        <w:t>MCVideo service configuration MO parameters</w:t>
      </w:r>
      <w:bookmarkEnd w:id="2404"/>
      <w:bookmarkEnd w:id="2405"/>
      <w:bookmarkEnd w:id="2406"/>
    </w:p>
    <w:p w14:paraId="13BD22B6" w14:textId="77777777" w:rsidR="00E76B9D" w:rsidRPr="00FC08AF" w:rsidRDefault="00E76B9D" w:rsidP="00E76B9D">
      <w:pPr>
        <w:pStyle w:val="Heading3"/>
        <w:rPr>
          <w:noProof/>
        </w:rPr>
      </w:pPr>
      <w:bookmarkStart w:id="2407" w:name="_Toc4578908"/>
      <w:bookmarkStart w:id="2408" w:name="_Toc27728597"/>
      <w:bookmarkStart w:id="2409" w:name="_Toc176353980"/>
      <w:r w:rsidRPr="00FC08AF">
        <w:rPr>
          <w:noProof/>
          <w:lang w:eastAsia="ko-KR"/>
        </w:rPr>
        <w:t>14.2.</w:t>
      </w:r>
      <w:r w:rsidRPr="00FC08AF">
        <w:rPr>
          <w:noProof/>
        </w:rPr>
        <w:t>1</w:t>
      </w:r>
      <w:r w:rsidRPr="00FC08AF">
        <w:rPr>
          <w:noProof/>
        </w:rPr>
        <w:tab/>
        <w:t>General</w:t>
      </w:r>
      <w:bookmarkEnd w:id="2407"/>
      <w:bookmarkEnd w:id="2408"/>
      <w:bookmarkEnd w:id="2409"/>
    </w:p>
    <w:p w14:paraId="59E949C7" w14:textId="77777777" w:rsidR="00E76B9D" w:rsidRPr="00FC08AF" w:rsidRDefault="00E76B9D" w:rsidP="00E76B9D">
      <w:pPr>
        <w:rPr>
          <w:noProof/>
          <w:lang w:eastAsia="ko-KR"/>
        </w:rPr>
      </w:pPr>
      <w:r w:rsidRPr="00FC08AF">
        <w:rPr>
          <w:noProof/>
        </w:rPr>
        <w:t xml:space="preserve">This clause describes the parameters for the MCVideo </w:t>
      </w:r>
      <w:r w:rsidRPr="00FC08AF">
        <w:rPr>
          <w:noProof/>
          <w:lang w:eastAsia="ko-KR"/>
        </w:rPr>
        <w:t>service configuration</w:t>
      </w:r>
      <w:r w:rsidRPr="00FC08AF">
        <w:rPr>
          <w:noProof/>
        </w:rPr>
        <w:t xml:space="preserve"> Management Object (MO).</w:t>
      </w:r>
    </w:p>
    <w:p w14:paraId="65C030D5" w14:textId="77777777" w:rsidR="00E76B9D" w:rsidRPr="00FC08AF" w:rsidRDefault="00E76B9D" w:rsidP="00E76B9D">
      <w:pPr>
        <w:pStyle w:val="Heading3"/>
        <w:rPr>
          <w:i/>
          <w:iCs/>
          <w:noProof/>
          <w:lang w:eastAsia="ko-KR"/>
        </w:rPr>
      </w:pPr>
      <w:bookmarkStart w:id="2410" w:name="_Toc4578909"/>
      <w:bookmarkStart w:id="2411" w:name="_Toc27728598"/>
      <w:bookmarkStart w:id="2412" w:name="_Toc176353981"/>
      <w:r w:rsidRPr="00FC08AF">
        <w:rPr>
          <w:noProof/>
          <w:lang w:eastAsia="ko-KR"/>
        </w:rPr>
        <w:t>14.2.2</w:t>
      </w:r>
      <w:r w:rsidRPr="00FC08AF">
        <w:rPr>
          <w:noProof/>
        </w:rPr>
        <w:tab/>
        <w:t xml:space="preserve">Node: </w:t>
      </w:r>
      <w:r w:rsidRPr="00FC08AF">
        <w:rPr>
          <w:i/>
          <w:iCs/>
          <w:noProof/>
        </w:rPr>
        <w:t>&lt;x&gt;</w:t>
      </w:r>
      <w:bookmarkEnd w:id="2410"/>
      <w:bookmarkEnd w:id="2411"/>
      <w:bookmarkEnd w:id="2412"/>
    </w:p>
    <w:p w14:paraId="191E378B"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76B9D" w:rsidRPr="00FC08AF" w14:paraId="0325807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7459302" w14:textId="77777777" w:rsidR="00E76B9D" w:rsidRPr="00FC08AF" w:rsidRDefault="00E76B9D" w:rsidP="00231052">
            <w:pPr>
              <w:rPr>
                <w:rFonts w:ascii="Arial" w:hAnsi="Arial" w:cs="Arial"/>
                <w:noProof/>
                <w:sz w:val="18"/>
                <w:szCs w:val="18"/>
              </w:rPr>
            </w:pPr>
            <w:r w:rsidRPr="00FC08AF">
              <w:rPr>
                <w:noProof/>
              </w:rPr>
              <w:t>&lt;x&gt;</w:t>
            </w:r>
          </w:p>
        </w:tc>
      </w:tr>
      <w:tr w:rsidR="00E76B9D" w:rsidRPr="00FC08AF" w14:paraId="45A603EE"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BDBBFB" w14:textId="77777777" w:rsidR="00E76B9D" w:rsidRPr="00FC08AF" w:rsidRDefault="00E76B9D"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15DDC" w14:textId="77777777" w:rsidR="00E76B9D" w:rsidRPr="00FC08AF" w:rsidRDefault="00E76B9D"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A8AF3" w14:textId="77777777" w:rsidR="00E76B9D" w:rsidRPr="00FC08AF" w:rsidRDefault="00E76B9D"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77CC" w14:textId="77777777" w:rsidR="00E76B9D" w:rsidRPr="00FC08AF" w:rsidRDefault="00E76B9D"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DC020" w14:textId="77777777" w:rsidR="00E76B9D" w:rsidRPr="00FC08AF" w:rsidRDefault="00E76B9D"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305E7E" w14:textId="77777777" w:rsidR="00E76B9D" w:rsidRPr="00FC08AF" w:rsidRDefault="00E76B9D" w:rsidP="00231052">
            <w:pPr>
              <w:jc w:val="center"/>
              <w:rPr>
                <w:rFonts w:ascii="Arial" w:hAnsi="Arial" w:cs="Arial"/>
                <w:b/>
                <w:noProof/>
                <w:sz w:val="18"/>
                <w:szCs w:val="18"/>
              </w:rPr>
            </w:pPr>
          </w:p>
        </w:tc>
      </w:tr>
      <w:tr w:rsidR="00E76B9D" w:rsidRPr="00FC08AF" w14:paraId="006E4D49"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CF19A7B" w14:textId="77777777" w:rsidR="00E76B9D" w:rsidRPr="00FC08AF" w:rsidRDefault="00E76B9D"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00C12" w14:textId="77777777" w:rsidR="00E76B9D" w:rsidRPr="00FC08AF" w:rsidRDefault="00E76B9D"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BC88A" w14:textId="77777777" w:rsidR="00E76B9D" w:rsidRPr="00FC08AF" w:rsidRDefault="00E76B9D" w:rsidP="00231052">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F9DF" w14:textId="77777777" w:rsidR="00E76B9D" w:rsidRPr="00FC08AF" w:rsidRDefault="00E76B9D" w:rsidP="00231052">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6D280" w14:textId="77777777" w:rsidR="00E76B9D" w:rsidRPr="00FC08AF" w:rsidRDefault="00E76B9D"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60672C8" w14:textId="77777777" w:rsidR="00E76B9D" w:rsidRPr="00FC08AF" w:rsidRDefault="00E76B9D" w:rsidP="00231052">
            <w:pPr>
              <w:jc w:val="center"/>
              <w:rPr>
                <w:b/>
                <w:noProof/>
              </w:rPr>
            </w:pPr>
          </w:p>
        </w:tc>
      </w:tr>
      <w:tr w:rsidR="00E76B9D" w:rsidRPr="00FC08AF" w14:paraId="5A807A2F"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29788D7" w14:textId="77777777" w:rsidR="00E76B9D" w:rsidRPr="00FC08AF" w:rsidRDefault="00E76B9D"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69771A" w14:textId="77777777" w:rsidR="00E76B9D" w:rsidRPr="00FC08AF" w:rsidRDefault="00E76B9D" w:rsidP="00231052">
            <w:pPr>
              <w:rPr>
                <w:noProof/>
              </w:rPr>
            </w:pPr>
            <w:r w:rsidRPr="00FC08AF">
              <w:rPr>
                <w:noProof/>
              </w:rPr>
              <w:t xml:space="preserve">This interior node acts as a placeholder for the MCVideo </w:t>
            </w:r>
            <w:r w:rsidRPr="00FC08AF">
              <w:rPr>
                <w:noProof/>
                <w:lang w:eastAsia="ko-KR"/>
              </w:rPr>
              <w:t xml:space="preserve">service configuration </w:t>
            </w:r>
            <w:r w:rsidRPr="00FC08AF">
              <w:rPr>
                <w:noProof/>
              </w:rPr>
              <w:t>Management Object (MO).</w:t>
            </w:r>
          </w:p>
          <w:p w14:paraId="2B0ADB01" w14:textId="77777777" w:rsidR="00E76B9D" w:rsidRPr="00FC08AF" w:rsidRDefault="00E76B9D" w:rsidP="00231052">
            <w:pPr>
              <w:rPr>
                <w:noProof/>
              </w:rPr>
            </w:pPr>
            <w:r w:rsidRPr="00FC08AF">
              <w:rPr>
                <w:noProof/>
              </w:rPr>
              <w:t xml:space="preserve">For the MCVideo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"urn:oma:mo:oma-dm-mcvideo</w:t>
            </w:r>
            <w:r w:rsidRPr="00FC08AF">
              <w:rPr>
                <w:noProof/>
                <w:lang w:eastAsia="ko-KR"/>
              </w:rPr>
              <w:t>-service configuration</w:t>
            </w:r>
            <w:r w:rsidRPr="00FC08AF">
              <w:rPr>
                <w:noProof/>
              </w:rPr>
              <w:t>:1.0"</w:t>
            </w:r>
          </w:p>
        </w:tc>
      </w:tr>
    </w:tbl>
    <w:p w14:paraId="0DDC43D7" w14:textId="77777777" w:rsidR="00C239F8" w:rsidRPr="00FC08AF" w:rsidRDefault="00C239F8" w:rsidP="00C239F8">
      <w:pPr>
        <w:rPr>
          <w:noProof/>
        </w:rPr>
      </w:pPr>
    </w:p>
    <w:p w14:paraId="56235A55" w14:textId="77777777" w:rsidR="00E76B9D" w:rsidRPr="00FC08AF" w:rsidRDefault="00E76B9D" w:rsidP="00E76B9D">
      <w:pPr>
        <w:pStyle w:val="B1"/>
        <w:rPr>
          <w:noProof/>
        </w:rPr>
      </w:pPr>
      <w:r w:rsidRPr="00FC08AF">
        <w:rPr>
          <w:noProof/>
        </w:rPr>
        <w:t>-</w:t>
      </w:r>
      <w:r w:rsidRPr="00FC08AF">
        <w:rPr>
          <w:noProof/>
        </w:rPr>
        <w:tab/>
        <w:t>Values: N/A</w:t>
      </w:r>
    </w:p>
    <w:p w14:paraId="254D56CE" w14:textId="77777777" w:rsidR="00E76B9D" w:rsidRPr="00FC08AF" w:rsidRDefault="00E76B9D" w:rsidP="00E76B9D">
      <w:pPr>
        <w:pStyle w:val="Heading3"/>
        <w:rPr>
          <w:noProof/>
          <w:lang w:eastAsia="ko-KR"/>
        </w:rPr>
      </w:pPr>
      <w:bookmarkStart w:id="2413" w:name="_Toc4578910"/>
      <w:bookmarkStart w:id="2414" w:name="_Toc27728599"/>
      <w:bookmarkStart w:id="2415" w:name="_Toc176353982"/>
      <w:r w:rsidRPr="00FC08AF">
        <w:rPr>
          <w:noProof/>
          <w:lang w:eastAsia="ko-KR"/>
        </w:rPr>
        <w:t>14.2.</w:t>
      </w:r>
      <w:r w:rsidRPr="00FC08AF">
        <w:rPr>
          <w:noProof/>
        </w:rPr>
        <w:t>3</w:t>
      </w:r>
      <w:r w:rsidRPr="00FC08AF">
        <w:rPr>
          <w:noProof/>
        </w:rPr>
        <w:tab/>
        <w:t>/</w:t>
      </w:r>
      <w:r w:rsidRPr="00FC08AF">
        <w:rPr>
          <w:i/>
          <w:iCs/>
          <w:noProof/>
        </w:rPr>
        <w:t>&lt;x&gt;</w:t>
      </w:r>
      <w:r w:rsidRPr="00FC08AF">
        <w:rPr>
          <w:noProof/>
        </w:rPr>
        <w:t>/Name</w:t>
      </w:r>
      <w:bookmarkEnd w:id="2413"/>
      <w:bookmarkEnd w:id="2414"/>
      <w:bookmarkEnd w:id="2415"/>
    </w:p>
    <w:p w14:paraId="2307F434"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76B9D" w:rsidRPr="00FC08AF" w14:paraId="6D324D5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3040CB" w14:textId="77777777" w:rsidR="00E76B9D" w:rsidRPr="00FC08AF" w:rsidRDefault="00E76B9D" w:rsidP="00231052">
            <w:pPr>
              <w:rPr>
                <w:rFonts w:ascii="Arial" w:hAnsi="Arial" w:cs="Arial"/>
                <w:noProof/>
                <w:sz w:val="18"/>
                <w:szCs w:val="18"/>
              </w:rPr>
            </w:pPr>
            <w:r w:rsidRPr="00FC08AF">
              <w:rPr>
                <w:noProof/>
              </w:rPr>
              <w:t>Name</w:t>
            </w:r>
          </w:p>
        </w:tc>
      </w:tr>
      <w:tr w:rsidR="00E76B9D" w:rsidRPr="00FC08AF" w14:paraId="56FA1F7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CDE4A"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8A0C2" w14:textId="77777777" w:rsidR="00E76B9D" w:rsidRPr="00FC08AF" w:rsidRDefault="00E76B9D"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C378C" w14:textId="77777777" w:rsidR="00E76B9D" w:rsidRPr="00FC08AF" w:rsidRDefault="00E76B9D"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BE679" w14:textId="77777777" w:rsidR="00E76B9D" w:rsidRPr="00FC08AF" w:rsidRDefault="00E76B9D"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5B063" w14:textId="77777777" w:rsidR="00E76B9D" w:rsidRPr="00FC08AF" w:rsidRDefault="00E76B9D"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23C8654" w14:textId="77777777" w:rsidR="00E76B9D" w:rsidRPr="00FC08AF" w:rsidRDefault="00E76B9D" w:rsidP="00231052">
            <w:pPr>
              <w:jc w:val="center"/>
              <w:rPr>
                <w:rFonts w:ascii="Arial" w:hAnsi="Arial" w:cs="Arial"/>
                <w:b/>
                <w:noProof/>
                <w:sz w:val="18"/>
                <w:szCs w:val="18"/>
              </w:rPr>
            </w:pPr>
          </w:p>
        </w:tc>
      </w:tr>
      <w:tr w:rsidR="00E76B9D" w:rsidRPr="00FC08AF" w14:paraId="6C20513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968FC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73DFB" w14:textId="77777777" w:rsidR="00E76B9D" w:rsidRPr="00FC08AF" w:rsidRDefault="00E76B9D"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19ADB" w14:textId="77777777" w:rsidR="00E76B9D" w:rsidRPr="00FC08AF" w:rsidRDefault="00E76B9D"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80C7" w14:textId="77777777" w:rsidR="00E76B9D" w:rsidRPr="00FC08AF" w:rsidRDefault="00E76B9D"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F1520" w14:textId="77777777" w:rsidR="00E76B9D" w:rsidRPr="00FC08AF" w:rsidRDefault="00E76B9D"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50A6DBA" w14:textId="77777777" w:rsidR="00E76B9D" w:rsidRPr="00FC08AF" w:rsidRDefault="00E76B9D" w:rsidP="00231052">
            <w:pPr>
              <w:jc w:val="center"/>
              <w:rPr>
                <w:b/>
                <w:noProof/>
              </w:rPr>
            </w:pPr>
          </w:p>
        </w:tc>
      </w:tr>
      <w:tr w:rsidR="00E76B9D" w:rsidRPr="00FC08AF" w14:paraId="56FC9C2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D859E3" w14:textId="77777777" w:rsidR="00E76B9D" w:rsidRPr="00FC08AF" w:rsidRDefault="00E76B9D"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FD2837" w14:textId="77777777" w:rsidR="00E76B9D" w:rsidRPr="00FC08AF" w:rsidRDefault="00E76B9D" w:rsidP="00231052">
            <w:pPr>
              <w:rPr>
                <w:noProof/>
              </w:rPr>
            </w:pPr>
            <w:r w:rsidRPr="00FC08AF">
              <w:rPr>
                <w:noProof/>
              </w:rPr>
              <w:t>The Name leaf is a name for the MCVideo service configuration settings.</w:t>
            </w:r>
          </w:p>
        </w:tc>
      </w:tr>
    </w:tbl>
    <w:p w14:paraId="33FF334D" w14:textId="77777777" w:rsidR="00C239F8" w:rsidRPr="00FC08AF" w:rsidRDefault="00C239F8" w:rsidP="00C239F8">
      <w:pPr>
        <w:rPr>
          <w:noProof/>
        </w:rPr>
      </w:pPr>
    </w:p>
    <w:p w14:paraId="605FCE1D" w14:textId="77777777" w:rsidR="00E76B9D" w:rsidRPr="00FC08AF" w:rsidRDefault="00E76B9D" w:rsidP="00E76B9D">
      <w:pPr>
        <w:pStyle w:val="B1"/>
        <w:rPr>
          <w:noProof/>
        </w:rPr>
      </w:pPr>
      <w:r w:rsidRPr="00FC08AF">
        <w:rPr>
          <w:noProof/>
        </w:rPr>
        <w:t>-</w:t>
      </w:r>
      <w:r w:rsidRPr="00FC08AF">
        <w:rPr>
          <w:noProof/>
        </w:rPr>
        <w:tab/>
        <w:t>Values: &lt;User displayable name&gt;</w:t>
      </w:r>
    </w:p>
    <w:p w14:paraId="567310C4" w14:textId="77777777" w:rsidR="00E76B9D" w:rsidRPr="00FC08AF" w:rsidRDefault="00E76B9D" w:rsidP="00E76B9D">
      <w:pPr>
        <w:pStyle w:val="Heading3"/>
        <w:rPr>
          <w:noProof/>
          <w:lang w:eastAsia="ko-KR"/>
        </w:rPr>
      </w:pPr>
      <w:bookmarkStart w:id="2416" w:name="_Toc4578911"/>
      <w:bookmarkStart w:id="2417" w:name="_Toc27728600"/>
      <w:bookmarkStart w:id="2418" w:name="_Toc176353983"/>
      <w:r w:rsidRPr="00FC08AF">
        <w:rPr>
          <w:noProof/>
          <w:lang w:eastAsia="ko-KR"/>
        </w:rPr>
        <w:t>14.2</w:t>
      </w:r>
      <w:r w:rsidRPr="00FC08AF">
        <w:rPr>
          <w:noProof/>
        </w:rPr>
        <w:t>.4</w:t>
      </w:r>
      <w:r w:rsidRPr="00FC08AF">
        <w:rPr>
          <w:noProof/>
        </w:rPr>
        <w:tab/>
        <w:t>/</w:t>
      </w:r>
      <w:r w:rsidRPr="00FC08AF">
        <w:rPr>
          <w:i/>
          <w:iCs/>
          <w:noProof/>
        </w:rPr>
        <w:t>&lt;x&gt;</w:t>
      </w:r>
      <w:r w:rsidRPr="00FC08AF">
        <w:rPr>
          <w:noProof/>
        </w:rPr>
        <w:t>/Ext/</w:t>
      </w:r>
      <w:bookmarkEnd w:id="2416"/>
      <w:bookmarkEnd w:id="2417"/>
      <w:bookmarkEnd w:id="2418"/>
    </w:p>
    <w:p w14:paraId="17570E11"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76B9D" w:rsidRPr="00FC08AF" w14:paraId="3D7A7C2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C35402" w14:textId="77777777" w:rsidR="00E76B9D" w:rsidRPr="00FC08AF" w:rsidRDefault="00E76B9D" w:rsidP="00231052">
            <w:pPr>
              <w:rPr>
                <w:rFonts w:ascii="Arial" w:hAnsi="Arial" w:cs="Arial"/>
                <w:noProof/>
                <w:sz w:val="18"/>
                <w:szCs w:val="18"/>
              </w:rPr>
            </w:pPr>
            <w:r w:rsidRPr="00FC08AF">
              <w:rPr>
                <w:noProof/>
              </w:rPr>
              <w:t>Ext</w:t>
            </w:r>
          </w:p>
        </w:tc>
      </w:tr>
      <w:tr w:rsidR="00E76B9D" w:rsidRPr="00FC08AF" w14:paraId="14DE072F"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EFAFE68" w14:textId="77777777" w:rsidR="00E76B9D" w:rsidRPr="00FC08AF" w:rsidRDefault="00E76B9D"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E926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36337"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2211B" w14:textId="77777777" w:rsidR="00E76B9D" w:rsidRPr="00FC08AF" w:rsidRDefault="00E76B9D"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C069" w14:textId="77777777" w:rsidR="00E76B9D" w:rsidRPr="00FC08AF" w:rsidRDefault="00E76B9D"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86E2714" w14:textId="77777777" w:rsidR="00E76B9D" w:rsidRPr="00FC08AF" w:rsidRDefault="00E76B9D" w:rsidP="00231052">
            <w:pPr>
              <w:jc w:val="center"/>
              <w:rPr>
                <w:rFonts w:ascii="Arial" w:hAnsi="Arial" w:cs="Arial"/>
                <w:b/>
                <w:noProof/>
                <w:sz w:val="18"/>
                <w:szCs w:val="18"/>
              </w:rPr>
            </w:pPr>
          </w:p>
        </w:tc>
      </w:tr>
      <w:tr w:rsidR="00E76B9D" w:rsidRPr="00FC08AF" w14:paraId="134FF9E4"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4C6432F" w14:textId="77777777" w:rsidR="00E76B9D" w:rsidRPr="00FC08AF" w:rsidRDefault="00E76B9D"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C22E3" w14:textId="77777777" w:rsidR="00E76B9D" w:rsidRPr="00FC08AF" w:rsidRDefault="00E76B9D"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33CE0"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3321F" w14:textId="77777777" w:rsidR="00E76B9D" w:rsidRPr="00FC08AF" w:rsidRDefault="00E76B9D"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69372" w14:textId="77777777" w:rsidR="00E76B9D" w:rsidRPr="00FC08AF" w:rsidRDefault="00E76B9D"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7D3617E" w14:textId="77777777" w:rsidR="00E76B9D" w:rsidRPr="00FC08AF" w:rsidRDefault="00E76B9D" w:rsidP="00231052">
            <w:pPr>
              <w:jc w:val="center"/>
              <w:rPr>
                <w:b/>
                <w:noProof/>
              </w:rPr>
            </w:pPr>
          </w:p>
        </w:tc>
      </w:tr>
      <w:tr w:rsidR="00E76B9D" w:rsidRPr="00FC08AF" w14:paraId="2E701244"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E324E81" w14:textId="77777777" w:rsidR="00E76B9D" w:rsidRPr="00FC08AF" w:rsidRDefault="00E76B9D"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FAB148" w14:textId="77777777" w:rsidR="00E76B9D" w:rsidRPr="00FC08AF" w:rsidRDefault="00E76B9D" w:rsidP="00231052">
            <w:pPr>
              <w:rPr>
                <w:noProof/>
              </w:rPr>
            </w:pPr>
            <w:r w:rsidRPr="00FC08AF">
              <w:rPr>
                <w:noProof/>
              </w:rPr>
              <w:t>The Ext is an interior node for where the vendor specific information about the MCVideo service configuration MO is being placed.</w:t>
            </w:r>
          </w:p>
        </w:tc>
      </w:tr>
    </w:tbl>
    <w:p w14:paraId="1C797EF7" w14:textId="77777777" w:rsidR="00C239F8" w:rsidRPr="00FC08AF" w:rsidRDefault="00C239F8" w:rsidP="00C239F8">
      <w:pPr>
        <w:rPr>
          <w:noProof/>
        </w:rPr>
      </w:pPr>
    </w:p>
    <w:p w14:paraId="7C088F69" w14:textId="77777777" w:rsidR="00E76B9D" w:rsidRPr="00FC08AF" w:rsidRDefault="00E76B9D" w:rsidP="00E76B9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F72AC7F" w14:textId="77777777" w:rsidR="00E76B9D" w:rsidRPr="00FC08AF" w:rsidRDefault="00E76B9D" w:rsidP="00E76B9D">
      <w:pPr>
        <w:pStyle w:val="B1"/>
        <w:rPr>
          <w:noProof/>
          <w:lang w:eastAsia="ko-KR"/>
        </w:rPr>
      </w:pPr>
      <w:r w:rsidRPr="00FC08AF">
        <w:rPr>
          <w:noProof/>
        </w:rPr>
        <w:t>-</w:t>
      </w:r>
      <w:r w:rsidRPr="00FC08AF">
        <w:rPr>
          <w:noProof/>
        </w:rPr>
        <w:tab/>
        <w:t>Values: N/A</w:t>
      </w:r>
    </w:p>
    <w:p w14:paraId="1D507FFF" w14:textId="77777777" w:rsidR="00E76B9D" w:rsidRPr="00FC08AF" w:rsidRDefault="00E76B9D" w:rsidP="00E76B9D">
      <w:pPr>
        <w:pStyle w:val="Heading3"/>
        <w:rPr>
          <w:noProof/>
          <w:lang w:eastAsia="ko-KR"/>
        </w:rPr>
      </w:pPr>
      <w:bookmarkStart w:id="2419" w:name="_Toc4578912"/>
      <w:bookmarkStart w:id="2420" w:name="_Toc27728601"/>
      <w:bookmarkStart w:id="2421" w:name="_Toc176353984"/>
      <w:r w:rsidRPr="00FC08AF">
        <w:rPr>
          <w:noProof/>
        </w:rPr>
        <w:t>14.2.5</w:t>
      </w:r>
      <w:r w:rsidRPr="00FC08AF">
        <w:rPr>
          <w:noProof/>
        </w:rPr>
        <w:tab/>
        <w:t>/</w:t>
      </w:r>
      <w:r w:rsidRPr="00FC08AF">
        <w:rPr>
          <w:i/>
          <w:iCs/>
          <w:noProof/>
        </w:rPr>
        <w:t>&lt;x&gt;</w:t>
      </w:r>
      <w:r w:rsidRPr="00FC08AF">
        <w:rPr>
          <w:noProof/>
        </w:rPr>
        <w:t>/Common</w:t>
      </w:r>
      <w:bookmarkEnd w:id="2419"/>
      <w:bookmarkEnd w:id="2420"/>
      <w:bookmarkEnd w:id="2421"/>
    </w:p>
    <w:p w14:paraId="344B16DB"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6D5076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B89265" w14:textId="77777777" w:rsidR="00E76B9D" w:rsidRPr="00FC08AF" w:rsidRDefault="00E76B9D" w:rsidP="00231052">
            <w:pPr>
              <w:rPr>
                <w:rFonts w:ascii="Arial" w:hAnsi="Arial" w:cs="Arial"/>
                <w:noProof/>
                <w:sz w:val="18"/>
                <w:szCs w:val="18"/>
              </w:rPr>
            </w:pPr>
            <w:r w:rsidRPr="00FC08AF">
              <w:rPr>
                <w:noProof/>
              </w:rPr>
              <w:t>Common</w:t>
            </w:r>
          </w:p>
        </w:tc>
      </w:tr>
      <w:tr w:rsidR="00E76B9D" w:rsidRPr="00FC08AF" w14:paraId="4570338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8ADF86"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E0C5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C5EB0"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7429"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A03DE"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30D41" w14:textId="77777777" w:rsidR="00E76B9D" w:rsidRPr="00FC08AF" w:rsidRDefault="00E76B9D" w:rsidP="00231052">
            <w:pPr>
              <w:jc w:val="center"/>
              <w:rPr>
                <w:rFonts w:ascii="Arial" w:hAnsi="Arial" w:cs="Arial"/>
                <w:b/>
                <w:noProof/>
                <w:sz w:val="18"/>
                <w:szCs w:val="18"/>
              </w:rPr>
            </w:pPr>
          </w:p>
        </w:tc>
      </w:tr>
      <w:tr w:rsidR="00E76B9D" w:rsidRPr="00FC08AF" w14:paraId="5BF8ADF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5B5B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9B22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47FAC"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2CCD7"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92867"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FB828" w14:textId="77777777" w:rsidR="00E76B9D" w:rsidRPr="00FC08AF" w:rsidRDefault="00E76B9D" w:rsidP="00231052">
            <w:pPr>
              <w:jc w:val="center"/>
              <w:rPr>
                <w:b/>
                <w:noProof/>
              </w:rPr>
            </w:pPr>
          </w:p>
        </w:tc>
      </w:tr>
      <w:tr w:rsidR="00E76B9D" w:rsidRPr="00FC08AF" w14:paraId="5495DF0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370252"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60EDF6" w14:textId="77777777" w:rsidR="00E76B9D" w:rsidRPr="00FC08AF" w:rsidRDefault="00E76B9D"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149A7952" w14:textId="77777777" w:rsidR="00C239F8" w:rsidRPr="00FC08AF" w:rsidRDefault="00C239F8" w:rsidP="00C239F8">
      <w:pPr>
        <w:rPr>
          <w:noProof/>
        </w:rPr>
      </w:pPr>
      <w:bookmarkStart w:id="2422" w:name="_Toc4578913"/>
      <w:bookmarkStart w:id="2423" w:name="_Toc27728602"/>
    </w:p>
    <w:p w14:paraId="052D0DD8" w14:textId="77777777" w:rsidR="00E76B9D" w:rsidRPr="00FC08AF" w:rsidRDefault="00E76B9D" w:rsidP="00E76B9D">
      <w:pPr>
        <w:pStyle w:val="Heading3"/>
        <w:rPr>
          <w:noProof/>
          <w:lang w:eastAsia="ko-KR"/>
        </w:rPr>
      </w:pPr>
      <w:bookmarkStart w:id="2424" w:name="_Toc176353985"/>
      <w:r w:rsidRPr="00FC08AF">
        <w:rPr>
          <w:noProof/>
        </w:rPr>
        <w:t>14.2.</w:t>
      </w:r>
      <w:r w:rsidRPr="00FC08AF">
        <w:rPr>
          <w:noProof/>
          <w:lang w:eastAsia="ko-KR"/>
        </w:rPr>
        <w:t>6</w:t>
      </w:r>
      <w:r w:rsidRPr="00FC08AF">
        <w:rPr>
          <w:noProof/>
        </w:rPr>
        <w:tab/>
        <w:t>/</w:t>
      </w:r>
      <w:r w:rsidRPr="00FC08AF">
        <w:rPr>
          <w:i/>
          <w:iCs/>
          <w:noProof/>
        </w:rPr>
        <w:t>&lt;x&gt;</w:t>
      </w:r>
      <w:r w:rsidRPr="00FC08AF">
        <w:rPr>
          <w:noProof/>
        </w:rPr>
        <w:t>/Common/BroadcastMCVideoGroupCall</w:t>
      </w:r>
      <w:bookmarkEnd w:id="2422"/>
      <w:bookmarkEnd w:id="2423"/>
      <w:bookmarkEnd w:id="2424"/>
    </w:p>
    <w:p w14:paraId="2C78BCC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6</w:t>
      </w:r>
      <w:r w:rsidRPr="00FC08AF">
        <w:rPr>
          <w:noProof/>
        </w:rPr>
        <w:t>.1: /</w:t>
      </w:r>
      <w:r w:rsidRPr="00FC08AF">
        <w:rPr>
          <w:i/>
          <w:iCs/>
          <w:noProof/>
        </w:rPr>
        <w:t>&lt;x&gt;</w:t>
      </w:r>
      <w:r w:rsidRPr="00FC08AF">
        <w:rPr>
          <w:noProof/>
        </w:rPr>
        <w:t>/Common/BroadcastMCVideoGroupCall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912618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EF3008" w14:textId="77777777" w:rsidR="00E76B9D" w:rsidRPr="00FC08AF" w:rsidRDefault="00E76B9D" w:rsidP="00231052">
            <w:pPr>
              <w:rPr>
                <w:rFonts w:ascii="Arial" w:hAnsi="Arial" w:cs="Arial"/>
                <w:noProof/>
                <w:sz w:val="18"/>
                <w:szCs w:val="18"/>
              </w:rPr>
            </w:pPr>
            <w:r w:rsidRPr="00FC08AF">
              <w:rPr>
                <w:noProof/>
              </w:rPr>
              <w:t>Common/BroadcastMCVideoGroupCall</w:t>
            </w:r>
          </w:p>
        </w:tc>
      </w:tr>
      <w:tr w:rsidR="00E76B9D" w:rsidRPr="00FC08AF" w14:paraId="743926F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350C01"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A5B8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629BA"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9CB0"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6D6CB"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CAEED5" w14:textId="77777777" w:rsidR="00E76B9D" w:rsidRPr="00FC08AF" w:rsidRDefault="00E76B9D" w:rsidP="00231052">
            <w:pPr>
              <w:jc w:val="center"/>
              <w:rPr>
                <w:rFonts w:ascii="Arial" w:hAnsi="Arial" w:cs="Arial"/>
                <w:b/>
                <w:noProof/>
                <w:sz w:val="18"/>
                <w:szCs w:val="18"/>
              </w:rPr>
            </w:pPr>
          </w:p>
        </w:tc>
      </w:tr>
      <w:tr w:rsidR="00E76B9D" w:rsidRPr="00FC08AF" w14:paraId="755FEFC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987EF"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0B55D"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A8CF2"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E09CA"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A571D"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BCA703" w14:textId="77777777" w:rsidR="00E76B9D" w:rsidRPr="00FC08AF" w:rsidRDefault="00E76B9D" w:rsidP="00231052">
            <w:pPr>
              <w:jc w:val="center"/>
              <w:rPr>
                <w:b/>
                <w:noProof/>
              </w:rPr>
            </w:pPr>
          </w:p>
        </w:tc>
      </w:tr>
      <w:tr w:rsidR="00E76B9D" w:rsidRPr="00FC08AF" w14:paraId="346DBD1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7DE53A"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CFD6BD"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Broadcast MCVideo Group</w:t>
            </w:r>
            <w:r w:rsidRPr="00FC08AF">
              <w:rPr>
                <w:noProof/>
              </w:rPr>
              <w:t xml:space="preserve"> Call configuration</w:t>
            </w:r>
            <w:r w:rsidRPr="00FC08AF">
              <w:rPr>
                <w:noProof/>
                <w:lang w:eastAsia="ko-KR"/>
              </w:rPr>
              <w:t>.</w:t>
            </w:r>
          </w:p>
        </w:tc>
      </w:tr>
    </w:tbl>
    <w:p w14:paraId="70FC108A" w14:textId="77777777" w:rsidR="00C239F8" w:rsidRPr="00FC08AF" w:rsidRDefault="00C239F8" w:rsidP="00C239F8">
      <w:pPr>
        <w:rPr>
          <w:noProof/>
        </w:rPr>
      </w:pPr>
      <w:bookmarkStart w:id="2425" w:name="_Toc4578914"/>
      <w:bookmarkStart w:id="2426" w:name="_Toc27728603"/>
    </w:p>
    <w:p w14:paraId="111381A3" w14:textId="77777777" w:rsidR="00E76B9D" w:rsidRPr="00FC08AF" w:rsidRDefault="00E76B9D" w:rsidP="00E76B9D">
      <w:pPr>
        <w:pStyle w:val="Heading3"/>
        <w:rPr>
          <w:noProof/>
          <w:lang w:eastAsia="ko-KR"/>
        </w:rPr>
      </w:pPr>
      <w:bookmarkStart w:id="2427" w:name="_Toc176353986"/>
      <w:r w:rsidRPr="00FC08AF">
        <w:rPr>
          <w:noProof/>
        </w:rPr>
        <w:t>14.2.</w:t>
      </w:r>
      <w:r w:rsidRPr="00FC08AF">
        <w:rPr>
          <w:noProof/>
          <w:lang w:eastAsia="ko-KR"/>
        </w:rPr>
        <w:t>7</w:t>
      </w:r>
      <w:r w:rsidRPr="00FC08AF">
        <w:rPr>
          <w:noProof/>
        </w:rPr>
        <w:tab/>
        <w:t>/</w:t>
      </w:r>
      <w:r w:rsidRPr="00FC08AF">
        <w:rPr>
          <w:i/>
          <w:iCs/>
          <w:noProof/>
        </w:rPr>
        <w:t>&lt;x&gt;</w:t>
      </w:r>
      <w:r w:rsidRPr="00FC08AF">
        <w:rPr>
          <w:noProof/>
        </w:rPr>
        <w:t>/Common/BroadcastMCVideoGroupCall/</w:t>
      </w:r>
      <w:r w:rsidR="0078787D" w:rsidRPr="00FC08AF">
        <w:rPr>
          <w:noProof/>
        </w:rPr>
        <w:br/>
      </w:r>
      <w:r w:rsidRPr="00FC08AF">
        <w:rPr>
          <w:noProof/>
          <w:lang w:eastAsia="ko-KR"/>
        </w:rPr>
        <w:t>NumLevel</w:t>
      </w:r>
      <w:r w:rsidRPr="00FC08AF">
        <w:rPr>
          <w:noProof/>
        </w:rPr>
        <w:t>Group</w:t>
      </w:r>
      <w:r w:rsidRPr="00FC08AF">
        <w:rPr>
          <w:noProof/>
          <w:lang w:eastAsia="ko-KR"/>
        </w:rPr>
        <w:t>Hierarchy</w:t>
      </w:r>
      <w:bookmarkEnd w:id="2425"/>
      <w:bookmarkEnd w:id="2426"/>
      <w:bookmarkEnd w:id="2427"/>
    </w:p>
    <w:p w14:paraId="3460F54D"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7</w:t>
      </w:r>
      <w:r w:rsidRPr="00FC08AF">
        <w:rPr>
          <w:noProof/>
        </w:rPr>
        <w:t>.1: /</w:t>
      </w:r>
      <w:r w:rsidRPr="00FC08AF">
        <w:rPr>
          <w:i/>
          <w:iCs/>
          <w:noProof/>
        </w:rPr>
        <w:t>&lt;x&gt;</w:t>
      </w:r>
      <w:r w:rsidRPr="00FC08AF">
        <w:rPr>
          <w:noProof/>
        </w:rPr>
        <w:t>/Common/BroadcastMCVideoGroupCall/</w:t>
      </w:r>
      <w:r w:rsidRPr="00FC08AF">
        <w:rPr>
          <w:noProof/>
          <w:lang w:eastAsia="ko-KR"/>
        </w:rPr>
        <w:t>NumLevel</w:t>
      </w:r>
      <w:r w:rsidRPr="00FC08AF">
        <w:rPr>
          <w:noProof/>
        </w:rPr>
        <w:t>Group</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0E88161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AF4F76" w14:textId="77777777" w:rsidR="00E76B9D" w:rsidRPr="00FC08AF" w:rsidRDefault="00E76B9D" w:rsidP="00231052">
            <w:pPr>
              <w:rPr>
                <w:rFonts w:ascii="Arial" w:hAnsi="Arial" w:cs="Arial"/>
                <w:noProof/>
                <w:sz w:val="18"/>
                <w:szCs w:val="18"/>
              </w:rPr>
            </w:pPr>
            <w:r w:rsidRPr="00FC08AF">
              <w:rPr>
                <w:noProof/>
              </w:rPr>
              <w:t>Common/BroadcastMCVideoGroupCall/</w:t>
            </w:r>
            <w:r w:rsidRPr="00FC08AF">
              <w:rPr>
                <w:noProof/>
                <w:lang w:eastAsia="ko-KR"/>
              </w:rPr>
              <w:t>NumLevel</w:t>
            </w:r>
            <w:r w:rsidRPr="00FC08AF">
              <w:rPr>
                <w:noProof/>
              </w:rPr>
              <w:t>Group</w:t>
            </w:r>
            <w:r w:rsidRPr="00FC08AF">
              <w:rPr>
                <w:noProof/>
                <w:lang w:eastAsia="ko-KR"/>
              </w:rPr>
              <w:t>Hierarchy</w:t>
            </w:r>
          </w:p>
        </w:tc>
      </w:tr>
      <w:tr w:rsidR="00E76B9D" w:rsidRPr="00FC08AF" w14:paraId="3C4CD6E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C4615A"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769E0"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58859"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C8D3C"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2F489"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C1F63" w14:textId="77777777" w:rsidR="00E76B9D" w:rsidRPr="00FC08AF" w:rsidRDefault="00E76B9D" w:rsidP="00231052">
            <w:pPr>
              <w:jc w:val="center"/>
              <w:rPr>
                <w:rFonts w:ascii="Arial" w:hAnsi="Arial" w:cs="Arial"/>
                <w:b/>
                <w:noProof/>
                <w:sz w:val="18"/>
                <w:szCs w:val="18"/>
              </w:rPr>
            </w:pPr>
          </w:p>
        </w:tc>
      </w:tr>
      <w:tr w:rsidR="00E76B9D" w:rsidRPr="00FC08AF" w14:paraId="67538A7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DE4A9D"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16749"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45E46"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1558F"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C1648"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F9EFF" w14:textId="77777777" w:rsidR="00E76B9D" w:rsidRPr="00FC08AF" w:rsidRDefault="00E76B9D" w:rsidP="00231052">
            <w:pPr>
              <w:jc w:val="center"/>
              <w:rPr>
                <w:b/>
                <w:noProof/>
              </w:rPr>
            </w:pPr>
          </w:p>
        </w:tc>
      </w:tr>
      <w:tr w:rsidR="00E76B9D" w:rsidRPr="00FC08AF" w14:paraId="3B1055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F4759E"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50D536"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number of l</w:t>
            </w:r>
            <w:r w:rsidRPr="00FC08AF">
              <w:rPr>
                <w:noProof/>
              </w:rPr>
              <w:t>evels of group hierarchy for group-broadcast groups</w:t>
            </w:r>
            <w:r w:rsidRPr="00FC08AF">
              <w:rPr>
                <w:noProof/>
                <w:lang w:eastAsia="ko-KR"/>
              </w:rPr>
              <w:t>.</w:t>
            </w:r>
          </w:p>
        </w:tc>
      </w:tr>
    </w:tbl>
    <w:p w14:paraId="7CBC5E39" w14:textId="77777777" w:rsidR="00C239F8" w:rsidRPr="00FC08AF" w:rsidRDefault="00C239F8" w:rsidP="00C239F8">
      <w:pPr>
        <w:rPr>
          <w:noProof/>
        </w:rPr>
      </w:pPr>
    </w:p>
    <w:p w14:paraId="6177B2B5" w14:textId="77777777" w:rsidR="00E76B9D" w:rsidRPr="00FC08AF" w:rsidRDefault="00E76B9D" w:rsidP="00E76B9D">
      <w:pPr>
        <w:pStyle w:val="B1"/>
        <w:rPr>
          <w:noProof/>
        </w:rPr>
      </w:pPr>
      <w:r w:rsidRPr="00FC08AF">
        <w:rPr>
          <w:noProof/>
        </w:rPr>
        <w:lastRenderedPageBreak/>
        <w:t>-</w:t>
      </w:r>
      <w:r w:rsidRPr="00FC08AF">
        <w:rPr>
          <w:noProof/>
        </w:rPr>
        <w:tab/>
        <w:t xml:space="preserve">Values: </w:t>
      </w:r>
      <w:r w:rsidRPr="00FC08AF">
        <w:rPr>
          <w:noProof/>
          <w:lang w:eastAsia="ko-KR"/>
        </w:rPr>
        <w:t>0-255</w:t>
      </w:r>
    </w:p>
    <w:p w14:paraId="480FA94A" w14:textId="77777777" w:rsidR="00E76B9D" w:rsidRPr="00FC08AF" w:rsidRDefault="00E76B9D" w:rsidP="00E76B9D">
      <w:pPr>
        <w:rPr>
          <w:noProof/>
          <w:lang w:eastAsia="ko-KR"/>
        </w:rPr>
      </w:pPr>
      <w:r w:rsidRPr="00FC08AF">
        <w:rPr>
          <w:noProof/>
          <w:lang w:eastAsia="ko-KR"/>
        </w:rPr>
        <w:t>The group-broadcast group with the lowest NumLevelGroupHierarchy value shall be considered as the group-broadcast group having the lowest level among the groups.</w:t>
      </w:r>
    </w:p>
    <w:p w14:paraId="1BDE4610" w14:textId="77777777" w:rsidR="00E76B9D" w:rsidRPr="00FC08AF" w:rsidRDefault="00E76B9D" w:rsidP="00E76B9D">
      <w:pPr>
        <w:pStyle w:val="Heading3"/>
        <w:rPr>
          <w:noProof/>
          <w:lang w:eastAsia="ko-KR"/>
        </w:rPr>
      </w:pPr>
      <w:bookmarkStart w:id="2428" w:name="_Toc4578915"/>
      <w:bookmarkStart w:id="2429" w:name="_Toc27728604"/>
      <w:bookmarkStart w:id="2430" w:name="_Toc176353987"/>
      <w:r w:rsidRPr="00FC08AF">
        <w:rPr>
          <w:noProof/>
        </w:rPr>
        <w:t>14.2.</w:t>
      </w:r>
      <w:r w:rsidRPr="00FC08AF">
        <w:rPr>
          <w:noProof/>
          <w:lang w:eastAsia="ko-KR"/>
        </w:rPr>
        <w:t>8</w:t>
      </w:r>
      <w:r w:rsidRPr="00FC08AF">
        <w:rPr>
          <w:noProof/>
        </w:rPr>
        <w:tab/>
        <w:t>/</w:t>
      </w:r>
      <w:r w:rsidRPr="00FC08AF">
        <w:rPr>
          <w:i/>
          <w:iCs/>
          <w:noProof/>
        </w:rPr>
        <w:t>&lt;x&gt;</w:t>
      </w:r>
      <w:r w:rsidRPr="00FC08AF">
        <w:rPr>
          <w:noProof/>
        </w:rPr>
        <w:t>/Common/BroadcastMCVideoGroupCall/</w:t>
      </w:r>
      <w:r w:rsidR="0078787D" w:rsidRPr="00FC08AF">
        <w:rPr>
          <w:noProof/>
        </w:rPr>
        <w:br/>
      </w:r>
      <w:r w:rsidRPr="00FC08AF">
        <w:rPr>
          <w:noProof/>
          <w:lang w:eastAsia="ko-KR"/>
        </w:rPr>
        <w:t>NumLevel</w:t>
      </w:r>
      <w:r w:rsidRPr="00FC08AF">
        <w:rPr>
          <w:noProof/>
        </w:rPr>
        <w:t>User</w:t>
      </w:r>
      <w:r w:rsidRPr="00FC08AF">
        <w:rPr>
          <w:noProof/>
          <w:lang w:eastAsia="ko-KR"/>
        </w:rPr>
        <w:t>Hierarchy</w:t>
      </w:r>
      <w:bookmarkEnd w:id="2428"/>
      <w:bookmarkEnd w:id="2429"/>
      <w:bookmarkEnd w:id="2430"/>
    </w:p>
    <w:p w14:paraId="3932A6E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8</w:t>
      </w:r>
      <w:r w:rsidRPr="00FC08AF">
        <w:rPr>
          <w:noProof/>
        </w:rPr>
        <w:t>.1: /</w:t>
      </w:r>
      <w:r w:rsidRPr="00FC08AF">
        <w:rPr>
          <w:i/>
          <w:iCs/>
          <w:noProof/>
        </w:rPr>
        <w:t>&lt;x&gt;</w:t>
      </w:r>
      <w:r w:rsidRPr="00FC08AF">
        <w:rPr>
          <w:noProof/>
        </w:rPr>
        <w:t>/Common/BroadcastMCVideoGroupCall/</w:t>
      </w:r>
      <w:r w:rsidRPr="00FC08AF">
        <w:rPr>
          <w:noProof/>
          <w:lang w:eastAsia="ko-KR"/>
        </w:rPr>
        <w:t>NumLevel</w:t>
      </w:r>
      <w:r w:rsidRPr="00FC08AF">
        <w:rPr>
          <w:noProof/>
        </w:rPr>
        <w:t>User</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36AAF5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39FCFA" w14:textId="77777777" w:rsidR="00E76B9D" w:rsidRPr="00FC08AF" w:rsidRDefault="00E76B9D" w:rsidP="00231052">
            <w:pPr>
              <w:rPr>
                <w:rFonts w:ascii="Arial" w:hAnsi="Arial" w:cs="Arial"/>
                <w:noProof/>
                <w:sz w:val="18"/>
                <w:szCs w:val="18"/>
              </w:rPr>
            </w:pPr>
            <w:r w:rsidRPr="00FC08AF">
              <w:rPr>
                <w:noProof/>
              </w:rPr>
              <w:t>Common/BroadcastMCVideoGroupCall/</w:t>
            </w:r>
            <w:r w:rsidRPr="00FC08AF">
              <w:rPr>
                <w:noProof/>
                <w:lang w:eastAsia="ko-KR"/>
              </w:rPr>
              <w:t>NumLevel</w:t>
            </w:r>
            <w:r w:rsidRPr="00FC08AF">
              <w:rPr>
                <w:noProof/>
              </w:rPr>
              <w:t>User</w:t>
            </w:r>
            <w:r w:rsidRPr="00FC08AF">
              <w:rPr>
                <w:noProof/>
                <w:lang w:eastAsia="ko-KR"/>
              </w:rPr>
              <w:t>Hierarchy</w:t>
            </w:r>
          </w:p>
        </w:tc>
      </w:tr>
      <w:tr w:rsidR="00E76B9D" w:rsidRPr="00FC08AF" w14:paraId="7A25242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A5E59D"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68DD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BD709"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51FA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C2A06"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D518CC" w14:textId="77777777" w:rsidR="00E76B9D" w:rsidRPr="00FC08AF" w:rsidRDefault="00E76B9D" w:rsidP="00231052">
            <w:pPr>
              <w:jc w:val="center"/>
              <w:rPr>
                <w:rFonts w:ascii="Arial" w:hAnsi="Arial" w:cs="Arial"/>
                <w:b/>
                <w:noProof/>
                <w:sz w:val="18"/>
                <w:szCs w:val="18"/>
              </w:rPr>
            </w:pPr>
          </w:p>
        </w:tc>
      </w:tr>
      <w:tr w:rsidR="00E76B9D" w:rsidRPr="00FC08AF" w14:paraId="69CA3E6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E9928F"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86B6B"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D97E6"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93CF5"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433C9"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136304" w14:textId="77777777" w:rsidR="00E76B9D" w:rsidRPr="00FC08AF" w:rsidRDefault="00E76B9D" w:rsidP="00231052">
            <w:pPr>
              <w:jc w:val="center"/>
              <w:rPr>
                <w:b/>
                <w:noProof/>
              </w:rPr>
            </w:pPr>
          </w:p>
        </w:tc>
      </w:tr>
      <w:tr w:rsidR="00E76B9D" w:rsidRPr="00FC08AF" w14:paraId="1D4D503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C81CB5"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01FCD5"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number of l</w:t>
            </w:r>
            <w:r w:rsidRPr="00FC08AF">
              <w:rPr>
                <w:noProof/>
              </w:rPr>
              <w:t>evels of user hierarchy for user-broadcast groups</w:t>
            </w:r>
            <w:r w:rsidRPr="00FC08AF">
              <w:rPr>
                <w:noProof/>
                <w:lang w:eastAsia="ko-KR"/>
              </w:rPr>
              <w:t>.</w:t>
            </w:r>
          </w:p>
        </w:tc>
      </w:tr>
    </w:tbl>
    <w:p w14:paraId="3A0C44B3" w14:textId="77777777" w:rsidR="00C239F8" w:rsidRPr="00FC08AF" w:rsidRDefault="00C239F8" w:rsidP="00C239F8">
      <w:pPr>
        <w:rPr>
          <w:noProof/>
        </w:rPr>
      </w:pPr>
    </w:p>
    <w:p w14:paraId="03B44945"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0-255</w:t>
      </w:r>
    </w:p>
    <w:p w14:paraId="366B7F0F" w14:textId="77777777" w:rsidR="00E76B9D" w:rsidRPr="00FC08AF" w:rsidRDefault="00E76B9D" w:rsidP="00E76B9D">
      <w:pPr>
        <w:rPr>
          <w:noProof/>
          <w:lang w:eastAsia="ko-KR"/>
        </w:rPr>
      </w:pPr>
      <w:r w:rsidRPr="00FC08AF">
        <w:rPr>
          <w:noProof/>
          <w:lang w:eastAsia="ko-KR"/>
        </w:rPr>
        <w:t>The user-broadcast group with the lowest NumLevelUserHierarchy value shall be considered as the user-broadcast group the lowest level among the groups.</w:t>
      </w:r>
    </w:p>
    <w:p w14:paraId="54F6359E" w14:textId="77777777" w:rsidR="00E76B9D" w:rsidRPr="00FC08AF" w:rsidRDefault="00E76B9D" w:rsidP="00E76B9D">
      <w:pPr>
        <w:pStyle w:val="Heading3"/>
        <w:rPr>
          <w:noProof/>
          <w:lang w:eastAsia="ko-KR"/>
        </w:rPr>
      </w:pPr>
      <w:bookmarkStart w:id="2431" w:name="_Toc4578916"/>
      <w:bookmarkStart w:id="2432" w:name="_Toc27728605"/>
      <w:bookmarkStart w:id="2433" w:name="_Toc176353988"/>
      <w:r w:rsidRPr="00FC08AF">
        <w:rPr>
          <w:noProof/>
        </w:rPr>
        <w:t>14.2.</w:t>
      </w:r>
      <w:r w:rsidRPr="00FC08AF">
        <w:rPr>
          <w:noProof/>
          <w:lang w:eastAsia="ko-KR"/>
        </w:rPr>
        <w:t>9</w:t>
      </w:r>
      <w:r w:rsidRPr="00FC08AF">
        <w:rPr>
          <w:noProof/>
        </w:rPr>
        <w:tab/>
        <w:t>/</w:t>
      </w:r>
      <w:r w:rsidRPr="00FC08AF">
        <w:rPr>
          <w:i/>
          <w:iCs/>
          <w:noProof/>
        </w:rPr>
        <w:t>&lt;x&gt;</w:t>
      </w:r>
      <w:r w:rsidRPr="00FC08AF">
        <w:rPr>
          <w:noProof/>
        </w:rPr>
        <w:t>/Common/MinLengthAliasID</w:t>
      </w:r>
      <w:bookmarkEnd w:id="2431"/>
      <w:bookmarkEnd w:id="2432"/>
      <w:bookmarkEnd w:id="2433"/>
    </w:p>
    <w:p w14:paraId="0473E012"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9</w:t>
      </w:r>
      <w:r w:rsidRPr="00FC08AF">
        <w:rPr>
          <w:noProof/>
        </w:rPr>
        <w:t>.1: /</w:t>
      </w:r>
      <w:r w:rsidRPr="00FC08AF">
        <w:rPr>
          <w:i/>
          <w:iCs/>
          <w:noProof/>
        </w:rPr>
        <w:t>&lt;x&gt;</w:t>
      </w:r>
      <w:r w:rsidRPr="00FC08AF">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618C56F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67B4B4" w14:textId="77777777" w:rsidR="00E76B9D" w:rsidRPr="00FC08AF" w:rsidRDefault="00E76B9D" w:rsidP="00231052">
            <w:pPr>
              <w:rPr>
                <w:rFonts w:ascii="Arial" w:hAnsi="Arial" w:cs="Arial"/>
                <w:noProof/>
                <w:sz w:val="18"/>
                <w:szCs w:val="18"/>
              </w:rPr>
            </w:pPr>
            <w:r w:rsidRPr="00FC08AF">
              <w:rPr>
                <w:noProof/>
              </w:rPr>
              <w:t>Common/MinLengthAliasID</w:t>
            </w:r>
          </w:p>
        </w:tc>
      </w:tr>
      <w:tr w:rsidR="00E76B9D" w:rsidRPr="00FC08AF" w14:paraId="6E99CBE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26D58"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BAB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CA79D"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2799"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6F246"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192B2A" w14:textId="77777777" w:rsidR="00E76B9D" w:rsidRPr="00FC08AF" w:rsidRDefault="00E76B9D" w:rsidP="00231052">
            <w:pPr>
              <w:jc w:val="center"/>
              <w:rPr>
                <w:rFonts w:ascii="Arial" w:hAnsi="Arial" w:cs="Arial"/>
                <w:b/>
                <w:noProof/>
                <w:sz w:val="18"/>
                <w:szCs w:val="18"/>
              </w:rPr>
            </w:pPr>
          </w:p>
        </w:tc>
      </w:tr>
      <w:tr w:rsidR="00E76B9D" w:rsidRPr="00FC08AF" w14:paraId="7CBBC04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2FB74E"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FE4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2ECEB"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7C844"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AAAD3"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D83D7D" w14:textId="77777777" w:rsidR="00E76B9D" w:rsidRPr="00FC08AF" w:rsidRDefault="00E76B9D" w:rsidP="00231052">
            <w:pPr>
              <w:jc w:val="center"/>
              <w:rPr>
                <w:b/>
                <w:noProof/>
              </w:rPr>
            </w:pPr>
          </w:p>
        </w:tc>
      </w:tr>
      <w:tr w:rsidR="00E76B9D" w:rsidRPr="00FC08AF" w14:paraId="1A49483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CC0B6E"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DF583F"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m</w:t>
            </w:r>
            <w:r w:rsidRPr="00FC08AF">
              <w:rPr>
                <w:noProof/>
              </w:rPr>
              <w:t>inimum length of an alphanumeric identifier (i.e., alias) assigned by an MCVideo administrator</w:t>
            </w:r>
            <w:r w:rsidRPr="00FC08AF">
              <w:rPr>
                <w:noProof/>
                <w:lang w:eastAsia="ko-KR"/>
              </w:rPr>
              <w:t>.</w:t>
            </w:r>
          </w:p>
        </w:tc>
      </w:tr>
    </w:tbl>
    <w:p w14:paraId="086381CE" w14:textId="77777777" w:rsidR="00C239F8" w:rsidRPr="00FC08AF" w:rsidRDefault="00C239F8" w:rsidP="00C239F8">
      <w:pPr>
        <w:rPr>
          <w:noProof/>
        </w:rPr>
      </w:pPr>
    </w:p>
    <w:p w14:paraId="6C7774EE"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0-255</w:t>
      </w:r>
    </w:p>
    <w:p w14:paraId="3DCDB809" w14:textId="77777777" w:rsidR="00E76B9D" w:rsidRPr="00FC08AF" w:rsidRDefault="00E76B9D" w:rsidP="00E76B9D">
      <w:pPr>
        <w:pStyle w:val="Heading3"/>
        <w:rPr>
          <w:noProof/>
          <w:lang w:eastAsia="ko-KR"/>
        </w:rPr>
      </w:pPr>
      <w:bookmarkStart w:id="2434" w:name="_Toc4578917"/>
      <w:bookmarkStart w:id="2435" w:name="_Toc27728606"/>
      <w:bookmarkStart w:id="2436" w:name="_Toc176353989"/>
      <w:r w:rsidRPr="00FC08AF">
        <w:rPr>
          <w:noProof/>
        </w:rPr>
        <w:t>14.2.</w:t>
      </w:r>
      <w:r w:rsidRPr="00FC08AF">
        <w:rPr>
          <w:noProof/>
          <w:lang w:eastAsia="ko-KR"/>
        </w:rPr>
        <w:t>10</w:t>
      </w:r>
      <w:r w:rsidRPr="00FC08AF">
        <w:rPr>
          <w:noProof/>
        </w:rPr>
        <w:tab/>
        <w:t>/</w:t>
      </w:r>
      <w:r w:rsidRPr="00FC08AF">
        <w:rPr>
          <w:i/>
          <w:iCs/>
          <w:noProof/>
        </w:rPr>
        <w:t>&lt;x&gt;</w:t>
      </w:r>
      <w:r w:rsidRPr="00FC08AF">
        <w:rPr>
          <w:noProof/>
        </w:rPr>
        <w:t>/OffNetwork</w:t>
      </w:r>
      <w:bookmarkEnd w:id="2434"/>
      <w:bookmarkEnd w:id="2435"/>
      <w:bookmarkEnd w:id="2436"/>
    </w:p>
    <w:p w14:paraId="181A0890"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D04E19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C7473E" w14:textId="77777777" w:rsidR="00E76B9D" w:rsidRPr="00FC08AF" w:rsidRDefault="00E76B9D" w:rsidP="00231052">
            <w:pPr>
              <w:rPr>
                <w:rFonts w:ascii="Arial" w:hAnsi="Arial" w:cs="Arial"/>
                <w:noProof/>
                <w:sz w:val="18"/>
                <w:szCs w:val="18"/>
              </w:rPr>
            </w:pPr>
            <w:r w:rsidRPr="00FC08AF">
              <w:rPr>
                <w:noProof/>
              </w:rPr>
              <w:t>OffNetwork</w:t>
            </w:r>
          </w:p>
        </w:tc>
      </w:tr>
      <w:tr w:rsidR="00E76B9D" w:rsidRPr="00FC08AF" w14:paraId="3176F90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4EAC41"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30A02"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3EB1B"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58BA"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C351"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30DC0F" w14:textId="77777777" w:rsidR="00E76B9D" w:rsidRPr="00FC08AF" w:rsidRDefault="00E76B9D" w:rsidP="00231052">
            <w:pPr>
              <w:jc w:val="center"/>
              <w:rPr>
                <w:rFonts w:ascii="Arial" w:hAnsi="Arial" w:cs="Arial"/>
                <w:b/>
                <w:noProof/>
                <w:sz w:val="18"/>
                <w:szCs w:val="18"/>
              </w:rPr>
            </w:pPr>
          </w:p>
        </w:tc>
      </w:tr>
      <w:tr w:rsidR="00E76B9D" w:rsidRPr="00FC08AF" w14:paraId="0E02774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3B4EC4"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97FE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CC4CC"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66D98"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755DC"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E59E9C" w14:textId="77777777" w:rsidR="00E76B9D" w:rsidRPr="00FC08AF" w:rsidRDefault="00E76B9D" w:rsidP="00231052">
            <w:pPr>
              <w:jc w:val="center"/>
              <w:rPr>
                <w:b/>
                <w:noProof/>
              </w:rPr>
            </w:pPr>
          </w:p>
        </w:tc>
      </w:tr>
      <w:tr w:rsidR="00E76B9D" w:rsidRPr="00FC08AF" w14:paraId="03A566A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A79A65"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DACADE"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7B5F59B2" w14:textId="77777777" w:rsidR="00C239F8" w:rsidRPr="00FC08AF" w:rsidRDefault="00C239F8" w:rsidP="00C239F8">
      <w:pPr>
        <w:rPr>
          <w:noProof/>
        </w:rPr>
      </w:pPr>
      <w:bookmarkStart w:id="2437" w:name="_Toc4578918"/>
      <w:bookmarkStart w:id="2438" w:name="_Toc27728607"/>
    </w:p>
    <w:p w14:paraId="140103BE" w14:textId="77777777" w:rsidR="00E76B9D" w:rsidRPr="00FC08AF" w:rsidRDefault="00E76B9D" w:rsidP="00E76B9D">
      <w:pPr>
        <w:pStyle w:val="Heading3"/>
        <w:rPr>
          <w:noProof/>
          <w:lang w:eastAsia="ko-KR"/>
        </w:rPr>
      </w:pPr>
      <w:bookmarkStart w:id="2439" w:name="_Toc176353990"/>
      <w:r w:rsidRPr="00FC08AF">
        <w:rPr>
          <w:noProof/>
        </w:rPr>
        <w:t>14.2.1</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w:t>
      </w:r>
      <w:bookmarkEnd w:id="2437"/>
      <w:bookmarkEnd w:id="2438"/>
      <w:bookmarkEnd w:id="2439"/>
    </w:p>
    <w:p w14:paraId="05F95017"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11</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48158A0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824172"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w:t>
            </w:r>
          </w:p>
        </w:tc>
      </w:tr>
      <w:tr w:rsidR="00E76B9D" w:rsidRPr="00FC08AF" w14:paraId="2E47516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C2F29"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A4030"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5ADC"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39991"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71BE1"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55629" w14:textId="77777777" w:rsidR="00E76B9D" w:rsidRPr="00FC08AF" w:rsidRDefault="00E76B9D" w:rsidP="00231052">
            <w:pPr>
              <w:jc w:val="center"/>
              <w:rPr>
                <w:rFonts w:ascii="Arial" w:hAnsi="Arial" w:cs="Arial"/>
                <w:b/>
                <w:noProof/>
                <w:sz w:val="18"/>
                <w:szCs w:val="18"/>
              </w:rPr>
            </w:pPr>
          </w:p>
        </w:tc>
      </w:tr>
      <w:tr w:rsidR="00E76B9D" w:rsidRPr="00FC08AF" w14:paraId="06A03DF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0B265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B122E"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52D21"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115BB" w14:textId="77777777" w:rsidR="00E76B9D" w:rsidRPr="00FC08AF" w:rsidRDefault="00E76B9D"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B74B6"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C9326D" w14:textId="77777777" w:rsidR="00E76B9D" w:rsidRPr="00FC08AF" w:rsidRDefault="00E76B9D" w:rsidP="00231052">
            <w:pPr>
              <w:jc w:val="center"/>
              <w:rPr>
                <w:b/>
                <w:noProof/>
              </w:rPr>
            </w:pPr>
          </w:p>
        </w:tc>
      </w:tr>
      <w:tr w:rsidR="00E76B9D" w:rsidRPr="00FC08AF" w14:paraId="7A1780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74FED2"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60A7F0"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72A4A2B6" w14:textId="77777777" w:rsidR="00C239F8" w:rsidRPr="00FC08AF" w:rsidRDefault="00C239F8" w:rsidP="00C239F8">
      <w:pPr>
        <w:rPr>
          <w:noProof/>
        </w:rPr>
      </w:pPr>
      <w:bookmarkStart w:id="2440" w:name="_Toc4578919"/>
      <w:bookmarkStart w:id="2441" w:name="_Toc27728608"/>
    </w:p>
    <w:p w14:paraId="31031708" w14:textId="77777777" w:rsidR="00E76B9D" w:rsidRPr="00FC08AF" w:rsidRDefault="00E76B9D" w:rsidP="00E76B9D">
      <w:pPr>
        <w:pStyle w:val="Heading3"/>
        <w:rPr>
          <w:noProof/>
          <w:lang w:eastAsia="ko-KR"/>
        </w:rPr>
      </w:pPr>
      <w:bookmarkStart w:id="2442" w:name="_Toc176353991"/>
      <w:r w:rsidRPr="00FC08AF">
        <w:rPr>
          <w:noProof/>
        </w:rPr>
        <w:lastRenderedPageBreak/>
        <w:t>14.2.1</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DefaultPPPP/MCVideoPrivateCallSignalling</w:t>
      </w:r>
      <w:bookmarkEnd w:id="2440"/>
      <w:bookmarkEnd w:id="2441"/>
      <w:bookmarkEnd w:id="2442"/>
    </w:p>
    <w:p w14:paraId="5E974B92"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12</w:t>
      </w:r>
      <w:r w:rsidRPr="00FC08AF">
        <w:rPr>
          <w:noProof/>
        </w:rPr>
        <w:t>.1: /</w:t>
      </w:r>
      <w:r w:rsidRPr="00FC08AF">
        <w:rPr>
          <w:i/>
          <w:iCs/>
          <w:noProof/>
        </w:rPr>
        <w:t>&lt;x&gt;</w:t>
      </w:r>
      <w:r w:rsidRPr="00FC08AF">
        <w:rPr>
          <w:noProof/>
        </w:rPr>
        <w:t>/OffNetwork/</w:t>
      </w:r>
      <w:r w:rsidRPr="00FC08AF">
        <w:rPr>
          <w:noProof/>
          <w:lang w:eastAsia="ko-KR"/>
        </w:rPr>
        <w:t>DefaultPPPP/MCVideoPrivateCallSignalling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0D627DF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3B0CAF"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DefaultPPPP/MCVideoPrivateCallSignalling</w:t>
            </w:r>
          </w:p>
        </w:tc>
      </w:tr>
      <w:tr w:rsidR="00E76B9D" w:rsidRPr="00FC08AF" w14:paraId="5F5AD25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86AE2B"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467C2"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D69E6"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4700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7D5C"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7EA77" w14:textId="77777777" w:rsidR="00E76B9D" w:rsidRPr="00FC08AF" w:rsidRDefault="00E76B9D" w:rsidP="00231052">
            <w:pPr>
              <w:jc w:val="center"/>
              <w:rPr>
                <w:rFonts w:ascii="Arial" w:hAnsi="Arial" w:cs="Arial"/>
                <w:b/>
                <w:noProof/>
                <w:sz w:val="18"/>
                <w:szCs w:val="18"/>
              </w:rPr>
            </w:pPr>
          </w:p>
        </w:tc>
      </w:tr>
      <w:tr w:rsidR="00E76B9D" w:rsidRPr="00FC08AF" w14:paraId="43352BB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4417CA"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18576"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9DAFC"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2A43A"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32521"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E43794" w14:textId="77777777" w:rsidR="00E76B9D" w:rsidRPr="00FC08AF" w:rsidRDefault="00E76B9D" w:rsidP="00231052">
            <w:pPr>
              <w:jc w:val="center"/>
              <w:rPr>
                <w:b/>
                <w:noProof/>
              </w:rPr>
            </w:pPr>
          </w:p>
        </w:tc>
      </w:tr>
      <w:tr w:rsidR="00E76B9D" w:rsidRPr="00FC08AF" w14:paraId="0CA85FF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DBDEFA"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061D8C"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MCVideo private call signalling</w:t>
            </w:r>
            <w:r w:rsidRPr="00FC08AF">
              <w:rPr>
                <w:noProof/>
                <w:lang w:eastAsia="ko-KR"/>
              </w:rPr>
              <w:t>.</w:t>
            </w:r>
          </w:p>
        </w:tc>
      </w:tr>
    </w:tbl>
    <w:p w14:paraId="3275A9D2" w14:textId="77777777" w:rsidR="00C239F8" w:rsidRPr="00FC08AF" w:rsidRDefault="00C239F8" w:rsidP="00C239F8">
      <w:pPr>
        <w:rPr>
          <w:noProof/>
        </w:rPr>
      </w:pPr>
    </w:p>
    <w:p w14:paraId="6700AE22"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20254E2E"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52350FE7" w14:textId="77777777" w:rsidR="00E76B9D" w:rsidRPr="00FC08AF" w:rsidRDefault="00E76B9D" w:rsidP="00E76B9D">
      <w:pPr>
        <w:pStyle w:val="Heading3"/>
        <w:rPr>
          <w:noProof/>
          <w:lang w:eastAsia="ko-KR"/>
        </w:rPr>
      </w:pPr>
      <w:bookmarkStart w:id="2443" w:name="_Toc4578920"/>
      <w:bookmarkStart w:id="2444" w:name="_Toc27728609"/>
      <w:bookmarkStart w:id="2445" w:name="_Toc176353992"/>
      <w:r w:rsidRPr="00FC08AF">
        <w:rPr>
          <w:noProof/>
        </w:rPr>
        <w:t>14.2.1</w:t>
      </w:r>
      <w:r w:rsidRPr="00FC08AF">
        <w:rPr>
          <w:noProof/>
          <w:lang w:eastAsia="ko-KR"/>
        </w:rPr>
        <w:t>3</w:t>
      </w:r>
      <w:r w:rsidRPr="00FC08AF">
        <w:rPr>
          <w:noProof/>
        </w:rPr>
        <w:tab/>
        <w:t>/</w:t>
      </w:r>
      <w:r w:rsidRPr="00FC08AF">
        <w:rPr>
          <w:i/>
          <w:iCs/>
          <w:noProof/>
        </w:rPr>
        <w:t>&lt;x&gt;</w:t>
      </w:r>
      <w:r w:rsidRPr="00FC08AF">
        <w:rPr>
          <w:noProof/>
        </w:rPr>
        <w:t>/OffNetwork/</w:t>
      </w:r>
      <w:r w:rsidRPr="00FC08AF">
        <w:rPr>
          <w:noProof/>
          <w:lang w:eastAsia="ko-KR"/>
        </w:rPr>
        <w:t>DefaultPPPP/MCVideoPrivateCallMedia</w:t>
      </w:r>
      <w:bookmarkEnd w:id="2443"/>
      <w:bookmarkEnd w:id="2444"/>
      <w:bookmarkEnd w:id="2445"/>
    </w:p>
    <w:p w14:paraId="58AFFEE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13</w:t>
      </w:r>
      <w:r w:rsidRPr="00FC08AF">
        <w:rPr>
          <w:noProof/>
        </w:rPr>
        <w:t>.1: /</w:t>
      </w:r>
      <w:r w:rsidRPr="00FC08AF">
        <w:rPr>
          <w:i/>
          <w:iCs/>
          <w:noProof/>
        </w:rPr>
        <w:t>&lt;x&gt;</w:t>
      </w:r>
      <w:r w:rsidRPr="00FC08AF">
        <w:rPr>
          <w:noProof/>
        </w:rPr>
        <w:t>/OffNetwork/</w:t>
      </w:r>
      <w:r w:rsidRPr="00FC08AF">
        <w:rPr>
          <w:noProof/>
          <w:lang w:eastAsia="ko-KR"/>
        </w:rPr>
        <w:t>DefaultPPPP/MCVideoPrivateCallMedia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9005DC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D3235B"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DefaultPPPP/MCVideoPrivateCallMedia</w:t>
            </w:r>
          </w:p>
        </w:tc>
      </w:tr>
      <w:tr w:rsidR="00E76B9D" w:rsidRPr="00FC08AF" w14:paraId="6D5C819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1AA816"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131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E438"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F1F2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AB05F"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D15DC" w14:textId="77777777" w:rsidR="00E76B9D" w:rsidRPr="00FC08AF" w:rsidRDefault="00E76B9D" w:rsidP="00231052">
            <w:pPr>
              <w:jc w:val="center"/>
              <w:rPr>
                <w:rFonts w:ascii="Arial" w:hAnsi="Arial" w:cs="Arial"/>
                <w:b/>
                <w:noProof/>
                <w:sz w:val="18"/>
                <w:szCs w:val="18"/>
              </w:rPr>
            </w:pPr>
          </w:p>
        </w:tc>
      </w:tr>
      <w:tr w:rsidR="00E76B9D" w:rsidRPr="00FC08AF" w14:paraId="72D5ED1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E49AE9"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78555"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2D98E"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107F5" w14:textId="77777777" w:rsidR="00E76B9D" w:rsidRPr="00FC08AF" w:rsidRDefault="00E76B9D" w:rsidP="00231052">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B2716"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72BBE" w14:textId="77777777" w:rsidR="00E76B9D" w:rsidRPr="00FC08AF" w:rsidRDefault="00E76B9D" w:rsidP="00231052">
            <w:pPr>
              <w:jc w:val="center"/>
              <w:rPr>
                <w:b/>
                <w:noProof/>
              </w:rPr>
            </w:pPr>
          </w:p>
        </w:tc>
      </w:tr>
      <w:tr w:rsidR="00E76B9D" w:rsidRPr="00FC08AF" w14:paraId="59D66C3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F49C3D"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1A9BC4"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private call </w:t>
            </w:r>
            <w:r w:rsidRPr="00FC08AF">
              <w:rPr>
                <w:noProof/>
                <w:lang w:eastAsia="ko-KR"/>
              </w:rPr>
              <w:t>media.</w:t>
            </w:r>
          </w:p>
        </w:tc>
      </w:tr>
    </w:tbl>
    <w:p w14:paraId="12036FA7" w14:textId="77777777" w:rsidR="00C239F8" w:rsidRPr="00FC08AF" w:rsidRDefault="00C239F8" w:rsidP="00C239F8">
      <w:pPr>
        <w:rPr>
          <w:noProof/>
        </w:rPr>
      </w:pPr>
    </w:p>
    <w:p w14:paraId="28DF0714"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0F1F4098"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3CFDAEC8" w14:textId="77777777" w:rsidR="00E76B9D" w:rsidRPr="00FC08AF" w:rsidRDefault="00E76B9D" w:rsidP="00E76B9D">
      <w:pPr>
        <w:pStyle w:val="Heading3"/>
        <w:rPr>
          <w:noProof/>
          <w:lang w:eastAsia="ko-KR"/>
        </w:rPr>
      </w:pPr>
      <w:bookmarkStart w:id="2446" w:name="_Toc4578921"/>
      <w:bookmarkStart w:id="2447" w:name="_Toc27728610"/>
      <w:bookmarkStart w:id="2448" w:name="_Toc176353993"/>
      <w:r w:rsidRPr="00FC08AF">
        <w:rPr>
          <w:noProof/>
        </w:rPr>
        <w:t>14.2.1</w:t>
      </w:r>
      <w:r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DefaultPPPP/</w:t>
      </w:r>
      <w:r w:rsidR="0078787D"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bookmarkEnd w:id="2446"/>
      <w:bookmarkEnd w:id="2447"/>
      <w:bookmarkEnd w:id="2448"/>
    </w:p>
    <w:p w14:paraId="6B2704E5"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14</w:t>
      </w:r>
      <w:r w:rsidRPr="00FC08AF">
        <w:rPr>
          <w:noProof/>
        </w:rPr>
        <w:t>.1: /</w:t>
      </w:r>
      <w:r w:rsidRPr="00FC08AF">
        <w:rPr>
          <w:i/>
          <w:iCs/>
          <w:noProof/>
        </w:rPr>
        <w:t>&lt;x&gt;</w:t>
      </w: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6D4D20F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3C804"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c>
      </w:tr>
      <w:tr w:rsidR="00E76B9D" w:rsidRPr="00FC08AF" w14:paraId="1EA36B8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F75417"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1C99A"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FEB38"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F87C1"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7CABC"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E95D0D" w14:textId="77777777" w:rsidR="00E76B9D" w:rsidRPr="00FC08AF" w:rsidRDefault="00E76B9D" w:rsidP="00231052">
            <w:pPr>
              <w:jc w:val="center"/>
              <w:rPr>
                <w:rFonts w:ascii="Arial" w:hAnsi="Arial" w:cs="Arial"/>
                <w:b/>
                <w:noProof/>
                <w:sz w:val="18"/>
                <w:szCs w:val="18"/>
              </w:rPr>
            </w:pPr>
          </w:p>
        </w:tc>
      </w:tr>
      <w:tr w:rsidR="00E76B9D" w:rsidRPr="00FC08AF" w14:paraId="3328F05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0EF88"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3E46"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BE5AA"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66340"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A8CCD"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A88CA8" w14:textId="77777777" w:rsidR="00E76B9D" w:rsidRPr="00FC08AF" w:rsidRDefault="00E76B9D" w:rsidP="00231052">
            <w:pPr>
              <w:jc w:val="center"/>
              <w:rPr>
                <w:b/>
                <w:noProof/>
              </w:rPr>
            </w:pPr>
          </w:p>
        </w:tc>
      </w:tr>
      <w:tr w:rsidR="00E76B9D" w:rsidRPr="00FC08AF" w14:paraId="0AAD467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9BF68"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50C548"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signalling.</w:t>
            </w:r>
          </w:p>
        </w:tc>
      </w:tr>
    </w:tbl>
    <w:p w14:paraId="3474AE2D" w14:textId="77777777" w:rsidR="00C239F8" w:rsidRPr="00FC08AF" w:rsidRDefault="00C239F8" w:rsidP="00C239F8">
      <w:pPr>
        <w:rPr>
          <w:noProof/>
        </w:rPr>
      </w:pPr>
    </w:p>
    <w:p w14:paraId="7B4ACC9C"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7F987BD2"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17D330EF" w14:textId="77777777" w:rsidR="00E76B9D" w:rsidRPr="00FC08AF" w:rsidRDefault="00E76B9D" w:rsidP="00E76B9D">
      <w:pPr>
        <w:pStyle w:val="Heading3"/>
        <w:rPr>
          <w:noProof/>
          <w:lang w:eastAsia="ko-KR"/>
        </w:rPr>
      </w:pPr>
      <w:bookmarkStart w:id="2449" w:name="_Toc4578922"/>
      <w:bookmarkStart w:id="2450" w:name="_Toc27728611"/>
      <w:bookmarkStart w:id="2451" w:name="_Toc176353994"/>
      <w:r w:rsidRPr="00FC08AF">
        <w:rPr>
          <w:noProof/>
        </w:rPr>
        <w:t>14.2.1</w:t>
      </w:r>
      <w:r w:rsidRPr="00FC08AF">
        <w:rPr>
          <w:noProof/>
          <w:lang w:eastAsia="ko-KR"/>
        </w:rPr>
        <w:t>5</w:t>
      </w:r>
      <w:r w:rsidRPr="00FC08AF">
        <w:rPr>
          <w:noProof/>
        </w:rPr>
        <w:tab/>
        <w:t>/</w:t>
      </w:r>
      <w:r w:rsidRPr="00FC08AF">
        <w:rPr>
          <w:i/>
          <w:iCs/>
          <w:noProof/>
        </w:rPr>
        <w:t>&lt;x&gt;</w:t>
      </w:r>
      <w:r w:rsidRPr="00FC08AF">
        <w:rPr>
          <w:noProof/>
        </w:rPr>
        <w:t>/OffNetwork/</w:t>
      </w:r>
      <w:r w:rsidRPr="00FC08AF">
        <w:rPr>
          <w:noProof/>
          <w:lang w:eastAsia="ko-KR"/>
        </w:rPr>
        <w:t>DefaultPPPP/</w:t>
      </w:r>
      <w:r w:rsidR="0078787D"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PrivateCallMedia</w:t>
      </w:r>
      <w:bookmarkEnd w:id="2449"/>
      <w:bookmarkEnd w:id="2450"/>
      <w:bookmarkEnd w:id="2451"/>
    </w:p>
    <w:p w14:paraId="1C090E3A"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15</w:t>
      </w:r>
      <w:r w:rsidRPr="00FC08AF">
        <w:rPr>
          <w:noProof/>
        </w:rPr>
        <w:t>.1: /</w:t>
      </w:r>
      <w:r w:rsidRPr="00FC08AF">
        <w:rPr>
          <w:i/>
          <w:iCs/>
          <w:noProof/>
        </w:rPr>
        <w:t>&lt;x&gt;</w:t>
      </w: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46D754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7392E6"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PrivateCallMedia</w:t>
            </w:r>
          </w:p>
        </w:tc>
      </w:tr>
      <w:tr w:rsidR="00E76B9D" w:rsidRPr="00FC08AF" w14:paraId="04ACB2C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D18F43"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1D23B"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B19EB"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E2935"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B21D"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20F6E6" w14:textId="77777777" w:rsidR="00E76B9D" w:rsidRPr="00FC08AF" w:rsidRDefault="00E76B9D" w:rsidP="00231052">
            <w:pPr>
              <w:jc w:val="center"/>
              <w:rPr>
                <w:rFonts w:ascii="Arial" w:hAnsi="Arial" w:cs="Arial"/>
                <w:b/>
                <w:noProof/>
                <w:sz w:val="18"/>
                <w:szCs w:val="18"/>
              </w:rPr>
            </w:pPr>
          </w:p>
        </w:tc>
      </w:tr>
      <w:tr w:rsidR="00E76B9D" w:rsidRPr="00FC08AF" w14:paraId="24BDCFF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2E18A"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37141"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CA9D9"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CBE81"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51814"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E9A077" w14:textId="77777777" w:rsidR="00E76B9D" w:rsidRPr="00FC08AF" w:rsidRDefault="00E76B9D" w:rsidP="00231052">
            <w:pPr>
              <w:jc w:val="center"/>
              <w:rPr>
                <w:b/>
                <w:noProof/>
              </w:rPr>
            </w:pPr>
          </w:p>
        </w:tc>
      </w:tr>
      <w:tr w:rsidR="00E76B9D" w:rsidRPr="00FC08AF" w14:paraId="0312196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E035A9"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7762B2"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media.</w:t>
            </w:r>
          </w:p>
        </w:tc>
      </w:tr>
    </w:tbl>
    <w:p w14:paraId="6864B2D2" w14:textId="77777777" w:rsidR="00C239F8" w:rsidRPr="00FC08AF" w:rsidRDefault="00C239F8" w:rsidP="00C239F8">
      <w:pPr>
        <w:rPr>
          <w:noProof/>
        </w:rPr>
      </w:pPr>
    </w:p>
    <w:p w14:paraId="7A2D038C"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2BEDF9DD"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63974B41" w14:textId="77777777" w:rsidR="00872A5E" w:rsidRPr="00FC08AF" w:rsidRDefault="00872A5E" w:rsidP="00872A5E">
      <w:pPr>
        <w:pStyle w:val="Heading3"/>
        <w:rPr>
          <w:noProof/>
          <w:lang w:eastAsia="ko-KR"/>
        </w:rPr>
      </w:pPr>
      <w:bookmarkStart w:id="2452" w:name="_Toc4578923"/>
      <w:bookmarkStart w:id="2453" w:name="_Toc27728612"/>
      <w:bookmarkStart w:id="2454" w:name="_Toc176353995"/>
      <w:bookmarkEnd w:id="2399"/>
      <w:r w:rsidRPr="00FC08AF">
        <w:rPr>
          <w:noProof/>
          <w:lang w:eastAsia="ko-KR"/>
        </w:rPr>
        <w:t>14.2</w:t>
      </w:r>
      <w:r w:rsidRPr="00FC08AF">
        <w:rPr>
          <w:noProof/>
        </w:rPr>
        <w:t>.</w:t>
      </w:r>
      <w:r w:rsidRPr="00FC08AF">
        <w:rPr>
          <w:noProof/>
          <w:lang w:eastAsia="ko-KR"/>
        </w:rPr>
        <w:t>16</w:t>
      </w:r>
      <w:r w:rsidRPr="00FC08AF">
        <w:rPr>
          <w:noProof/>
        </w:rPr>
        <w:tab/>
        <w:t>/</w:t>
      </w:r>
      <w:r w:rsidRPr="00FC08AF">
        <w:rPr>
          <w:i/>
          <w:iCs/>
          <w:noProof/>
        </w:rPr>
        <w:t>&lt;x&gt;</w:t>
      </w:r>
      <w:r w:rsidRPr="00FC08AF">
        <w:rPr>
          <w:noProof/>
        </w:rPr>
        <w:t>/OffNetwork</w:t>
      </w:r>
      <w:r w:rsidRPr="00FC08AF">
        <w:rPr>
          <w:noProof/>
          <w:lang w:eastAsia="ko-KR"/>
        </w:rPr>
        <w:t>/</w:t>
      </w:r>
      <w:r w:rsidRPr="00FC08AF">
        <w:rPr>
          <w:noProof/>
        </w:rPr>
        <w:t>PrivateCall</w:t>
      </w:r>
      <w:bookmarkEnd w:id="2452"/>
      <w:bookmarkEnd w:id="2453"/>
      <w:bookmarkEnd w:id="2454"/>
    </w:p>
    <w:p w14:paraId="3E2EF0C1"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16</w:t>
      </w:r>
      <w:r w:rsidRPr="00FC08AF">
        <w:rPr>
          <w:noProof/>
        </w:rPr>
        <w:t>.1: /</w:t>
      </w:r>
      <w:r w:rsidRPr="00FC08AF">
        <w:rPr>
          <w:i/>
          <w:iCs/>
          <w:noProof/>
        </w:rPr>
        <w:t>&lt;x&gt;</w:t>
      </w:r>
      <w:r w:rsidRPr="00FC08AF">
        <w:rPr>
          <w:noProof/>
        </w:rPr>
        <w:t>/OffNetwork</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3405C19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D6E46C" w14:textId="77777777" w:rsidR="00872A5E" w:rsidRPr="00FC08AF" w:rsidRDefault="00872A5E" w:rsidP="003D5736">
            <w:pPr>
              <w:rPr>
                <w:rFonts w:ascii="Arial" w:hAnsi="Arial" w:cs="Arial"/>
                <w:noProof/>
                <w:sz w:val="18"/>
                <w:szCs w:val="18"/>
              </w:rPr>
            </w:pPr>
            <w:r w:rsidRPr="00FC08AF">
              <w:rPr>
                <w:noProof/>
              </w:rPr>
              <w:t>OffNetwork/PrivateCall</w:t>
            </w:r>
          </w:p>
        </w:tc>
      </w:tr>
      <w:tr w:rsidR="00872A5E" w:rsidRPr="00FC08AF" w14:paraId="66AB462F"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E00309"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159EB"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36A8E"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BAFC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3A8EF"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24966B" w14:textId="77777777" w:rsidR="00872A5E" w:rsidRPr="00FC08AF" w:rsidRDefault="00872A5E" w:rsidP="003D5736">
            <w:pPr>
              <w:jc w:val="center"/>
              <w:rPr>
                <w:rFonts w:ascii="Arial" w:hAnsi="Arial" w:cs="Arial"/>
                <w:b/>
                <w:noProof/>
                <w:sz w:val="18"/>
                <w:szCs w:val="18"/>
              </w:rPr>
            </w:pPr>
          </w:p>
        </w:tc>
      </w:tr>
      <w:tr w:rsidR="00872A5E" w:rsidRPr="00FC08AF" w14:paraId="5E2A278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B06592"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56C7B"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F6760"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DACA9"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5A09F"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FFA358" w14:textId="77777777" w:rsidR="00872A5E" w:rsidRPr="00FC08AF" w:rsidRDefault="00872A5E" w:rsidP="003D5736">
            <w:pPr>
              <w:jc w:val="center"/>
              <w:rPr>
                <w:b/>
                <w:noProof/>
              </w:rPr>
            </w:pPr>
          </w:p>
        </w:tc>
      </w:tr>
      <w:tr w:rsidR="00872A5E" w:rsidRPr="00FC08AF" w14:paraId="76C9A34F"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3C6275"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99DD40" w14:textId="77777777" w:rsidR="00872A5E" w:rsidRPr="00FC08AF" w:rsidRDefault="00872A5E" w:rsidP="003D573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308AFD58" w14:textId="77777777" w:rsidR="00C239F8" w:rsidRPr="00FC08AF" w:rsidRDefault="00C239F8" w:rsidP="00C239F8">
      <w:pPr>
        <w:rPr>
          <w:noProof/>
        </w:rPr>
      </w:pPr>
      <w:bookmarkStart w:id="2455" w:name="_Toc4578924"/>
      <w:bookmarkStart w:id="2456" w:name="_Toc27728613"/>
    </w:p>
    <w:p w14:paraId="5F25E552" w14:textId="77777777" w:rsidR="00872A5E" w:rsidRPr="00FC08AF" w:rsidRDefault="00872A5E" w:rsidP="00872A5E">
      <w:pPr>
        <w:pStyle w:val="Heading3"/>
        <w:rPr>
          <w:noProof/>
          <w:lang w:eastAsia="ko-KR"/>
        </w:rPr>
      </w:pPr>
      <w:bookmarkStart w:id="2457" w:name="_Toc176353996"/>
      <w:r w:rsidRPr="00FC08AF">
        <w:rPr>
          <w:noProof/>
        </w:rPr>
        <w:t>14.2.</w:t>
      </w:r>
      <w:r w:rsidRPr="00FC08AF">
        <w:rPr>
          <w:noProof/>
          <w:lang w:eastAsia="ko-KR"/>
        </w:rPr>
        <w:t>17</w:t>
      </w:r>
      <w:r w:rsidRPr="00FC08AF">
        <w:rPr>
          <w:noProof/>
        </w:rPr>
        <w:tab/>
        <w:t>/</w:t>
      </w:r>
      <w:r w:rsidRPr="00FC08AF">
        <w:rPr>
          <w:i/>
          <w:iCs/>
          <w:noProof/>
        </w:rPr>
        <w:t>&lt;x&gt;</w:t>
      </w:r>
      <w:r w:rsidRPr="00FC08AF">
        <w:rPr>
          <w:noProof/>
        </w:rPr>
        <w:t>/OffNetwork/PrivateCall/MaxDuration</w:t>
      </w:r>
      <w:bookmarkEnd w:id="2455"/>
      <w:bookmarkEnd w:id="2456"/>
      <w:bookmarkEnd w:id="2457"/>
    </w:p>
    <w:p w14:paraId="4BDB5826"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17</w:t>
      </w:r>
      <w:r w:rsidRPr="00FC08AF">
        <w:rPr>
          <w:noProof/>
        </w:rPr>
        <w:t>.1: /</w:t>
      </w:r>
      <w:r w:rsidRPr="00FC08AF">
        <w:rPr>
          <w:i/>
          <w:iCs/>
          <w:noProof/>
        </w:rPr>
        <w:t>&lt;x&gt;</w:t>
      </w:r>
      <w:r w:rsidRPr="00FC08AF">
        <w:rPr>
          <w:noProof/>
        </w:rPr>
        <w:t>/OffNetwork</w:t>
      </w:r>
      <w:r w:rsidRPr="00FC08AF">
        <w:rPr>
          <w:noProof/>
          <w:lang w:eastAsia="ko-KR"/>
        </w:rPr>
        <w:t>/</w:t>
      </w:r>
      <w:r w:rsidRPr="00FC08AF">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5A914D25"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19015" w14:textId="77777777" w:rsidR="00872A5E" w:rsidRPr="00FC08AF" w:rsidRDefault="00872A5E" w:rsidP="003D5736">
            <w:pPr>
              <w:rPr>
                <w:rFonts w:ascii="Arial" w:hAnsi="Arial" w:cs="Arial"/>
                <w:noProof/>
                <w:sz w:val="18"/>
                <w:szCs w:val="18"/>
              </w:rPr>
            </w:pPr>
            <w:r w:rsidRPr="00FC08AF">
              <w:rPr>
                <w:noProof/>
              </w:rPr>
              <w:t>OffNetwork/PrivateCall/MaxDuration</w:t>
            </w:r>
          </w:p>
        </w:tc>
      </w:tr>
      <w:tr w:rsidR="00872A5E" w:rsidRPr="00FC08AF" w14:paraId="649112E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49644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8B77C"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3D2A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5633B"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C9877"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21D264" w14:textId="77777777" w:rsidR="00872A5E" w:rsidRPr="00FC08AF" w:rsidRDefault="00872A5E" w:rsidP="003D5736">
            <w:pPr>
              <w:jc w:val="center"/>
              <w:rPr>
                <w:rFonts w:ascii="Arial" w:hAnsi="Arial" w:cs="Arial"/>
                <w:b/>
                <w:noProof/>
                <w:sz w:val="18"/>
                <w:szCs w:val="18"/>
              </w:rPr>
            </w:pPr>
          </w:p>
        </w:tc>
      </w:tr>
      <w:tr w:rsidR="00872A5E" w:rsidRPr="00FC08AF" w14:paraId="51FB5A5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8F1A2F"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56FE"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008C"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BF67E"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C0E86"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2600D9" w14:textId="77777777" w:rsidR="00872A5E" w:rsidRPr="00FC08AF" w:rsidRDefault="00872A5E" w:rsidP="003D5736">
            <w:pPr>
              <w:jc w:val="center"/>
              <w:rPr>
                <w:b/>
                <w:noProof/>
              </w:rPr>
            </w:pPr>
          </w:p>
        </w:tc>
      </w:tr>
      <w:tr w:rsidR="00872A5E" w:rsidRPr="00FC08AF" w14:paraId="2A864933"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505A9"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76E043"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m</w:t>
            </w:r>
            <w:r w:rsidRPr="00FC08AF">
              <w:rPr>
                <w:noProof/>
              </w:rPr>
              <w:t>ax private call duration</w:t>
            </w:r>
            <w:r w:rsidRPr="00FC08AF">
              <w:rPr>
                <w:noProof/>
                <w:lang w:eastAsia="ko-KR"/>
              </w:rPr>
              <w:t>.</w:t>
            </w:r>
          </w:p>
        </w:tc>
      </w:tr>
    </w:tbl>
    <w:p w14:paraId="7CB301B7" w14:textId="77777777" w:rsidR="00C239F8" w:rsidRPr="00FC08AF" w:rsidRDefault="00C239F8" w:rsidP="00C239F8">
      <w:pPr>
        <w:rPr>
          <w:noProof/>
        </w:rPr>
      </w:pPr>
    </w:p>
    <w:p w14:paraId="7A55C1AA"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46F37E15" w14:textId="77777777" w:rsidR="00872A5E" w:rsidRPr="00FC08AF" w:rsidRDefault="00872A5E" w:rsidP="00872A5E">
      <w:pPr>
        <w:rPr>
          <w:noProof/>
          <w:lang w:eastAsia="ko-KR"/>
        </w:rPr>
      </w:pPr>
      <w:r w:rsidRPr="00FC08AF">
        <w:rPr>
          <w:noProof/>
        </w:rPr>
        <w:t>The MaxDuration time is in seconds</w:t>
      </w:r>
      <w:r w:rsidRPr="00FC08AF">
        <w:rPr>
          <w:noProof/>
          <w:lang w:eastAsia="ko-KR"/>
        </w:rPr>
        <w:t>.</w:t>
      </w:r>
    </w:p>
    <w:p w14:paraId="0638D80E" w14:textId="77777777" w:rsidR="00872A5E" w:rsidRPr="00FC08AF" w:rsidRDefault="00872A5E" w:rsidP="00872A5E">
      <w:pPr>
        <w:pStyle w:val="Heading3"/>
        <w:rPr>
          <w:noProof/>
          <w:lang w:eastAsia="ko-KR"/>
        </w:rPr>
      </w:pPr>
      <w:bookmarkStart w:id="2458" w:name="_Toc4578925"/>
      <w:bookmarkStart w:id="2459" w:name="_Toc27728614"/>
      <w:bookmarkStart w:id="2460" w:name="_Toc176353997"/>
      <w:r w:rsidRPr="00FC08AF">
        <w:rPr>
          <w:noProof/>
        </w:rPr>
        <w:t>14.2.18</w:t>
      </w:r>
      <w:r w:rsidRPr="00FC08AF">
        <w:rPr>
          <w:noProof/>
        </w:rPr>
        <w:tab/>
        <w:t>/</w:t>
      </w:r>
      <w:r w:rsidRPr="00FC08AF">
        <w:rPr>
          <w:i/>
          <w:iCs/>
          <w:noProof/>
        </w:rPr>
        <w:t>&lt;x&gt;</w:t>
      </w:r>
      <w:r w:rsidRPr="00FC08AF">
        <w:rPr>
          <w:noProof/>
        </w:rPr>
        <w:t>/OffNetwork/</w:t>
      </w:r>
      <w:r w:rsidRPr="00FC08AF">
        <w:rPr>
          <w:noProof/>
          <w:lang w:eastAsia="ko-KR"/>
        </w:rPr>
        <w:t>NumLevelHierarchy</w:t>
      </w:r>
      <w:bookmarkEnd w:id="2458"/>
      <w:bookmarkEnd w:id="2459"/>
      <w:bookmarkEnd w:id="2460"/>
    </w:p>
    <w:p w14:paraId="4DC53E31"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18</w:t>
      </w:r>
      <w:r w:rsidRPr="00FC08AF">
        <w:rPr>
          <w:noProof/>
        </w:rPr>
        <w:t>.1: /</w:t>
      </w:r>
      <w:r w:rsidRPr="00FC08AF">
        <w:rPr>
          <w:i/>
          <w:iCs/>
          <w:noProof/>
        </w:rPr>
        <w:t>&lt;x&gt;</w:t>
      </w:r>
      <w:r w:rsidRPr="00FC08AF">
        <w:rPr>
          <w:noProof/>
        </w:rPr>
        <w:t>/OffNetwork/</w:t>
      </w:r>
      <w:r w:rsidRPr="00FC08AF">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6364893A"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2EFC4FB" w14:textId="77777777" w:rsidR="00872A5E" w:rsidRPr="00FC08AF" w:rsidRDefault="00872A5E" w:rsidP="003D5736">
            <w:pPr>
              <w:rPr>
                <w:rFonts w:ascii="Arial" w:hAnsi="Arial" w:cs="Arial"/>
                <w:noProof/>
                <w:sz w:val="18"/>
                <w:szCs w:val="18"/>
                <w:lang w:eastAsia="ko-KR"/>
              </w:rPr>
            </w:pPr>
            <w:r w:rsidRPr="00FC08AF">
              <w:rPr>
                <w:noProof/>
              </w:rPr>
              <w:t>OffNetwork/</w:t>
            </w:r>
            <w:r w:rsidRPr="00FC08AF">
              <w:rPr>
                <w:noProof/>
                <w:lang w:eastAsia="ko-KR"/>
              </w:rPr>
              <w:t>NumLevelHierarchy</w:t>
            </w:r>
          </w:p>
        </w:tc>
      </w:tr>
      <w:tr w:rsidR="00872A5E" w:rsidRPr="00FC08AF" w14:paraId="4E5B6A94"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1712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FB5E6"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1F745"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7ED2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2D2C2"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2C162B" w14:textId="77777777" w:rsidR="00872A5E" w:rsidRPr="00FC08AF" w:rsidRDefault="00872A5E" w:rsidP="003D5736">
            <w:pPr>
              <w:jc w:val="center"/>
              <w:rPr>
                <w:rFonts w:ascii="Arial" w:hAnsi="Arial" w:cs="Arial"/>
                <w:b/>
                <w:noProof/>
                <w:sz w:val="18"/>
                <w:szCs w:val="18"/>
              </w:rPr>
            </w:pPr>
          </w:p>
        </w:tc>
      </w:tr>
      <w:tr w:rsidR="00872A5E" w:rsidRPr="00FC08AF" w14:paraId="283DEE4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148C74"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D0C1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4BE6B"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9EB55"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5FB43"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F51BF1" w14:textId="77777777" w:rsidR="00872A5E" w:rsidRPr="00FC08AF" w:rsidRDefault="00872A5E" w:rsidP="003D5736">
            <w:pPr>
              <w:jc w:val="center"/>
              <w:rPr>
                <w:b/>
                <w:noProof/>
              </w:rPr>
            </w:pPr>
          </w:p>
        </w:tc>
      </w:tr>
      <w:tr w:rsidR="00872A5E" w:rsidRPr="00FC08AF" w14:paraId="5FA9517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E9F745"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C01318"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number of l</w:t>
            </w:r>
            <w:r w:rsidRPr="00FC08AF">
              <w:rPr>
                <w:noProof/>
              </w:rPr>
              <w:t xml:space="preserve">evels </w:t>
            </w:r>
            <w:r w:rsidRPr="00FC08AF">
              <w:rPr>
                <w:noProof/>
                <w:lang w:eastAsia="ko-KR"/>
              </w:rPr>
              <w:t xml:space="preserve">of </w:t>
            </w:r>
            <w:r w:rsidRPr="00FC08AF">
              <w:rPr>
                <w:noProof/>
              </w:rPr>
              <w:t>hierarchy for transmission control override in off-network</w:t>
            </w:r>
            <w:r w:rsidRPr="00FC08AF">
              <w:rPr>
                <w:noProof/>
                <w:lang w:eastAsia="ko-KR"/>
              </w:rPr>
              <w:t>.</w:t>
            </w:r>
          </w:p>
        </w:tc>
      </w:tr>
    </w:tbl>
    <w:p w14:paraId="7DA72296" w14:textId="77777777" w:rsidR="00C239F8" w:rsidRPr="00FC08AF" w:rsidRDefault="00C239F8" w:rsidP="00C239F8">
      <w:pPr>
        <w:rPr>
          <w:noProof/>
        </w:rPr>
      </w:pPr>
    </w:p>
    <w:p w14:paraId="0FE6C4F6"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4-256</w:t>
      </w:r>
    </w:p>
    <w:p w14:paraId="231EDD92" w14:textId="77777777" w:rsidR="00E76B9D" w:rsidRPr="00FC08AF" w:rsidRDefault="00872A5E" w:rsidP="004414F8">
      <w:pPr>
        <w:rPr>
          <w:noProof/>
          <w:lang w:eastAsia="ko-KR"/>
        </w:rPr>
      </w:pPr>
      <w:r w:rsidRPr="00FC08AF">
        <w:rPr>
          <w:noProof/>
          <w:lang w:eastAsia="ko-KR"/>
        </w:rPr>
        <w:t>The request with the lowest NumLevelHierarchy value shall be considered as the request having the lowest priority level given to override an active transmission among the requests.</w:t>
      </w:r>
    </w:p>
    <w:p w14:paraId="7226F976" w14:textId="77777777" w:rsidR="004414F8" w:rsidRPr="00FC08AF" w:rsidRDefault="004414F8" w:rsidP="004414F8">
      <w:pPr>
        <w:pStyle w:val="Heading8"/>
        <w:rPr>
          <w:noProof/>
        </w:rPr>
      </w:pPr>
      <w:r w:rsidRPr="00FC08AF">
        <w:rPr>
          <w:noProof/>
        </w:rPr>
        <w:br w:type="page"/>
      </w:r>
      <w:bookmarkStart w:id="2461" w:name="_Toc4578926"/>
      <w:bookmarkStart w:id="2462" w:name="_Toc27728615"/>
      <w:bookmarkStart w:id="2463" w:name="_Toc176353998"/>
      <w:r w:rsidRPr="00FC08AF">
        <w:rPr>
          <w:noProof/>
        </w:rPr>
        <w:lastRenderedPageBreak/>
        <w:t>Annex A (informative):</w:t>
      </w:r>
      <w:r w:rsidRPr="00FC08AF">
        <w:rPr>
          <w:noProof/>
        </w:rPr>
        <w:br/>
      </w:r>
      <w:r w:rsidRPr="00FC08AF">
        <w:rPr>
          <w:noProof/>
          <w:lang w:eastAsia="ko-KR"/>
        </w:rPr>
        <w:t>MCPTT UE configuration MO</w:t>
      </w:r>
      <w:r w:rsidRPr="00FC08AF">
        <w:rPr>
          <w:noProof/>
        </w:rPr>
        <w:t xml:space="preserve"> DDF</w:t>
      </w:r>
      <w:bookmarkEnd w:id="2461"/>
      <w:bookmarkEnd w:id="2462"/>
      <w:bookmarkEnd w:id="2463"/>
    </w:p>
    <w:p w14:paraId="5C3D1263"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2DF736CF" w14:textId="77777777" w:rsidR="004414F8" w:rsidRPr="00FC08AF" w:rsidRDefault="004414F8" w:rsidP="004414F8">
      <w:pPr>
        <w:pStyle w:val="Heading8"/>
        <w:rPr>
          <w:noProof/>
        </w:rPr>
      </w:pPr>
      <w:r w:rsidRPr="00FC08AF">
        <w:rPr>
          <w:noProof/>
        </w:rPr>
        <w:br w:type="page"/>
      </w:r>
      <w:bookmarkStart w:id="2464" w:name="_Toc4578927"/>
      <w:bookmarkStart w:id="2465" w:name="_Toc27728616"/>
      <w:bookmarkStart w:id="2466" w:name="_Toc176353999"/>
      <w:r w:rsidRPr="00FC08AF">
        <w:rPr>
          <w:noProof/>
        </w:rPr>
        <w:lastRenderedPageBreak/>
        <w:t xml:space="preserve">Annex </w:t>
      </w:r>
      <w:r w:rsidRPr="00FC08AF">
        <w:rPr>
          <w:noProof/>
          <w:lang w:eastAsia="ko-KR"/>
        </w:rPr>
        <w:t>B</w:t>
      </w:r>
      <w:r w:rsidRPr="00FC08AF">
        <w:rPr>
          <w:noProof/>
        </w:rPr>
        <w:t xml:space="preserve"> (informative):</w:t>
      </w:r>
      <w:r w:rsidRPr="00FC08AF">
        <w:rPr>
          <w:noProof/>
        </w:rPr>
        <w:br/>
        <w:t>M</w:t>
      </w:r>
      <w:r w:rsidRPr="00FC08AF">
        <w:rPr>
          <w:noProof/>
          <w:lang w:eastAsia="ko-KR"/>
        </w:rPr>
        <w:t>CPTT user profile MO</w:t>
      </w:r>
      <w:r w:rsidRPr="00FC08AF">
        <w:rPr>
          <w:noProof/>
        </w:rPr>
        <w:t xml:space="preserve"> DDF</w:t>
      </w:r>
      <w:bookmarkEnd w:id="2464"/>
      <w:bookmarkEnd w:id="2465"/>
      <w:bookmarkEnd w:id="2466"/>
    </w:p>
    <w:p w14:paraId="7FFE6AAD"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5E4F79FD" w14:textId="77777777" w:rsidR="004414F8" w:rsidRPr="00FC08AF" w:rsidRDefault="004414F8" w:rsidP="004414F8">
      <w:pPr>
        <w:pStyle w:val="Heading8"/>
        <w:rPr>
          <w:noProof/>
        </w:rPr>
      </w:pPr>
      <w:r w:rsidRPr="00FC08AF">
        <w:rPr>
          <w:noProof/>
        </w:rPr>
        <w:br w:type="page"/>
      </w:r>
      <w:bookmarkStart w:id="2467" w:name="_Toc4578928"/>
      <w:bookmarkStart w:id="2468" w:name="_Toc27728617"/>
      <w:bookmarkStart w:id="2469" w:name="_Toc176354000"/>
      <w:r w:rsidRPr="00FC08AF">
        <w:rPr>
          <w:noProof/>
        </w:rPr>
        <w:lastRenderedPageBreak/>
        <w:t xml:space="preserve">Annex </w:t>
      </w:r>
      <w:r w:rsidRPr="00FC08AF">
        <w:rPr>
          <w:noProof/>
          <w:lang w:eastAsia="ko-KR"/>
        </w:rPr>
        <w:t>C</w:t>
      </w:r>
      <w:r w:rsidRPr="00FC08AF">
        <w:rPr>
          <w:noProof/>
        </w:rPr>
        <w:t xml:space="preserve"> (informative):</w:t>
      </w:r>
      <w:r w:rsidRPr="00FC08AF">
        <w:rPr>
          <w:noProof/>
        </w:rPr>
        <w:br/>
        <w:t>M</w:t>
      </w:r>
      <w:r w:rsidRPr="00FC08AF">
        <w:rPr>
          <w:noProof/>
          <w:lang w:eastAsia="ko-KR"/>
        </w:rPr>
        <w:t>CPTT group configuration MO</w:t>
      </w:r>
      <w:r w:rsidRPr="00FC08AF">
        <w:rPr>
          <w:noProof/>
        </w:rPr>
        <w:t xml:space="preserve"> DDF</w:t>
      </w:r>
      <w:bookmarkEnd w:id="2467"/>
      <w:bookmarkEnd w:id="2468"/>
      <w:bookmarkEnd w:id="2469"/>
    </w:p>
    <w:p w14:paraId="2A07C497"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070D9AFE" w14:textId="77777777" w:rsidR="004414F8" w:rsidRPr="00FC08AF" w:rsidRDefault="004414F8" w:rsidP="004414F8">
      <w:pPr>
        <w:pStyle w:val="Heading8"/>
        <w:rPr>
          <w:noProof/>
        </w:rPr>
      </w:pPr>
      <w:r w:rsidRPr="00FC08AF">
        <w:rPr>
          <w:noProof/>
        </w:rPr>
        <w:br w:type="page"/>
      </w:r>
      <w:bookmarkStart w:id="2470" w:name="_Toc4578929"/>
      <w:bookmarkStart w:id="2471" w:name="_Toc27728618"/>
      <w:bookmarkStart w:id="2472" w:name="_Toc176354001"/>
      <w:r w:rsidRPr="00FC08AF">
        <w:rPr>
          <w:noProof/>
        </w:rPr>
        <w:lastRenderedPageBreak/>
        <w:t xml:space="preserve">Annex </w:t>
      </w:r>
      <w:r w:rsidRPr="00FC08AF">
        <w:rPr>
          <w:noProof/>
          <w:lang w:eastAsia="ko-KR"/>
        </w:rPr>
        <w:t>D</w:t>
      </w:r>
      <w:r w:rsidRPr="00FC08AF">
        <w:rPr>
          <w:noProof/>
        </w:rPr>
        <w:t xml:space="preserve"> (informative):</w:t>
      </w:r>
      <w:r w:rsidRPr="00FC08AF">
        <w:rPr>
          <w:noProof/>
        </w:rPr>
        <w:br/>
        <w:t>M</w:t>
      </w:r>
      <w:r w:rsidRPr="00FC08AF">
        <w:rPr>
          <w:noProof/>
          <w:lang w:eastAsia="ko-KR"/>
        </w:rPr>
        <w:t>CPTT service configuration M</w:t>
      </w:r>
      <w:r w:rsidRPr="00FC08AF">
        <w:rPr>
          <w:noProof/>
        </w:rPr>
        <w:t>O DDF</w:t>
      </w:r>
      <w:bookmarkEnd w:id="2470"/>
      <w:bookmarkEnd w:id="2471"/>
      <w:bookmarkEnd w:id="2472"/>
    </w:p>
    <w:p w14:paraId="2FFFB65A"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00035764" w14:textId="77777777" w:rsidR="004414F8" w:rsidRPr="00FC08AF" w:rsidRDefault="004414F8" w:rsidP="004414F8">
      <w:pPr>
        <w:pStyle w:val="Heading8"/>
        <w:rPr>
          <w:noProof/>
        </w:rPr>
      </w:pPr>
      <w:r w:rsidRPr="00FC08AF">
        <w:rPr>
          <w:noProof/>
        </w:rPr>
        <w:br w:type="page"/>
      </w:r>
      <w:bookmarkStart w:id="2473" w:name="_Toc4578930"/>
      <w:bookmarkStart w:id="2474" w:name="_Toc27728619"/>
      <w:bookmarkStart w:id="2475" w:name="_Toc176354002"/>
      <w:r w:rsidRPr="00FC08AF">
        <w:rPr>
          <w:noProof/>
        </w:rPr>
        <w:lastRenderedPageBreak/>
        <w:t xml:space="preserve">Annex </w:t>
      </w:r>
      <w:r w:rsidRPr="00FC08AF">
        <w:rPr>
          <w:noProof/>
          <w:lang w:eastAsia="ko-KR"/>
        </w:rPr>
        <w:t>E</w:t>
      </w:r>
      <w:r w:rsidRPr="00FC08AF">
        <w:rPr>
          <w:noProof/>
        </w:rPr>
        <w:t xml:space="preserve"> (informative):</w:t>
      </w:r>
      <w:r w:rsidRPr="00FC08AF">
        <w:rPr>
          <w:noProof/>
        </w:rPr>
        <w:br/>
        <w:t>M</w:t>
      </w:r>
      <w:r w:rsidRPr="00FC08AF">
        <w:rPr>
          <w:noProof/>
          <w:lang w:eastAsia="ko-KR"/>
        </w:rPr>
        <w:t>CPTT UE initial configuration MO</w:t>
      </w:r>
      <w:r w:rsidRPr="00FC08AF">
        <w:rPr>
          <w:noProof/>
        </w:rPr>
        <w:t xml:space="preserve"> DDF</w:t>
      </w:r>
      <w:bookmarkEnd w:id="2473"/>
      <w:bookmarkEnd w:id="2474"/>
      <w:bookmarkEnd w:id="2475"/>
    </w:p>
    <w:p w14:paraId="1B3C4FC0"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73CC49F9" w14:textId="77777777" w:rsidR="00467AE9" w:rsidRPr="00FC08AF" w:rsidRDefault="00707A87" w:rsidP="00467AE9">
      <w:pPr>
        <w:pStyle w:val="Heading8"/>
        <w:rPr>
          <w:noProof/>
        </w:rPr>
      </w:pPr>
      <w:r w:rsidRPr="00FC08AF">
        <w:rPr>
          <w:noProof/>
        </w:rPr>
        <w:br w:type="page"/>
      </w:r>
      <w:bookmarkStart w:id="2476" w:name="_Toc4578931"/>
      <w:bookmarkStart w:id="2477" w:name="_Toc27728620"/>
      <w:bookmarkStart w:id="2478" w:name="_Toc176354003"/>
      <w:r w:rsidR="00467AE9" w:rsidRPr="00FC08AF">
        <w:rPr>
          <w:noProof/>
        </w:rPr>
        <w:lastRenderedPageBreak/>
        <w:t>Annex F (informative):</w:t>
      </w:r>
      <w:r w:rsidR="00467AE9" w:rsidRPr="00FC08AF">
        <w:rPr>
          <w:noProof/>
        </w:rPr>
        <w:br/>
        <w:t>MCVideo</w:t>
      </w:r>
      <w:r w:rsidR="00467AE9" w:rsidRPr="00FC08AF">
        <w:rPr>
          <w:noProof/>
          <w:lang w:eastAsia="ko-KR"/>
        </w:rPr>
        <w:t xml:space="preserve"> UE configuration MO</w:t>
      </w:r>
      <w:r w:rsidR="00467AE9" w:rsidRPr="00FC08AF">
        <w:rPr>
          <w:noProof/>
        </w:rPr>
        <w:t xml:space="preserve"> DDF</w:t>
      </w:r>
      <w:bookmarkEnd w:id="2476"/>
      <w:bookmarkEnd w:id="2477"/>
      <w:bookmarkEnd w:id="2478"/>
    </w:p>
    <w:p w14:paraId="7F3EB938" w14:textId="77777777" w:rsidR="00467AE9" w:rsidRPr="00FC08AF" w:rsidRDefault="00467AE9" w:rsidP="00467AE9">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2454A72F" w14:textId="77777777" w:rsidR="00467AE9" w:rsidRPr="00FC08AF" w:rsidRDefault="00467AE9" w:rsidP="00467AE9">
      <w:pPr>
        <w:pStyle w:val="Heading8"/>
        <w:rPr>
          <w:noProof/>
        </w:rPr>
      </w:pPr>
      <w:r w:rsidRPr="00FC08AF">
        <w:rPr>
          <w:noProof/>
        </w:rPr>
        <w:br w:type="page"/>
      </w:r>
      <w:bookmarkStart w:id="2479" w:name="_Toc4578932"/>
      <w:bookmarkStart w:id="2480" w:name="_Toc27728621"/>
      <w:bookmarkStart w:id="2481" w:name="_Toc176354004"/>
      <w:r w:rsidRPr="00FC08AF">
        <w:rPr>
          <w:noProof/>
        </w:rPr>
        <w:lastRenderedPageBreak/>
        <w:t>Annex G (informative):</w:t>
      </w:r>
      <w:r w:rsidRPr="00FC08AF">
        <w:rPr>
          <w:noProof/>
        </w:rPr>
        <w:br/>
        <w:t>MCVideo</w:t>
      </w:r>
      <w:r w:rsidRPr="00FC08AF">
        <w:rPr>
          <w:noProof/>
          <w:lang w:eastAsia="ko-KR"/>
        </w:rPr>
        <w:t xml:space="preserve"> user profile configuration MO</w:t>
      </w:r>
      <w:r w:rsidRPr="00FC08AF">
        <w:rPr>
          <w:noProof/>
        </w:rPr>
        <w:t xml:space="preserve"> DDF</w:t>
      </w:r>
      <w:bookmarkEnd w:id="2479"/>
      <w:bookmarkEnd w:id="2480"/>
      <w:bookmarkEnd w:id="2481"/>
    </w:p>
    <w:p w14:paraId="5E9E8A11" w14:textId="77777777" w:rsidR="00467AE9" w:rsidRPr="00FC08AF" w:rsidRDefault="00467AE9" w:rsidP="00467AE9">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03239FC5" w14:textId="77777777" w:rsidR="00E76B9D" w:rsidRPr="00FC08AF" w:rsidRDefault="00467AE9" w:rsidP="00E76B9D">
      <w:pPr>
        <w:pStyle w:val="Heading8"/>
        <w:rPr>
          <w:noProof/>
        </w:rPr>
      </w:pPr>
      <w:r w:rsidRPr="00FC08AF">
        <w:rPr>
          <w:noProof/>
        </w:rPr>
        <w:br w:type="page"/>
      </w:r>
      <w:bookmarkStart w:id="2482" w:name="_Toc4578933"/>
      <w:bookmarkStart w:id="2483" w:name="_Toc27728622"/>
      <w:bookmarkStart w:id="2484" w:name="_Toc176354005"/>
      <w:r w:rsidR="00E76B9D" w:rsidRPr="00FC08AF">
        <w:rPr>
          <w:noProof/>
        </w:rPr>
        <w:lastRenderedPageBreak/>
        <w:t>Annex H (informative):</w:t>
      </w:r>
      <w:r w:rsidR="00E76B9D" w:rsidRPr="00FC08AF">
        <w:rPr>
          <w:noProof/>
        </w:rPr>
        <w:br/>
        <w:t>MCVideo</w:t>
      </w:r>
      <w:r w:rsidR="00E76B9D" w:rsidRPr="00FC08AF">
        <w:rPr>
          <w:noProof/>
          <w:lang w:eastAsia="ko-KR"/>
        </w:rPr>
        <w:t xml:space="preserve"> service configuration MO</w:t>
      </w:r>
      <w:r w:rsidR="00E76B9D" w:rsidRPr="00FC08AF">
        <w:rPr>
          <w:noProof/>
        </w:rPr>
        <w:t xml:space="preserve"> DDF</w:t>
      </w:r>
      <w:bookmarkEnd w:id="2482"/>
      <w:bookmarkEnd w:id="2483"/>
      <w:bookmarkEnd w:id="2484"/>
    </w:p>
    <w:p w14:paraId="08B50A22" w14:textId="77777777" w:rsidR="00E76B9D" w:rsidRPr="00FC08AF" w:rsidRDefault="00E76B9D" w:rsidP="00E76B9D">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24526B5C" w14:textId="77777777" w:rsidR="006F494F" w:rsidRPr="00FC08AF" w:rsidRDefault="00E76B9D" w:rsidP="006F494F">
      <w:pPr>
        <w:pStyle w:val="Heading8"/>
        <w:rPr>
          <w:noProof/>
        </w:rPr>
      </w:pPr>
      <w:r w:rsidRPr="00FC08AF">
        <w:rPr>
          <w:noProof/>
        </w:rPr>
        <w:br w:type="page"/>
      </w:r>
      <w:bookmarkStart w:id="2485" w:name="_Toc4578934"/>
      <w:bookmarkStart w:id="2486" w:name="_Toc27728623"/>
      <w:bookmarkStart w:id="2487" w:name="_Toc176354006"/>
      <w:r w:rsidR="006F494F" w:rsidRPr="00FC08AF">
        <w:rPr>
          <w:noProof/>
        </w:rPr>
        <w:lastRenderedPageBreak/>
        <w:t>Annex I (informative):</w:t>
      </w:r>
      <w:r w:rsidR="006F494F" w:rsidRPr="00FC08AF">
        <w:rPr>
          <w:noProof/>
        </w:rPr>
        <w:br/>
        <w:t>M</w:t>
      </w:r>
      <w:r w:rsidR="006F494F" w:rsidRPr="00FC08AF">
        <w:rPr>
          <w:noProof/>
          <w:lang w:eastAsia="ko-KR"/>
        </w:rPr>
        <w:t>CData UE configuration MO</w:t>
      </w:r>
      <w:r w:rsidR="006F494F" w:rsidRPr="00FC08AF">
        <w:rPr>
          <w:noProof/>
        </w:rPr>
        <w:t xml:space="preserve"> DDF</w:t>
      </w:r>
      <w:bookmarkEnd w:id="2485"/>
      <w:bookmarkEnd w:id="2486"/>
      <w:bookmarkEnd w:id="2487"/>
    </w:p>
    <w:p w14:paraId="08ED6AF4" w14:textId="77777777" w:rsidR="006F494F" w:rsidRPr="00FC08AF" w:rsidRDefault="006F494F" w:rsidP="006F494F">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172CC243" w14:textId="77777777" w:rsidR="006F494F" w:rsidRPr="00FC08AF" w:rsidRDefault="006F494F" w:rsidP="006F494F">
      <w:pPr>
        <w:pStyle w:val="Heading8"/>
        <w:rPr>
          <w:noProof/>
        </w:rPr>
      </w:pPr>
      <w:r w:rsidRPr="00FC08AF">
        <w:rPr>
          <w:noProof/>
        </w:rPr>
        <w:br w:type="page"/>
      </w:r>
      <w:bookmarkStart w:id="2488" w:name="_Toc4578935"/>
      <w:bookmarkStart w:id="2489" w:name="_Toc27728624"/>
      <w:bookmarkStart w:id="2490" w:name="_Toc176354007"/>
      <w:r w:rsidRPr="00FC08AF">
        <w:rPr>
          <w:noProof/>
        </w:rPr>
        <w:lastRenderedPageBreak/>
        <w:t>Annex J (informative):</w:t>
      </w:r>
      <w:r w:rsidRPr="00FC08AF">
        <w:rPr>
          <w:noProof/>
        </w:rPr>
        <w:br/>
        <w:t>M</w:t>
      </w:r>
      <w:r w:rsidRPr="00FC08AF">
        <w:rPr>
          <w:noProof/>
          <w:lang w:eastAsia="ko-KR"/>
        </w:rPr>
        <w:t>CData user profile configuration MO</w:t>
      </w:r>
      <w:r w:rsidRPr="00FC08AF">
        <w:rPr>
          <w:noProof/>
        </w:rPr>
        <w:t xml:space="preserve"> DDF</w:t>
      </w:r>
      <w:bookmarkEnd w:id="2488"/>
      <w:bookmarkEnd w:id="2489"/>
      <w:bookmarkEnd w:id="2490"/>
    </w:p>
    <w:p w14:paraId="2B25353B" w14:textId="77777777" w:rsidR="006F494F" w:rsidRPr="00FC08AF" w:rsidRDefault="006F494F" w:rsidP="006F494F">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4D77F30F" w14:textId="77777777" w:rsidR="00E05AE8" w:rsidRPr="00FC08AF" w:rsidRDefault="006F494F" w:rsidP="00E05AE8">
      <w:pPr>
        <w:pStyle w:val="Heading8"/>
        <w:rPr>
          <w:noProof/>
        </w:rPr>
      </w:pPr>
      <w:r w:rsidRPr="00FC08AF">
        <w:rPr>
          <w:noProof/>
        </w:rPr>
        <w:br w:type="page"/>
      </w:r>
      <w:bookmarkStart w:id="2491" w:name="_Toc4578936"/>
      <w:bookmarkStart w:id="2492" w:name="_Toc27728625"/>
      <w:bookmarkStart w:id="2493" w:name="_Toc176354008"/>
      <w:r w:rsidR="00E05AE8" w:rsidRPr="00FC08AF">
        <w:rPr>
          <w:noProof/>
        </w:rPr>
        <w:lastRenderedPageBreak/>
        <w:t>Annex K (informative):</w:t>
      </w:r>
      <w:r w:rsidR="00E05AE8" w:rsidRPr="00FC08AF">
        <w:rPr>
          <w:noProof/>
        </w:rPr>
        <w:br/>
        <w:t>M</w:t>
      </w:r>
      <w:r w:rsidR="00E05AE8" w:rsidRPr="00FC08AF">
        <w:rPr>
          <w:noProof/>
          <w:lang w:eastAsia="ko-KR"/>
        </w:rPr>
        <w:t>CData service configuration MO</w:t>
      </w:r>
      <w:r w:rsidR="00E05AE8" w:rsidRPr="00FC08AF">
        <w:rPr>
          <w:noProof/>
        </w:rPr>
        <w:t xml:space="preserve"> DDF</w:t>
      </w:r>
      <w:bookmarkEnd w:id="2491"/>
      <w:bookmarkEnd w:id="2492"/>
      <w:bookmarkEnd w:id="2493"/>
    </w:p>
    <w:p w14:paraId="0DB467BF" w14:textId="77777777" w:rsidR="00E05AE8" w:rsidRPr="00FC08AF" w:rsidRDefault="00E05AE8" w:rsidP="00E05AE8">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5CFCCBB9" w14:textId="77777777" w:rsidR="00080512" w:rsidRPr="00FC08AF" w:rsidRDefault="00E05AE8" w:rsidP="0044674B">
      <w:pPr>
        <w:pStyle w:val="Heading8"/>
        <w:rPr>
          <w:noProof/>
        </w:rPr>
      </w:pPr>
      <w:r w:rsidRPr="00FC08AF">
        <w:rPr>
          <w:noProof/>
        </w:rPr>
        <w:br w:type="page"/>
      </w:r>
      <w:bookmarkStart w:id="2494" w:name="_Toc4578937"/>
      <w:bookmarkStart w:id="2495" w:name="_Toc27728626"/>
      <w:bookmarkStart w:id="2496" w:name="_Toc176354009"/>
      <w:r w:rsidR="0044674B" w:rsidRPr="00FC08AF">
        <w:rPr>
          <w:noProof/>
        </w:rPr>
        <w:lastRenderedPageBreak/>
        <w:t xml:space="preserve">Annex </w:t>
      </w:r>
      <w:r w:rsidRPr="00FC08AF">
        <w:rPr>
          <w:noProof/>
        </w:rPr>
        <w:t>L</w:t>
      </w:r>
      <w:r w:rsidR="00467AE9" w:rsidRPr="00FC08AF">
        <w:rPr>
          <w:noProof/>
        </w:rPr>
        <w:t xml:space="preserve"> </w:t>
      </w:r>
      <w:r w:rsidR="0044674B" w:rsidRPr="00FC08AF">
        <w:rPr>
          <w:noProof/>
        </w:rPr>
        <w:t>(informative):</w:t>
      </w:r>
      <w:r w:rsidR="0044674B" w:rsidRPr="00FC08AF">
        <w:rPr>
          <w:noProof/>
        </w:rPr>
        <w:br/>
        <w:t>Change history</w:t>
      </w:r>
      <w:bookmarkEnd w:id="2494"/>
      <w:bookmarkEnd w:id="2495"/>
      <w:bookmarkEnd w:id="2496"/>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FC08AF" w14:paraId="1A374E2B" w14:textId="77777777" w:rsidTr="00F811A1">
        <w:trPr>
          <w:cantSplit/>
        </w:trPr>
        <w:tc>
          <w:tcPr>
            <w:tcW w:w="9785" w:type="dxa"/>
            <w:gridSpan w:val="8"/>
            <w:tcBorders>
              <w:bottom w:val="nil"/>
            </w:tcBorders>
            <w:shd w:val="solid" w:color="FFFFFF" w:fill="auto"/>
          </w:tcPr>
          <w:bookmarkEnd w:id="12"/>
          <w:p w14:paraId="69206108" w14:textId="77777777" w:rsidR="00080512" w:rsidRPr="00FC08AF" w:rsidRDefault="00080512">
            <w:pPr>
              <w:pStyle w:val="TAL"/>
              <w:jc w:val="center"/>
              <w:rPr>
                <w:b/>
                <w:noProof/>
                <w:sz w:val="16"/>
                <w:lang w:eastAsia="en-US"/>
              </w:rPr>
            </w:pPr>
            <w:r w:rsidRPr="00FC08AF">
              <w:rPr>
                <w:b/>
                <w:noProof/>
                <w:lang w:eastAsia="en-US"/>
              </w:rPr>
              <w:t>Change history</w:t>
            </w:r>
          </w:p>
        </w:tc>
      </w:tr>
      <w:tr w:rsidR="00080512" w:rsidRPr="00FC08AF" w14:paraId="1403DEFD" w14:textId="77777777" w:rsidTr="00F811A1">
        <w:tc>
          <w:tcPr>
            <w:tcW w:w="800" w:type="dxa"/>
            <w:shd w:val="pct10" w:color="auto" w:fill="FFFFFF"/>
          </w:tcPr>
          <w:p w14:paraId="56BE8E6D" w14:textId="77777777" w:rsidR="00080512" w:rsidRPr="00FC08AF" w:rsidRDefault="00080512">
            <w:pPr>
              <w:pStyle w:val="TAL"/>
              <w:rPr>
                <w:b/>
                <w:noProof/>
                <w:sz w:val="16"/>
                <w:lang w:eastAsia="en-US"/>
              </w:rPr>
            </w:pPr>
            <w:r w:rsidRPr="00FC08AF">
              <w:rPr>
                <w:b/>
                <w:noProof/>
                <w:sz w:val="16"/>
                <w:lang w:eastAsia="en-US"/>
              </w:rPr>
              <w:t>Date</w:t>
            </w:r>
          </w:p>
        </w:tc>
        <w:tc>
          <w:tcPr>
            <w:tcW w:w="800" w:type="dxa"/>
            <w:shd w:val="pct10" w:color="auto" w:fill="FFFFFF"/>
          </w:tcPr>
          <w:p w14:paraId="676ADE63" w14:textId="77777777" w:rsidR="00080512" w:rsidRPr="00FC08AF" w:rsidRDefault="00080512">
            <w:pPr>
              <w:pStyle w:val="TAL"/>
              <w:rPr>
                <w:b/>
                <w:noProof/>
                <w:sz w:val="16"/>
                <w:lang w:eastAsia="en-US"/>
              </w:rPr>
            </w:pPr>
            <w:r w:rsidRPr="00FC08AF">
              <w:rPr>
                <w:b/>
                <w:noProof/>
                <w:sz w:val="16"/>
                <w:lang w:eastAsia="en-US"/>
              </w:rPr>
              <w:t>TSG #</w:t>
            </w:r>
          </w:p>
        </w:tc>
        <w:tc>
          <w:tcPr>
            <w:tcW w:w="1130" w:type="dxa"/>
            <w:shd w:val="pct10" w:color="auto" w:fill="FFFFFF"/>
          </w:tcPr>
          <w:p w14:paraId="09E2604C" w14:textId="77777777" w:rsidR="00080512" w:rsidRPr="00FC08AF" w:rsidRDefault="00080512">
            <w:pPr>
              <w:pStyle w:val="TAL"/>
              <w:rPr>
                <w:b/>
                <w:noProof/>
                <w:sz w:val="16"/>
                <w:lang w:eastAsia="en-US"/>
              </w:rPr>
            </w:pPr>
            <w:r w:rsidRPr="00FC08AF">
              <w:rPr>
                <w:b/>
                <w:noProof/>
                <w:sz w:val="16"/>
                <w:lang w:eastAsia="en-US"/>
              </w:rPr>
              <w:t>TSG Doc.</w:t>
            </w:r>
          </w:p>
        </w:tc>
        <w:tc>
          <w:tcPr>
            <w:tcW w:w="526" w:type="dxa"/>
            <w:shd w:val="pct10" w:color="auto" w:fill="FFFFFF"/>
          </w:tcPr>
          <w:p w14:paraId="4C94FF67" w14:textId="77777777" w:rsidR="00080512" w:rsidRPr="00FC08AF" w:rsidRDefault="00080512">
            <w:pPr>
              <w:pStyle w:val="TAL"/>
              <w:rPr>
                <w:b/>
                <w:noProof/>
                <w:sz w:val="16"/>
                <w:lang w:eastAsia="en-US"/>
              </w:rPr>
            </w:pPr>
            <w:r w:rsidRPr="00FC08AF">
              <w:rPr>
                <w:b/>
                <w:noProof/>
                <w:sz w:val="16"/>
                <w:lang w:eastAsia="en-US"/>
              </w:rPr>
              <w:t>CR</w:t>
            </w:r>
          </w:p>
        </w:tc>
        <w:tc>
          <w:tcPr>
            <w:tcW w:w="428" w:type="dxa"/>
            <w:shd w:val="pct10" w:color="auto" w:fill="FFFFFF"/>
          </w:tcPr>
          <w:p w14:paraId="0B16EA50" w14:textId="77777777" w:rsidR="00080512" w:rsidRPr="00FC08AF" w:rsidRDefault="00080512">
            <w:pPr>
              <w:pStyle w:val="TAL"/>
              <w:rPr>
                <w:b/>
                <w:noProof/>
                <w:sz w:val="16"/>
                <w:lang w:eastAsia="en-US"/>
              </w:rPr>
            </w:pPr>
            <w:r w:rsidRPr="00FC08AF">
              <w:rPr>
                <w:b/>
                <w:noProof/>
                <w:sz w:val="16"/>
                <w:lang w:eastAsia="en-US"/>
              </w:rPr>
              <w:t>Rev</w:t>
            </w:r>
          </w:p>
        </w:tc>
        <w:tc>
          <w:tcPr>
            <w:tcW w:w="4867" w:type="dxa"/>
            <w:shd w:val="pct10" w:color="auto" w:fill="FFFFFF"/>
          </w:tcPr>
          <w:p w14:paraId="0927B504" w14:textId="77777777" w:rsidR="00080512" w:rsidRPr="00FC08AF" w:rsidRDefault="00080512">
            <w:pPr>
              <w:pStyle w:val="TAL"/>
              <w:rPr>
                <w:b/>
                <w:noProof/>
                <w:sz w:val="16"/>
                <w:lang w:eastAsia="en-US"/>
              </w:rPr>
            </w:pPr>
            <w:r w:rsidRPr="00FC08AF">
              <w:rPr>
                <w:b/>
                <w:noProof/>
                <w:sz w:val="16"/>
                <w:lang w:eastAsia="en-US"/>
              </w:rPr>
              <w:t>Subject/Comment</w:t>
            </w:r>
          </w:p>
        </w:tc>
        <w:tc>
          <w:tcPr>
            <w:tcW w:w="567" w:type="dxa"/>
            <w:shd w:val="pct10" w:color="auto" w:fill="FFFFFF"/>
          </w:tcPr>
          <w:p w14:paraId="53580589" w14:textId="77777777" w:rsidR="00080512" w:rsidRPr="00FC08AF" w:rsidRDefault="00080512">
            <w:pPr>
              <w:pStyle w:val="TAL"/>
              <w:rPr>
                <w:b/>
                <w:noProof/>
                <w:sz w:val="16"/>
                <w:lang w:eastAsia="en-US"/>
              </w:rPr>
            </w:pPr>
            <w:r w:rsidRPr="00FC08AF">
              <w:rPr>
                <w:b/>
                <w:noProof/>
                <w:sz w:val="16"/>
                <w:lang w:eastAsia="en-US"/>
              </w:rPr>
              <w:t>Old</w:t>
            </w:r>
          </w:p>
        </w:tc>
        <w:tc>
          <w:tcPr>
            <w:tcW w:w="667" w:type="dxa"/>
            <w:shd w:val="pct10" w:color="auto" w:fill="FFFFFF"/>
          </w:tcPr>
          <w:p w14:paraId="72D9439D" w14:textId="77777777" w:rsidR="00080512" w:rsidRPr="00FC08AF" w:rsidRDefault="00080512">
            <w:pPr>
              <w:pStyle w:val="TAL"/>
              <w:rPr>
                <w:b/>
                <w:noProof/>
                <w:sz w:val="16"/>
                <w:lang w:eastAsia="en-US"/>
              </w:rPr>
            </w:pPr>
            <w:r w:rsidRPr="00FC08AF">
              <w:rPr>
                <w:b/>
                <w:noProof/>
                <w:sz w:val="16"/>
                <w:lang w:eastAsia="en-US"/>
              </w:rPr>
              <w:t>New</w:t>
            </w:r>
          </w:p>
        </w:tc>
      </w:tr>
      <w:tr w:rsidR="00080512" w:rsidRPr="00FC08AF" w14:paraId="0E4AD2F6" w14:textId="77777777" w:rsidTr="00F811A1">
        <w:tc>
          <w:tcPr>
            <w:tcW w:w="800" w:type="dxa"/>
            <w:shd w:val="solid" w:color="FFFFFF" w:fill="auto"/>
          </w:tcPr>
          <w:p w14:paraId="738E5A9C" w14:textId="77777777" w:rsidR="00080512" w:rsidRPr="00FC08AF" w:rsidRDefault="0088141F" w:rsidP="0088141F">
            <w:pPr>
              <w:pStyle w:val="TAL"/>
              <w:rPr>
                <w:noProof/>
                <w:lang w:eastAsia="en-US"/>
              </w:rPr>
            </w:pPr>
            <w:r w:rsidRPr="00FC08AF">
              <w:rPr>
                <w:noProof/>
                <w:lang w:eastAsia="en-US"/>
              </w:rPr>
              <w:t>2015-0</w:t>
            </w:r>
            <w:r w:rsidR="00C70A32" w:rsidRPr="00FC08AF">
              <w:rPr>
                <w:noProof/>
                <w:lang w:eastAsia="en-US"/>
              </w:rPr>
              <w:t>7</w:t>
            </w:r>
          </w:p>
        </w:tc>
        <w:tc>
          <w:tcPr>
            <w:tcW w:w="800" w:type="dxa"/>
            <w:shd w:val="solid" w:color="FFFFFF" w:fill="auto"/>
          </w:tcPr>
          <w:p w14:paraId="3737168C" w14:textId="77777777" w:rsidR="00080512" w:rsidRPr="00FC08AF" w:rsidRDefault="00080512" w:rsidP="0088141F">
            <w:pPr>
              <w:pStyle w:val="TAL"/>
              <w:rPr>
                <w:noProof/>
                <w:lang w:eastAsia="en-US"/>
              </w:rPr>
            </w:pPr>
          </w:p>
        </w:tc>
        <w:tc>
          <w:tcPr>
            <w:tcW w:w="1130" w:type="dxa"/>
            <w:shd w:val="solid" w:color="FFFFFF" w:fill="auto"/>
          </w:tcPr>
          <w:p w14:paraId="5768C6B5" w14:textId="77777777" w:rsidR="00080512" w:rsidRPr="00FC08AF" w:rsidRDefault="00080512" w:rsidP="0088141F">
            <w:pPr>
              <w:pStyle w:val="TAL"/>
              <w:rPr>
                <w:noProof/>
                <w:lang w:eastAsia="en-US"/>
              </w:rPr>
            </w:pPr>
          </w:p>
        </w:tc>
        <w:tc>
          <w:tcPr>
            <w:tcW w:w="526" w:type="dxa"/>
            <w:shd w:val="solid" w:color="FFFFFF" w:fill="auto"/>
          </w:tcPr>
          <w:p w14:paraId="699C0364" w14:textId="77777777" w:rsidR="00080512" w:rsidRPr="00FC08AF" w:rsidRDefault="00080512" w:rsidP="0088141F">
            <w:pPr>
              <w:pStyle w:val="TAL"/>
              <w:rPr>
                <w:noProof/>
                <w:lang w:eastAsia="en-US"/>
              </w:rPr>
            </w:pPr>
          </w:p>
        </w:tc>
        <w:tc>
          <w:tcPr>
            <w:tcW w:w="428" w:type="dxa"/>
            <w:shd w:val="solid" w:color="FFFFFF" w:fill="auto"/>
          </w:tcPr>
          <w:p w14:paraId="213AF3EA" w14:textId="77777777" w:rsidR="00080512" w:rsidRPr="00FC08AF" w:rsidRDefault="00080512" w:rsidP="0088141F">
            <w:pPr>
              <w:pStyle w:val="TAL"/>
              <w:rPr>
                <w:noProof/>
                <w:lang w:eastAsia="en-US"/>
              </w:rPr>
            </w:pPr>
          </w:p>
        </w:tc>
        <w:tc>
          <w:tcPr>
            <w:tcW w:w="4867" w:type="dxa"/>
            <w:shd w:val="solid" w:color="FFFFFF" w:fill="auto"/>
          </w:tcPr>
          <w:p w14:paraId="6DAC10A7" w14:textId="77777777" w:rsidR="00080512" w:rsidRPr="00FC08AF" w:rsidRDefault="0088141F" w:rsidP="0088141F">
            <w:pPr>
              <w:pStyle w:val="TAL"/>
              <w:rPr>
                <w:noProof/>
                <w:lang w:eastAsia="en-US"/>
              </w:rPr>
            </w:pPr>
            <w:r w:rsidRPr="00FC08AF">
              <w:rPr>
                <w:noProof/>
                <w:lang w:eastAsia="en-US"/>
              </w:rPr>
              <w:t>Initial proposal to CT1</w:t>
            </w:r>
          </w:p>
        </w:tc>
        <w:tc>
          <w:tcPr>
            <w:tcW w:w="567" w:type="dxa"/>
            <w:shd w:val="solid" w:color="FFFFFF" w:fill="auto"/>
          </w:tcPr>
          <w:p w14:paraId="7D07BCCB" w14:textId="77777777" w:rsidR="00080512" w:rsidRPr="00FC08AF" w:rsidRDefault="0088141F" w:rsidP="0088141F">
            <w:pPr>
              <w:pStyle w:val="TAL"/>
              <w:rPr>
                <w:noProof/>
                <w:lang w:eastAsia="en-US"/>
              </w:rPr>
            </w:pPr>
            <w:r w:rsidRPr="00FC08AF">
              <w:rPr>
                <w:noProof/>
                <w:lang w:eastAsia="en-US"/>
              </w:rPr>
              <w:t>-</w:t>
            </w:r>
          </w:p>
        </w:tc>
        <w:tc>
          <w:tcPr>
            <w:tcW w:w="667" w:type="dxa"/>
            <w:shd w:val="solid" w:color="FFFFFF" w:fill="auto"/>
          </w:tcPr>
          <w:p w14:paraId="2CE2A7C4" w14:textId="77777777" w:rsidR="00080512" w:rsidRPr="00FC08AF" w:rsidRDefault="0088141F" w:rsidP="0088141F">
            <w:pPr>
              <w:pStyle w:val="TAL"/>
              <w:rPr>
                <w:noProof/>
                <w:lang w:eastAsia="en-US"/>
              </w:rPr>
            </w:pPr>
            <w:r w:rsidRPr="00FC08AF">
              <w:rPr>
                <w:noProof/>
                <w:lang w:eastAsia="en-US"/>
              </w:rPr>
              <w:t>0.0.0</w:t>
            </w:r>
          </w:p>
        </w:tc>
      </w:tr>
      <w:tr w:rsidR="00436820" w:rsidRPr="00FC08AF" w14:paraId="780D19A6" w14:textId="77777777" w:rsidTr="00F811A1">
        <w:tc>
          <w:tcPr>
            <w:tcW w:w="800" w:type="dxa"/>
            <w:shd w:val="solid" w:color="FFFFFF" w:fill="auto"/>
          </w:tcPr>
          <w:p w14:paraId="678BE927" w14:textId="77777777" w:rsidR="00436820" w:rsidRPr="00FC08AF" w:rsidRDefault="00436820" w:rsidP="0088141F">
            <w:pPr>
              <w:pStyle w:val="TAL"/>
              <w:rPr>
                <w:noProof/>
                <w:lang w:eastAsia="en-US"/>
              </w:rPr>
            </w:pPr>
            <w:r w:rsidRPr="00FC08AF">
              <w:rPr>
                <w:noProof/>
                <w:lang w:eastAsia="en-US"/>
              </w:rPr>
              <w:t>2015-08</w:t>
            </w:r>
          </w:p>
        </w:tc>
        <w:tc>
          <w:tcPr>
            <w:tcW w:w="800" w:type="dxa"/>
            <w:shd w:val="solid" w:color="FFFFFF" w:fill="auto"/>
          </w:tcPr>
          <w:p w14:paraId="7D7C6970" w14:textId="77777777" w:rsidR="00436820" w:rsidRPr="00FC08AF" w:rsidRDefault="00436820" w:rsidP="0088141F">
            <w:pPr>
              <w:pStyle w:val="TAL"/>
              <w:rPr>
                <w:noProof/>
                <w:lang w:eastAsia="en-US"/>
              </w:rPr>
            </w:pPr>
          </w:p>
        </w:tc>
        <w:tc>
          <w:tcPr>
            <w:tcW w:w="1130" w:type="dxa"/>
            <w:shd w:val="solid" w:color="FFFFFF" w:fill="auto"/>
          </w:tcPr>
          <w:p w14:paraId="28E5D996" w14:textId="77777777" w:rsidR="00436820" w:rsidRPr="00FC08AF" w:rsidRDefault="00436820" w:rsidP="0088141F">
            <w:pPr>
              <w:pStyle w:val="TAL"/>
              <w:rPr>
                <w:noProof/>
                <w:lang w:eastAsia="en-US"/>
              </w:rPr>
            </w:pPr>
          </w:p>
        </w:tc>
        <w:tc>
          <w:tcPr>
            <w:tcW w:w="526" w:type="dxa"/>
            <w:shd w:val="solid" w:color="FFFFFF" w:fill="auto"/>
          </w:tcPr>
          <w:p w14:paraId="14D9188D" w14:textId="77777777" w:rsidR="00436820" w:rsidRPr="00FC08AF" w:rsidRDefault="00436820" w:rsidP="0088141F">
            <w:pPr>
              <w:pStyle w:val="TAL"/>
              <w:rPr>
                <w:noProof/>
                <w:lang w:eastAsia="en-US"/>
              </w:rPr>
            </w:pPr>
          </w:p>
        </w:tc>
        <w:tc>
          <w:tcPr>
            <w:tcW w:w="428" w:type="dxa"/>
            <w:shd w:val="solid" w:color="FFFFFF" w:fill="auto"/>
          </w:tcPr>
          <w:p w14:paraId="678F9085" w14:textId="77777777" w:rsidR="00436820" w:rsidRPr="00FC08AF" w:rsidRDefault="00436820" w:rsidP="0088141F">
            <w:pPr>
              <w:pStyle w:val="TAL"/>
              <w:rPr>
                <w:noProof/>
                <w:lang w:eastAsia="en-US"/>
              </w:rPr>
            </w:pPr>
          </w:p>
        </w:tc>
        <w:tc>
          <w:tcPr>
            <w:tcW w:w="4867" w:type="dxa"/>
            <w:shd w:val="solid" w:color="FFFFFF" w:fill="auto"/>
          </w:tcPr>
          <w:p w14:paraId="09A81A1B" w14:textId="77777777" w:rsidR="00436820" w:rsidRPr="00FC08AF" w:rsidRDefault="00436820" w:rsidP="0088141F">
            <w:pPr>
              <w:pStyle w:val="TAL"/>
              <w:rPr>
                <w:noProof/>
                <w:lang w:eastAsia="en-US"/>
              </w:rPr>
            </w:pPr>
            <w:r w:rsidRPr="00FC08AF">
              <w:rPr>
                <w:noProof/>
                <w:lang w:eastAsia="en-US"/>
              </w:rPr>
              <w:t>Included skeleton from C1ah-150016 and scope from C1ah-150038 agreed at CT1#92bis</w:t>
            </w:r>
          </w:p>
        </w:tc>
        <w:tc>
          <w:tcPr>
            <w:tcW w:w="567" w:type="dxa"/>
            <w:shd w:val="solid" w:color="FFFFFF" w:fill="auto"/>
          </w:tcPr>
          <w:p w14:paraId="10FE44D8" w14:textId="77777777" w:rsidR="00436820" w:rsidRPr="00FC08AF" w:rsidRDefault="00436820" w:rsidP="0088141F">
            <w:pPr>
              <w:pStyle w:val="TAL"/>
              <w:rPr>
                <w:noProof/>
                <w:lang w:eastAsia="en-US"/>
              </w:rPr>
            </w:pPr>
            <w:r w:rsidRPr="00FC08AF">
              <w:rPr>
                <w:noProof/>
                <w:lang w:eastAsia="en-US"/>
              </w:rPr>
              <w:t>0.0.0</w:t>
            </w:r>
          </w:p>
        </w:tc>
        <w:tc>
          <w:tcPr>
            <w:tcW w:w="667" w:type="dxa"/>
            <w:shd w:val="solid" w:color="FFFFFF" w:fill="auto"/>
          </w:tcPr>
          <w:p w14:paraId="05A3CD71" w14:textId="77777777" w:rsidR="00436820" w:rsidRPr="00FC08AF" w:rsidRDefault="00436820" w:rsidP="0088141F">
            <w:pPr>
              <w:pStyle w:val="TAL"/>
              <w:rPr>
                <w:noProof/>
                <w:lang w:eastAsia="en-US"/>
              </w:rPr>
            </w:pPr>
            <w:r w:rsidRPr="00FC08AF">
              <w:rPr>
                <w:noProof/>
                <w:lang w:eastAsia="en-US"/>
              </w:rPr>
              <w:t>0.10</w:t>
            </w:r>
          </w:p>
        </w:tc>
      </w:tr>
      <w:tr w:rsidR="000708FC" w:rsidRPr="00FC08AF" w14:paraId="4282A2A2" w14:textId="77777777" w:rsidTr="00F811A1">
        <w:tc>
          <w:tcPr>
            <w:tcW w:w="800" w:type="dxa"/>
            <w:shd w:val="solid" w:color="FFFFFF" w:fill="auto"/>
          </w:tcPr>
          <w:p w14:paraId="299DFEF3" w14:textId="77777777" w:rsidR="000708FC" w:rsidRPr="00FC08AF" w:rsidRDefault="000708FC" w:rsidP="0088141F">
            <w:pPr>
              <w:pStyle w:val="TAL"/>
              <w:rPr>
                <w:noProof/>
                <w:lang w:eastAsia="en-US"/>
              </w:rPr>
            </w:pPr>
            <w:r w:rsidRPr="00FC08AF">
              <w:rPr>
                <w:noProof/>
                <w:lang w:eastAsia="en-US"/>
              </w:rPr>
              <w:t>2015-08</w:t>
            </w:r>
          </w:p>
        </w:tc>
        <w:tc>
          <w:tcPr>
            <w:tcW w:w="800" w:type="dxa"/>
            <w:shd w:val="solid" w:color="FFFFFF" w:fill="auto"/>
          </w:tcPr>
          <w:p w14:paraId="2D4A7DAE" w14:textId="77777777" w:rsidR="000708FC" w:rsidRPr="00FC08AF" w:rsidRDefault="000708FC" w:rsidP="0088141F">
            <w:pPr>
              <w:pStyle w:val="TAL"/>
              <w:rPr>
                <w:noProof/>
                <w:lang w:eastAsia="en-US"/>
              </w:rPr>
            </w:pPr>
          </w:p>
        </w:tc>
        <w:tc>
          <w:tcPr>
            <w:tcW w:w="1130" w:type="dxa"/>
            <w:shd w:val="solid" w:color="FFFFFF" w:fill="auto"/>
          </w:tcPr>
          <w:p w14:paraId="1DC4480A" w14:textId="77777777" w:rsidR="000708FC" w:rsidRPr="00FC08AF" w:rsidRDefault="000708FC" w:rsidP="0088141F">
            <w:pPr>
              <w:pStyle w:val="TAL"/>
              <w:rPr>
                <w:noProof/>
                <w:lang w:eastAsia="en-US"/>
              </w:rPr>
            </w:pPr>
          </w:p>
        </w:tc>
        <w:tc>
          <w:tcPr>
            <w:tcW w:w="526" w:type="dxa"/>
            <w:shd w:val="solid" w:color="FFFFFF" w:fill="auto"/>
          </w:tcPr>
          <w:p w14:paraId="0E0C7A95" w14:textId="77777777" w:rsidR="000708FC" w:rsidRPr="00FC08AF" w:rsidRDefault="000708FC" w:rsidP="0088141F">
            <w:pPr>
              <w:pStyle w:val="TAL"/>
              <w:rPr>
                <w:noProof/>
                <w:lang w:eastAsia="en-US"/>
              </w:rPr>
            </w:pPr>
          </w:p>
        </w:tc>
        <w:tc>
          <w:tcPr>
            <w:tcW w:w="428" w:type="dxa"/>
            <w:shd w:val="solid" w:color="FFFFFF" w:fill="auto"/>
          </w:tcPr>
          <w:p w14:paraId="0FC75C88" w14:textId="77777777" w:rsidR="000708FC" w:rsidRPr="00FC08AF" w:rsidRDefault="000708FC" w:rsidP="0088141F">
            <w:pPr>
              <w:pStyle w:val="TAL"/>
              <w:rPr>
                <w:noProof/>
                <w:lang w:eastAsia="en-US"/>
              </w:rPr>
            </w:pPr>
          </w:p>
        </w:tc>
        <w:tc>
          <w:tcPr>
            <w:tcW w:w="4867" w:type="dxa"/>
            <w:shd w:val="solid" w:color="FFFFFF" w:fill="auto"/>
          </w:tcPr>
          <w:p w14:paraId="6E357BEF" w14:textId="77777777" w:rsidR="000708FC" w:rsidRPr="00FC08AF" w:rsidRDefault="000708FC" w:rsidP="000708FC">
            <w:pPr>
              <w:pStyle w:val="TAL"/>
              <w:rPr>
                <w:noProof/>
                <w:lang w:eastAsia="en-US"/>
              </w:rPr>
            </w:pPr>
            <w:r w:rsidRPr="00FC08AF">
              <w:rPr>
                <w:noProof/>
                <w:lang w:eastAsia="en-US"/>
              </w:rPr>
              <w:t>Included CRs C1-152964 and C1-152965 agreed at CT1#93</w:t>
            </w:r>
          </w:p>
        </w:tc>
        <w:tc>
          <w:tcPr>
            <w:tcW w:w="567" w:type="dxa"/>
            <w:shd w:val="solid" w:color="FFFFFF" w:fill="auto"/>
          </w:tcPr>
          <w:p w14:paraId="14E07850" w14:textId="77777777" w:rsidR="000708FC" w:rsidRPr="00FC08AF" w:rsidRDefault="000708FC" w:rsidP="0088141F">
            <w:pPr>
              <w:pStyle w:val="TAL"/>
              <w:rPr>
                <w:noProof/>
                <w:lang w:eastAsia="en-US"/>
              </w:rPr>
            </w:pPr>
            <w:r w:rsidRPr="00FC08AF">
              <w:rPr>
                <w:noProof/>
                <w:lang w:eastAsia="en-US"/>
              </w:rPr>
              <w:t>0.1.0</w:t>
            </w:r>
          </w:p>
        </w:tc>
        <w:tc>
          <w:tcPr>
            <w:tcW w:w="667" w:type="dxa"/>
            <w:shd w:val="solid" w:color="FFFFFF" w:fill="auto"/>
          </w:tcPr>
          <w:p w14:paraId="02744B8A" w14:textId="77777777" w:rsidR="000708FC" w:rsidRPr="00FC08AF" w:rsidRDefault="000708FC" w:rsidP="0088141F">
            <w:pPr>
              <w:pStyle w:val="TAL"/>
              <w:rPr>
                <w:noProof/>
                <w:lang w:eastAsia="en-US"/>
              </w:rPr>
            </w:pPr>
            <w:r w:rsidRPr="00FC08AF">
              <w:rPr>
                <w:noProof/>
                <w:lang w:eastAsia="en-US"/>
              </w:rPr>
              <w:t>0.2.0</w:t>
            </w:r>
          </w:p>
        </w:tc>
      </w:tr>
      <w:tr w:rsidR="0021277F" w:rsidRPr="00FC08AF" w14:paraId="145F58BD" w14:textId="77777777" w:rsidTr="00F811A1">
        <w:tc>
          <w:tcPr>
            <w:tcW w:w="800" w:type="dxa"/>
            <w:shd w:val="solid" w:color="FFFFFF" w:fill="auto"/>
          </w:tcPr>
          <w:p w14:paraId="28A5EEDB" w14:textId="77777777" w:rsidR="0021277F" w:rsidRPr="00FC08AF" w:rsidRDefault="0021277F" w:rsidP="0088141F">
            <w:pPr>
              <w:pStyle w:val="TAL"/>
              <w:rPr>
                <w:noProof/>
                <w:lang w:eastAsia="en-US"/>
              </w:rPr>
            </w:pPr>
            <w:r w:rsidRPr="00FC08AF">
              <w:rPr>
                <w:noProof/>
                <w:lang w:eastAsia="en-US"/>
              </w:rPr>
              <w:t>2015-08</w:t>
            </w:r>
          </w:p>
        </w:tc>
        <w:tc>
          <w:tcPr>
            <w:tcW w:w="800" w:type="dxa"/>
            <w:shd w:val="solid" w:color="FFFFFF" w:fill="auto"/>
          </w:tcPr>
          <w:p w14:paraId="00C9156A" w14:textId="77777777" w:rsidR="0021277F" w:rsidRPr="00FC08AF" w:rsidRDefault="0021277F" w:rsidP="0088141F">
            <w:pPr>
              <w:pStyle w:val="TAL"/>
              <w:rPr>
                <w:noProof/>
                <w:lang w:eastAsia="en-US"/>
              </w:rPr>
            </w:pPr>
          </w:p>
        </w:tc>
        <w:tc>
          <w:tcPr>
            <w:tcW w:w="1130" w:type="dxa"/>
            <w:shd w:val="solid" w:color="FFFFFF" w:fill="auto"/>
          </w:tcPr>
          <w:p w14:paraId="3D472C6B" w14:textId="77777777" w:rsidR="0021277F" w:rsidRPr="00FC08AF" w:rsidRDefault="0021277F" w:rsidP="0088141F">
            <w:pPr>
              <w:pStyle w:val="TAL"/>
              <w:rPr>
                <w:noProof/>
                <w:lang w:eastAsia="en-US"/>
              </w:rPr>
            </w:pPr>
          </w:p>
        </w:tc>
        <w:tc>
          <w:tcPr>
            <w:tcW w:w="526" w:type="dxa"/>
            <w:shd w:val="solid" w:color="FFFFFF" w:fill="auto"/>
          </w:tcPr>
          <w:p w14:paraId="6E7FE574" w14:textId="77777777" w:rsidR="0021277F" w:rsidRPr="00FC08AF" w:rsidRDefault="0021277F" w:rsidP="0088141F">
            <w:pPr>
              <w:pStyle w:val="TAL"/>
              <w:rPr>
                <w:noProof/>
                <w:lang w:eastAsia="en-US"/>
              </w:rPr>
            </w:pPr>
          </w:p>
        </w:tc>
        <w:tc>
          <w:tcPr>
            <w:tcW w:w="428" w:type="dxa"/>
            <w:shd w:val="solid" w:color="FFFFFF" w:fill="auto"/>
          </w:tcPr>
          <w:p w14:paraId="3B927D9D" w14:textId="77777777" w:rsidR="0021277F" w:rsidRPr="00FC08AF" w:rsidRDefault="0021277F" w:rsidP="0088141F">
            <w:pPr>
              <w:pStyle w:val="TAL"/>
              <w:rPr>
                <w:noProof/>
                <w:lang w:eastAsia="en-US"/>
              </w:rPr>
            </w:pPr>
          </w:p>
        </w:tc>
        <w:tc>
          <w:tcPr>
            <w:tcW w:w="4867" w:type="dxa"/>
            <w:shd w:val="solid" w:color="FFFFFF" w:fill="auto"/>
          </w:tcPr>
          <w:p w14:paraId="7DE9CE37" w14:textId="77777777" w:rsidR="0021277F" w:rsidRPr="00FC08AF" w:rsidRDefault="00994559" w:rsidP="00994559">
            <w:pPr>
              <w:pStyle w:val="TAL"/>
              <w:rPr>
                <w:noProof/>
                <w:lang w:eastAsia="en-US"/>
              </w:rPr>
            </w:pPr>
            <w:r w:rsidRPr="00FC08AF">
              <w:rPr>
                <w:noProof/>
                <w:lang w:eastAsia="en-US"/>
              </w:rPr>
              <w:t>Revision number changed due to cover sheet modifications</w:t>
            </w:r>
          </w:p>
        </w:tc>
        <w:tc>
          <w:tcPr>
            <w:tcW w:w="567" w:type="dxa"/>
            <w:shd w:val="solid" w:color="FFFFFF" w:fill="auto"/>
          </w:tcPr>
          <w:p w14:paraId="0D99208D" w14:textId="77777777" w:rsidR="0021277F" w:rsidRPr="00FC08AF" w:rsidRDefault="0021277F" w:rsidP="0088141F">
            <w:pPr>
              <w:pStyle w:val="TAL"/>
              <w:rPr>
                <w:noProof/>
                <w:lang w:eastAsia="en-US"/>
              </w:rPr>
            </w:pPr>
            <w:r w:rsidRPr="00FC08AF">
              <w:rPr>
                <w:noProof/>
                <w:lang w:eastAsia="en-US"/>
              </w:rPr>
              <w:t>0.2.0</w:t>
            </w:r>
          </w:p>
        </w:tc>
        <w:tc>
          <w:tcPr>
            <w:tcW w:w="667" w:type="dxa"/>
            <w:shd w:val="solid" w:color="FFFFFF" w:fill="auto"/>
          </w:tcPr>
          <w:p w14:paraId="46826B68" w14:textId="77777777" w:rsidR="0021277F" w:rsidRPr="00FC08AF" w:rsidRDefault="0021277F" w:rsidP="0088141F">
            <w:pPr>
              <w:pStyle w:val="TAL"/>
              <w:rPr>
                <w:noProof/>
                <w:lang w:eastAsia="en-US"/>
              </w:rPr>
            </w:pPr>
            <w:r w:rsidRPr="00FC08AF">
              <w:rPr>
                <w:noProof/>
                <w:lang w:eastAsia="en-US"/>
              </w:rPr>
              <w:t>0.2.1</w:t>
            </w:r>
          </w:p>
        </w:tc>
      </w:tr>
      <w:tr w:rsidR="00994559" w:rsidRPr="00FC08AF" w14:paraId="5F53F47E" w14:textId="77777777" w:rsidTr="00F811A1">
        <w:tc>
          <w:tcPr>
            <w:tcW w:w="800" w:type="dxa"/>
            <w:shd w:val="solid" w:color="FFFFFF" w:fill="auto"/>
          </w:tcPr>
          <w:p w14:paraId="28DC09FA" w14:textId="77777777" w:rsidR="00994559" w:rsidRPr="00FC08AF" w:rsidRDefault="00994559" w:rsidP="00994559">
            <w:pPr>
              <w:pStyle w:val="TAL"/>
              <w:rPr>
                <w:noProof/>
                <w:lang w:eastAsia="en-US"/>
              </w:rPr>
            </w:pPr>
            <w:r w:rsidRPr="00FC08AF">
              <w:rPr>
                <w:noProof/>
                <w:lang w:eastAsia="en-US"/>
              </w:rPr>
              <w:t>2015-09</w:t>
            </w:r>
          </w:p>
        </w:tc>
        <w:tc>
          <w:tcPr>
            <w:tcW w:w="800" w:type="dxa"/>
            <w:shd w:val="solid" w:color="FFFFFF" w:fill="auto"/>
          </w:tcPr>
          <w:p w14:paraId="1C7781F5" w14:textId="77777777" w:rsidR="00994559" w:rsidRPr="00FC08AF" w:rsidRDefault="00994559" w:rsidP="0088141F">
            <w:pPr>
              <w:pStyle w:val="TAL"/>
              <w:rPr>
                <w:noProof/>
                <w:lang w:eastAsia="en-US"/>
              </w:rPr>
            </w:pPr>
          </w:p>
        </w:tc>
        <w:tc>
          <w:tcPr>
            <w:tcW w:w="1130" w:type="dxa"/>
            <w:shd w:val="solid" w:color="FFFFFF" w:fill="auto"/>
          </w:tcPr>
          <w:p w14:paraId="2FC14815" w14:textId="77777777" w:rsidR="00994559" w:rsidRPr="00FC08AF" w:rsidRDefault="00994559" w:rsidP="0088141F">
            <w:pPr>
              <w:pStyle w:val="TAL"/>
              <w:rPr>
                <w:noProof/>
                <w:lang w:eastAsia="en-US"/>
              </w:rPr>
            </w:pPr>
          </w:p>
        </w:tc>
        <w:tc>
          <w:tcPr>
            <w:tcW w:w="526" w:type="dxa"/>
            <w:shd w:val="solid" w:color="FFFFFF" w:fill="auto"/>
          </w:tcPr>
          <w:p w14:paraId="24F70A53" w14:textId="77777777" w:rsidR="00994559" w:rsidRPr="00FC08AF" w:rsidRDefault="00994559" w:rsidP="0088141F">
            <w:pPr>
              <w:pStyle w:val="TAL"/>
              <w:rPr>
                <w:noProof/>
                <w:lang w:eastAsia="en-US"/>
              </w:rPr>
            </w:pPr>
          </w:p>
        </w:tc>
        <w:tc>
          <w:tcPr>
            <w:tcW w:w="428" w:type="dxa"/>
            <w:shd w:val="solid" w:color="FFFFFF" w:fill="auto"/>
          </w:tcPr>
          <w:p w14:paraId="3453CA93" w14:textId="77777777" w:rsidR="00994559" w:rsidRPr="00FC08AF" w:rsidRDefault="00994559" w:rsidP="0088141F">
            <w:pPr>
              <w:pStyle w:val="TAL"/>
              <w:rPr>
                <w:noProof/>
                <w:lang w:eastAsia="en-US"/>
              </w:rPr>
            </w:pPr>
          </w:p>
        </w:tc>
        <w:tc>
          <w:tcPr>
            <w:tcW w:w="4867" w:type="dxa"/>
            <w:shd w:val="solid" w:color="FFFFFF" w:fill="auto"/>
          </w:tcPr>
          <w:p w14:paraId="0D8F3AA1" w14:textId="77777777" w:rsidR="00994559" w:rsidRPr="00FC08AF" w:rsidRDefault="00994559" w:rsidP="00994559">
            <w:pPr>
              <w:pStyle w:val="TAL"/>
              <w:rPr>
                <w:noProof/>
                <w:lang w:eastAsia="en-US"/>
              </w:rPr>
            </w:pPr>
            <w:r w:rsidRPr="00FC08AF">
              <w:rPr>
                <w:noProof/>
                <w:lang w:eastAsia="en-US"/>
              </w:rPr>
              <w:t>Modifying the cover sheet to add the TS number. Changes by the rapporteur.</w:t>
            </w:r>
          </w:p>
        </w:tc>
        <w:tc>
          <w:tcPr>
            <w:tcW w:w="567" w:type="dxa"/>
            <w:shd w:val="solid" w:color="FFFFFF" w:fill="auto"/>
          </w:tcPr>
          <w:p w14:paraId="4AC8E211" w14:textId="77777777" w:rsidR="00994559" w:rsidRPr="00FC08AF" w:rsidRDefault="00994559" w:rsidP="0088141F">
            <w:pPr>
              <w:pStyle w:val="TAL"/>
              <w:rPr>
                <w:noProof/>
                <w:lang w:eastAsia="en-US"/>
              </w:rPr>
            </w:pPr>
            <w:r w:rsidRPr="00FC08AF">
              <w:rPr>
                <w:noProof/>
                <w:lang w:eastAsia="en-US"/>
              </w:rPr>
              <w:t>0.2.1</w:t>
            </w:r>
          </w:p>
        </w:tc>
        <w:tc>
          <w:tcPr>
            <w:tcW w:w="667" w:type="dxa"/>
            <w:shd w:val="solid" w:color="FFFFFF" w:fill="auto"/>
          </w:tcPr>
          <w:p w14:paraId="17958D21" w14:textId="77777777" w:rsidR="00994559" w:rsidRPr="00FC08AF" w:rsidRDefault="00994559" w:rsidP="0088141F">
            <w:pPr>
              <w:pStyle w:val="TAL"/>
              <w:rPr>
                <w:noProof/>
                <w:lang w:eastAsia="en-US"/>
              </w:rPr>
            </w:pPr>
            <w:r w:rsidRPr="00FC08AF">
              <w:rPr>
                <w:noProof/>
                <w:lang w:eastAsia="en-US"/>
              </w:rPr>
              <w:t>0.2.2</w:t>
            </w:r>
          </w:p>
        </w:tc>
      </w:tr>
      <w:tr w:rsidR="007A6E89" w:rsidRPr="00FC08AF" w14:paraId="0AA89145" w14:textId="77777777" w:rsidTr="00F811A1">
        <w:tc>
          <w:tcPr>
            <w:tcW w:w="800" w:type="dxa"/>
            <w:shd w:val="solid" w:color="FFFFFF" w:fill="auto"/>
          </w:tcPr>
          <w:p w14:paraId="32D766E2" w14:textId="77777777" w:rsidR="007A6E89" w:rsidRPr="00FC08AF" w:rsidRDefault="007A6E89" w:rsidP="007A6E89">
            <w:pPr>
              <w:pStyle w:val="TAL"/>
              <w:rPr>
                <w:noProof/>
                <w:lang w:eastAsia="en-US"/>
              </w:rPr>
            </w:pPr>
            <w:r w:rsidRPr="00FC08AF">
              <w:rPr>
                <w:noProof/>
                <w:lang w:eastAsia="en-US"/>
              </w:rPr>
              <w:t>2015-10</w:t>
            </w:r>
          </w:p>
        </w:tc>
        <w:tc>
          <w:tcPr>
            <w:tcW w:w="800" w:type="dxa"/>
            <w:shd w:val="solid" w:color="FFFFFF" w:fill="auto"/>
          </w:tcPr>
          <w:p w14:paraId="0C92AF2A" w14:textId="77777777" w:rsidR="007A6E89" w:rsidRPr="00FC08AF" w:rsidRDefault="007A6E89" w:rsidP="0088141F">
            <w:pPr>
              <w:pStyle w:val="TAL"/>
              <w:rPr>
                <w:noProof/>
                <w:lang w:eastAsia="en-US"/>
              </w:rPr>
            </w:pPr>
          </w:p>
        </w:tc>
        <w:tc>
          <w:tcPr>
            <w:tcW w:w="1130" w:type="dxa"/>
            <w:shd w:val="solid" w:color="FFFFFF" w:fill="auto"/>
          </w:tcPr>
          <w:p w14:paraId="7256A789" w14:textId="77777777" w:rsidR="007A6E89" w:rsidRPr="00FC08AF" w:rsidRDefault="007A6E89" w:rsidP="0088141F">
            <w:pPr>
              <w:pStyle w:val="TAL"/>
              <w:rPr>
                <w:noProof/>
                <w:lang w:eastAsia="en-US"/>
              </w:rPr>
            </w:pPr>
          </w:p>
        </w:tc>
        <w:tc>
          <w:tcPr>
            <w:tcW w:w="526" w:type="dxa"/>
            <w:shd w:val="solid" w:color="FFFFFF" w:fill="auto"/>
          </w:tcPr>
          <w:p w14:paraId="01662557" w14:textId="77777777" w:rsidR="007A6E89" w:rsidRPr="00FC08AF" w:rsidRDefault="007A6E89" w:rsidP="0088141F">
            <w:pPr>
              <w:pStyle w:val="TAL"/>
              <w:rPr>
                <w:noProof/>
                <w:lang w:eastAsia="en-US"/>
              </w:rPr>
            </w:pPr>
          </w:p>
        </w:tc>
        <w:tc>
          <w:tcPr>
            <w:tcW w:w="428" w:type="dxa"/>
            <w:shd w:val="solid" w:color="FFFFFF" w:fill="auto"/>
          </w:tcPr>
          <w:p w14:paraId="46B323BE" w14:textId="77777777" w:rsidR="007A6E89" w:rsidRPr="00FC08AF" w:rsidRDefault="007A6E89" w:rsidP="0088141F">
            <w:pPr>
              <w:pStyle w:val="TAL"/>
              <w:rPr>
                <w:noProof/>
                <w:lang w:eastAsia="en-US"/>
              </w:rPr>
            </w:pPr>
          </w:p>
        </w:tc>
        <w:tc>
          <w:tcPr>
            <w:tcW w:w="4867" w:type="dxa"/>
            <w:shd w:val="solid" w:color="FFFFFF" w:fill="auto"/>
          </w:tcPr>
          <w:p w14:paraId="616EFF26" w14:textId="77777777" w:rsidR="007A6E89" w:rsidRPr="00FC08AF" w:rsidRDefault="007A6E89" w:rsidP="00126153">
            <w:pPr>
              <w:pStyle w:val="TAL"/>
              <w:rPr>
                <w:noProof/>
                <w:lang w:eastAsia="en-US"/>
              </w:rPr>
            </w:pPr>
            <w:r w:rsidRPr="00FC08AF">
              <w:rPr>
                <w:noProof/>
                <w:lang w:eastAsia="en-US"/>
              </w:rPr>
              <w:t xml:space="preserve">Included CRs </w:t>
            </w:r>
            <w:r w:rsidR="00E54321" w:rsidRPr="00FC08AF">
              <w:rPr>
                <w:noProof/>
                <w:lang w:eastAsia="en-US"/>
              </w:rPr>
              <w:t>C1-153754</w:t>
            </w:r>
            <w:r w:rsidR="00126153" w:rsidRPr="00FC08AF">
              <w:rPr>
                <w:noProof/>
                <w:lang w:eastAsia="en-US"/>
              </w:rPr>
              <w:t xml:space="preserve">,and </w:t>
            </w:r>
            <w:r w:rsidR="00E54321" w:rsidRPr="00FC08AF">
              <w:rPr>
                <w:noProof/>
                <w:lang w:eastAsia="en-US"/>
              </w:rPr>
              <w:t>C1-153755</w:t>
            </w:r>
            <w:r w:rsidR="00126153" w:rsidRPr="00FC08AF">
              <w:rPr>
                <w:noProof/>
                <w:lang w:eastAsia="en-US"/>
              </w:rPr>
              <w:t xml:space="preserve"> agreed at CT1#94</w:t>
            </w:r>
          </w:p>
        </w:tc>
        <w:tc>
          <w:tcPr>
            <w:tcW w:w="567" w:type="dxa"/>
            <w:shd w:val="solid" w:color="FFFFFF" w:fill="auto"/>
          </w:tcPr>
          <w:p w14:paraId="7A3F32E9" w14:textId="77777777" w:rsidR="007A6E89" w:rsidRPr="00FC08AF" w:rsidRDefault="007A6E89" w:rsidP="007A6E89">
            <w:pPr>
              <w:pStyle w:val="TAL"/>
              <w:rPr>
                <w:noProof/>
                <w:lang w:eastAsia="en-US"/>
              </w:rPr>
            </w:pPr>
            <w:r w:rsidRPr="00FC08AF">
              <w:rPr>
                <w:noProof/>
                <w:lang w:eastAsia="en-US"/>
              </w:rPr>
              <w:t>0.2.2</w:t>
            </w:r>
          </w:p>
        </w:tc>
        <w:tc>
          <w:tcPr>
            <w:tcW w:w="667" w:type="dxa"/>
            <w:shd w:val="solid" w:color="FFFFFF" w:fill="auto"/>
          </w:tcPr>
          <w:p w14:paraId="65911A3D" w14:textId="77777777" w:rsidR="007A6E89" w:rsidRPr="00FC08AF" w:rsidRDefault="007A6E89" w:rsidP="007A6E89">
            <w:pPr>
              <w:pStyle w:val="TAL"/>
              <w:rPr>
                <w:noProof/>
                <w:lang w:eastAsia="en-US"/>
              </w:rPr>
            </w:pPr>
            <w:r w:rsidRPr="00FC08AF">
              <w:rPr>
                <w:noProof/>
                <w:lang w:eastAsia="en-US"/>
              </w:rPr>
              <w:t>0.3.0</w:t>
            </w:r>
          </w:p>
        </w:tc>
      </w:tr>
      <w:tr w:rsidR="00707A87" w:rsidRPr="00FC08AF" w14:paraId="612867E9" w14:textId="77777777" w:rsidTr="00F811A1">
        <w:tc>
          <w:tcPr>
            <w:tcW w:w="800" w:type="dxa"/>
            <w:shd w:val="solid" w:color="FFFFFF" w:fill="auto"/>
          </w:tcPr>
          <w:p w14:paraId="7FD9C83F" w14:textId="77777777" w:rsidR="00707A87" w:rsidRPr="00FC08AF" w:rsidRDefault="00707A87" w:rsidP="00520A57">
            <w:pPr>
              <w:pStyle w:val="TAL"/>
              <w:rPr>
                <w:noProof/>
                <w:lang w:eastAsia="ko-KR"/>
              </w:rPr>
            </w:pPr>
            <w:r w:rsidRPr="00FC08AF">
              <w:rPr>
                <w:noProof/>
                <w:lang w:eastAsia="en-US"/>
              </w:rPr>
              <w:t>201</w:t>
            </w:r>
            <w:r w:rsidRPr="00FC08AF">
              <w:rPr>
                <w:noProof/>
                <w:lang w:eastAsia="ko-KR"/>
              </w:rPr>
              <w:t>6</w:t>
            </w:r>
            <w:r w:rsidRPr="00FC08AF">
              <w:rPr>
                <w:noProof/>
                <w:lang w:eastAsia="en-US"/>
              </w:rPr>
              <w:t>-0</w:t>
            </w:r>
            <w:r w:rsidRPr="00FC08AF">
              <w:rPr>
                <w:noProof/>
                <w:lang w:eastAsia="ko-KR"/>
              </w:rPr>
              <w:t>1</w:t>
            </w:r>
          </w:p>
        </w:tc>
        <w:tc>
          <w:tcPr>
            <w:tcW w:w="800" w:type="dxa"/>
            <w:shd w:val="solid" w:color="FFFFFF" w:fill="auto"/>
          </w:tcPr>
          <w:p w14:paraId="60E42454" w14:textId="77777777" w:rsidR="00707A87" w:rsidRPr="00FC08AF" w:rsidRDefault="00707A87" w:rsidP="00520A57">
            <w:pPr>
              <w:pStyle w:val="TAL"/>
              <w:rPr>
                <w:noProof/>
                <w:lang w:eastAsia="en-US"/>
              </w:rPr>
            </w:pPr>
          </w:p>
        </w:tc>
        <w:tc>
          <w:tcPr>
            <w:tcW w:w="1130" w:type="dxa"/>
            <w:shd w:val="solid" w:color="FFFFFF" w:fill="auto"/>
          </w:tcPr>
          <w:p w14:paraId="2B5285B4" w14:textId="77777777" w:rsidR="00707A87" w:rsidRPr="00FC08AF" w:rsidRDefault="00707A87" w:rsidP="00520A57">
            <w:pPr>
              <w:pStyle w:val="TAL"/>
              <w:rPr>
                <w:noProof/>
                <w:lang w:eastAsia="en-US"/>
              </w:rPr>
            </w:pPr>
          </w:p>
        </w:tc>
        <w:tc>
          <w:tcPr>
            <w:tcW w:w="526" w:type="dxa"/>
            <w:shd w:val="solid" w:color="FFFFFF" w:fill="auto"/>
          </w:tcPr>
          <w:p w14:paraId="17E02668" w14:textId="77777777" w:rsidR="00707A87" w:rsidRPr="00FC08AF" w:rsidRDefault="00707A87" w:rsidP="00520A57">
            <w:pPr>
              <w:pStyle w:val="TAL"/>
              <w:rPr>
                <w:noProof/>
                <w:lang w:eastAsia="en-US"/>
              </w:rPr>
            </w:pPr>
          </w:p>
        </w:tc>
        <w:tc>
          <w:tcPr>
            <w:tcW w:w="428" w:type="dxa"/>
            <w:shd w:val="solid" w:color="FFFFFF" w:fill="auto"/>
          </w:tcPr>
          <w:p w14:paraId="0D2E195C" w14:textId="77777777" w:rsidR="00707A87" w:rsidRPr="00FC08AF" w:rsidRDefault="00707A87" w:rsidP="00520A57">
            <w:pPr>
              <w:pStyle w:val="TAL"/>
              <w:rPr>
                <w:noProof/>
                <w:lang w:eastAsia="en-US"/>
              </w:rPr>
            </w:pPr>
          </w:p>
        </w:tc>
        <w:tc>
          <w:tcPr>
            <w:tcW w:w="4867" w:type="dxa"/>
            <w:shd w:val="solid" w:color="FFFFFF" w:fill="auto"/>
          </w:tcPr>
          <w:p w14:paraId="3C8F8D07" w14:textId="77777777" w:rsidR="00707A87" w:rsidRPr="00FC08AF" w:rsidRDefault="00707A87" w:rsidP="00520A57">
            <w:pPr>
              <w:pStyle w:val="TAL"/>
              <w:rPr>
                <w:noProof/>
                <w:lang w:eastAsia="en-US"/>
              </w:rPr>
            </w:pPr>
            <w:r w:rsidRPr="00FC08AF">
              <w:rPr>
                <w:noProof/>
                <w:lang w:eastAsia="en-US"/>
              </w:rPr>
              <w:t xml:space="preserve">Included CRs </w:t>
            </w:r>
            <w:r w:rsidRPr="00FC08AF">
              <w:rPr>
                <w:noProof/>
                <w:lang w:eastAsia="ko-KR"/>
              </w:rPr>
              <w:t xml:space="preserve">C1-160352, </w:t>
            </w:r>
            <w:r w:rsidRPr="00FC08AF">
              <w:rPr>
                <w:noProof/>
                <w:lang w:eastAsia="en-US"/>
              </w:rPr>
              <w:t>C1-1</w:t>
            </w:r>
            <w:r w:rsidRPr="00FC08AF">
              <w:rPr>
                <w:noProof/>
                <w:lang w:eastAsia="ko-KR"/>
              </w:rPr>
              <w:t>60474, C1-160475, C1-160476, C1-160477 and C1-160478</w:t>
            </w:r>
            <w:r w:rsidRPr="00FC08AF">
              <w:rPr>
                <w:noProof/>
                <w:lang w:eastAsia="en-US"/>
              </w:rPr>
              <w:t xml:space="preserve"> agreed at CT1#9</w:t>
            </w:r>
            <w:r w:rsidRPr="00FC08AF">
              <w:rPr>
                <w:noProof/>
                <w:lang w:eastAsia="ko-KR"/>
              </w:rPr>
              <w:t>5bis</w:t>
            </w:r>
          </w:p>
        </w:tc>
        <w:tc>
          <w:tcPr>
            <w:tcW w:w="567" w:type="dxa"/>
            <w:shd w:val="solid" w:color="FFFFFF" w:fill="auto"/>
          </w:tcPr>
          <w:p w14:paraId="6A221EA1" w14:textId="77777777" w:rsidR="00707A87" w:rsidRPr="00FC08AF" w:rsidRDefault="00707A87" w:rsidP="00520A57">
            <w:pPr>
              <w:pStyle w:val="TAL"/>
              <w:rPr>
                <w:noProof/>
                <w:lang w:eastAsia="ko-KR"/>
              </w:rPr>
            </w:pPr>
            <w:r w:rsidRPr="00FC08AF">
              <w:rPr>
                <w:noProof/>
                <w:lang w:eastAsia="en-US"/>
              </w:rPr>
              <w:t>0.</w:t>
            </w:r>
            <w:r w:rsidRPr="00FC08AF">
              <w:rPr>
                <w:noProof/>
                <w:lang w:eastAsia="ko-KR"/>
              </w:rPr>
              <w:t>3</w:t>
            </w:r>
            <w:r w:rsidRPr="00FC08AF">
              <w:rPr>
                <w:noProof/>
                <w:lang w:eastAsia="en-US"/>
              </w:rPr>
              <w:t>.</w:t>
            </w:r>
            <w:r w:rsidRPr="00FC08AF">
              <w:rPr>
                <w:noProof/>
                <w:lang w:eastAsia="ko-KR"/>
              </w:rPr>
              <w:t>0</w:t>
            </w:r>
          </w:p>
        </w:tc>
        <w:tc>
          <w:tcPr>
            <w:tcW w:w="667" w:type="dxa"/>
            <w:shd w:val="solid" w:color="FFFFFF" w:fill="auto"/>
          </w:tcPr>
          <w:p w14:paraId="39FE0591" w14:textId="77777777" w:rsidR="00707A87" w:rsidRPr="00FC08AF" w:rsidRDefault="00707A87" w:rsidP="00520A57">
            <w:pPr>
              <w:pStyle w:val="TAL"/>
              <w:rPr>
                <w:noProof/>
                <w:lang w:eastAsia="en-US"/>
              </w:rPr>
            </w:pPr>
            <w:r w:rsidRPr="00FC08AF">
              <w:rPr>
                <w:noProof/>
                <w:lang w:eastAsia="en-US"/>
              </w:rPr>
              <w:t>0.</w:t>
            </w:r>
            <w:r w:rsidRPr="00FC08AF">
              <w:rPr>
                <w:noProof/>
                <w:lang w:eastAsia="ko-KR"/>
              </w:rPr>
              <w:t>4</w:t>
            </w:r>
            <w:r w:rsidRPr="00FC08AF">
              <w:rPr>
                <w:noProof/>
                <w:lang w:eastAsia="en-US"/>
              </w:rPr>
              <w:t>.0</w:t>
            </w:r>
          </w:p>
        </w:tc>
      </w:tr>
      <w:tr w:rsidR="00A60A2F" w:rsidRPr="00FC08AF" w14:paraId="7A43D557" w14:textId="77777777" w:rsidTr="00F811A1">
        <w:tc>
          <w:tcPr>
            <w:tcW w:w="800" w:type="dxa"/>
            <w:shd w:val="solid" w:color="FFFFFF" w:fill="auto"/>
          </w:tcPr>
          <w:p w14:paraId="6627467C" w14:textId="77777777" w:rsidR="00A60A2F" w:rsidRPr="00FC08AF" w:rsidRDefault="00A60A2F" w:rsidP="00336229">
            <w:pPr>
              <w:pStyle w:val="TAL"/>
              <w:rPr>
                <w:noProof/>
                <w:lang w:eastAsia="ko-KR"/>
              </w:rPr>
            </w:pPr>
            <w:r w:rsidRPr="00FC08AF">
              <w:rPr>
                <w:noProof/>
                <w:lang w:eastAsia="ko-KR"/>
              </w:rPr>
              <w:t>2016-01</w:t>
            </w:r>
          </w:p>
        </w:tc>
        <w:tc>
          <w:tcPr>
            <w:tcW w:w="800" w:type="dxa"/>
            <w:shd w:val="solid" w:color="FFFFFF" w:fill="auto"/>
          </w:tcPr>
          <w:p w14:paraId="0BC7F205" w14:textId="77777777" w:rsidR="00A60A2F" w:rsidRPr="00FC08AF" w:rsidRDefault="00A60A2F" w:rsidP="00336229">
            <w:pPr>
              <w:pStyle w:val="TAL"/>
              <w:rPr>
                <w:noProof/>
                <w:lang w:eastAsia="en-US"/>
              </w:rPr>
            </w:pPr>
          </w:p>
        </w:tc>
        <w:tc>
          <w:tcPr>
            <w:tcW w:w="1130" w:type="dxa"/>
            <w:shd w:val="solid" w:color="FFFFFF" w:fill="auto"/>
          </w:tcPr>
          <w:p w14:paraId="109C5DAC" w14:textId="77777777" w:rsidR="00A60A2F" w:rsidRPr="00FC08AF" w:rsidRDefault="00A60A2F" w:rsidP="00336229">
            <w:pPr>
              <w:pStyle w:val="TAL"/>
              <w:rPr>
                <w:noProof/>
                <w:lang w:eastAsia="en-US"/>
              </w:rPr>
            </w:pPr>
          </w:p>
        </w:tc>
        <w:tc>
          <w:tcPr>
            <w:tcW w:w="526" w:type="dxa"/>
            <w:shd w:val="solid" w:color="FFFFFF" w:fill="auto"/>
          </w:tcPr>
          <w:p w14:paraId="59C23745" w14:textId="77777777" w:rsidR="00A60A2F" w:rsidRPr="00FC08AF" w:rsidRDefault="00A60A2F" w:rsidP="00336229">
            <w:pPr>
              <w:pStyle w:val="TAL"/>
              <w:rPr>
                <w:noProof/>
                <w:lang w:eastAsia="en-US"/>
              </w:rPr>
            </w:pPr>
          </w:p>
        </w:tc>
        <w:tc>
          <w:tcPr>
            <w:tcW w:w="428" w:type="dxa"/>
            <w:shd w:val="solid" w:color="FFFFFF" w:fill="auto"/>
          </w:tcPr>
          <w:p w14:paraId="0ACF3D38" w14:textId="77777777" w:rsidR="00A60A2F" w:rsidRPr="00FC08AF" w:rsidRDefault="00A60A2F" w:rsidP="00336229">
            <w:pPr>
              <w:pStyle w:val="TAL"/>
              <w:rPr>
                <w:noProof/>
                <w:lang w:eastAsia="en-US"/>
              </w:rPr>
            </w:pPr>
          </w:p>
        </w:tc>
        <w:tc>
          <w:tcPr>
            <w:tcW w:w="4867" w:type="dxa"/>
            <w:shd w:val="solid" w:color="FFFFFF" w:fill="auto"/>
          </w:tcPr>
          <w:p w14:paraId="4B6C3714" w14:textId="77777777" w:rsidR="00A60A2F" w:rsidRPr="00FC08AF" w:rsidRDefault="00A60A2F" w:rsidP="00336229">
            <w:pPr>
              <w:pStyle w:val="TAL"/>
              <w:rPr>
                <w:noProof/>
                <w:lang w:eastAsia="en-US"/>
              </w:rPr>
            </w:pPr>
            <w:r w:rsidRPr="00FC08AF">
              <w:rPr>
                <w:rFonts w:cs="Arial"/>
                <w:iCs/>
                <w:noProof/>
                <w:snapToGrid w:val="0"/>
                <w:szCs w:val="18"/>
                <w:lang w:eastAsia="en-US"/>
              </w:rPr>
              <w:t>Editorial and formatting fixes</w:t>
            </w:r>
          </w:p>
        </w:tc>
        <w:tc>
          <w:tcPr>
            <w:tcW w:w="567" w:type="dxa"/>
            <w:shd w:val="solid" w:color="FFFFFF" w:fill="auto"/>
          </w:tcPr>
          <w:p w14:paraId="1189DAC7" w14:textId="77777777" w:rsidR="00A60A2F" w:rsidRPr="00FC08AF" w:rsidRDefault="00A60A2F" w:rsidP="00336229">
            <w:pPr>
              <w:pStyle w:val="TAL"/>
              <w:rPr>
                <w:noProof/>
                <w:lang w:eastAsia="ko-KR"/>
              </w:rPr>
            </w:pPr>
            <w:r w:rsidRPr="00FC08AF">
              <w:rPr>
                <w:noProof/>
                <w:lang w:eastAsia="ko-KR"/>
              </w:rPr>
              <w:t>0.4.0</w:t>
            </w:r>
          </w:p>
        </w:tc>
        <w:tc>
          <w:tcPr>
            <w:tcW w:w="667" w:type="dxa"/>
            <w:shd w:val="solid" w:color="FFFFFF" w:fill="auto"/>
          </w:tcPr>
          <w:p w14:paraId="709AB5F8" w14:textId="77777777" w:rsidR="00A60A2F" w:rsidRPr="00FC08AF" w:rsidRDefault="00A60A2F" w:rsidP="00336229">
            <w:pPr>
              <w:pStyle w:val="TAL"/>
              <w:rPr>
                <w:noProof/>
                <w:lang w:eastAsia="ko-KR"/>
              </w:rPr>
            </w:pPr>
            <w:r w:rsidRPr="00FC08AF">
              <w:rPr>
                <w:noProof/>
                <w:lang w:eastAsia="ko-KR"/>
              </w:rPr>
              <w:t>0.4.1</w:t>
            </w:r>
          </w:p>
        </w:tc>
      </w:tr>
      <w:tr w:rsidR="004414F8" w:rsidRPr="00FC08AF" w14:paraId="064A70D5" w14:textId="77777777" w:rsidTr="00F811A1">
        <w:tc>
          <w:tcPr>
            <w:tcW w:w="800" w:type="dxa"/>
            <w:shd w:val="solid" w:color="FFFFFF" w:fill="auto"/>
          </w:tcPr>
          <w:p w14:paraId="175C5A54" w14:textId="77777777" w:rsidR="004414F8" w:rsidRPr="00FC08AF" w:rsidRDefault="004414F8" w:rsidP="002248F2">
            <w:pPr>
              <w:pStyle w:val="TAL"/>
              <w:rPr>
                <w:noProof/>
                <w:lang w:eastAsia="ko-KR"/>
              </w:rPr>
            </w:pPr>
            <w:r w:rsidRPr="00FC08AF">
              <w:rPr>
                <w:noProof/>
                <w:lang w:eastAsia="en-US"/>
              </w:rPr>
              <w:t>201</w:t>
            </w:r>
            <w:r w:rsidRPr="00FC08AF">
              <w:rPr>
                <w:noProof/>
                <w:lang w:eastAsia="ko-KR"/>
              </w:rPr>
              <w:t>6</w:t>
            </w:r>
            <w:r w:rsidRPr="00FC08AF">
              <w:rPr>
                <w:noProof/>
                <w:lang w:eastAsia="en-US"/>
              </w:rPr>
              <w:t>-0</w:t>
            </w:r>
            <w:r w:rsidRPr="00FC08AF">
              <w:rPr>
                <w:noProof/>
                <w:lang w:eastAsia="ko-KR"/>
              </w:rPr>
              <w:t>2</w:t>
            </w:r>
          </w:p>
        </w:tc>
        <w:tc>
          <w:tcPr>
            <w:tcW w:w="800" w:type="dxa"/>
            <w:shd w:val="solid" w:color="FFFFFF" w:fill="auto"/>
          </w:tcPr>
          <w:p w14:paraId="4D01F566" w14:textId="77777777" w:rsidR="004414F8" w:rsidRPr="00FC08AF" w:rsidRDefault="004414F8" w:rsidP="002248F2">
            <w:pPr>
              <w:pStyle w:val="TAL"/>
              <w:rPr>
                <w:noProof/>
                <w:lang w:eastAsia="en-US"/>
              </w:rPr>
            </w:pPr>
          </w:p>
        </w:tc>
        <w:tc>
          <w:tcPr>
            <w:tcW w:w="1130" w:type="dxa"/>
            <w:shd w:val="solid" w:color="FFFFFF" w:fill="auto"/>
          </w:tcPr>
          <w:p w14:paraId="5F301C53" w14:textId="77777777" w:rsidR="004414F8" w:rsidRPr="00FC08AF" w:rsidRDefault="004414F8" w:rsidP="002248F2">
            <w:pPr>
              <w:pStyle w:val="TAL"/>
              <w:rPr>
                <w:noProof/>
                <w:lang w:eastAsia="en-US"/>
              </w:rPr>
            </w:pPr>
          </w:p>
        </w:tc>
        <w:tc>
          <w:tcPr>
            <w:tcW w:w="526" w:type="dxa"/>
            <w:shd w:val="solid" w:color="FFFFFF" w:fill="auto"/>
          </w:tcPr>
          <w:p w14:paraId="53BB86ED" w14:textId="77777777" w:rsidR="004414F8" w:rsidRPr="00FC08AF" w:rsidRDefault="004414F8" w:rsidP="002248F2">
            <w:pPr>
              <w:pStyle w:val="TAL"/>
              <w:rPr>
                <w:noProof/>
                <w:lang w:eastAsia="en-US"/>
              </w:rPr>
            </w:pPr>
          </w:p>
        </w:tc>
        <w:tc>
          <w:tcPr>
            <w:tcW w:w="428" w:type="dxa"/>
            <w:shd w:val="solid" w:color="FFFFFF" w:fill="auto"/>
          </w:tcPr>
          <w:p w14:paraId="5C3405B7" w14:textId="77777777" w:rsidR="004414F8" w:rsidRPr="00FC08AF" w:rsidRDefault="004414F8" w:rsidP="002248F2">
            <w:pPr>
              <w:pStyle w:val="TAL"/>
              <w:rPr>
                <w:noProof/>
                <w:lang w:eastAsia="en-US"/>
              </w:rPr>
            </w:pPr>
          </w:p>
        </w:tc>
        <w:tc>
          <w:tcPr>
            <w:tcW w:w="4867" w:type="dxa"/>
            <w:shd w:val="solid" w:color="FFFFFF" w:fill="auto"/>
          </w:tcPr>
          <w:p w14:paraId="52CC3298" w14:textId="77777777" w:rsidR="004414F8" w:rsidRPr="00FC08AF" w:rsidRDefault="004414F8" w:rsidP="002248F2">
            <w:pPr>
              <w:pStyle w:val="TAL"/>
              <w:rPr>
                <w:noProof/>
                <w:lang w:eastAsia="ko-KR"/>
              </w:rPr>
            </w:pPr>
            <w:r w:rsidRPr="00FC08AF">
              <w:rPr>
                <w:noProof/>
                <w:lang w:eastAsia="en-US"/>
              </w:rPr>
              <w:t xml:space="preserve">Included CRs </w:t>
            </w:r>
            <w:r w:rsidRPr="00FC08AF">
              <w:rPr>
                <w:noProof/>
                <w:lang w:eastAsia="ko-KR"/>
              </w:rPr>
              <w:t xml:space="preserve">C1-161077, </w:t>
            </w:r>
            <w:r w:rsidRPr="00FC08AF">
              <w:rPr>
                <w:noProof/>
                <w:lang w:eastAsia="en-US"/>
              </w:rPr>
              <w:t>C1-1</w:t>
            </w:r>
            <w:r w:rsidRPr="00FC08AF">
              <w:rPr>
                <w:noProof/>
                <w:lang w:eastAsia="ko-KR"/>
              </w:rPr>
              <w:t>61078, C1-161231, C1-161324, C1-161326, C1-161327, C1-161509 and C1-161510</w:t>
            </w:r>
            <w:r w:rsidRPr="00FC08AF">
              <w:rPr>
                <w:noProof/>
                <w:lang w:eastAsia="en-US"/>
              </w:rPr>
              <w:t xml:space="preserve"> agreed at CT1#9</w:t>
            </w:r>
            <w:r w:rsidRPr="00FC08AF">
              <w:rPr>
                <w:noProof/>
                <w:lang w:eastAsia="ko-KR"/>
              </w:rPr>
              <w:t>6</w:t>
            </w:r>
          </w:p>
          <w:p w14:paraId="7EBDC762" w14:textId="77777777" w:rsidR="008F544F" w:rsidRPr="00FC08AF" w:rsidRDefault="008F544F" w:rsidP="002248F2">
            <w:pPr>
              <w:pStyle w:val="TAL"/>
              <w:rPr>
                <w:rFonts w:cs="Arial"/>
                <w:iCs/>
                <w:noProof/>
                <w:snapToGrid w:val="0"/>
                <w:szCs w:val="18"/>
                <w:lang w:eastAsia="ko-KR"/>
              </w:rPr>
            </w:pPr>
            <w:r w:rsidRPr="00FC08AF">
              <w:rPr>
                <w:rFonts w:cs="Arial"/>
                <w:iCs/>
                <w:noProof/>
                <w:snapToGrid w:val="0"/>
                <w:szCs w:val="18"/>
                <w:lang w:eastAsia="en-US"/>
              </w:rPr>
              <w:t>Editorial and formatting fixes by the rapporteur</w:t>
            </w:r>
            <w:r w:rsidRPr="00FC08AF">
              <w:rPr>
                <w:rFonts w:cs="Arial"/>
                <w:iCs/>
                <w:noProof/>
                <w:snapToGrid w:val="0"/>
                <w:szCs w:val="18"/>
                <w:lang w:eastAsia="ko-KR"/>
              </w:rPr>
              <w:t>.</w:t>
            </w:r>
          </w:p>
        </w:tc>
        <w:tc>
          <w:tcPr>
            <w:tcW w:w="567" w:type="dxa"/>
            <w:shd w:val="solid" w:color="FFFFFF" w:fill="auto"/>
          </w:tcPr>
          <w:p w14:paraId="5196F675" w14:textId="77777777" w:rsidR="004414F8" w:rsidRPr="00FC08AF" w:rsidRDefault="004414F8" w:rsidP="002248F2">
            <w:pPr>
              <w:pStyle w:val="TAL"/>
              <w:rPr>
                <w:noProof/>
                <w:lang w:eastAsia="ko-KR"/>
              </w:rPr>
            </w:pPr>
            <w:r w:rsidRPr="00FC08AF">
              <w:rPr>
                <w:noProof/>
                <w:lang w:eastAsia="en-US"/>
              </w:rPr>
              <w:t>0.</w:t>
            </w:r>
            <w:r w:rsidRPr="00FC08AF">
              <w:rPr>
                <w:noProof/>
                <w:lang w:eastAsia="ko-KR"/>
              </w:rPr>
              <w:t>4</w:t>
            </w:r>
            <w:r w:rsidRPr="00FC08AF">
              <w:rPr>
                <w:noProof/>
                <w:lang w:eastAsia="en-US"/>
              </w:rPr>
              <w:t>.</w:t>
            </w:r>
            <w:r w:rsidRPr="00FC08AF">
              <w:rPr>
                <w:noProof/>
                <w:lang w:eastAsia="ko-KR"/>
              </w:rPr>
              <w:t>1</w:t>
            </w:r>
          </w:p>
        </w:tc>
        <w:tc>
          <w:tcPr>
            <w:tcW w:w="667" w:type="dxa"/>
            <w:shd w:val="solid" w:color="FFFFFF" w:fill="auto"/>
          </w:tcPr>
          <w:p w14:paraId="2779CA16" w14:textId="77777777" w:rsidR="004414F8" w:rsidRPr="00FC08AF" w:rsidRDefault="00E1513B" w:rsidP="002248F2">
            <w:pPr>
              <w:pStyle w:val="TAL"/>
              <w:rPr>
                <w:noProof/>
                <w:lang w:eastAsia="ko-KR"/>
              </w:rPr>
            </w:pPr>
            <w:r w:rsidRPr="00FC08AF">
              <w:rPr>
                <w:noProof/>
                <w:lang w:eastAsia="en-US"/>
              </w:rPr>
              <w:t>0.5</w:t>
            </w:r>
            <w:r w:rsidR="004414F8" w:rsidRPr="00FC08AF">
              <w:rPr>
                <w:noProof/>
                <w:lang w:eastAsia="en-US"/>
              </w:rPr>
              <w:t>.0</w:t>
            </w:r>
          </w:p>
        </w:tc>
      </w:tr>
      <w:tr w:rsidR="00E1513B" w:rsidRPr="00FC08AF" w14:paraId="19A36A31" w14:textId="77777777" w:rsidTr="00F811A1">
        <w:tc>
          <w:tcPr>
            <w:tcW w:w="800" w:type="dxa"/>
            <w:shd w:val="solid" w:color="FFFFFF" w:fill="auto"/>
          </w:tcPr>
          <w:p w14:paraId="70D74FC0" w14:textId="77777777" w:rsidR="00E1513B" w:rsidRPr="00FC08AF" w:rsidRDefault="00E1513B" w:rsidP="002248F2">
            <w:pPr>
              <w:pStyle w:val="TAL"/>
              <w:rPr>
                <w:noProof/>
                <w:lang w:eastAsia="en-US"/>
              </w:rPr>
            </w:pPr>
            <w:r w:rsidRPr="00FC08AF">
              <w:rPr>
                <w:noProof/>
                <w:lang w:eastAsia="en-US"/>
              </w:rPr>
              <w:t>2016-03</w:t>
            </w:r>
          </w:p>
        </w:tc>
        <w:tc>
          <w:tcPr>
            <w:tcW w:w="800" w:type="dxa"/>
            <w:shd w:val="solid" w:color="FFFFFF" w:fill="auto"/>
          </w:tcPr>
          <w:p w14:paraId="0F1B77AF" w14:textId="77777777" w:rsidR="00E1513B" w:rsidRPr="00FC08AF" w:rsidRDefault="00E1513B" w:rsidP="002248F2">
            <w:pPr>
              <w:pStyle w:val="TAL"/>
              <w:rPr>
                <w:noProof/>
                <w:lang w:eastAsia="en-US"/>
              </w:rPr>
            </w:pPr>
            <w:r w:rsidRPr="00FC08AF">
              <w:rPr>
                <w:noProof/>
                <w:lang w:eastAsia="en-US"/>
              </w:rPr>
              <w:t>CT-71</w:t>
            </w:r>
          </w:p>
        </w:tc>
        <w:tc>
          <w:tcPr>
            <w:tcW w:w="1130" w:type="dxa"/>
            <w:shd w:val="solid" w:color="FFFFFF" w:fill="auto"/>
          </w:tcPr>
          <w:p w14:paraId="2BCB1CAA" w14:textId="77777777" w:rsidR="00E1513B" w:rsidRPr="00FC08AF" w:rsidRDefault="00E1513B" w:rsidP="002248F2">
            <w:pPr>
              <w:pStyle w:val="TAL"/>
              <w:rPr>
                <w:noProof/>
                <w:lang w:eastAsia="en-US"/>
              </w:rPr>
            </w:pPr>
            <w:r w:rsidRPr="00FC08AF">
              <w:rPr>
                <w:noProof/>
                <w:lang w:eastAsia="en-US"/>
              </w:rPr>
              <w:t>CP-160056</w:t>
            </w:r>
          </w:p>
        </w:tc>
        <w:tc>
          <w:tcPr>
            <w:tcW w:w="526" w:type="dxa"/>
            <w:shd w:val="solid" w:color="FFFFFF" w:fill="auto"/>
          </w:tcPr>
          <w:p w14:paraId="2A17600E" w14:textId="77777777" w:rsidR="00E1513B" w:rsidRPr="00FC08AF" w:rsidRDefault="00E1513B" w:rsidP="002248F2">
            <w:pPr>
              <w:pStyle w:val="TAL"/>
              <w:rPr>
                <w:noProof/>
                <w:lang w:eastAsia="en-US"/>
              </w:rPr>
            </w:pPr>
          </w:p>
        </w:tc>
        <w:tc>
          <w:tcPr>
            <w:tcW w:w="428" w:type="dxa"/>
            <w:shd w:val="solid" w:color="FFFFFF" w:fill="auto"/>
          </w:tcPr>
          <w:p w14:paraId="5DCCB8B3" w14:textId="77777777" w:rsidR="00E1513B" w:rsidRPr="00FC08AF" w:rsidRDefault="00E1513B" w:rsidP="002248F2">
            <w:pPr>
              <w:pStyle w:val="TAL"/>
              <w:rPr>
                <w:noProof/>
                <w:lang w:eastAsia="en-US"/>
              </w:rPr>
            </w:pPr>
          </w:p>
        </w:tc>
        <w:tc>
          <w:tcPr>
            <w:tcW w:w="4867" w:type="dxa"/>
            <w:shd w:val="solid" w:color="FFFFFF" w:fill="auto"/>
          </w:tcPr>
          <w:p w14:paraId="11D68D09" w14:textId="77777777" w:rsidR="00E1513B" w:rsidRPr="00FC08AF" w:rsidRDefault="00E1513B" w:rsidP="002248F2">
            <w:pPr>
              <w:pStyle w:val="TAL"/>
              <w:rPr>
                <w:noProof/>
                <w:lang w:eastAsia="en-US"/>
              </w:rPr>
            </w:pPr>
            <w:r w:rsidRPr="00FC08AF">
              <w:rPr>
                <w:noProof/>
                <w:lang w:eastAsia="en-US"/>
              </w:rPr>
              <w:t>Version 1.0.0 created for presentation for information and approval</w:t>
            </w:r>
          </w:p>
        </w:tc>
        <w:tc>
          <w:tcPr>
            <w:tcW w:w="567" w:type="dxa"/>
            <w:shd w:val="solid" w:color="FFFFFF" w:fill="auto"/>
          </w:tcPr>
          <w:p w14:paraId="6EED5C39" w14:textId="77777777" w:rsidR="00E1513B" w:rsidRPr="00FC08AF" w:rsidRDefault="00E1513B" w:rsidP="002248F2">
            <w:pPr>
              <w:pStyle w:val="TAL"/>
              <w:rPr>
                <w:noProof/>
                <w:lang w:eastAsia="en-US"/>
              </w:rPr>
            </w:pPr>
            <w:r w:rsidRPr="00FC08AF">
              <w:rPr>
                <w:noProof/>
                <w:lang w:eastAsia="en-US"/>
              </w:rPr>
              <w:t>0.5.0</w:t>
            </w:r>
          </w:p>
        </w:tc>
        <w:tc>
          <w:tcPr>
            <w:tcW w:w="667" w:type="dxa"/>
            <w:shd w:val="solid" w:color="FFFFFF" w:fill="auto"/>
          </w:tcPr>
          <w:p w14:paraId="22F7DB43" w14:textId="77777777" w:rsidR="00E1513B" w:rsidRPr="00FC08AF" w:rsidRDefault="00E1513B" w:rsidP="002248F2">
            <w:pPr>
              <w:pStyle w:val="TAL"/>
              <w:rPr>
                <w:noProof/>
                <w:lang w:eastAsia="en-US"/>
              </w:rPr>
            </w:pPr>
            <w:r w:rsidRPr="00FC08AF">
              <w:rPr>
                <w:noProof/>
                <w:lang w:eastAsia="en-US"/>
              </w:rPr>
              <w:t>1.0.0</w:t>
            </w:r>
          </w:p>
        </w:tc>
      </w:tr>
      <w:tr w:rsidR="004D69A0" w:rsidRPr="00FC08AF" w14:paraId="03C30917" w14:textId="77777777" w:rsidTr="00F811A1">
        <w:tc>
          <w:tcPr>
            <w:tcW w:w="800" w:type="dxa"/>
            <w:shd w:val="solid" w:color="FFFFFF" w:fill="auto"/>
          </w:tcPr>
          <w:p w14:paraId="2D2D8CE7" w14:textId="77777777" w:rsidR="004D69A0" w:rsidRPr="00FC08AF" w:rsidRDefault="004D69A0" w:rsidP="002248F2">
            <w:pPr>
              <w:pStyle w:val="TAL"/>
              <w:rPr>
                <w:noProof/>
                <w:lang w:eastAsia="en-US"/>
              </w:rPr>
            </w:pPr>
            <w:r w:rsidRPr="00FC08AF">
              <w:rPr>
                <w:noProof/>
                <w:lang w:eastAsia="en-US"/>
              </w:rPr>
              <w:t>2016-03</w:t>
            </w:r>
          </w:p>
        </w:tc>
        <w:tc>
          <w:tcPr>
            <w:tcW w:w="800" w:type="dxa"/>
            <w:shd w:val="solid" w:color="FFFFFF" w:fill="auto"/>
          </w:tcPr>
          <w:p w14:paraId="47834F1C" w14:textId="77777777" w:rsidR="004D69A0" w:rsidRPr="00FC08AF" w:rsidRDefault="004D69A0" w:rsidP="002248F2">
            <w:pPr>
              <w:pStyle w:val="TAL"/>
              <w:rPr>
                <w:noProof/>
                <w:lang w:eastAsia="en-US"/>
              </w:rPr>
            </w:pPr>
            <w:r w:rsidRPr="00FC08AF">
              <w:rPr>
                <w:noProof/>
                <w:lang w:eastAsia="en-US"/>
              </w:rPr>
              <w:t>CT-71</w:t>
            </w:r>
          </w:p>
        </w:tc>
        <w:tc>
          <w:tcPr>
            <w:tcW w:w="1130" w:type="dxa"/>
            <w:shd w:val="solid" w:color="FFFFFF" w:fill="auto"/>
          </w:tcPr>
          <w:p w14:paraId="137ED32B" w14:textId="77777777" w:rsidR="004D69A0" w:rsidRPr="00FC08AF" w:rsidRDefault="004D69A0" w:rsidP="002248F2">
            <w:pPr>
              <w:pStyle w:val="TAL"/>
              <w:rPr>
                <w:noProof/>
                <w:lang w:eastAsia="en-US"/>
              </w:rPr>
            </w:pPr>
          </w:p>
        </w:tc>
        <w:tc>
          <w:tcPr>
            <w:tcW w:w="526" w:type="dxa"/>
            <w:shd w:val="solid" w:color="FFFFFF" w:fill="auto"/>
          </w:tcPr>
          <w:p w14:paraId="0377E4FA" w14:textId="77777777" w:rsidR="004D69A0" w:rsidRPr="00FC08AF" w:rsidRDefault="004D69A0" w:rsidP="002248F2">
            <w:pPr>
              <w:pStyle w:val="TAL"/>
              <w:rPr>
                <w:noProof/>
                <w:lang w:eastAsia="en-US"/>
              </w:rPr>
            </w:pPr>
          </w:p>
        </w:tc>
        <w:tc>
          <w:tcPr>
            <w:tcW w:w="428" w:type="dxa"/>
            <w:shd w:val="solid" w:color="FFFFFF" w:fill="auto"/>
          </w:tcPr>
          <w:p w14:paraId="299801D2" w14:textId="77777777" w:rsidR="004D69A0" w:rsidRPr="00FC08AF" w:rsidRDefault="004D69A0" w:rsidP="002248F2">
            <w:pPr>
              <w:pStyle w:val="TAL"/>
              <w:rPr>
                <w:noProof/>
                <w:lang w:eastAsia="en-US"/>
              </w:rPr>
            </w:pPr>
          </w:p>
        </w:tc>
        <w:tc>
          <w:tcPr>
            <w:tcW w:w="4867" w:type="dxa"/>
            <w:shd w:val="solid" w:color="FFFFFF" w:fill="auto"/>
          </w:tcPr>
          <w:p w14:paraId="478A9534" w14:textId="77777777" w:rsidR="004D69A0" w:rsidRPr="00FC08AF" w:rsidRDefault="004D69A0" w:rsidP="002248F2">
            <w:pPr>
              <w:pStyle w:val="TAL"/>
              <w:rPr>
                <w:noProof/>
                <w:lang w:eastAsia="en-US"/>
              </w:rPr>
            </w:pPr>
            <w:r w:rsidRPr="00FC08AF">
              <w:rPr>
                <w:noProof/>
                <w:lang w:eastAsia="en-US"/>
              </w:rPr>
              <w:t>Version 13.0.0 created after approval</w:t>
            </w:r>
          </w:p>
        </w:tc>
        <w:tc>
          <w:tcPr>
            <w:tcW w:w="567" w:type="dxa"/>
            <w:shd w:val="solid" w:color="FFFFFF" w:fill="auto"/>
          </w:tcPr>
          <w:p w14:paraId="2A8AC369" w14:textId="77777777" w:rsidR="004D69A0" w:rsidRPr="00FC08AF" w:rsidRDefault="004D69A0" w:rsidP="002248F2">
            <w:pPr>
              <w:pStyle w:val="TAL"/>
              <w:rPr>
                <w:noProof/>
                <w:lang w:eastAsia="en-US"/>
              </w:rPr>
            </w:pPr>
            <w:r w:rsidRPr="00FC08AF">
              <w:rPr>
                <w:noProof/>
                <w:lang w:eastAsia="en-US"/>
              </w:rPr>
              <w:t>1.0.0</w:t>
            </w:r>
          </w:p>
        </w:tc>
        <w:tc>
          <w:tcPr>
            <w:tcW w:w="667" w:type="dxa"/>
            <w:shd w:val="solid" w:color="FFFFFF" w:fill="auto"/>
          </w:tcPr>
          <w:p w14:paraId="28774C9E" w14:textId="77777777" w:rsidR="004D69A0" w:rsidRPr="00FC08AF" w:rsidRDefault="004D69A0" w:rsidP="002248F2">
            <w:pPr>
              <w:pStyle w:val="TAL"/>
              <w:rPr>
                <w:noProof/>
                <w:lang w:eastAsia="en-US"/>
              </w:rPr>
            </w:pPr>
            <w:r w:rsidRPr="00FC08AF">
              <w:rPr>
                <w:noProof/>
                <w:lang w:eastAsia="en-US"/>
              </w:rPr>
              <w:t>13.0.0</w:t>
            </w:r>
          </w:p>
        </w:tc>
      </w:tr>
      <w:tr w:rsidR="00C84173" w:rsidRPr="00FC08AF" w14:paraId="7B2CB6FF" w14:textId="77777777" w:rsidTr="00F811A1">
        <w:tc>
          <w:tcPr>
            <w:tcW w:w="800" w:type="dxa"/>
            <w:shd w:val="solid" w:color="FFFFFF" w:fill="auto"/>
          </w:tcPr>
          <w:p w14:paraId="6C4079F7" w14:textId="77777777" w:rsidR="00C84173" w:rsidRPr="00FC08AF" w:rsidRDefault="00C84173" w:rsidP="002248F2">
            <w:pPr>
              <w:pStyle w:val="TAL"/>
              <w:rPr>
                <w:noProof/>
                <w:lang w:eastAsia="en-US"/>
              </w:rPr>
            </w:pPr>
            <w:r w:rsidRPr="00FC08AF">
              <w:rPr>
                <w:noProof/>
                <w:lang w:eastAsia="en-US"/>
              </w:rPr>
              <w:t>2016-03</w:t>
            </w:r>
          </w:p>
        </w:tc>
        <w:tc>
          <w:tcPr>
            <w:tcW w:w="800" w:type="dxa"/>
            <w:shd w:val="solid" w:color="FFFFFF" w:fill="auto"/>
          </w:tcPr>
          <w:p w14:paraId="0093E4EE" w14:textId="77777777" w:rsidR="00C84173" w:rsidRPr="00FC08AF" w:rsidRDefault="00C84173" w:rsidP="002248F2">
            <w:pPr>
              <w:pStyle w:val="TAL"/>
              <w:rPr>
                <w:noProof/>
                <w:lang w:eastAsia="ko-KR"/>
              </w:rPr>
            </w:pPr>
          </w:p>
        </w:tc>
        <w:tc>
          <w:tcPr>
            <w:tcW w:w="1130" w:type="dxa"/>
            <w:shd w:val="solid" w:color="FFFFFF" w:fill="auto"/>
          </w:tcPr>
          <w:p w14:paraId="44C23D07" w14:textId="77777777" w:rsidR="00C84173" w:rsidRPr="00FC08AF" w:rsidRDefault="00C84173" w:rsidP="002248F2">
            <w:pPr>
              <w:pStyle w:val="TAL"/>
              <w:rPr>
                <w:noProof/>
                <w:lang w:eastAsia="en-US"/>
              </w:rPr>
            </w:pPr>
          </w:p>
        </w:tc>
        <w:tc>
          <w:tcPr>
            <w:tcW w:w="526" w:type="dxa"/>
            <w:shd w:val="solid" w:color="FFFFFF" w:fill="auto"/>
          </w:tcPr>
          <w:p w14:paraId="6AAC02B8" w14:textId="77777777" w:rsidR="00C84173" w:rsidRPr="00FC08AF" w:rsidRDefault="00C84173" w:rsidP="002248F2">
            <w:pPr>
              <w:pStyle w:val="TAL"/>
              <w:rPr>
                <w:noProof/>
                <w:lang w:eastAsia="en-US"/>
              </w:rPr>
            </w:pPr>
          </w:p>
        </w:tc>
        <w:tc>
          <w:tcPr>
            <w:tcW w:w="428" w:type="dxa"/>
            <w:shd w:val="solid" w:color="FFFFFF" w:fill="auto"/>
          </w:tcPr>
          <w:p w14:paraId="63F13597" w14:textId="77777777" w:rsidR="00C84173" w:rsidRPr="00FC08AF" w:rsidRDefault="00C84173" w:rsidP="002248F2">
            <w:pPr>
              <w:pStyle w:val="TAL"/>
              <w:rPr>
                <w:noProof/>
                <w:lang w:eastAsia="en-US"/>
              </w:rPr>
            </w:pPr>
          </w:p>
        </w:tc>
        <w:tc>
          <w:tcPr>
            <w:tcW w:w="4867" w:type="dxa"/>
            <w:shd w:val="solid" w:color="FFFFFF" w:fill="auto"/>
          </w:tcPr>
          <w:p w14:paraId="37A1DF83" w14:textId="77777777" w:rsidR="00C84173" w:rsidRPr="00FC08AF" w:rsidRDefault="00C84173" w:rsidP="00C84173">
            <w:pPr>
              <w:pStyle w:val="TAL"/>
              <w:rPr>
                <w:noProof/>
                <w:lang w:eastAsia="en-US"/>
              </w:rPr>
            </w:pPr>
            <w:r w:rsidRPr="00FC08AF">
              <w:rPr>
                <w:noProof/>
                <w:lang w:eastAsia="ko-KR"/>
              </w:rPr>
              <w:t xml:space="preserve">An editorial change from TS </w:t>
            </w:r>
            <w:r w:rsidRPr="00FC08AF">
              <w:rPr>
                <w:noProof/>
                <w:lang w:eastAsia="en-US"/>
              </w:rPr>
              <w:t>rapporteur</w:t>
            </w:r>
          </w:p>
        </w:tc>
        <w:tc>
          <w:tcPr>
            <w:tcW w:w="567" w:type="dxa"/>
            <w:shd w:val="solid" w:color="FFFFFF" w:fill="auto"/>
          </w:tcPr>
          <w:p w14:paraId="58086F84" w14:textId="77777777" w:rsidR="00C84173" w:rsidRPr="00FC08AF" w:rsidRDefault="00C84173" w:rsidP="002248F2">
            <w:pPr>
              <w:pStyle w:val="TAL"/>
              <w:rPr>
                <w:noProof/>
                <w:lang w:eastAsia="en-US"/>
              </w:rPr>
            </w:pPr>
            <w:r w:rsidRPr="00FC08AF">
              <w:rPr>
                <w:noProof/>
                <w:lang w:eastAsia="en-US"/>
              </w:rPr>
              <w:t>1</w:t>
            </w:r>
            <w:r w:rsidRPr="00FC08AF">
              <w:rPr>
                <w:noProof/>
                <w:lang w:eastAsia="ko-KR"/>
              </w:rPr>
              <w:t>3</w:t>
            </w:r>
            <w:r w:rsidRPr="00FC08AF">
              <w:rPr>
                <w:noProof/>
                <w:lang w:eastAsia="en-US"/>
              </w:rPr>
              <w:t>.0.0</w:t>
            </w:r>
          </w:p>
        </w:tc>
        <w:tc>
          <w:tcPr>
            <w:tcW w:w="667" w:type="dxa"/>
            <w:shd w:val="solid" w:color="FFFFFF" w:fill="auto"/>
          </w:tcPr>
          <w:p w14:paraId="56AB0D5E" w14:textId="77777777" w:rsidR="00C84173" w:rsidRPr="00FC08AF" w:rsidRDefault="00C84173" w:rsidP="00C84173">
            <w:pPr>
              <w:pStyle w:val="TAL"/>
              <w:rPr>
                <w:noProof/>
                <w:lang w:eastAsia="ko-KR"/>
              </w:rPr>
            </w:pPr>
            <w:r w:rsidRPr="00FC08AF">
              <w:rPr>
                <w:noProof/>
                <w:lang w:eastAsia="en-US"/>
              </w:rPr>
              <w:t>13.0.</w:t>
            </w:r>
            <w:r w:rsidRPr="00FC08AF">
              <w:rPr>
                <w:noProof/>
                <w:lang w:eastAsia="ko-KR"/>
              </w:rPr>
              <w:t>1</w:t>
            </w:r>
          </w:p>
        </w:tc>
      </w:tr>
      <w:tr w:rsidR="00B7771A" w:rsidRPr="00FC08AF" w14:paraId="2494DA31" w14:textId="77777777" w:rsidTr="00F811A1">
        <w:tc>
          <w:tcPr>
            <w:tcW w:w="800" w:type="dxa"/>
            <w:shd w:val="solid" w:color="FFFFFF" w:fill="auto"/>
          </w:tcPr>
          <w:p w14:paraId="7D754B65"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17DA5E26"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2F5AA668"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43AEAC03" w14:textId="77777777" w:rsidR="00B7771A" w:rsidRPr="00FC08AF" w:rsidRDefault="00B7771A" w:rsidP="002248F2">
            <w:pPr>
              <w:pStyle w:val="TAL"/>
              <w:rPr>
                <w:noProof/>
                <w:lang w:eastAsia="en-US"/>
              </w:rPr>
            </w:pPr>
            <w:r w:rsidRPr="00FC08AF">
              <w:rPr>
                <w:noProof/>
                <w:lang w:eastAsia="en-US"/>
              </w:rPr>
              <w:t>0002</w:t>
            </w:r>
          </w:p>
        </w:tc>
        <w:tc>
          <w:tcPr>
            <w:tcW w:w="428" w:type="dxa"/>
            <w:shd w:val="solid" w:color="FFFFFF" w:fill="auto"/>
          </w:tcPr>
          <w:p w14:paraId="1F09CCD4" w14:textId="77777777" w:rsidR="00B7771A" w:rsidRPr="00FC08AF" w:rsidRDefault="00B7771A" w:rsidP="002248F2">
            <w:pPr>
              <w:pStyle w:val="TAL"/>
              <w:rPr>
                <w:noProof/>
                <w:lang w:eastAsia="en-US"/>
              </w:rPr>
            </w:pPr>
            <w:r w:rsidRPr="00FC08AF">
              <w:rPr>
                <w:noProof/>
                <w:lang w:eastAsia="en-US"/>
              </w:rPr>
              <w:t>1</w:t>
            </w:r>
          </w:p>
        </w:tc>
        <w:tc>
          <w:tcPr>
            <w:tcW w:w="4867" w:type="dxa"/>
            <w:shd w:val="solid" w:color="FFFFFF" w:fill="auto"/>
          </w:tcPr>
          <w:p w14:paraId="56039D68" w14:textId="77777777" w:rsidR="00B7771A" w:rsidRPr="00FC08AF" w:rsidRDefault="00B7771A" w:rsidP="00C84173">
            <w:pPr>
              <w:pStyle w:val="TAL"/>
              <w:rPr>
                <w:noProof/>
                <w:lang w:eastAsia="ko-KR"/>
              </w:rPr>
            </w:pPr>
            <w:r w:rsidRPr="00FC08AF">
              <w:rPr>
                <w:noProof/>
                <w:lang w:eastAsia="ko-KR"/>
              </w:rPr>
              <w:t>Corrections to the scope of MCPTT Management Object (MO)</w:t>
            </w:r>
          </w:p>
        </w:tc>
        <w:tc>
          <w:tcPr>
            <w:tcW w:w="567" w:type="dxa"/>
            <w:shd w:val="solid" w:color="FFFFFF" w:fill="auto"/>
          </w:tcPr>
          <w:p w14:paraId="63BA880E"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060262CC"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06C5CED9" w14:textId="77777777" w:rsidTr="00F811A1">
        <w:tc>
          <w:tcPr>
            <w:tcW w:w="800" w:type="dxa"/>
            <w:shd w:val="solid" w:color="FFFFFF" w:fill="auto"/>
          </w:tcPr>
          <w:p w14:paraId="7D835879"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2E60F85"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3EEE3B02"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545A7F76" w14:textId="77777777" w:rsidR="00B7771A" w:rsidRPr="00FC08AF" w:rsidRDefault="00B7771A" w:rsidP="002248F2">
            <w:pPr>
              <w:pStyle w:val="TAL"/>
              <w:rPr>
                <w:noProof/>
                <w:lang w:eastAsia="en-US"/>
              </w:rPr>
            </w:pPr>
            <w:r w:rsidRPr="00FC08AF">
              <w:rPr>
                <w:noProof/>
                <w:lang w:eastAsia="en-US"/>
              </w:rPr>
              <w:t>0003</w:t>
            </w:r>
          </w:p>
        </w:tc>
        <w:tc>
          <w:tcPr>
            <w:tcW w:w="428" w:type="dxa"/>
            <w:shd w:val="solid" w:color="FFFFFF" w:fill="auto"/>
          </w:tcPr>
          <w:p w14:paraId="2ED8B380"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4A6B02FA" w14:textId="77777777" w:rsidR="00B7771A" w:rsidRPr="00FC08AF" w:rsidRDefault="00B7771A" w:rsidP="00C84173">
            <w:pPr>
              <w:pStyle w:val="TAL"/>
              <w:rPr>
                <w:noProof/>
                <w:lang w:eastAsia="ko-KR"/>
              </w:rPr>
            </w:pPr>
            <w:r w:rsidRPr="00FC08AF">
              <w:rPr>
                <w:noProof/>
                <w:lang w:eastAsia="ko-KR"/>
              </w:rPr>
              <w:t>Correction for MCPTT UE configuration management object (MO)</w:t>
            </w:r>
          </w:p>
        </w:tc>
        <w:tc>
          <w:tcPr>
            <w:tcW w:w="567" w:type="dxa"/>
            <w:shd w:val="solid" w:color="FFFFFF" w:fill="auto"/>
          </w:tcPr>
          <w:p w14:paraId="065E039F"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FBD9339"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266DBD1C" w14:textId="77777777" w:rsidTr="00F811A1">
        <w:tc>
          <w:tcPr>
            <w:tcW w:w="800" w:type="dxa"/>
            <w:shd w:val="solid" w:color="FFFFFF" w:fill="auto"/>
          </w:tcPr>
          <w:p w14:paraId="6D9D05D7"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BF5ECFC"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64915E54"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37DCB41A" w14:textId="77777777" w:rsidR="00B7771A" w:rsidRPr="00FC08AF" w:rsidRDefault="00B7771A" w:rsidP="002248F2">
            <w:pPr>
              <w:pStyle w:val="TAL"/>
              <w:rPr>
                <w:noProof/>
                <w:lang w:eastAsia="en-US"/>
              </w:rPr>
            </w:pPr>
            <w:r w:rsidRPr="00FC08AF">
              <w:rPr>
                <w:noProof/>
                <w:lang w:eastAsia="en-US"/>
              </w:rPr>
              <w:t>0004</w:t>
            </w:r>
          </w:p>
        </w:tc>
        <w:tc>
          <w:tcPr>
            <w:tcW w:w="428" w:type="dxa"/>
            <w:shd w:val="solid" w:color="FFFFFF" w:fill="auto"/>
          </w:tcPr>
          <w:p w14:paraId="28F61F64"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051EFFEC" w14:textId="77777777" w:rsidR="00B7771A" w:rsidRPr="00FC08AF" w:rsidRDefault="00B7771A" w:rsidP="00C84173">
            <w:pPr>
              <w:pStyle w:val="TAL"/>
              <w:rPr>
                <w:noProof/>
                <w:lang w:eastAsia="ko-KR"/>
              </w:rPr>
            </w:pPr>
            <w:r w:rsidRPr="00FC08AF">
              <w:rPr>
                <w:noProof/>
                <w:lang w:eastAsia="ko-KR"/>
              </w:rPr>
              <w:t>Correction for MCPTT user profile management object (MO)</w:t>
            </w:r>
          </w:p>
        </w:tc>
        <w:tc>
          <w:tcPr>
            <w:tcW w:w="567" w:type="dxa"/>
            <w:shd w:val="solid" w:color="FFFFFF" w:fill="auto"/>
          </w:tcPr>
          <w:p w14:paraId="114CA3E1"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4437A97B"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228BC1FE" w14:textId="77777777" w:rsidTr="00F811A1">
        <w:tc>
          <w:tcPr>
            <w:tcW w:w="800" w:type="dxa"/>
            <w:shd w:val="solid" w:color="FFFFFF" w:fill="auto"/>
          </w:tcPr>
          <w:p w14:paraId="5AFCA473"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293DC258"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41557965"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071EDFDA" w14:textId="77777777" w:rsidR="00B7771A" w:rsidRPr="00FC08AF" w:rsidRDefault="00B7771A" w:rsidP="002248F2">
            <w:pPr>
              <w:pStyle w:val="TAL"/>
              <w:rPr>
                <w:noProof/>
                <w:lang w:eastAsia="en-US"/>
              </w:rPr>
            </w:pPr>
            <w:r w:rsidRPr="00FC08AF">
              <w:rPr>
                <w:noProof/>
                <w:lang w:eastAsia="en-US"/>
              </w:rPr>
              <w:t>0005</w:t>
            </w:r>
          </w:p>
        </w:tc>
        <w:tc>
          <w:tcPr>
            <w:tcW w:w="428" w:type="dxa"/>
            <w:shd w:val="solid" w:color="FFFFFF" w:fill="auto"/>
          </w:tcPr>
          <w:p w14:paraId="467E5E99" w14:textId="77777777" w:rsidR="00B7771A" w:rsidRPr="00FC08AF" w:rsidRDefault="00B7771A" w:rsidP="002248F2">
            <w:pPr>
              <w:pStyle w:val="TAL"/>
              <w:rPr>
                <w:noProof/>
                <w:lang w:eastAsia="en-US"/>
              </w:rPr>
            </w:pPr>
            <w:r w:rsidRPr="00FC08AF">
              <w:rPr>
                <w:noProof/>
                <w:lang w:eastAsia="en-US"/>
              </w:rPr>
              <w:t>2</w:t>
            </w:r>
          </w:p>
        </w:tc>
        <w:tc>
          <w:tcPr>
            <w:tcW w:w="4867" w:type="dxa"/>
            <w:shd w:val="solid" w:color="FFFFFF" w:fill="auto"/>
          </w:tcPr>
          <w:p w14:paraId="78FFFA75" w14:textId="77777777" w:rsidR="00B7771A" w:rsidRPr="00FC08AF" w:rsidRDefault="00B7771A" w:rsidP="00C84173">
            <w:pPr>
              <w:pStyle w:val="TAL"/>
              <w:rPr>
                <w:noProof/>
                <w:lang w:eastAsia="ko-KR"/>
              </w:rPr>
            </w:pPr>
            <w:r w:rsidRPr="00FC08AF">
              <w:rPr>
                <w:noProof/>
                <w:lang w:eastAsia="ko-KR"/>
              </w:rPr>
              <w:t>Correction for MCPTT group configuration management object (MO)</w:t>
            </w:r>
          </w:p>
        </w:tc>
        <w:tc>
          <w:tcPr>
            <w:tcW w:w="567" w:type="dxa"/>
            <w:shd w:val="solid" w:color="FFFFFF" w:fill="auto"/>
          </w:tcPr>
          <w:p w14:paraId="0F384368"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7C7EABA5"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6B1B304E" w14:textId="77777777" w:rsidTr="00F811A1">
        <w:tc>
          <w:tcPr>
            <w:tcW w:w="800" w:type="dxa"/>
            <w:shd w:val="solid" w:color="FFFFFF" w:fill="auto"/>
          </w:tcPr>
          <w:p w14:paraId="669DFA39"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55954B73"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5B7C6673"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4E73244A" w14:textId="77777777" w:rsidR="00B7771A" w:rsidRPr="00FC08AF" w:rsidRDefault="00B7771A" w:rsidP="002248F2">
            <w:pPr>
              <w:pStyle w:val="TAL"/>
              <w:rPr>
                <w:noProof/>
                <w:lang w:eastAsia="en-US"/>
              </w:rPr>
            </w:pPr>
            <w:r w:rsidRPr="00FC08AF">
              <w:rPr>
                <w:noProof/>
                <w:lang w:eastAsia="en-US"/>
              </w:rPr>
              <w:t>0006</w:t>
            </w:r>
          </w:p>
        </w:tc>
        <w:tc>
          <w:tcPr>
            <w:tcW w:w="428" w:type="dxa"/>
            <w:shd w:val="solid" w:color="FFFFFF" w:fill="auto"/>
          </w:tcPr>
          <w:p w14:paraId="324414E8" w14:textId="77777777" w:rsidR="00B7771A" w:rsidRPr="00FC08AF" w:rsidRDefault="00B7771A" w:rsidP="002248F2">
            <w:pPr>
              <w:pStyle w:val="TAL"/>
              <w:rPr>
                <w:noProof/>
                <w:lang w:eastAsia="en-US"/>
              </w:rPr>
            </w:pPr>
            <w:r w:rsidRPr="00FC08AF">
              <w:rPr>
                <w:noProof/>
                <w:lang w:eastAsia="en-US"/>
              </w:rPr>
              <w:t>1</w:t>
            </w:r>
          </w:p>
        </w:tc>
        <w:tc>
          <w:tcPr>
            <w:tcW w:w="4867" w:type="dxa"/>
            <w:shd w:val="solid" w:color="FFFFFF" w:fill="auto"/>
          </w:tcPr>
          <w:p w14:paraId="78E2E2F1" w14:textId="77777777" w:rsidR="00B7771A" w:rsidRPr="00FC08AF" w:rsidRDefault="00B7771A" w:rsidP="00C84173">
            <w:pPr>
              <w:pStyle w:val="TAL"/>
              <w:rPr>
                <w:noProof/>
                <w:lang w:eastAsia="ko-KR"/>
              </w:rPr>
            </w:pPr>
            <w:r w:rsidRPr="00FC08AF">
              <w:rPr>
                <w:noProof/>
                <w:lang w:eastAsia="ko-KR"/>
              </w:rPr>
              <w:t>Correction for MCPTT service configuration management object (MO)</w:t>
            </w:r>
          </w:p>
        </w:tc>
        <w:tc>
          <w:tcPr>
            <w:tcW w:w="567" w:type="dxa"/>
            <w:shd w:val="solid" w:color="FFFFFF" w:fill="auto"/>
          </w:tcPr>
          <w:p w14:paraId="33292F83"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4E108716"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155D7A05" w14:textId="77777777" w:rsidTr="00F811A1">
        <w:tc>
          <w:tcPr>
            <w:tcW w:w="800" w:type="dxa"/>
            <w:shd w:val="solid" w:color="FFFFFF" w:fill="auto"/>
          </w:tcPr>
          <w:p w14:paraId="0D190DF6"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15393FF5"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50574636"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3F2D65E7" w14:textId="77777777" w:rsidR="00B7771A" w:rsidRPr="00FC08AF" w:rsidRDefault="00B7771A" w:rsidP="002248F2">
            <w:pPr>
              <w:pStyle w:val="TAL"/>
              <w:rPr>
                <w:noProof/>
                <w:lang w:eastAsia="en-US"/>
              </w:rPr>
            </w:pPr>
            <w:r w:rsidRPr="00FC08AF">
              <w:rPr>
                <w:noProof/>
                <w:lang w:eastAsia="en-US"/>
              </w:rPr>
              <w:t>0007</w:t>
            </w:r>
          </w:p>
        </w:tc>
        <w:tc>
          <w:tcPr>
            <w:tcW w:w="428" w:type="dxa"/>
            <w:shd w:val="solid" w:color="FFFFFF" w:fill="auto"/>
          </w:tcPr>
          <w:p w14:paraId="4BAB120E"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7CE07355" w14:textId="77777777" w:rsidR="00B7771A" w:rsidRPr="00FC08AF" w:rsidRDefault="00B7771A" w:rsidP="00C84173">
            <w:pPr>
              <w:pStyle w:val="TAL"/>
              <w:rPr>
                <w:noProof/>
                <w:lang w:eastAsia="ko-KR"/>
              </w:rPr>
            </w:pPr>
            <w:r w:rsidRPr="00FC08AF">
              <w:rPr>
                <w:noProof/>
                <w:lang w:eastAsia="ko-KR"/>
              </w:rPr>
              <w:t>Correction for MCPTT UE initial configuration management object (MO)</w:t>
            </w:r>
          </w:p>
        </w:tc>
        <w:tc>
          <w:tcPr>
            <w:tcW w:w="567" w:type="dxa"/>
            <w:shd w:val="solid" w:color="FFFFFF" w:fill="auto"/>
          </w:tcPr>
          <w:p w14:paraId="49B57253"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0EFAA1A"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51273313" w14:textId="77777777" w:rsidTr="00F811A1">
        <w:tc>
          <w:tcPr>
            <w:tcW w:w="800" w:type="dxa"/>
            <w:shd w:val="solid" w:color="FFFFFF" w:fill="auto"/>
          </w:tcPr>
          <w:p w14:paraId="3E1ECBBD"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E7AD4CC"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0942665C"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535D9F81" w14:textId="77777777" w:rsidR="00B7771A" w:rsidRPr="00FC08AF" w:rsidRDefault="00B7771A" w:rsidP="002248F2">
            <w:pPr>
              <w:pStyle w:val="TAL"/>
              <w:rPr>
                <w:noProof/>
                <w:lang w:eastAsia="en-US"/>
              </w:rPr>
            </w:pPr>
            <w:r w:rsidRPr="00FC08AF">
              <w:rPr>
                <w:noProof/>
                <w:lang w:eastAsia="en-US"/>
              </w:rPr>
              <w:t>0011</w:t>
            </w:r>
          </w:p>
        </w:tc>
        <w:tc>
          <w:tcPr>
            <w:tcW w:w="428" w:type="dxa"/>
            <w:shd w:val="solid" w:color="FFFFFF" w:fill="auto"/>
          </w:tcPr>
          <w:p w14:paraId="49BCE7A9" w14:textId="77777777" w:rsidR="00B7771A" w:rsidRPr="00FC08AF" w:rsidRDefault="00B7771A" w:rsidP="002248F2">
            <w:pPr>
              <w:pStyle w:val="TAL"/>
              <w:rPr>
                <w:noProof/>
                <w:lang w:eastAsia="en-US"/>
              </w:rPr>
            </w:pPr>
          </w:p>
        </w:tc>
        <w:tc>
          <w:tcPr>
            <w:tcW w:w="4867" w:type="dxa"/>
            <w:shd w:val="solid" w:color="FFFFFF" w:fill="auto"/>
          </w:tcPr>
          <w:p w14:paraId="6F102964" w14:textId="77777777" w:rsidR="00B7771A" w:rsidRPr="00FC08AF" w:rsidRDefault="00B7771A" w:rsidP="00C84173">
            <w:pPr>
              <w:pStyle w:val="TAL"/>
              <w:rPr>
                <w:noProof/>
                <w:lang w:eastAsia="ko-KR"/>
              </w:rPr>
            </w:pPr>
            <w:r w:rsidRPr="00FC08AF">
              <w:rPr>
                <w:noProof/>
                <w:lang w:eastAsia="ko-KR"/>
              </w:rPr>
              <w:t>Correction for security configuration parameters in MCPTT management object (MO)</w:t>
            </w:r>
          </w:p>
        </w:tc>
        <w:tc>
          <w:tcPr>
            <w:tcW w:w="567" w:type="dxa"/>
            <w:shd w:val="solid" w:color="FFFFFF" w:fill="auto"/>
          </w:tcPr>
          <w:p w14:paraId="5A10C9DA"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11C9905" w14:textId="77777777" w:rsidR="00B7771A" w:rsidRPr="00FC08AF" w:rsidRDefault="00B7771A" w:rsidP="00C84173">
            <w:pPr>
              <w:pStyle w:val="TAL"/>
              <w:rPr>
                <w:noProof/>
                <w:lang w:eastAsia="en-US"/>
              </w:rPr>
            </w:pPr>
            <w:r w:rsidRPr="00FC08AF">
              <w:rPr>
                <w:noProof/>
                <w:lang w:eastAsia="en-US"/>
              </w:rPr>
              <w:t>13.1.0</w:t>
            </w:r>
          </w:p>
        </w:tc>
      </w:tr>
    </w:tbl>
    <w:p w14:paraId="67DF4D12" w14:textId="77777777" w:rsidR="001B1642" w:rsidRPr="00FC08AF" w:rsidRDefault="001B1642">
      <w:pPr>
        <w:rPr>
          <w:noProof/>
        </w:rPr>
      </w:pPr>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3427F4" w:rsidRPr="00FC08AF" w14:paraId="1F72E0D9" w14:textId="77777777" w:rsidTr="003427F4">
        <w:trPr>
          <w:cantSplit/>
        </w:trPr>
        <w:tc>
          <w:tcPr>
            <w:tcW w:w="9785" w:type="dxa"/>
            <w:gridSpan w:val="8"/>
            <w:tcBorders>
              <w:bottom w:val="nil"/>
            </w:tcBorders>
            <w:shd w:val="solid" w:color="FFFFFF" w:fill="auto"/>
          </w:tcPr>
          <w:p w14:paraId="7C9C9E53" w14:textId="77777777" w:rsidR="003427F4" w:rsidRPr="00FC08AF" w:rsidRDefault="003427F4" w:rsidP="00700469">
            <w:pPr>
              <w:pStyle w:val="TAL"/>
              <w:jc w:val="center"/>
              <w:rPr>
                <w:b/>
                <w:noProof/>
                <w:sz w:val="16"/>
                <w:lang w:eastAsia="en-US"/>
              </w:rPr>
            </w:pPr>
            <w:r w:rsidRPr="00FC08AF">
              <w:rPr>
                <w:b/>
                <w:noProof/>
                <w:lang w:eastAsia="en-US"/>
              </w:rPr>
              <w:lastRenderedPageBreak/>
              <w:t>Change history</w:t>
            </w:r>
          </w:p>
        </w:tc>
      </w:tr>
      <w:tr w:rsidR="003427F4" w:rsidRPr="00FC08AF" w14:paraId="2A30BF77" w14:textId="77777777" w:rsidTr="003427F4">
        <w:tc>
          <w:tcPr>
            <w:tcW w:w="805" w:type="dxa"/>
            <w:shd w:val="pct10" w:color="auto" w:fill="FFFFFF"/>
          </w:tcPr>
          <w:p w14:paraId="1528A0B4" w14:textId="77777777" w:rsidR="003427F4" w:rsidRPr="00FC08AF" w:rsidRDefault="003427F4" w:rsidP="00700469">
            <w:pPr>
              <w:pStyle w:val="TAL"/>
              <w:rPr>
                <w:b/>
                <w:noProof/>
                <w:sz w:val="16"/>
                <w:lang w:eastAsia="en-US"/>
              </w:rPr>
            </w:pPr>
            <w:r w:rsidRPr="00FC08AF">
              <w:rPr>
                <w:b/>
                <w:noProof/>
                <w:sz w:val="16"/>
                <w:lang w:eastAsia="en-US"/>
              </w:rPr>
              <w:t>Date</w:t>
            </w:r>
          </w:p>
        </w:tc>
        <w:tc>
          <w:tcPr>
            <w:tcW w:w="804" w:type="dxa"/>
            <w:shd w:val="pct10" w:color="auto" w:fill="FFFFFF"/>
          </w:tcPr>
          <w:p w14:paraId="52A9D1E3" w14:textId="77777777" w:rsidR="003427F4" w:rsidRPr="00FC08AF" w:rsidRDefault="003427F4" w:rsidP="00700469">
            <w:pPr>
              <w:pStyle w:val="TAL"/>
              <w:rPr>
                <w:b/>
                <w:noProof/>
                <w:sz w:val="16"/>
                <w:lang w:eastAsia="en-US"/>
              </w:rPr>
            </w:pPr>
            <w:r w:rsidRPr="00FC08AF">
              <w:rPr>
                <w:b/>
                <w:noProof/>
                <w:sz w:val="16"/>
                <w:lang w:eastAsia="en-US"/>
              </w:rPr>
              <w:t>Meeting</w:t>
            </w:r>
          </w:p>
        </w:tc>
        <w:tc>
          <w:tcPr>
            <w:tcW w:w="1099" w:type="dxa"/>
            <w:shd w:val="pct10" w:color="auto" w:fill="FFFFFF"/>
          </w:tcPr>
          <w:p w14:paraId="57E5C9A8" w14:textId="77777777" w:rsidR="003427F4" w:rsidRPr="00FC08AF" w:rsidRDefault="003427F4" w:rsidP="00700469">
            <w:pPr>
              <w:pStyle w:val="TAL"/>
              <w:rPr>
                <w:b/>
                <w:noProof/>
                <w:sz w:val="16"/>
                <w:lang w:eastAsia="en-US"/>
              </w:rPr>
            </w:pPr>
            <w:r w:rsidRPr="00FC08AF">
              <w:rPr>
                <w:b/>
                <w:noProof/>
                <w:sz w:val="16"/>
                <w:lang w:eastAsia="en-US"/>
              </w:rPr>
              <w:t>TDoc</w:t>
            </w:r>
          </w:p>
        </w:tc>
        <w:tc>
          <w:tcPr>
            <w:tcW w:w="527" w:type="dxa"/>
            <w:shd w:val="pct10" w:color="auto" w:fill="FFFFFF"/>
          </w:tcPr>
          <w:p w14:paraId="257603DB" w14:textId="77777777" w:rsidR="003427F4" w:rsidRPr="00FC08AF" w:rsidRDefault="003427F4" w:rsidP="00700469">
            <w:pPr>
              <w:pStyle w:val="TAL"/>
              <w:rPr>
                <w:b/>
                <w:noProof/>
                <w:sz w:val="16"/>
                <w:lang w:eastAsia="en-US"/>
              </w:rPr>
            </w:pPr>
            <w:r w:rsidRPr="00FC08AF">
              <w:rPr>
                <w:b/>
                <w:noProof/>
                <w:sz w:val="16"/>
                <w:lang w:eastAsia="en-US"/>
              </w:rPr>
              <w:t>CR</w:t>
            </w:r>
          </w:p>
        </w:tc>
        <w:tc>
          <w:tcPr>
            <w:tcW w:w="427" w:type="dxa"/>
            <w:shd w:val="pct10" w:color="auto" w:fill="FFFFFF"/>
          </w:tcPr>
          <w:p w14:paraId="3B7EA986" w14:textId="77777777" w:rsidR="003427F4" w:rsidRPr="00FC08AF" w:rsidRDefault="003427F4" w:rsidP="00700469">
            <w:pPr>
              <w:pStyle w:val="TAL"/>
              <w:rPr>
                <w:b/>
                <w:noProof/>
                <w:sz w:val="16"/>
                <w:lang w:eastAsia="en-US"/>
              </w:rPr>
            </w:pPr>
            <w:r w:rsidRPr="00FC08AF">
              <w:rPr>
                <w:b/>
                <w:noProof/>
                <w:sz w:val="16"/>
                <w:lang w:eastAsia="en-US"/>
              </w:rPr>
              <w:t>Rev</w:t>
            </w:r>
          </w:p>
        </w:tc>
        <w:tc>
          <w:tcPr>
            <w:tcW w:w="427" w:type="dxa"/>
            <w:shd w:val="pct10" w:color="auto" w:fill="FFFFFF"/>
          </w:tcPr>
          <w:p w14:paraId="053A3FAB" w14:textId="77777777" w:rsidR="003427F4" w:rsidRPr="00FC08AF" w:rsidRDefault="003427F4" w:rsidP="00700469">
            <w:pPr>
              <w:pStyle w:val="TAL"/>
              <w:rPr>
                <w:b/>
                <w:noProof/>
                <w:sz w:val="16"/>
                <w:lang w:eastAsia="en-US"/>
              </w:rPr>
            </w:pPr>
            <w:r w:rsidRPr="00FC08AF">
              <w:rPr>
                <w:b/>
                <w:noProof/>
                <w:sz w:val="16"/>
                <w:lang w:eastAsia="en-US"/>
              </w:rPr>
              <w:t>Cat</w:t>
            </w:r>
          </w:p>
        </w:tc>
        <w:tc>
          <w:tcPr>
            <w:tcW w:w="4985" w:type="dxa"/>
            <w:shd w:val="pct10" w:color="auto" w:fill="FFFFFF"/>
          </w:tcPr>
          <w:p w14:paraId="26A92943" w14:textId="77777777" w:rsidR="003427F4" w:rsidRPr="00FC08AF" w:rsidRDefault="003427F4" w:rsidP="00700469">
            <w:pPr>
              <w:pStyle w:val="TAL"/>
              <w:rPr>
                <w:b/>
                <w:noProof/>
                <w:sz w:val="16"/>
                <w:lang w:eastAsia="en-US"/>
              </w:rPr>
            </w:pPr>
            <w:r w:rsidRPr="00FC08AF">
              <w:rPr>
                <w:b/>
                <w:noProof/>
                <w:sz w:val="16"/>
                <w:lang w:eastAsia="en-US"/>
              </w:rPr>
              <w:t>Subject/Comment</w:t>
            </w:r>
          </w:p>
        </w:tc>
        <w:tc>
          <w:tcPr>
            <w:tcW w:w="711" w:type="dxa"/>
            <w:shd w:val="pct10" w:color="auto" w:fill="FFFFFF"/>
          </w:tcPr>
          <w:p w14:paraId="42A0B446" w14:textId="77777777" w:rsidR="003427F4" w:rsidRPr="00FC08AF" w:rsidRDefault="003427F4" w:rsidP="00700469">
            <w:pPr>
              <w:pStyle w:val="TAL"/>
              <w:rPr>
                <w:b/>
                <w:noProof/>
                <w:sz w:val="16"/>
                <w:lang w:eastAsia="en-US"/>
              </w:rPr>
            </w:pPr>
            <w:r w:rsidRPr="00FC08AF">
              <w:rPr>
                <w:b/>
                <w:noProof/>
                <w:sz w:val="16"/>
                <w:lang w:eastAsia="en-US"/>
              </w:rPr>
              <w:t>New version</w:t>
            </w:r>
          </w:p>
        </w:tc>
      </w:tr>
      <w:tr w:rsidR="003427F4" w:rsidRPr="00FC08AF" w14:paraId="6BE67810" w14:textId="77777777" w:rsidTr="003427F4">
        <w:tc>
          <w:tcPr>
            <w:tcW w:w="805" w:type="dxa"/>
            <w:shd w:val="solid" w:color="FFFFFF" w:fill="auto"/>
          </w:tcPr>
          <w:p w14:paraId="2B2E107F"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213BB0EE"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09FF574E" w14:textId="77777777" w:rsidR="003427F4" w:rsidRPr="00FC08AF" w:rsidRDefault="003427F4" w:rsidP="00700469">
            <w:pPr>
              <w:pStyle w:val="TAC"/>
              <w:rPr>
                <w:noProof/>
                <w:sz w:val="16"/>
                <w:szCs w:val="16"/>
                <w:lang w:eastAsia="en-US"/>
              </w:rPr>
            </w:pPr>
            <w:r w:rsidRPr="00FC08AF">
              <w:rPr>
                <w:noProof/>
                <w:sz w:val="16"/>
                <w:szCs w:val="16"/>
                <w:lang w:eastAsia="en-US"/>
              </w:rPr>
              <w:t>CP-160565</w:t>
            </w:r>
          </w:p>
        </w:tc>
        <w:tc>
          <w:tcPr>
            <w:tcW w:w="527" w:type="dxa"/>
            <w:shd w:val="solid" w:color="FFFFFF" w:fill="auto"/>
          </w:tcPr>
          <w:p w14:paraId="23C511B2" w14:textId="77777777" w:rsidR="003427F4" w:rsidRPr="00FC08AF" w:rsidRDefault="003427F4" w:rsidP="00700469">
            <w:pPr>
              <w:pStyle w:val="TAL"/>
              <w:rPr>
                <w:noProof/>
                <w:sz w:val="16"/>
                <w:szCs w:val="16"/>
                <w:lang w:eastAsia="en-US"/>
              </w:rPr>
            </w:pPr>
            <w:r w:rsidRPr="00FC08AF">
              <w:rPr>
                <w:noProof/>
                <w:sz w:val="16"/>
                <w:szCs w:val="16"/>
                <w:lang w:eastAsia="en-US"/>
              </w:rPr>
              <w:t>0013</w:t>
            </w:r>
          </w:p>
        </w:tc>
        <w:tc>
          <w:tcPr>
            <w:tcW w:w="427" w:type="dxa"/>
            <w:shd w:val="solid" w:color="FFFFFF" w:fill="auto"/>
          </w:tcPr>
          <w:p w14:paraId="5A44A2A5" w14:textId="77777777" w:rsidR="003427F4" w:rsidRPr="00FC08AF" w:rsidRDefault="003427F4" w:rsidP="00700469">
            <w:pPr>
              <w:pStyle w:val="TAR"/>
              <w:rPr>
                <w:noProof/>
                <w:sz w:val="16"/>
                <w:szCs w:val="16"/>
                <w:lang w:eastAsia="en-US"/>
              </w:rPr>
            </w:pPr>
            <w:r w:rsidRPr="00FC08AF">
              <w:rPr>
                <w:noProof/>
                <w:sz w:val="16"/>
                <w:szCs w:val="16"/>
                <w:lang w:eastAsia="en-US"/>
              </w:rPr>
              <w:t>3</w:t>
            </w:r>
          </w:p>
        </w:tc>
        <w:tc>
          <w:tcPr>
            <w:tcW w:w="427" w:type="dxa"/>
            <w:shd w:val="solid" w:color="FFFFFF" w:fill="auto"/>
          </w:tcPr>
          <w:p w14:paraId="16206AA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4A7A8C2" w14:textId="77777777" w:rsidR="003427F4" w:rsidRPr="00FC08AF" w:rsidRDefault="003427F4" w:rsidP="00700469">
            <w:pPr>
              <w:pStyle w:val="TAL"/>
              <w:rPr>
                <w:noProof/>
                <w:sz w:val="16"/>
                <w:szCs w:val="16"/>
                <w:lang w:eastAsia="en-US"/>
              </w:rPr>
            </w:pPr>
            <w:r w:rsidRPr="00FC08AF">
              <w:rPr>
                <w:noProof/>
                <w:sz w:val="16"/>
                <w:szCs w:val="16"/>
                <w:lang w:eastAsia="en-US"/>
              </w:rPr>
              <w:t>Correction for configuration parameters in MCPTT user profile management object (MO)</w:t>
            </w:r>
          </w:p>
        </w:tc>
        <w:tc>
          <w:tcPr>
            <w:tcW w:w="711" w:type="dxa"/>
            <w:shd w:val="solid" w:color="FFFFFF" w:fill="auto"/>
          </w:tcPr>
          <w:p w14:paraId="5F02077F"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13CB4AB3" w14:textId="77777777" w:rsidTr="003427F4">
        <w:tc>
          <w:tcPr>
            <w:tcW w:w="805" w:type="dxa"/>
            <w:shd w:val="solid" w:color="FFFFFF" w:fill="auto"/>
          </w:tcPr>
          <w:p w14:paraId="0398F15B"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1D6FE722"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6902CA3B"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2B153332" w14:textId="77777777" w:rsidR="003427F4" w:rsidRPr="00FC08AF" w:rsidRDefault="003427F4" w:rsidP="00700469">
            <w:pPr>
              <w:pStyle w:val="TAL"/>
              <w:rPr>
                <w:noProof/>
                <w:sz w:val="16"/>
                <w:szCs w:val="16"/>
                <w:lang w:eastAsia="en-US"/>
              </w:rPr>
            </w:pPr>
            <w:r w:rsidRPr="00FC08AF">
              <w:rPr>
                <w:noProof/>
                <w:sz w:val="16"/>
                <w:szCs w:val="16"/>
                <w:lang w:eastAsia="en-US"/>
              </w:rPr>
              <w:t>0014</w:t>
            </w:r>
          </w:p>
        </w:tc>
        <w:tc>
          <w:tcPr>
            <w:tcW w:w="427" w:type="dxa"/>
            <w:shd w:val="solid" w:color="FFFFFF" w:fill="auto"/>
          </w:tcPr>
          <w:p w14:paraId="6759BF02"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79019241"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4C54C258" w14:textId="77777777" w:rsidR="003427F4" w:rsidRPr="00FC08AF" w:rsidRDefault="003427F4" w:rsidP="00700469">
            <w:pPr>
              <w:pStyle w:val="TAL"/>
              <w:rPr>
                <w:noProof/>
                <w:sz w:val="16"/>
                <w:szCs w:val="16"/>
                <w:lang w:eastAsia="en-US"/>
              </w:rPr>
            </w:pPr>
            <w:r w:rsidRPr="00FC08AF">
              <w:rPr>
                <w:noProof/>
                <w:sz w:val="16"/>
                <w:szCs w:val="16"/>
                <w:lang w:eastAsia="en-US"/>
              </w:rPr>
              <w:t>Correction for group related parameters in MCPTT UE initial configuration management object (MO)</w:t>
            </w:r>
          </w:p>
        </w:tc>
        <w:tc>
          <w:tcPr>
            <w:tcW w:w="711" w:type="dxa"/>
            <w:shd w:val="solid" w:color="FFFFFF" w:fill="auto"/>
          </w:tcPr>
          <w:p w14:paraId="6AB09830"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0E9D696A" w14:textId="77777777" w:rsidTr="003427F4">
        <w:tc>
          <w:tcPr>
            <w:tcW w:w="805" w:type="dxa"/>
            <w:shd w:val="solid" w:color="FFFFFF" w:fill="auto"/>
          </w:tcPr>
          <w:p w14:paraId="78FD5FA9"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2B4BBDCC"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13BD0810"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55EB1631" w14:textId="77777777" w:rsidR="003427F4" w:rsidRPr="00FC08AF" w:rsidRDefault="003427F4" w:rsidP="00700469">
            <w:pPr>
              <w:pStyle w:val="TAL"/>
              <w:rPr>
                <w:noProof/>
                <w:sz w:val="16"/>
                <w:szCs w:val="16"/>
                <w:lang w:eastAsia="en-US"/>
              </w:rPr>
            </w:pPr>
            <w:r w:rsidRPr="00FC08AF">
              <w:rPr>
                <w:noProof/>
                <w:sz w:val="16"/>
                <w:szCs w:val="16"/>
                <w:lang w:eastAsia="en-US"/>
              </w:rPr>
              <w:t>0015</w:t>
            </w:r>
          </w:p>
        </w:tc>
        <w:tc>
          <w:tcPr>
            <w:tcW w:w="427" w:type="dxa"/>
            <w:shd w:val="solid" w:color="FFFFFF" w:fill="auto"/>
          </w:tcPr>
          <w:p w14:paraId="36BF4179"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23F9978"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3CEF7A9E" w14:textId="77777777" w:rsidR="003427F4" w:rsidRPr="00FC08AF" w:rsidRDefault="003427F4" w:rsidP="00700469">
            <w:pPr>
              <w:pStyle w:val="TAL"/>
              <w:rPr>
                <w:noProof/>
                <w:sz w:val="16"/>
                <w:szCs w:val="16"/>
                <w:lang w:eastAsia="en-US"/>
              </w:rPr>
            </w:pPr>
            <w:r w:rsidRPr="00FC08AF">
              <w:rPr>
                <w:noProof/>
                <w:sz w:val="16"/>
                <w:szCs w:val="16"/>
                <w:lang w:eastAsia="en-US"/>
              </w:rPr>
              <w:t>Correction for security material parameter in MCPTT group configuration management object (MO)</w:t>
            </w:r>
          </w:p>
        </w:tc>
        <w:tc>
          <w:tcPr>
            <w:tcW w:w="711" w:type="dxa"/>
            <w:shd w:val="solid" w:color="FFFFFF" w:fill="auto"/>
          </w:tcPr>
          <w:p w14:paraId="4A3FDA10"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32751F00" w14:textId="77777777" w:rsidTr="003427F4">
        <w:tc>
          <w:tcPr>
            <w:tcW w:w="805" w:type="dxa"/>
            <w:shd w:val="solid" w:color="FFFFFF" w:fill="auto"/>
          </w:tcPr>
          <w:p w14:paraId="47E1B391"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38B29406"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35E5758F"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3EDBBE73" w14:textId="77777777" w:rsidR="003427F4" w:rsidRPr="00FC08AF" w:rsidRDefault="003427F4" w:rsidP="00700469">
            <w:pPr>
              <w:pStyle w:val="TAL"/>
              <w:rPr>
                <w:noProof/>
                <w:sz w:val="16"/>
                <w:szCs w:val="16"/>
                <w:lang w:eastAsia="en-US"/>
              </w:rPr>
            </w:pPr>
            <w:r w:rsidRPr="00FC08AF">
              <w:rPr>
                <w:noProof/>
                <w:sz w:val="16"/>
                <w:szCs w:val="16"/>
                <w:lang w:eastAsia="en-US"/>
              </w:rPr>
              <w:t>0016</w:t>
            </w:r>
          </w:p>
        </w:tc>
        <w:tc>
          <w:tcPr>
            <w:tcW w:w="427" w:type="dxa"/>
            <w:shd w:val="solid" w:color="FFFFFF" w:fill="auto"/>
          </w:tcPr>
          <w:p w14:paraId="0F2610E8" w14:textId="77777777" w:rsidR="003427F4" w:rsidRPr="00FC08AF" w:rsidRDefault="003427F4" w:rsidP="00700469">
            <w:pPr>
              <w:pStyle w:val="TAR"/>
              <w:rPr>
                <w:noProof/>
                <w:sz w:val="16"/>
                <w:szCs w:val="16"/>
                <w:lang w:eastAsia="en-US"/>
              </w:rPr>
            </w:pPr>
          </w:p>
        </w:tc>
        <w:tc>
          <w:tcPr>
            <w:tcW w:w="427" w:type="dxa"/>
            <w:shd w:val="solid" w:color="FFFFFF" w:fill="auto"/>
          </w:tcPr>
          <w:p w14:paraId="4263409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4B0BB90" w14:textId="77777777" w:rsidR="003427F4" w:rsidRPr="00FC08AF" w:rsidRDefault="003427F4" w:rsidP="00700469">
            <w:pPr>
              <w:pStyle w:val="TAL"/>
              <w:rPr>
                <w:noProof/>
                <w:sz w:val="16"/>
                <w:szCs w:val="16"/>
                <w:lang w:eastAsia="en-US"/>
              </w:rPr>
            </w:pPr>
            <w:r w:rsidRPr="00FC08AF">
              <w:rPr>
                <w:noProof/>
                <w:sz w:val="16"/>
                <w:szCs w:val="16"/>
                <w:lang w:eastAsia="en-US"/>
              </w:rPr>
              <w:t>Correction for "MCPTTGroupPriorityHierarchy" value in MCPTT UE configuration management object (MO)</w:t>
            </w:r>
          </w:p>
        </w:tc>
        <w:tc>
          <w:tcPr>
            <w:tcW w:w="711" w:type="dxa"/>
            <w:shd w:val="solid" w:color="FFFFFF" w:fill="auto"/>
          </w:tcPr>
          <w:p w14:paraId="3B1868B1" w14:textId="77777777" w:rsidR="003427F4" w:rsidRPr="00FC08AF" w:rsidRDefault="003427F4" w:rsidP="00700469">
            <w:pPr>
              <w:pStyle w:val="TAC"/>
              <w:rPr>
                <w:noProof/>
                <w:sz w:val="16"/>
                <w:szCs w:val="16"/>
                <w:lang w:eastAsia="en-US"/>
              </w:rPr>
            </w:pPr>
            <w:r w:rsidRPr="00FC08AF">
              <w:rPr>
                <w:noProof/>
                <w:sz w:val="16"/>
                <w:szCs w:val="16"/>
                <w:lang w:eastAsia="en-US"/>
              </w:rPr>
              <w:t>24.383</w:t>
            </w:r>
            <w:r w:rsidRPr="00FC08AF">
              <w:rPr>
                <w:noProof/>
                <w:sz w:val="16"/>
                <w:szCs w:val="16"/>
                <w:lang w:eastAsia="en-US"/>
              </w:rPr>
              <w:br/>
              <w:t>13.2.0</w:t>
            </w:r>
          </w:p>
        </w:tc>
      </w:tr>
      <w:tr w:rsidR="003427F4" w:rsidRPr="00FC08AF" w14:paraId="22F4DC42" w14:textId="77777777" w:rsidTr="003427F4">
        <w:tc>
          <w:tcPr>
            <w:tcW w:w="805" w:type="dxa"/>
            <w:shd w:val="solid" w:color="FFFFFF" w:fill="auto"/>
          </w:tcPr>
          <w:p w14:paraId="52330E87"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0BC12E7B"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0D20EB92" w14:textId="77777777" w:rsidR="003427F4" w:rsidRPr="00FC08AF" w:rsidRDefault="003427F4" w:rsidP="00700469">
            <w:pPr>
              <w:pStyle w:val="TAC"/>
              <w:rPr>
                <w:noProof/>
                <w:sz w:val="16"/>
                <w:szCs w:val="16"/>
                <w:lang w:eastAsia="en-US"/>
              </w:rPr>
            </w:pPr>
          </w:p>
        </w:tc>
        <w:tc>
          <w:tcPr>
            <w:tcW w:w="527" w:type="dxa"/>
            <w:shd w:val="solid" w:color="FFFFFF" w:fill="auto"/>
          </w:tcPr>
          <w:p w14:paraId="42F9ED12" w14:textId="77777777" w:rsidR="003427F4" w:rsidRPr="00FC08AF" w:rsidRDefault="003427F4" w:rsidP="00700469">
            <w:pPr>
              <w:pStyle w:val="TAL"/>
              <w:rPr>
                <w:noProof/>
                <w:sz w:val="16"/>
                <w:szCs w:val="16"/>
                <w:lang w:eastAsia="en-US"/>
              </w:rPr>
            </w:pPr>
          </w:p>
        </w:tc>
        <w:tc>
          <w:tcPr>
            <w:tcW w:w="427" w:type="dxa"/>
            <w:shd w:val="solid" w:color="FFFFFF" w:fill="auto"/>
          </w:tcPr>
          <w:p w14:paraId="0908ABC0" w14:textId="77777777" w:rsidR="003427F4" w:rsidRPr="00FC08AF" w:rsidRDefault="003427F4" w:rsidP="00700469">
            <w:pPr>
              <w:pStyle w:val="TAR"/>
              <w:rPr>
                <w:noProof/>
                <w:sz w:val="16"/>
                <w:szCs w:val="16"/>
                <w:lang w:eastAsia="en-US"/>
              </w:rPr>
            </w:pPr>
          </w:p>
        </w:tc>
        <w:tc>
          <w:tcPr>
            <w:tcW w:w="427" w:type="dxa"/>
            <w:shd w:val="solid" w:color="FFFFFF" w:fill="auto"/>
          </w:tcPr>
          <w:p w14:paraId="2CB1A0EB" w14:textId="77777777" w:rsidR="003427F4" w:rsidRPr="00FC08AF" w:rsidRDefault="003427F4" w:rsidP="00700469">
            <w:pPr>
              <w:pStyle w:val="TAC"/>
              <w:rPr>
                <w:noProof/>
                <w:sz w:val="16"/>
                <w:szCs w:val="16"/>
                <w:lang w:eastAsia="en-US"/>
              </w:rPr>
            </w:pPr>
          </w:p>
        </w:tc>
        <w:tc>
          <w:tcPr>
            <w:tcW w:w="4985" w:type="dxa"/>
            <w:shd w:val="solid" w:color="FFFFFF" w:fill="auto"/>
          </w:tcPr>
          <w:p w14:paraId="35772BBE" w14:textId="77777777" w:rsidR="003427F4" w:rsidRPr="00FC08AF" w:rsidRDefault="003427F4" w:rsidP="00700469">
            <w:pPr>
              <w:pStyle w:val="TAL"/>
              <w:rPr>
                <w:noProof/>
                <w:sz w:val="16"/>
                <w:szCs w:val="16"/>
                <w:lang w:eastAsia="en-US"/>
              </w:rPr>
            </w:pPr>
            <w:r w:rsidRPr="00FC08AF">
              <w:rPr>
                <w:noProof/>
                <w:sz w:val="16"/>
                <w:szCs w:val="16"/>
                <w:lang w:eastAsia="en-US"/>
              </w:rPr>
              <w:t>Change of spec number from 24.383 to 24.483 with wider scope and changed title</w:t>
            </w:r>
          </w:p>
        </w:tc>
        <w:tc>
          <w:tcPr>
            <w:tcW w:w="711" w:type="dxa"/>
            <w:shd w:val="solid" w:color="FFFFFF" w:fill="auto"/>
          </w:tcPr>
          <w:p w14:paraId="37D5DFBB" w14:textId="77777777" w:rsidR="003427F4" w:rsidRPr="00FC08AF" w:rsidRDefault="003427F4" w:rsidP="00700469">
            <w:pPr>
              <w:pStyle w:val="TAC"/>
              <w:rPr>
                <w:noProof/>
                <w:sz w:val="16"/>
                <w:szCs w:val="16"/>
                <w:lang w:eastAsia="en-US"/>
              </w:rPr>
            </w:pPr>
            <w:r w:rsidRPr="00FC08AF">
              <w:rPr>
                <w:noProof/>
                <w:sz w:val="16"/>
                <w:szCs w:val="16"/>
                <w:lang w:eastAsia="en-US"/>
              </w:rPr>
              <w:t>24.483</w:t>
            </w:r>
            <w:r w:rsidRPr="00FC08AF">
              <w:rPr>
                <w:noProof/>
                <w:sz w:val="16"/>
                <w:szCs w:val="16"/>
                <w:lang w:eastAsia="en-US"/>
              </w:rPr>
              <w:br/>
              <w:t>13.2.1</w:t>
            </w:r>
          </w:p>
        </w:tc>
      </w:tr>
      <w:tr w:rsidR="003427F4" w:rsidRPr="00FC08AF" w14:paraId="5FA621FE" w14:textId="77777777" w:rsidTr="003427F4">
        <w:tc>
          <w:tcPr>
            <w:tcW w:w="805" w:type="dxa"/>
            <w:shd w:val="solid" w:color="FFFFFF" w:fill="auto"/>
          </w:tcPr>
          <w:p w14:paraId="26B282DB"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2952CBD9"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686317D3"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3C95EB3F" w14:textId="77777777" w:rsidR="003427F4" w:rsidRPr="00FC08AF" w:rsidRDefault="003427F4" w:rsidP="00700469">
            <w:pPr>
              <w:pStyle w:val="TAL"/>
              <w:rPr>
                <w:noProof/>
                <w:sz w:val="16"/>
                <w:szCs w:val="16"/>
                <w:lang w:eastAsia="en-US"/>
              </w:rPr>
            </w:pPr>
            <w:r w:rsidRPr="00FC08AF">
              <w:rPr>
                <w:noProof/>
                <w:sz w:val="16"/>
                <w:szCs w:val="16"/>
                <w:lang w:eastAsia="en-US"/>
              </w:rPr>
              <w:t>0018</w:t>
            </w:r>
          </w:p>
        </w:tc>
        <w:tc>
          <w:tcPr>
            <w:tcW w:w="427" w:type="dxa"/>
            <w:shd w:val="solid" w:color="FFFFFF" w:fill="auto"/>
          </w:tcPr>
          <w:p w14:paraId="5E6E9173"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2CEC025"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0AE1D56" w14:textId="77777777" w:rsidR="003427F4" w:rsidRPr="00FC08AF" w:rsidRDefault="003427F4" w:rsidP="00700469">
            <w:pPr>
              <w:pStyle w:val="TAL"/>
              <w:rPr>
                <w:noProof/>
                <w:sz w:val="16"/>
                <w:szCs w:val="16"/>
                <w:lang w:eastAsia="en-US"/>
              </w:rPr>
            </w:pPr>
            <w:r w:rsidRPr="00FC08AF">
              <w:rPr>
                <w:noProof/>
                <w:sz w:val="16"/>
                <w:szCs w:val="16"/>
                <w:lang w:eastAsia="en-US"/>
              </w:rPr>
              <w:t>Identity management endpoint UE initial configuration MO correction (24.383 CR)</w:t>
            </w:r>
          </w:p>
        </w:tc>
        <w:tc>
          <w:tcPr>
            <w:tcW w:w="711" w:type="dxa"/>
            <w:shd w:val="solid" w:color="FFFFFF" w:fill="auto"/>
          </w:tcPr>
          <w:p w14:paraId="12A85A8A"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2B67E321" w14:textId="77777777" w:rsidTr="003427F4">
        <w:tc>
          <w:tcPr>
            <w:tcW w:w="805" w:type="dxa"/>
            <w:shd w:val="solid" w:color="FFFFFF" w:fill="auto"/>
          </w:tcPr>
          <w:p w14:paraId="03730084"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6DE7895D"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668DA493"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62EF9BE7" w14:textId="77777777" w:rsidR="003427F4" w:rsidRPr="00FC08AF" w:rsidRDefault="003427F4" w:rsidP="00700469">
            <w:pPr>
              <w:pStyle w:val="TAL"/>
              <w:rPr>
                <w:noProof/>
                <w:sz w:val="16"/>
                <w:szCs w:val="16"/>
                <w:lang w:eastAsia="en-US"/>
              </w:rPr>
            </w:pPr>
            <w:r w:rsidRPr="00FC08AF">
              <w:rPr>
                <w:noProof/>
                <w:sz w:val="16"/>
                <w:szCs w:val="16"/>
                <w:lang w:eastAsia="en-US"/>
              </w:rPr>
              <w:t>0019</w:t>
            </w:r>
          </w:p>
        </w:tc>
        <w:tc>
          <w:tcPr>
            <w:tcW w:w="427" w:type="dxa"/>
            <w:shd w:val="solid" w:color="FFFFFF" w:fill="auto"/>
          </w:tcPr>
          <w:p w14:paraId="1D3CDA7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4295D02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85E9E71" w14:textId="77777777" w:rsidR="003427F4" w:rsidRPr="00FC08AF" w:rsidRDefault="003427F4" w:rsidP="00700469">
            <w:pPr>
              <w:pStyle w:val="TAL"/>
              <w:rPr>
                <w:noProof/>
                <w:sz w:val="16"/>
                <w:szCs w:val="16"/>
                <w:lang w:eastAsia="en-US"/>
              </w:rPr>
            </w:pPr>
            <w:r w:rsidRPr="00FC08AF">
              <w:rPr>
                <w:noProof/>
                <w:sz w:val="16"/>
                <w:szCs w:val="16"/>
                <w:lang w:eastAsia="en-US"/>
              </w:rPr>
              <w:t>Correction for ProSe related configuration parameters (24.383 CR)</w:t>
            </w:r>
          </w:p>
        </w:tc>
        <w:tc>
          <w:tcPr>
            <w:tcW w:w="711" w:type="dxa"/>
            <w:shd w:val="solid" w:color="FFFFFF" w:fill="auto"/>
          </w:tcPr>
          <w:p w14:paraId="30F112B8"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1F074F0C" w14:textId="77777777" w:rsidTr="003427F4">
        <w:tc>
          <w:tcPr>
            <w:tcW w:w="805" w:type="dxa"/>
            <w:shd w:val="solid" w:color="FFFFFF" w:fill="auto"/>
          </w:tcPr>
          <w:p w14:paraId="4B812B00"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355B79D0"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115D0019"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37D98943" w14:textId="77777777" w:rsidR="003427F4" w:rsidRPr="00FC08AF" w:rsidRDefault="003427F4" w:rsidP="00700469">
            <w:pPr>
              <w:pStyle w:val="TAL"/>
              <w:rPr>
                <w:noProof/>
                <w:sz w:val="16"/>
                <w:szCs w:val="16"/>
                <w:lang w:eastAsia="en-US"/>
              </w:rPr>
            </w:pPr>
            <w:r w:rsidRPr="00FC08AF">
              <w:rPr>
                <w:noProof/>
                <w:sz w:val="16"/>
                <w:szCs w:val="16"/>
                <w:lang w:eastAsia="en-US"/>
              </w:rPr>
              <w:t>0020</w:t>
            </w:r>
          </w:p>
        </w:tc>
        <w:tc>
          <w:tcPr>
            <w:tcW w:w="427" w:type="dxa"/>
            <w:shd w:val="solid" w:color="FFFFFF" w:fill="auto"/>
          </w:tcPr>
          <w:p w14:paraId="2F73A270" w14:textId="77777777" w:rsidR="003427F4" w:rsidRPr="00FC08AF" w:rsidRDefault="003427F4" w:rsidP="00700469">
            <w:pPr>
              <w:pStyle w:val="TAR"/>
              <w:rPr>
                <w:noProof/>
                <w:sz w:val="16"/>
                <w:szCs w:val="16"/>
                <w:lang w:eastAsia="en-US"/>
              </w:rPr>
            </w:pPr>
            <w:r w:rsidRPr="00FC08AF">
              <w:rPr>
                <w:noProof/>
                <w:sz w:val="16"/>
                <w:szCs w:val="16"/>
                <w:lang w:eastAsia="en-US"/>
              </w:rPr>
              <w:t>3</w:t>
            </w:r>
          </w:p>
        </w:tc>
        <w:tc>
          <w:tcPr>
            <w:tcW w:w="427" w:type="dxa"/>
            <w:shd w:val="solid" w:color="FFFFFF" w:fill="auto"/>
          </w:tcPr>
          <w:p w14:paraId="022B6707"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61C1DD5" w14:textId="77777777" w:rsidR="003427F4" w:rsidRPr="00FC08AF" w:rsidRDefault="003427F4" w:rsidP="00700469">
            <w:pPr>
              <w:pStyle w:val="TAL"/>
              <w:rPr>
                <w:noProof/>
                <w:sz w:val="16"/>
                <w:szCs w:val="16"/>
                <w:lang w:eastAsia="en-US"/>
              </w:rPr>
            </w:pPr>
            <w:r w:rsidRPr="00FC08AF">
              <w:rPr>
                <w:noProof/>
                <w:sz w:val="16"/>
                <w:szCs w:val="16"/>
                <w:lang w:eastAsia="en-US"/>
              </w:rPr>
              <w:t>Correction for MCPTT Private Call and Group Call in MCPTT user profile management (MO) (24.383 CR)</w:t>
            </w:r>
          </w:p>
        </w:tc>
        <w:tc>
          <w:tcPr>
            <w:tcW w:w="711" w:type="dxa"/>
            <w:shd w:val="solid" w:color="FFFFFF" w:fill="auto"/>
          </w:tcPr>
          <w:p w14:paraId="0FB14741"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35C26B2A" w14:textId="77777777" w:rsidTr="003427F4">
        <w:tc>
          <w:tcPr>
            <w:tcW w:w="805" w:type="dxa"/>
            <w:shd w:val="solid" w:color="FFFFFF" w:fill="auto"/>
          </w:tcPr>
          <w:p w14:paraId="76704F4E"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4D9F5C45"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75A3A37F"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21C43693" w14:textId="77777777" w:rsidR="003427F4" w:rsidRPr="00FC08AF" w:rsidRDefault="003427F4" w:rsidP="00700469">
            <w:pPr>
              <w:pStyle w:val="TAL"/>
              <w:rPr>
                <w:noProof/>
                <w:sz w:val="16"/>
                <w:szCs w:val="16"/>
                <w:lang w:eastAsia="en-US"/>
              </w:rPr>
            </w:pPr>
            <w:r w:rsidRPr="00FC08AF">
              <w:rPr>
                <w:noProof/>
                <w:sz w:val="16"/>
                <w:szCs w:val="16"/>
                <w:lang w:eastAsia="en-US"/>
              </w:rPr>
              <w:t>0021</w:t>
            </w:r>
          </w:p>
        </w:tc>
        <w:tc>
          <w:tcPr>
            <w:tcW w:w="427" w:type="dxa"/>
            <w:shd w:val="solid" w:color="FFFFFF" w:fill="auto"/>
          </w:tcPr>
          <w:p w14:paraId="7F6E6D8E" w14:textId="77777777" w:rsidR="003427F4" w:rsidRPr="00FC08AF" w:rsidRDefault="003427F4" w:rsidP="00700469">
            <w:pPr>
              <w:pStyle w:val="TAR"/>
              <w:rPr>
                <w:noProof/>
                <w:sz w:val="16"/>
                <w:szCs w:val="16"/>
                <w:lang w:eastAsia="en-US"/>
              </w:rPr>
            </w:pPr>
          </w:p>
        </w:tc>
        <w:tc>
          <w:tcPr>
            <w:tcW w:w="427" w:type="dxa"/>
            <w:shd w:val="solid" w:color="FFFFFF" w:fill="auto"/>
          </w:tcPr>
          <w:p w14:paraId="4A6DDDB7"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3DF9C81" w14:textId="77777777" w:rsidR="003427F4" w:rsidRPr="00FC08AF" w:rsidRDefault="003427F4" w:rsidP="00700469">
            <w:pPr>
              <w:pStyle w:val="TAL"/>
              <w:rPr>
                <w:noProof/>
                <w:sz w:val="16"/>
                <w:szCs w:val="16"/>
                <w:lang w:eastAsia="en-US"/>
              </w:rPr>
            </w:pPr>
            <w:r w:rsidRPr="00FC08AF">
              <w:rPr>
                <w:noProof/>
                <w:sz w:val="16"/>
                <w:szCs w:val="16"/>
                <w:lang w:eastAsia="en-US"/>
              </w:rPr>
              <w:t>Modify number of levels for priority hierarchy (24.383 CR)</w:t>
            </w:r>
          </w:p>
        </w:tc>
        <w:tc>
          <w:tcPr>
            <w:tcW w:w="711" w:type="dxa"/>
            <w:shd w:val="solid" w:color="FFFFFF" w:fill="auto"/>
          </w:tcPr>
          <w:p w14:paraId="6483F7B3"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4B9CC125" w14:textId="77777777" w:rsidTr="003427F4">
        <w:tc>
          <w:tcPr>
            <w:tcW w:w="805" w:type="dxa"/>
            <w:shd w:val="solid" w:color="FFFFFF" w:fill="auto"/>
          </w:tcPr>
          <w:p w14:paraId="7E95FBA0"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5AE3335E"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59367BEE"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1A3D510D" w14:textId="77777777" w:rsidR="003427F4" w:rsidRPr="00FC08AF" w:rsidRDefault="003427F4" w:rsidP="00700469">
            <w:pPr>
              <w:pStyle w:val="TAL"/>
              <w:rPr>
                <w:noProof/>
                <w:sz w:val="16"/>
                <w:szCs w:val="16"/>
                <w:lang w:eastAsia="en-US"/>
              </w:rPr>
            </w:pPr>
            <w:r w:rsidRPr="00FC08AF">
              <w:rPr>
                <w:noProof/>
                <w:sz w:val="16"/>
                <w:szCs w:val="16"/>
                <w:lang w:eastAsia="en-US"/>
              </w:rPr>
              <w:t>0022</w:t>
            </w:r>
          </w:p>
        </w:tc>
        <w:tc>
          <w:tcPr>
            <w:tcW w:w="427" w:type="dxa"/>
            <w:shd w:val="solid" w:color="FFFFFF" w:fill="auto"/>
          </w:tcPr>
          <w:p w14:paraId="3D5B0F4D"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966E3EC"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B42C49B" w14:textId="77777777" w:rsidR="003427F4" w:rsidRPr="00FC08AF" w:rsidRDefault="003427F4" w:rsidP="00700469">
            <w:pPr>
              <w:pStyle w:val="TAL"/>
              <w:rPr>
                <w:noProof/>
                <w:sz w:val="16"/>
                <w:szCs w:val="16"/>
                <w:lang w:eastAsia="en-US"/>
              </w:rPr>
            </w:pPr>
            <w:r w:rsidRPr="00FC08AF">
              <w:rPr>
                <w:noProof/>
                <w:sz w:val="16"/>
                <w:szCs w:val="16"/>
                <w:lang w:eastAsia="en-US"/>
              </w:rPr>
              <w:t>Identification of pre-selected MCPTT user profile in MCPTT user profile managed object. (24.383 CR)</w:t>
            </w:r>
          </w:p>
        </w:tc>
        <w:tc>
          <w:tcPr>
            <w:tcW w:w="711" w:type="dxa"/>
            <w:shd w:val="solid" w:color="FFFFFF" w:fill="auto"/>
          </w:tcPr>
          <w:p w14:paraId="3B7D290E"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1ACB516C" w14:textId="77777777" w:rsidTr="003427F4">
        <w:tc>
          <w:tcPr>
            <w:tcW w:w="805" w:type="dxa"/>
            <w:shd w:val="solid" w:color="FFFFFF" w:fill="auto"/>
          </w:tcPr>
          <w:p w14:paraId="57AA9815"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46995032"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02A65D98" w14:textId="77777777" w:rsidR="003427F4" w:rsidRPr="00FC08AF" w:rsidRDefault="003427F4" w:rsidP="00700469">
            <w:pPr>
              <w:pStyle w:val="TAC"/>
              <w:rPr>
                <w:noProof/>
                <w:sz w:val="16"/>
                <w:szCs w:val="16"/>
                <w:lang w:eastAsia="en-US"/>
              </w:rPr>
            </w:pPr>
            <w:r w:rsidRPr="00FC08AF">
              <w:rPr>
                <w:noProof/>
                <w:sz w:val="16"/>
                <w:szCs w:val="16"/>
                <w:lang w:eastAsia="en-US"/>
              </w:rPr>
              <w:t>CP-160734</w:t>
            </w:r>
          </w:p>
        </w:tc>
        <w:tc>
          <w:tcPr>
            <w:tcW w:w="527" w:type="dxa"/>
            <w:shd w:val="solid" w:color="FFFFFF" w:fill="auto"/>
          </w:tcPr>
          <w:p w14:paraId="43613203" w14:textId="77777777" w:rsidR="003427F4" w:rsidRPr="00FC08AF" w:rsidRDefault="003427F4" w:rsidP="00700469">
            <w:pPr>
              <w:pStyle w:val="TAL"/>
              <w:rPr>
                <w:noProof/>
                <w:sz w:val="16"/>
                <w:szCs w:val="16"/>
                <w:lang w:eastAsia="en-US"/>
              </w:rPr>
            </w:pPr>
            <w:r w:rsidRPr="00FC08AF">
              <w:rPr>
                <w:noProof/>
                <w:sz w:val="16"/>
                <w:szCs w:val="16"/>
                <w:lang w:eastAsia="en-US"/>
              </w:rPr>
              <w:t>0023</w:t>
            </w:r>
          </w:p>
        </w:tc>
        <w:tc>
          <w:tcPr>
            <w:tcW w:w="427" w:type="dxa"/>
            <w:shd w:val="solid" w:color="FFFFFF" w:fill="auto"/>
          </w:tcPr>
          <w:p w14:paraId="02C873DD"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5F11967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40C52686" w14:textId="77777777" w:rsidR="003427F4" w:rsidRPr="00FC08AF" w:rsidRDefault="003427F4" w:rsidP="00700469">
            <w:pPr>
              <w:pStyle w:val="TAL"/>
              <w:rPr>
                <w:noProof/>
                <w:sz w:val="16"/>
                <w:szCs w:val="16"/>
                <w:lang w:eastAsia="en-US"/>
              </w:rPr>
            </w:pPr>
            <w:r w:rsidRPr="00FC08AF">
              <w:rPr>
                <w:noProof/>
                <w:sz w:val="16"/>
                <w:szCs w:val="16"/>
                <w:lang w:eastAsia="en-US"/>
              </w:rPr>
              <w:t>Off-network configuration parameter for queue (24.383 CR)</w:t>
            </w:r>
          </w:p>
        </w:tc>
        <w:tc>
          <w:tcPr>
            <w:tcW w:w="711" w:type="dxa"/>
            <w:shd w:val="solid" w:color="FFFFFF" w:fill="auto"/>
          </w:tcPr>
          <w:p w14:paraId="6663B95F"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0C9BFC3A" w14:textId="77777777" w:rsidTr="003427F4">
        <w:tc>
          <w:tcPr>
            <w:tcW w:w="805" w:type="dxa"/>
            <w:shd w:val="solid" w:color="FFFFFF" w:fill="auto"/>
          </w:tcPr>
          <w:p w14:paraId="04FF62E5"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5481A9AE"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0D5764C9" w14:textId="77777777" w:rsidR="003427F4" w:rsidRPr="00FC08AF" w:rsidRDefault="003427F4" w:rsidP="00700469">
            <w:pPr>
              <w:pStyle w:val="TAC"/>
              <w:rPr>
                <w:noProof/>
                <w:sz w:val="16"/>
                <w:szCs w:val="16"/>
                <w:lang w:eastAsia="en-US"/>
              </w:rPr>
            </w:pPr>
            <w:r w:rsidRPr="00FC08AF">
              <w:rPr>
                <w:noProof/>
                <w:sz w:val="16"/>
                <w:szCs w:val="16"/>
                <w:lang w:eastAsia="en-US"/>
              </w:rPr>
              <w:t>CP-170117</w:t>
            </w:r>
          </w:p>
        </w:tc>
        <w:tc>
          <w:tcPr>
            <w:tcW w:w="527" w:type="dxa"/>
            <w:shd w:val="solid" w:color="FFFFFF" w:fill="auto"/>
          </w:tcPr>
          <w:p w14:paraId="6CC22E10" w14:textId="77777777" w:rsidR="003427F4" w:rsidRPr="00FC08AF" w:rsidRDefault="003427F4" w:rsidP="00700469">
            <w:pPr>
              <w:pStyle w:val="TAL"/>
              <w:rPr>
                <w:noProof/>
                <w:sz w:val="16"/>
                <w:szCs w:val="16"/>
                <w:lang w:eastAsia="en-US"/>
              </w:rPr>
            </w:pPr>
            <w:r w:rsidRPr="00FC08AF">
              <w:rPr>
                <w:noProof/>
                <w:sz w:val="16"/>
                <w:szCs w:val="16"/>
                <w:lang w:eastAsia="en-US"/>
              </w:rPr>
              <w:t>0001</w:t>
            </w:r>
          </w:p>
        </w:tc>
        <w:tc>
          <w:tcPr>
            <w:tcW w:w="427" w:type="dxa"/>
            <w:shd w:val="solid" w:color="FFFFFF" w:fill="auto"/>
          </w:tcPr>
          <w:p w14:paraId="706DFABE"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4639509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FD6B882" w14:textId="77777777" w:rsidR="003427F4" w:rsidRPr="00FC08AF" w:rsidRDefault="003427F4" w:rsidP="00700469">
            <w:pPr>
              <w:pStyle w:val="TAL"/>
              <w:rPr>
                <w:noProof/>
                <w:sz w:val="16"/>
                <w:szCs w:val="16"/>
                <w:lang w:eastAsia="en-US"/>
              </w:rPr>
            </w:pPr>
            <w:r w:rsidRPr="00FC08AF">
              <w:rPr>
                <w:noProof/>
                <w:sz w:val="16"/>
                <w:szCs w:val="16"/>
                <w:lang w:eastAsia="en-US"/>
              </w:rPr>
              <w:t>Scope alignment with TS 24.483 title</w:t>
            </w:r>
          </w:p>
        </w:tc>
        <w:tc>
          <w:tcPr>
            <w:tcW w:w="711" w:type="dxa"/>
            <w:shd w:val="solid" w:color="FFFFFF" w:fill="auto"/>
          </w:tcPr>
          <w:p w14:paraId="0B71176A" w14:textId="77777777" w:rsidR="003427F4" w:rsidRPr="00FC08AF" w:rsidRDefault="003427F4" w:rsidP="00700469">
            <w:pPr>
              <w:pStyle w:val="TAC"/>
              <w:rPr>
                <w:noProof/>
                <w:sz w:val="16"/>
                <w:szCs w:val="16"/>
                <w:lang w:eastAsia="en-US"/>
              </w:rPr>
            </w:pPr>
            <w:r w:rsidRPr="00FC08AF">
              <w:rPr>
                <w:noProof/>
                <w:sz w:val="16"/>
                <w:szCs w:val="16"/>
                <w:lang w:eastAsia="en-US"/>
              </w:rPr>
              <w:t>13.4.0</w:t>
            </w:r>
          </w:p>
        </w:tc>
      </w:tr>
      <w:tr w:rsidR="003427F4" w:rsidRPr="00FC08AF" w14:paraId="23F66F09" w14:textId="77777777" w:rsidTr="003427F4">
        <w:tc>
          <w:tcPr>
            <w:tcW w:w="805" w:type="dxa"/>
            <w:shd w:val="solid" w:color="FFFFFF" w:fill="auto"/>
          </w:tcPr>
          <w:p w14:paraId="5727F1D2"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3274DA55"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47E8CEF0" w14:textId="77777777" w:rsidR="003427F4" w:rsidRPr="00FC08AF" w:rsidRDefault="003427F4" w:rsidP="00700469">
            <w:pPr>
              <w:pStyle w:val="TAC"/>
              <w:rPr>
                <w:noProof/>
                <w:sz w:val="16"/>
                <w:szCs w:val="16"/>
                <w:lang w:eastAsia="en-US"/>
              </w:rPr>
            </w:pPr>
            <w:r w:rsidRPr="00FC08AF">
              <w:rPr>
                <w:noProof/>
                <w:sz w:val="16"/>
                <w:szCs w:val="16"/>
                <w:lang w:eastAsia="en-US"/>
              </w:rPr>
              <w:t>CP-170117</w:t>
            </w:r>
          </w:p>
        </w:tc>
        <w:tc>
          <w:tcPr>
            <w:tcW w:w="527" w:type="dxa"/>
            <w:shd w:val="solid" w:color="FFFFFF" w:fill="auto"/>
          </w:tcPr>
          <w:p w14:paraId="4957A1C8" w14:textId="77777777" w:rsidR="003427F4" w:rsidRPr="00FC08AF" w:rsidRDefault="003427F4" w:rsidP="00700469">
            <w:pPr>
              <w:pStyle w:val="TAL"/>
              <w:rPr>
                <w:noProof/>
                <w:sz w:val="16"/>
                <w:szCs w:val="16"/>
                <w:lang w:eastAsia="en-US"/>
              </w:rPr>
            </w:pPr>
            <w:r w:rsidRPr="00FC08AF">
              <w:rPr>
                <w:noProof/>
                <w:sz w:val="16"/>
                <w:szCs w:val="16"/>
                <w:lang w:eastAsia="en-US"/>
              </w:rPr>
              <w:t>0004</w:t>
            </w:r>
          </w:p>
        </w:tc>
        <w:tc>
          <w:tcPr>
            <w:tcW w:w="427" w:type="dxa"/>
            <w:shd w:val="solid" w:color="FFFFFF" w:fill="auto"/>
          </w:tcPr>
          <w:p w14:paraId="41E65245" w14:textId="77777777" w:rsidR="003427F4" w:rsidRPr="00FC08AF" w:rsidRDefault="003427F4" w:rsidP="00700469">
            <w:pPr>
              <w:pStyle w:val="TAR"/>
              <w:rPr>
                <w:noProof/>
                <w:sz w:val="16"/>
                <w:szCs w:val="16"/>
                <w:lang w:eastAsia="en-US"/>
              </w:rPr>
            </w:pPr>
          </w:p>
        </w:tc>
        <w:tc>
          <w:tcPr>
            <w:tcW w:w="427" w:type="dxa"/>
            <w:shd w:val="solid" w:color="FFFFFF" w:fill="auto"/>
          </w:tcPr>
          <w:p w14:paraId="3BEEE806"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748088B" w14:textId="77777777" w:rsidR="003427F4" w:rsidRPr="00FC08AF" w:rsidRDefault="003427F4" w:rsidP="00700469">
            <w:pPr>
              <w:pStyle w:val="TAL"/>
              <w:rPr>
                <w:noProof/>
                <w:sz w:val="16"/>
                <w:szCs w:val="16"/>
                <w:lang w:eastAsia="en-US"/>
              </w:rPr>
            </w:pPr>
            <w:r w:rsidRPr="00FC08AF">
              <w:rPr>
                <w:noProof/>
                <w:sz w:val="16"/>
                <w:szCs w:val="16"/>
                <w:lang w:eastAsia="en-US"/>
              </w:rPr>
              <w:t>Corrections to upper limits</w:t>
            </w:r>
          </w:p>
        </w:tc>
        <w:tc>
          <w:tcPr>
            <w:tcW w:w="711" w:type="dxa"/>
            <w:shd w:val="solid" w:color="FFFFFF" w:fill="auto"/>
          </w:tcPr>
          <w:p w14:paraId="017C9896" w14:textId="77777777" w:rsidR="003427F4" w:rsidRPr="00FC08AF" w:rsidRDefault="003427F4" w:rsidP="00700469">
            <w:pPr>
              <w:pStyle w:val="TAC"/>
              <w:rPr>
                <w:noProof/>
                <w:sz w:val="16"/>
                <w:szCs w:val="16"/>
                <w:lang w:eastAsia="en-US"/>
              </w:rPr>
            </w:pPr>
            <w:r w:rsidRPr="00FC08AF">
              <w:rPr>
                <w:noProof/>
                <w:sz w:val="16"/>
                <w:szCs w:val="16"/>
                <w:lang w:eastAsia="en-US"/>
              </w:rPr>
              <w:t>13.4.0</w:t>
            </w:r>
          </w:p>
        </w:tc>
      </w:tr>
      <w:tr w:rsidR="003427F4" w:rsidRPr="00FC08AF" w14:paraId="14E0D3FE" w14:textId="77777777" w:rsidTr="003427F4">
        <w:tc>
          <w:tcPr>
            <w:tcW w:w="805" w:type="dxa"/>
            <w:shd w:val="solid" w:color="FFFFFF" w:fill="auto"/>
          </w:tcPr>
          <w:p w14:paraId="400E7D1E"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06E2CCDE"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45DA1E17" w14:textId="77777777" w:rsidR="003427F4" w:rsidRPr="00FC08AF" w:rsidRDefault="003427F4" w:rsidP="00700469">
            <w:pPr>
              <w:pStyle w:val="TAC"/>
              <w:rPr>
                <w:noProof/>
                <w:sz w:val="16"/>
                <w:szCs w:val="16"/>
                <w:lang w:eastAsia="en-US"/>
              </w:rPr>
            </w:pPr>
            <w:r w:rsidRPr="00FC08AF">
              <w:rPr>
                <w:noProof/>
                <w:sz w:val="16"/>
                <w:szCs w:val="16"/>
                <w:lang w:eastAsia="en-US"/>
              </w:rPr>
              <w:t>CP-170127</w:t>
            </w:r>
          </w:p>
        </w:tc>
        <w:tc>
          <w:tcPr>
            <w:tcW w:w="527" w:type="dxa"/>
            <w:shd w:val="solid" w:color="FFFFFF" w:fill="auto"/>
          </w:tcPr>
          <w:p w14:paraId="5BC13018" w14:textId="77777777" w:rsidR="003427F4" w:rsidRPr="00FC08AF" w:rsidRDefault="003427F4" w:rsidP="00700469">
            <w:pPr>
              <w:pStyle w:val="TAL"/>
              <w:rPr>
                <w:noProof/>
                <w:sz w:val="16"/>
                <w:szCs w:val="16"/>
                <w:lang w:eastAsia="en-US"/>
              </w:rPr>
            </w:pPr>
            <w:r w:rsidRPr="00FC08AF">
              <w:rPr>
                <w:noProof/>
                <w:sz w:val="16"/>
                <w:szCs w:val="16"/>
                <w:lang w:eastAsia="en-US"/>
              </w:rPr>
              <w:t>0002</w:t>
            </w:r>
          </w:p>
        </w:tc>
        <w:tc>
          <w:tcPr>
            <w:tcW w:w="427" w:type="dxa"/>
            <w:shd w:val="solid" w:color="FFFFFF" w:fill="auto"/>
          </w:tcPr>
          <w:p w14:paraId="1D5EFD76"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02E4B31"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B0780E6" w14:textId="77777777" w:rsidR="003427F4" w:rsidRPr="00FC08AF" w:rsidRDefault="003427F4" w:rsidP="00700469">
            <w:pPr>
              <w:pStyle w:val="TAL"/>
              <w:rPr>
                <w:noProof/>
                <w:sz w:val="16"/>
                <w:szCs w:val="16"/>
                <w:lang w:eastAsia="en-US"/>
              </w:rPr>
            </w:pPr>
            <w:r w:rsidRPr="00FC08AF">
              <w:rPr>
                <w:noProof/>
                <w:sz w:val="16"/>
                <w:szCs w:val="16"/>
                <w:lang w:eastAsia="en-US"/>
              </w:rPr>
              <w:t>Modifying references in TS 24.483 to cater for rel-14 Stage 2 and Stage 3 mission critical restructure</w:t>
            </w:r>
          </w:p>
        </w:tc>
        <w:tc>
          <w:tcPr>
            <w:tcW w:w="711" w:type="dxa"/>
            <w:shd w:val="solid" w:color="FFFFFF" w:fill="auto"/>
          </w:tcPr>
          <w:p w14:paraId="19E8D930"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76C1AC86" w14:textId="77777777" w:rsidTr="003427F4">
        <w:tc>
          <w:tcPr>
            <w:tcW w:w="805" w:type="dxa"/>
            <w:shd w:val="solid" w:color="FFFFFF" w:fill="auto"/>
          </w:tcPr>
          <w:p w14:paraId="10316AAD"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52D6398D"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7F6AB3BB" w14:textId="77777777" w:rsidR="003427F4" w:rsidRPr="00FC08AF" w:rsidRDefault="003427F4" w:rsidP="00700469">
            <w:pPr>
              <w:pStyle w:val="TAC"/>
              <w:rPr>
                <w:noProof/>
                <w:sz w:val="16"/>
                <w:szCs w:val="16"/>
                <w:lang w:eastAsia="en-US"/>
              </w:rPr>
            </w:pPr>
            <w:r w:rsidRPr="00FC08AF">
              <w:rPr>
                <w:noProof/>
                <w:sz w:val="16"/>
                <w:szCs w:val="16"/>
                <w:lang w:eastAsia="en-US"/>
              </w:rPr>
              <w:t>CP-170127</w:t>
            </w:r>
          </w:p>
        </w:tc>
        <w:tc>
          <w:tcPr>
            <w:tcW w:w="527" w:type="dxa"/>
            <w:shd w:val="solid" w:color="FFFFFF" w:fill="auto"/>
          </w:tcPr>
          <w:p w14:paraId="3B7E0126" w14:textId="77777777" w:rsidR="003427F4" w:rsidRPr="00FC08AF" w:rsidRDefault="003427F4" w:rsidP="00700469">
            <w:pPr>
              <w:pStyle w:val="TAL"/>
              <w:rPr>
                <w:noProof/>
                <w:sz w:val="16"/>
                <w:szCs w:val="16"/>
                <w:lang w:eastAsia="en-US"/>
              </w:rPr>
            </w:pPr>
            <w:r w:rsidRPr="00FC08AF">
              <w:rPr>
                <w:noProof/>
                <w:sz w:val="16"/>
                <w:szCs w:val="16"/>
                <w:lang w:eastAsia="en-US"/>
              </w:rPr>
              <w:t>0003</w:t>
            </w:r>
          </w:p>
        </w:tc>
        <w:tc>
          <w:tcPr>
            <w:tcW w:w="427" w:type="dxa"/>
            <w:shd w:val="solid" w:color="FFFFFF" w:fill="auto"/>
          </w:tcPr>
          <w:p w14:paraId="6BFEDE2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2B9D65B8"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0541EE2" w14:textId="77777777" w:rsidR="003427F4" w:rsidRPr="00FC08AF" w:rsidRDefault="003427F4" w:rsidP="00700469">
            <w:pPr>
              <w:pStyle w:val="TAL"/>
              <w:rPr>
                <w:noProof/>
                <w:sz w:val="16"/>
                <w:szCs w:val="16"/>
                <w:lang w:eastAsia="en-US"/>
              </w:rPr>
            </w:pPr>
            <w:r w:rsidRPr="00FC08AF">
              <w:rPr>
                <w:noProof/>
                <w:sz w:val="16"/>
                <w:szCs w:val="16"/>
                <w:lang w:eastAsia="en-US"/>
              </w:rPr>
              <w:t>Corrections and clean-up for 24.483</w:t>
            </w:r>
          </w:p>
        </w:tc>
        <w:tc>
          <w:tcPr>
            <w:tcW w:w="711" w:type="dxa"/>
            <w:shd w:val="solid" w:color="FFFFFF" w:fill="auto"/>
          </w:tcPr>
          <w:p w14:paraId="4631922D"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0D96E331" w14:textId="77777777" w:rsidTr="003427F4">
        <w:tc>
          <w:tcPr>
            <w:tcW w:w="805" w:type="dxa"/>
            <w:shd w:val="solid" w:color="FFFFFF" w:fill="auto"/>
          </w:tcPr>
          <w:p w14:paraId="7F048B42"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6C5F6978"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235E2299" w14:textId="77777777" w:rsidR="003427F4" w:rsidRPr="00FC08AF" w:rsidRDefault="003427F4" w:rsidP="00700469">
            <w:pPr>
              <w:pStyle w:val="TAC"/>
              <w:rPr>
                <w:noProof/>
                <w:sz w:val="16"/>
                <w:szCs w:val="16"/>
                <w:lang w:eastAsia="en-US"/>
              </w:rPr>
            </w:pPr>
            <w:r w:rsidRPr="00FC08AF">
              <w:rPr>
                <w:noProof/>
                <w:sz w:val="16"/>
                <w:szCs w:val="16"/>
                <w:lang w:eastAsia="en-US"/>
              </w:rPr>
              <w:t>CP-170125</w:t>
            </w:r>
          </w:p>
        </w:tc>
        <w:tc>
          <w:tcPr>
            <w:tcW w:w="527" w:type="dxa"/>
            <w:shd w:val="solid" w:color="FFFFFF" w:fill="auto"/>
          </w:tcPr>
          <w:p w14:paraId="6D6200C0" w14:textId="77777777" w:rsidR="003427F4" w:rsidRPr="00FC08AF" w:rsidRDefault="003427F4" w:rsidP="00700469">
            <w:pPr>
              <w:pStyle w:val="TAL"/>
              <w:rPr>
                <w:noProof/>
                <w:sz w:val="16"/>
                <w:szCs w:val="16"/>
                <w:lang w:eastAsia="en-US"/>
              </w:rPr>
            </w:pPr>
            <w:r w:rsidRPr="00FC08AF">
              <w:rPr>
                <w:noProof/>
                <w:sz w:val="16"/>
                <w:szCs w:val="16"/>
                <w:lang w:eastAsia="en-US"/>
              </w:rPr>
              <w:t>0005</w:t>
            </w:r>
          </w:p>
        </w:tc>
        <w:tc>
          <w:tcPr>
            <w:tcW w:w="427" w:type="dxa"/>
            <w:shd w:val="solid" w:color="FFFFFF" w:fill="auto"/>
          </w:tcPr>
          <w:p w14:paraId="63C3B64A"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6352E7D"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21456A0C" w14:textId="77777777" w:rsidR="003427F4" w:rsidRPr="00FC08AF" w:rsidRDefault="003427F4" w:rsidP="00700469">
            <w:pPr>
              <w:pStyle w:val="TAL"/>
              <w:rPr>
                <w:noProof/>
                <w:sz w:val="16"/>
                <w:szCs w:val="16"/>
                <w:lang w:eastAsia="en-US"/>
              </w:rPr>
            </w:pPr>
            <w:r w:rsidRPr="00FC08AF">
              <w:rPr>
                <w:noProof/>
                <w:sz w:val="16"/>
                <w:szCs w:val="16"/>
                <w:lang w:eastAsia="en-US"/>
              </w:rPr>
              <w:t>MCPTT user profile MO modifications in support of private call call-back</w:t>
            </w:r>
          </w:p>
        </w:tc>
        <w:tc>
          <w:tcPr>
            <w:tcW w:w="711" w:type="dxa"/>
            <w:shd w:val="solid" w:color="FFFFFF" w:fill="auto"/>
          </w:tcPr>
          <w:p w14:paraId="7F0212C4"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020E9184" w14:textId="77777777" w:rsidTr="003427F4">
        <w:tc>
          <w:tcPr>
            <w:tcW w:w="805" w:type="dxa"/>
            <w:shd w:val="solid" w:color="FFFFFF" w:fill="auto"/>
          </w:tcPr>
          <w:p w14:paraId="7096772F"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767429B"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2F7309F4"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6B51A0B7" w14:textId="77777777" w:rsidR="003427F4" w:rsidRPr="00FC08AF" w:rsidRDefault="003427F4" w:rsidP="00700469">
            <w:pPr>
              <w:pStyle w:val="TAL"/>
              <w:rPr>
                <w:noProof/>
                <w:sz w:val="16"/>
                <w:szCs w:val="16"/>
                <w:lang w:eastAsia="en-US"/>
              </w:rPr>
            </w:pPr>
            <w:r w:rsidRPr="00FC08AF">
              <w:rPr>
                <w:noProof/>
                <w:sz w:val="16"/>
                <w:szCs w:val="16"/>
                <w:lang w:eastAsia="en-US"/>
              </w:rPr>
              <w:t>0006</w:t>
            </w:r>
          </w:p>
        </w:tc>
        <w:tc>
          <w:tcPr>
            <w:tcW w:w="427" w:type="dxa"/>
            <w:shd w:val="solid" w:color="FFFFFF" w:fill="auto"/>
          </w:tcPr>
          <w:p w14:paraId="358F8CD5" w14:textId="77777777" w:rsidR="003427F4" w:rsidRPr="00FC08AF" w:rsidRDefault="003427F4" w:rsidP="00700469">
            <w:pPr>
              <w:pStyle w:val="TAR"/>
              <w:rPr>
                <w:noProof/>
                <w:sz w:val="16"/>
                <w:szCs w:val="16"/>
                <w:lang w:eastAsia="en-US"/>
              </w:rPr>
            </w:pPr>
          </w:p>
        </w:tc>
        <w:tc>
          <w:tcPr>
            <w:tcW w:w="427" w:type="dxa"/>
            <w:shd w:val="solid" w:color="FFFFFF" w:fill="auto"/>
          </w:tcPr>
          <w:p w14:paraId="5F1AA710"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C87E8EE" w14:textId="77777777" w:rsidR="003427F4" w:rsidRPr="00FC08AF" w:rsidRDefault="003427F4" w:rsidP="00700469">
            <w:pPr>
              <w:pStyle w:val="TAL"/>
              <w:rPr>
                <w:noProof/>
                <w:sz w:val="16"/>
                <w:szCs w:val="16"/>
                <w:lang w:eastAsia="en-US"/>
              </w:rPr>
            </w:pPr>
            <w:r w:rsidRPr="00FC08AF">
              <w:rPr>
                <w:noProof/>
                <w:sz w:val="16"/>
                <w:szCs w:val="16"/>
                <w:lang w:eastAsia="en-US"/>
              </w:rPr>
              <w:t>Updating general parts of TS 24.483 for MCData, MCVideo and the initial configuration MO</w:t>
            </w:r>
          </w:p>
        </w:tc>
        <w:tc>
          <w:tcPr>
            <w:tcW w:w="711" w:type="dxa"/>
            <w:shd w:val="solid" w:color="FFFFFF" w:fill="auto"/>
          </w:tcPr>
          <w:p w14:paraId="24FFBD51"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70FF9DE" w14:textId="77777777" w:rsidTr="003427F4">
        <w:tc>
          <w:tcPr>
            <w:tcW w:w="805" w:type="dxa"/>
            <w:shd w:val="solid" w:color="FFFFFF" w:fill="auto"/>
          </w:tcPr>
          <w:p w14:paraId="03F11434"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2A0B88D"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7AD4E9C1"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55187B49" w14:textId="77777777" w:rsidR="003427F4" w:rsidRPr="00FC08AF" w:rsidRDefault="003427F4" w:rsidP="00700469">
            <w:pPr>
              <w:pStyle w:val="TAL"/>
              <w:rPr>
                <w:noProof/>
                <w:sz w:val="16"/>
                <w:szCs w:val="16"/>
                <w:lang w:eastAsia="en-US"/>
              </w:rPr>
            </w:pPr>
            <w:r w:rsidRPr="00FC08AF">
              <w:rPr>
                <w:noProof/>
                <w:sz w:val="16"/>
                <w:szCs w:val="16"/>
                <w:lang w:eastAsia="en-US"/>
              </w:rPr>
              <w:t>0007</w:t>
            </w:r>
          </w:p>
        </w:tc>
        <w:tc>
          <w:tcPr>
            <w:tcW w:w="427" w:type="dxa"/>
            <w:shd w:val="solid" w:color="FFFFFF" w:fill="auto"/>
          </w:tcPr>
          <w:p w14:paraId="273E8832"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24FBB67D"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794A875" w14:textId="77777777" w:rsidR="003427F4" w:rsidRPr="00FC08AF" w:rsidRDefault="003427F4" w:rsidP="00700469">
            <w:pPr>
              <w:pStyle w:val="TAL"/>
              <w:rPr>
                <w:noProof/>
                <w:sz w:val="16"/>
                <w:szCs w:val="16"/>
                <w:lang w:eastAsia="en-US"/>
              </w:rPr>
            </w:pPr>
            <w:r w:rsidRPr="00FC08AF">
              <w:rPr>
                <w:noProof/>
                <w:sz w:val="16"/>
                <w:szCs w:val="16"/>
                <w:lang w:eastAsia="en-US"/>
              </w:rPr>
              <w:t>Modifications to the Group Configuration MO for MCData and MCVideo</w:t>
            </w:r>
          </w:p>
        </w:tc>
        <w:tc>
          <w:tcPr>
            <w:tcW w:w="711" w:type="dxa"/>
            <w:shd w:val="solid" w:color="FFFFFF" w:fill="auto"/>
          </w:tcPr>
          <w:p w14:paraId="4D0F828B"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1A51CE46" w14:textId="77777777" w:rsidTr="003427F4">
        <w:tc>
          <w:tcPr>
            <w:tcW w:w="805" w:type="dxa"/>
            <w:shd w:val="solid" w:color="FFFFFF" w:fill="auto"/>
          </w:tcPr>
          <w:p w14:paraId="6AF19EA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26040D0"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1A344CD"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7F93531F" w14:textId="77777777" w:rsidR="003427F4" w:rsidRPr="00FC08AF" w:rsidRDefault="003427F4" w:rsidP="00700469">
            <w:pPr>
              <w:pStyle w:val="TAL"/>
              <w:rPr>
                <w:noProof/>
                <w:sz w:val="16"/>
                <w:szCs w:val="16"/>
                <w:lang w:eastAsia="en-US"/>
              </w:rPr>
            </w:pPr>
            <w:r w:rsidRPr="00FC08AF">
              <w:rPr>
                <w:noProof/>
                <w:sz w:val="16"/>
                <w:szCs w:val="16"/>
                <w:lang w:eastAsia="en-US"/>
              </w:rPr>
              <w:t>0008</w:t>
            </w:r>
          </w:p>
        </w:tc>
        <w:tc>
          <w:tcPr>
            <w:tcW w:w="427" w:type="dxa"/>
            <w:shd w:val="solid" w:color="FFFFFF" w:fill="auto"/>
          </w:tcPr>
          <w:p w14:paraId="51E8C69E"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A188D10"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4AE88DB5" w14:textId="77777777" w:rsidR="003427F4" w:rsidRPr="00FC08AF" w:rsidRDefault="003427F4" w:rsidP="00700469">
            <w:pPr>
              <w:pStyle w:val="TAL"/>
              <w:rPr>
                <w:noProof/>
                <w:sz w:val="16"/>
                <w:szCs w:val="16"/>
                <w:lang w:eastAsia="en-US"/>
              </w:rPr>
            </w:pPr>
            <w:r w:rsidRPr="00FC08AF">
              <w:rPr>
                <w:noProof/>
                <w:sz w:val="16"/>
                <w:szCs w:val="16"/>
                <w:lang w:eastAsia="en-US"/>
              </w:rPr>
              <w:t>MCVideo UE configuration MO</w:t>
            </w:r>
          </w:p>
        </w:tc>
        <w:tc>
          <w:tcPr>
            <w:tcW w:w="711" w:type="dxa"/>
            <w:shd w:val="solid" w:color="FFFFFF" w:fill="auto"/>
          </w:tcPr>
          <w:p w14:paraId="56912C00"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9D0BAA4" w14:textId="77777777" w:rsidTr="003427F4">
        <w:tc>
          <w:tcPr>
            <w:tcW w:w="805" w:type="dxa"/>
            <w:shd w:val="solid" w:color="FFFFFF" w:fill="auto"/>
          </w:tcPr>
          <w:p w14:paraId="4F6317D7"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279666BA"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FEFBC52"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3B186BF5" w14:textId="77777777" w:rsidR="003427F4" w:rsidRPr="00FC08AF" w:rsidRDefault="003427F4" w:rsidP="00700469">
            <w:pPr>
              <w:pStyle w:val="TAL"/>
              <w:rPr>
                <w:noProof/>
                <w:sz w:val="16"/>
                <w:szCs w:val="16"/>
                <w:lang w:eastAsia="en-US"/>
              </w:rPr>
            </w:pPr>
            <w:r w:rsidRPr="00FC08AF">
              <w:rPr>
                <w:noProof/>
                <w:sz w:val="16"/>
                <w:szCs w:val="16"/>
                <w:lang w:eastAsia="en-US"/>
              </w:rPr>
              <w:t>0009</w:t>
            </w:r>
          </w:p>
        </w:tc>
        <w:tc>
          <w:tcPr>
            <w:tcW w:w="427" w:type="dxa"/>
            <w:shd w:val="solid" w:color="FFFFFF" w:fill="auto"/>
          </w:tcPr>
          <w:p w14:paraId="32F26B80"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1912CAA5"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0F4D7D0" w14:textId="77777777" w:rsidR="003427F4" w:rsidRPr="00FC08AF" w:rsidRDefault="003427F4" w:rsidP="00700469">
            <w:pPr>
              <w:pStyle w:val="TAL"/>
              <w:rPr>
                <w:noProof/>
                <w:sz w:val="16"/>
                <w:szCs w:val="16"/>
                <w:lang w:eastAsia="en-US"/>
              </w:rPr>
            </w:pPr>
            <w:r w:rsidRPr="00FC08AF">
              <w:rPr>
                <w:noProof/>
                <w:sz w:val="16"/>
                <w:szCs w:val="16"/>
                <w:lang w:eastAsia="en-US"/>
              </w:rPr>
              <w:t>MCVideo user profile configuration MO</w:t>
            </w:r>
          </w:p>
        </w:tc>
        <w:tc>
          <w:tcPr>
            <w:tcW w:w="711" w:type="dxa"/>
            <w:shd w:val="solid" w:color="FFFFFF" w:fill="auto"/>
          </w:tcPr>
          <w:p w14:paraId="4C07FF0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548C3C53" w14:textId="77777777" w:rsidTr="003427F4">
        <w:tc>
          <w:tcPr>
            <w:tcW w:w="805" w:type="dxa"/>
            <w:shd w:val="solid" w:color="FFFFFF" w:fill="auto"/>
          </w:tcPr>
          <w:p w14:paraId="079502DE"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7A9BB797"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2DF1DDB"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04893A19" w14:textId="77777777" w:rsidR="003427F4" w:rsidRPr="00FC08AF" w:rsidRDefault="003427F4" w:rsidP="00700469">
            <w:pPr>
              <w:pStyle w:val="TAL"/>
              <w:rPr>
                <w:noProof/>
                <w:sz w:val="16"/>
                <w:szCs w:val="16"/>
                <w:lang w:eastAsia="en-US"/>
              </w:rPr>
            </w:pPr>
            <w:r w:rsidRPr="00FC08AF">
              <w:rPr>
                <w:noProof/>
                <w:sz w:val="16"/>
                <w:szCs w:val="16"/>
                <w:lang w:eastAsia="en-US"/>
              </w:rPr>
              <w:t>0010</w:t>
            </w:r>
          </w:p>
        </w:tc>
        <w:tc>
          <w:tcPr>
            <w:tcW w:w="427" w:type="dxa"/>
            <w:shd w:val="solid" w:color="FFFFFF" w:fill="auto"/>
          </w:tcPr>
          <w:p w14:paraId="1F8674E6" w14:textId="77777777" w:rsidR="003427F4" w:rsidRPr="00FC08AF" w:rsidRDefault="003427F4" w:rsidP="00700469">
            <w:pPr>
              <w:pStyle w:val="TAR"/>
              <w:rPr>
                <w:noProof/>
                <w:sz w:val="16"/>
                <w:szCs w:val="16"/>
                <w:lang w:eastAsia="en-US"/>
              </w:rPr>
            </w:pPr>
          </w:p>
        </w:tc>
        <w:tc>
          <w:tcPr>
            <w:tcW w:w="427" w:type="dxa"/>
            <w:shd w:val="solid" w:color="FFFFFF" w:fill="auto"/>
          </w:tcPr>
          <w:p w14:paraId="043F6EA7"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084C101" w14:textId="77777777" w:rsidR="003427F4" w:rsidRPr="00FC08AF" w:rsidRDefault="003427F4" w:rsidP="00700469">
            <w:pPr>
              <w:pStyle w:val="TAL"/>
              <w:rPr>
                <w:noProof/>
                <w:sz w:val="16"/>
                <w:szCs w:val="16"/>
                <w:lang w:eastAsia="en-US"/>
              </w:rPr>
            </w:pPr>
            <w:r w:rsidRPr="00FC08AF">
              <w:rPr>
                <w:noProof/>
                <w:sz w:val="16"/>
                <w:szCs w:val="16"/>
                <w:lang w:eastAsia="en-US"/>
              </w:rPr>
              <w:t>MCVideo service configuration MO</w:t>
            </w:r>
          </w:p>
        </w:tc>
        <w:tc>
          <w:tcPr>
            <w:tcW w:w="711" w:type="dxa"/>
            <w:shd w:val="solid" w:color="FFFFFF" w:fill="auto"/>
          </w:tcPr>
          <w:p w14:paraId="4FED1004"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472F703C" w14:textId="77777777" w:rsidTr="003427F4">
        <w:tc>
          <w:tcPr>
            <w:tcW w:w="805" w:type="dxa"/>
            <w:shd w:val="solid" w:color="FFFFFF" w:fill="auto"/>
          </w:tcPr>
          <w:p w14:paraId="22F311F3"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620449ED"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9950135"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445C2E9D" w14:textId="77777777" w:rsidR="003427F4" w:rsidRPr="00FC08AF" w:rsidRDefault="003427F4" w:rsidP="00700469">
            <w:pPr>
              <w:pStyle w:val="TAL"/>
              <w:rPr>
                <w:noProof/>
                <w:sz w:val="16"/>
                <w:szCs w:val="16"/>
                <w:lang w:eastAsia="en-US"/>
              </w:rPr>
            </w:pPr>
            <w:r w:rsidRPr="00FC08AF">
              <w:rPr>
                <w:noProof/>
                <w:sz w:val="16"/>
                <w:szCs w:val="16"/>
                <w:lang w:eastAsia="en-US"/>
              </w:rPr>
              <w:t>0011</w:t>
            </w:r>
          </w:p>
        </w:tc>
        <w:tc>
          <w:tcPr>
            <w:tcW w:w="427" w:type="dxa"/>
            <w:shd w:val="solid" w:color="FFFFFF" w:fill="auto"/>
          </w:tcPr>
          <w:p w14:paraId="1F750724"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679FBC34"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760405B5" w14:textId="77777777" w:rsidR="003427F4" w:rsidRPr="00FC08AF" w:rsidRDefault="003427F4" w:rsidP="00700469">
            <w:pPr>
              <w:pStyle w:val="TAL"/>
              <w:rPr>
                <w:noProof/>
                <w:sz w:val="16"/>
                <w:szCs w:val="16"/>
                <w:lang w:eastAsia="en-US"/>
              </w:rPr>
            </w:pPr>
            <w:r w:rsidRPr="00FC08AF">
              <w:rPr>
                <w:noProof/>
                <w:sz w:val="16"/>
                <w:szCs w:val="16"/>
                <w:lang w:eastAsia="en-US"/>
              </w:rPr>
              <w:t>MCData UE configuration MO</w:t>
            </w:r>
          </w:p>
        </w:tc>
        <w:tc>
          <w:tcPr>
            <w:tcW w:w="711" w:type="dxa"/>
            <w:shd w:val="solid" w:color="FFFFFF" w:fill="auto"/>
          </w:tcPr>
          <w:p w14:paraId="135BE366"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2A959598" w14:textId="77777777" w:rsidTr="003427F4">
        <w:tc>
          <w:tcPr>
            <w:tcW w:w="805" w:type="dxa"/>
            <w:shd w:val="solid" w:color="FFFFFF" w:fill="auto"/>
          </w:tcPr>
          <w:p w14:paraId="01F17FC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28BF7778"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456F456"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26E86B80" w14:textId="77777777" w:rsidR="003427F4" w:rsidRPr="00FC08AF" w:rsidRDefault="003427F4" w:rsidP="00700469">
            <w:pPr>
              <w:pStyle w:val="TAL"/>
              <w:rPr>
                <w:noProof/>
                <w:sz w:val="16"/>
                <w:szCs w:val="16"/>
                <w:lang w:eastAsia="en-US"/>
              </w:rPr>
            </w:pPr>
            <w:r w:rsidRPr="00FC08AF">
              <w:rPr>
                <w:noProof/>
                <w:sz w:val="16"/>
                <w:szCs w:val="16"/>
                <w:lang w:eastAsia="en-US"/>
              </w:rPr>
              <w:t>0012</w:t>
            </w:r>
          </w:p>
        </w:tc>
        <w:tc>
          <w:tcPr>
            <w:tcW w:w="427" w:type="dxa"/>
            <w:shd w:val="solid" w:color="FFFFFF" w:fill="auto"/>
          </w:tcPr>
          <w:p w14:paraId="3D70C253"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29DBC62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F4E1531" w14:textId="77777777" w:rsidR="003427F4" w:rsidRPr="00FC08AF" w:rsidRDefault="003427F4" w:rsidP="00700469">
            <w:pPr>
              <w:pStyle w:val="TAL"/>
              <w:rPr>
                <w:noProof/>
                <w:sz w:val="16"/>
                <w:szCs w:val="16"/>
                <w:lang w:eastAsia="en-US"/>
              </w:rPr>
            </w:pPr>
            <w:r w:rsidRPr="00FC08AF">
              <w:rPr>
                <w:noProof/>
                <w:sz w:val="16"/>
                <w:szCs w:val="16"/>
                <w:lang w:eastAsia="en-US"/>
              </w:rPr>
              <w:t>MCData user profile configuration MO</w:t>
            </w:r>
          </w:p>
        </w:tc>
        <w:tc>
          <w:tcPr>
            <w:tcW w:w="711" w:type="dxa"/>
            <w:shd w:val="solid" w:color="FFFFFF" w:fill="auto"/>
          </w:tcPr>
          <w:p w14:paraId="218FF423"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2D525ECD" w14:textId="77777777" w:rsidTr="003427F4">
        <w:tc>
          <w:tcPr>
            <w:tcW w:w="805" w:type="dxa"/>
            <w:shd w:val="solid" w:color="FFFFFF" w:fill="auto"/>
          </w:tcPr>
          <w:p w14:paraId="4798A882"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46855739"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046FF0F0"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557AE8C0" w14:textId="77777777" w:rsidR="003427F4" w:rsidRPr="00FC08AF" w:rsidRDefault="003427F4" w:rsidP="00700469">
            <w:pPr>
              <w:pStyle w:val="TAL"/>
              <w:rPr>
                <w:noProof/>
                <w:sz w:val="16"/>
                <w:szCs w:val="16"/>
                <w:lang w:eastAsia="en-US"/>
              </w:rPr>
            </w:pPr>
            <w:r w:rsidRPr="00FC08AF">
              <w:rPr>
                <w:noProof/>
                <w:sz w:val="16"/>
                <w:szCs w:val="16"/>
                <w:lang w:eastAsia="en-US"/>
              </w:rPr>
              <w:t>0013</w:t>
            </w:r>
          </w:p>
        </w:tc>
        <w:tc>
          <w:tcPr>
            <w:tcW w:w="427" w:type="dxa"/>
            <w:shd w:val="solid" w:color="FFFFFF" w:fill="auto"/>
          </w:tcPr>
          <w:p w14:paraId="673FE51D"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194581CC"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A91370B" w14:textId="77777777" w:rsidR="003427F4" w:rsidRPr="00FC08AF" w:rsidRDefault="003427F4" w:rsidP="00700469">
            <w:pPr>
              <w:pStyle w:val="TAL"/>
              <w:rPr>
                <w:noProof/>
                <w:sz w:val="16"/>
                <w:szCs w:val="16"/>
                <w:lang w:eastAsia="en-US"/>
              </w:rPr>
            </w:pPr>
            <w:r w:rsidRPr="00FC08AF">
              <w:rPr>
                <w:noProof/>
                <w:sz w:val="16"/>
                <w:szCs w:val="16"/>
                <w:lang w:eastAsia="en-US"/>
              </w:rPr>
              <w:t>MCData service configuration MO</w:t>
            </w:r>
          </w:p>
        </w:tc>
        <w:tc>
          <w:tcPr>
            <w:tcW w:w="711" w:type="dxa"/>
            <w:shd w:val="solid" w:color="FFFFFF" w:fill="auto"/>
          </w:tcPr>
          <w:p w14:paraId="4FF962DB"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316F6FF5" w14:textId="77777777" w:rsidTr="003427F4">
        <w:tc>
          <w:tcPr>
            <w:tcW w:w="805" w:type="dxa"/>
            <w:shd w:val="solid" w:color="FFFFFF" w:fill="auto"/>
          </w:tcPr>
          <w:p w14:paraId="4C0B9FE2"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750190E4"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8207B54" w14:textId="77777777" w:rsidR="003427F4" w:rsidRPr="00FC08AF" w:rsidRDefault="003427F4" w:rsidP="00700469">
            <w:pPr>
              <w:pStyle w:val="TAC"/>
              <w:rPr>
                <w:noProof/>
                <w:sz w:val="16"/>
                <w:szCs w:val="16"/>
                <w:lang w:eastAsia="en-US"/>
              </w:rPr>
            </w:pPr>
            <w:r w:rsidRPr="00FC08AF">
              <w:rPr>
                <w:noProof/>
                <w:sz w:val="16"/>
                <w:szCs w:val="16"/>
                <w:lang w:eastAsia="en-US"/>
              </w:rPr>
              <w:t>CP-171114</w:t>
            </w:r>
          </w:p>
        </w:tc>
        <w:tc>
          <w:tcPr>
            <w:tcW w:w="527" w:type="dxa"/>
            <w:shd w:val="solid" w:color="FFFFFF" w:fill="auto"/>
          </w:tcPr>
          <w:p w14:paraId="71283322" w14:textId="77777777" w:rsidR="003427F4" w:rsidRPr="00FC08AF" w:rsidRDefault="003427F4" w:rsidP="00700469">
            <w:pPr>
              <w:pStyle w:val="TAL"/>
              <w:rPr>
                <w:noProof/>
                <w:sz w:val="16"/>
                <w:szCs w:val="16"/>
                <w:lang w:eastAsia="en-US"/>
              </w:rPr>
            </w:pPr>
            <w:r w:rsidRPr="00FC08AF">
              <w:rPr>
                <w:noProof/>
                <w:sz w:val="16"/>
                <w:szCs w:val="16"/>
                <w:lang w:eastAsia="en-US"/>
              </w:rPr>
              <w:t>0014</w:t>
            </w:r>
          </w:p>
        </w:tc>
        <w:tc>
          <w:tcPr>
            <w:tcW w:w="427" w:type="dxa"/>
            <w:shd w:val="solid" w:color="FFFFFF" w:fill="auto"/>
          </w:tcPr>
          <w:p w14:paraId="2E3E959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1FD8D9C"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72E65A6" w14:textId="77777777" w:rsidR="003427F4" w:rsidRPr="00FC08AF" w:rsidRDefault="003427F4" w:rsidP="00700469">
            <w:pPr>
              <w:pStyle w:val="TAL"/>
              <w:rPr>
                <w:noProof/>
                <w:sz w:val="16"/>
                <w:szCs w:val="16"/>
                <w:lang w:eastAsia="en-US"/>
              </w:rPr>
            </w:pPr>
            <w:r w:rsidRPr="00FC08AF">
              <w:rPr>
                <w:noProof/>
                <w:sz w:val="16"/>
                <w:szCs w:val="16"/>
                <w:lang w:eastAsia="en-US"/>
              </w:rPr>
              <w:t>eMCPTT user profile MO updates</w:t>
            </w:r>
          </w:p>
        </w:tc>
        <w:tc>
          <w:tcPr>
            <w:tcW w:w="711" w:type="dxa"/>
            <w:shd w:val="solid" w:color="FFFFFF" w:fill="auto"/>
          </w:tcPr>
          <w:p w14:paraId="79FE722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5ED61A9B" w14:textId="77777777" w:rsidTr="003427F4">
        <w:tc>
          <w:tcPr>
            <w:tcW w:w="805" w:type="dxa"/>
            <w:shd w:val="solid" w:color="FFFFFF" w:fill="auto"/>
          </w:tcPr>
          <w:p w14:paraId="1B26DFA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3D5EAE62"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7454BF96" w14:textId="77777777" w:rsidR="003427F4" w:rsidRPr="00FC08AF" w:rsidRDefault="003427F4" w:rsidP="00700469">
            <w:pPr>
              <w:pStyle w:val="TAC"/>
              <w:rPr>
                <w:noProof/>
                <w:sz w:val="16"/>
                <w:szCs w:val="16"/>
                <w:lang w:eastAsia="en-US"/>
              </w:rPr>
            </w:pPr>
            <w:r w:rsidRPr="00FC08AF">
              <w:rPr>
                <w:noProof/>
                <w:sz w:val="16"/>
                <w:szCs w:val="16"/>
                <w:lang w:eastAsia="en-US"/>
              </w:rPr>
              <w:t>CP-171113</w:t>
            </w:r>
          </w:p>
        </w:tc>
        <w:tc>
          <w:tcPr>
            <w:tcW w:w="527" w:type="dxa"/>
            <w:shd w:val="solid" w:color="FFFFFF" w:fill="auto"/>
          </w:tcPr>
          <w:p w14:paraId="7246E376" w14:textId="77777777" w:rsidR="003427F4" w:rsidRPr="00FC08AF" w:rsidRDefault="003427F4" w:rsidP="00700469">
            <w:pPr>
              <w:pStyle w:val="TAL"/>
              <w:rPr>
                <w:noProof/>
                <w:sz w:val="16"/>
                <w:szCs w:val="16"/>
                <w:lang w:eastAsia="en-US"/>
              </w:rPr>
            </w:pPr>
            <w:r w:rsidRPr="00FC08AF">
              <w:rPr>
                <w:noProof/>
                <w:sz w:val="16"/>
                <w:szCs w:val="16"/>
                <w:lang w:eastAsia="en-US"/>
              </w:rPr>
              <w:t>0016</w:t>
            </w:r>
          </w:p>
        </w:tc>
        <w:tc>
          <w:tcPr>
            <w:tcW w:w="427" w:type="dxa"/>
            <w:shd w:val="solid" w:color="FFFFFF" w:fill="auto"/>
          </w:tcPr>
          <w:p w14:paraId="24911D61"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E20E149"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7E6F9F8F" w14:textId="77777777" w:rsidR="003427F4" w:rsidRPr="00FC08AF" w:rsidRDefault="003427F4" w:rsidP="00700469">
            <w:pPr>
              <w:pStyle w:val="TAL"/>
              <w:rPr>
                <w:noProof/>
                <w:sz w:val="16"/>
                <w:szCs w:val="16"/>
                <w:lang w:eastAsia="en-US"/>
              </w:rPr>
            </w:pPr>
            <w:r w:rsidRPr="00FC08AF">
              <w:rPr>
                <w:noProof/>
                <w:sz w:val="16"/>
                <w:szCs w:val="16"/>
                <w:lang w:eastAsia="en-US"/>
              </w:rPr>
              <w:t>AllowedFloorControlProtection configuration parameter</w:t>
            </w:r>
          </w:p>
        </w:tc>
        <w:tc>
          <w:tcPr>
            <w:tcW w:w="711" w:type="dxa"/>
            <w:shd w:val="solid" w:color="FFFFFF" w:fill="auto"/>
          </w:tcPr>
          <w:p w14:paraId="1B491C79"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79B18BC2" w14:textId="77777777" w:rsidTr="003427F4">
        <w:tc>
          <w:tcPr>
            <w:tcW w:w="805" w:type="dxa"/>
            <w:shd w:val="solid" w:color="FFFFFF" w:fill="auto"/>
          </w:tcPr>
          <w:p w14:paraId="56C7A58B"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44269B4A"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18203EE6" w14:textId="77777777" w:rsidR="003427F4" w:rsidRPr="00FC08AF" w:rsidRDefault="003427F4" w:rsidP="00700469">
            <w:pPr>
              <w:pStyle w:val="TAC"/>
              <w:rPr>
                <w:noProof/>
                <w:sz w:val="16"/>
                <w:szCs w:val="16"/>
                <w:lang w:eastAsia="en-US"/>
              </w:rPr>
            </w:pPr>
            <w:r w:rsidRPr="00FC08AF">
              <w:rPr>
                <w:noProof/>
                <w:sz w:val="16"/>
                <w:szCs w:val="16"/>
                <w:lang w:eastAsia="en-US"/>
              </w:rPr>
              <w:t>CP-171113</w:t>
            </w:r>
          </w:p>
        </w:tc>
        <w:tc>
          <w:tcPr>
            <w:tcW w:w="527" w:type="dxa"/>
            <w:shd w:val="solid" w:color="FFFFFF" w:fill="auto"/>
          </w:tcPr>
          <w:p w14:paraId="2819CF4E" w14:textId="77777777" w:rsidR="003427F4" w:rsidRPr="00FC08AF" w:rsidRDefault="003427F4" w:rsidP="00700469">
            <w:pPr>
              <w:pStyle w:val="TAL"/>
              <w:rPr>
                <w:noProof/>
                <w:sz w:val="16"/>
                <w:szCs w:val="16"/>
                <w:lang w:eastAsia="en-US"/>
              </w:rPr>
            </w:pPr>
            <w:r w:rsidRPr="00FC08AF">
              <w:rPr>
                <w:noProof/>
                <w:sz w:val="16"/>
                <w:szCs w:val="16"/>
                <w:lang w:eastAsia="en-US"/>
              </w:rPr>
              <w:t>0018</w:t>
            </w:r>
          </w:p>
        </w:tc>
        <w:tc>
          <w:tcPr>
            <w:tcW w:w="427" w:type="dxa"/>
            <w:shd w:val="solid" w:color="FFFFFF" w:fill="auto"/>
          </w:tcPr>
          <w:p w14:paraId="01329D56" w14:textId="77777777" w:rsidR="003427F4" w:rsidRPr="00FC08AF" w:rsidRDefault="003427F4" w:rsidP="00700469">
            <w:pPr>
              <w:pStyle w:val="TAR"/>
              <w:rPr>
                <w:noProof/>
                <w:sz w:val="16"/>
                <w:szCs w:val="16"/>
                <w:lang w:eastAsia="en-US"/>
              </w:rPr>
            </w:pPr>
          </w:p>
        </w:tc>
        <w:tc>
          <w:tcPr>
            <w:tcW w:w="427" w:type="dxa"/>
            <w:shd w:val="solid" w:color="FFFFFF" w:fill="auto"/>
          </w:tcPr>
          <w:p w14:paraId="0DCA8FFD"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2F0282AD" w14:textId="77777777" w:rsidR="003427F4" w:rsidRPr="00FC08AF" w:rsidRDefault="003427F4" w:rsidP="00700469">
            <w:pPr>
              <w:pStyle w:val="TAL"/>
              <w:rPr>
                <w:noProof/>
                <w:sz w:val="16"/>
                <w:szCs w:val="16"/>
                <w:lang w:eastAsia="en-US"/>
              </w:rPr>
            </w:pPr>
            <w:r w:rsidRPr="00FC08AF">
              <w:rPr>
                <w:noProof/>
                <w:sz w:val="16"/>
                <w:szCs w:val="16"/>
                <w:lang w:eastAsia="en-US"/>
              </w:rPr>
              <w:t>QueueUsage configuration parameter</w:t>
            </w:r>
          </w:p>
        </w:tc>
        <w:tc>
          <w:tcPr>
            <w:tcW w:w="711" w:type="dxa"/>
            <w:shd w:val="solid" w:color="FFFFFF" w:fill="auto"/>
          </w:tcPr>
          <w:p w14:paraId="0E5BFAC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725C551" w14:textId="77777777" w:rsidTr="003427F4">
        <w:tc>
          <w:tcPr>
            <w:tcW w:w="805" w:type="dxa"/>
            <w:shd w:val="solid" w:color="FFFFFF" w:fill="auto"/>
          </w:tcPr>
          <w:p w14:paraId="2B4B8EA5"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0CAC273C"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369F3BA" w14:textId="77777777" w:rsidR="003427F4" w:rsidRPr="00FC08AF" w:rsidRDefault="003427F4" w:rsidP="00700469">
            <w:pPr>
              <w:pStyle w:val="TAC"/>
              <w:rPr>
                <w:noProof/>
                <w:sz w:val="16"/>
                <w:szCs w:val="16"/>
                <w:lang w:eastAsia="en-US"/>
              </w:rPr>
            </w:pPr>
            <w:r w:rsidRPr="00FC08AF">
              <w:rPr>
                <w:noProof/>
                <w:sz w:val="16"/>
                <w:szCs w:val="16"/>
                <w:lang w:eastAsia="en-US"/>
              </w:rPr>
              <w:t>CP-171082</w:t>
            </w:r>
          </w:p>
        </w:tc>
        <w:tc>
          <w:tcPr>
            <w:tcW w:w="527" w:type="dxa"/>
            <w:shd w:val="solid" w:color="FFFFFF" w:fill="auto"/>
          </w:tcPr>
          <w:p w14:paraId="52B7F29F" w14:textId="77777777" w:rsidR="003427F4" w:rsidRPr="00FC08AF" w:rsidRDefault="003427F4" w:rsidP="00700469">
            <w:pPr>
              <w:pStyle w:val="TAL"/>
              <w:rPr>
                <w:noProof/>
                <w:sz w:val="16"/>
                <w:szCs w:val="16"/>
                <w:lang w:eastAsia="en-US"/>
              </w:rPr>
            </w:pPr>
            <w:r w:rsidRPr="00FC08AF">
              <w:rPr>
                <w:noProof/>
                <w:sz w:val="16"/>
                <w:szCs w:val="16"/>
                <w:lang w:eastAsia="en-US"/>
              </w:rPr>
              <w:t>0019</w:t>
            </w:r>
          </w:p>
        </w:tc>
        <w:tc>
          <w:tcPr>
            <w:tcW w:w="427" w:type="dxa"/>
            <w:shd w:val="solid" w:color="FFFFFF" w:fill="auto"/>
          </w:tcPr>
          <w:p w14:paraId="75E3A59C"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955486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7C8A06B" w14:textId="77777777" w:rsidR="003427F4" w:rsidRPr="00FC08AF" w:rsidRDefault="003427F4" w:rsidP="00700469">
            <w:pPr>
              <w:pStyle w:val="TAL"/>
              <w:rPr>
                <w:noProof/>
                <w:sz w:val="16"/>
                <w:szCs w:val="16"/>
                <w:lang w:eastAsia="en-US"/>
              </w:rPr>
            </w:pPr>
            <w:r w:rsidRPr="00FC08AF">
              <w:rPr>
                <w:noProof/>
                <w:sz w:val="16"/>
                <w:szCs w:val="16"/>
                <w:lang w:eastAsia="en-US"/>
              </w:rPr>
              <w:t>Correction of User Aliases configuration parameter in the MCPTT user profile MO</w:t>
            </w:r>
          </w:p>
        </w:tc>
        <w:tc>
          <w:tcPr>
            <w:tcW w:w="711" w:type="dxa"/>
            <w:shd w:val="solid" w:color="FFFFFF" w:fill="auto"/>
          </w:tcPr>
          <w:p w14:paraId="06BEF766"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0754A9A3" w14:textId="77777777" w:rsidTr="003427F4">
        <w:tc>
          <w:tcPr>
            <w:tcW w:w="805" w:type="dxa"/>
            <w:shd w:val="solid" w:color="FFFFFF" w:fill="auto"/>
          </w:tcPr>
          <w:p w14:paraId="2F0F9649"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4052A8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53DB690" w14:textId="77777777" w:rsidR="003427F4" w:rsidRPr="00FC08AF" w:rsidRDefault="003427F4" w:rsidP="00700469">
            <w:pPr>
              <w:pStyle w:val="TAC"/>
              <w:rPr>
                <w:noProof/>
                <w:sz w:val="16"/>
                <w:szCs w:val="16"/>
                <w:lang w:eastAsia="en-US"/>
              </w:rPr>
            </w:pPr>
            <w:r w:rsidRPr="00FC08AF">
              <w:rPr>
                <w:noProof/>
                <w:sz w:val="16"/>
                <w:szCs w:val="16"/>
                <w:lang w:eastAsia="en-US"/>
              </w:rPr>
              <w:t>CP-172101</w:t>
            </w:r>
          </w:p>
        </w:tc>
        <w:tc>
          <w:tcPr>
            <w:tcW w:w="527" w:type="dxa"/>
            <w:shd w:val="solid" w:color="FFFFFF" w:fill="auto"/>
          </w:tcPr>
          <w:p w14:paraId="3B91A8A0" w14:textId="77777777" w:rsidR="003427F4" w:rsidRPr="00FC08AF" w:rsidRDefault="003427F4" w:rsidP="00700469">
            <w:pPr>
              <w:pStyle w:val="TAL"/>
              <w:rPr>
                <w:noProof/>
                <w:sz w:val="16"/>
                <w:szCs w:val="16"/>
                <w:lang w:eastAsia="en-US"/>
              </w:rPr>
            </w:pPr>
            <w:r w:rsidRPr="00FC08AF">
              <w:rPr>
                <w:noProof/>
                <w:sz w:val="16"/>
                <w:szCs w:val="16"/>
                <w:lang w:eastAsia="en-US"/>
              </w:rPr>
              <w:t>0020</w:t>
            </w:r>
          </w:p>
        </w:tc>
        <w:tc>
          <w:tcPr>
            <w:tcW w:w="427" w:type="dxa"/>
            <w:shd w:val="solid" w:color="FFFFFF" w:fill="auto"/>
          </w:tcPr>
          <w:p w14:paraId="5DFED4B2"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143290F3"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72EF7D69" w14:textId="77777777" w:rsidR="003427F4" w:rsidRPr="00FC08AF" w:rsidRDefault="003427F4" w:rsidP="00700469">
            <w:pPr>
              <w:pStyle w:val="TAL"/>
              <w:rPr>
                <w:noProof/>
                <w:sz w:val="16"/>
                <w:szCs w:val="16"/>
                <w:lang w:eastAsia="en-US"/>
              </w:rPr>
            </w:pPr>
            <w:r w:rsidRPr="00FC08AF">
              <w:rPr>
                <w:noProof/>
                <w:sz w:val="16"/>
                <w:szCs w:val="16"/>
                <w:lang w:eastAsia="en-US"/>
              </w:rPr>
              <w:t>User profile MO additions for eMCPTT</w:t>
            </w:r>
          </w:p>
        </w:tc>
        <w:tc>
          <w:tcPr>
            <w:tcW w:w="711" w:type="dxa"/>
            <w:shd w:val="solid" w:color="FFFFFF" w:fill="auto"/>
          </w:tcPr>
          <w:p w14:paraId="68AB1BC1"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15506308" w14:textId="77777777" w:rsidTr="003427F4">
        <w:tc>
          <w:tcPr>
            <w:tcW w:w="805" w:type="dxa"/>
            <w:shd w:val="solid" w:color="FFFFFF" w:fill="auto"/>
          </w:tcPr>
          <w:p w14:paraId="55FC829E"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532BCE46"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2953C54"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423847BE" w14:textId="77777777" w:rsidR="003427F4" w:rsidRPr="00FC08AF" w:rsidRDefault="003427F4" w:rsidP="00700469">
            <w:pPr>
              <w:pStyle w:val="TAL"/>
              <w:rPr>
                <w:noProof/>
                <w:sz w:val="16"/>
                <w:szCs w:val="16"/>
                <w:lang w:eastAsia="en-US"/>
              </w:rPr>
            </w:pPr>
            <w:r w:rsidRPr="00FC08AF">
              <w:rPr>
                <w:noProof/>
                <w:sz w:val="16"/>
                <w:szCs w:val="16"/>
                <w:lang w:eastAsia="en-US"/>
              </w:rPr>
              <w:t>0022</w:t>
            </w:r>
          </w:p>
        </w:tc>
        <w:tc>
          <w:tcPr>
            <w:tcW w:w="427" w:type="dxa"/>
            <w:shd w:val="solid" w:color="FFFFFF" w:fill="auto"/>
          </w:tcPr>
          <w:p w14:paraId="04252D14"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213EFEB5"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08BE2034" w14:textId="77777777" w:rsidR="003427F4" w:rsidRPr="00FC08AF" w:rsidRDefault="003427F4" w:rsidP="00700469">
            <w:pPr>
              <w:pStyle w:val="TAL"/>
              <w:rPr>
                <w:noProof/>
                <w:sz w:val="16"/>
                <w:szCs w:val="16"/>
                <w:lang w:eastAsia="en-US"/>
              </w:rPr>
            </w:pPr>
            <w:r w:rsidRPr="00FC08AF">
              <w:rPr>
                <w:noProof/>
                <w:sz w:val="16"/>
                <w:szCs w:val="16"/>
                <w:lang w:eastAsia="en-US"/>
              </w:rPr>
              <w:t>Clause 4 - Correction of occurrences of parameters</w:t>
            </w:r>
          </w:p>
        </w:tc>
        <w:tc>
          <w:tcPr>
            <w:tcW w:w="711" w:type="dxa"/>
            <w:shd w:val="solid" w:color="FFFFFF" w:fill="auto"/>
          </w:tcPr>
          <w:p w14:paraId="00E6121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65D97163" w14:textId="77777777" w:rsidTr="003427F4">
        <w:tc>
          <w:tcPr>
            <w:tcW w:w="805" w:type="dxa"/>
            <w:shd w:val="solid" w:color="FFFFFF" w:fill="auto"/>
          </w:tcPr>
          <w:p w14:paraId="47F3F49C"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4FBEDAE"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FDA2F08"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704B4BCD" w14:textId="77777777" w:rsidR="003427F4" w:rsidRPr="00FC08AF" w:rsidRDefault="003427F4" w:rsidP="00700469">
            <w:pPr>
              <w:pStyle w:val="TAL"/>
              <w:rPr>
                <w:noProof/>
                <w:sz w:val="16"/>
                <w:szCs w:val="16"/>
                <w:lang w:eastAsia="en-US"/>
              </w:rPr>
            </w:pPr>
            <w:r w:rsidRPr="00FC08AF">
              <w:rPr>
                <w:noProof/>
                <w:sz w:val="16"/>
                <w:szCs w:val="16"/>
                <w:lang w:eastAsia="en-US"/>
              </w:rPr>
              <w:t>0025</w:t>
            </w:r>
          </w:p>
        </w:tc>
        <w:tc>
          <w:tcPr>
            <w:tcW w:w="427" w:type="dxa"/>
            <w:shd w:val="solid" w:color="FFFFFF" w:fill="auto"/>
          </w:tcPr>
          <w:p w14:paraId="13A7E818" w14:textId="77777777" w:rsidR="003427F4" w:rsidRPr="00FC08AF" w:rsidRDefault="003427F4" w:rsidP="00700469">
            <w:pPr>
              <w:pStyle w:val="TAR"/>
              <w:rPr>
                <w:noProof/>
                <w:sz w:val="16"/>
                <w:szCs w:val="16"/>
                <w:lang w:eastAsia="en-US"/>
              </w:rPr>
            </w:pPr>
          </w:p>
        </w:tc>
        <w:tc>
          <w:tcPr>
            <w:tcW w:w="427" w:type="dxa"/>
            <w:shd w:val="solid" w:color="FFFFFF" w:fill="auto"/>
          </w:tcPr>
          <w:p w14:paraId="2B7F947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8709351" w14:textId="77777777" w:rsidR="003427F4" w:rsidRPr="00FC08AF" w:rsidRDefault="003427F4" w:rsidP="00700469">
            <w:pPr>
              <w:pStyle w:val="TAL"/>
              <w:rPr>
                <w:noProof/>
                <w:sz w:val="16"/>
                <w:szCs w:val="16"/>
                <w:lang w:eastAsia="en-US"/>
              </w:rPr>
            </w:pPr>
            <w:r w:rsidRPr="00FC08AF">
              <w:rPr>
                <w:noProof/>
                <w:sz w:val="16"/>
                <w:szCs w:val="16"/>
                <w:lang w:eastAsia="en-US"/>
              </w:rPr>
              <w:t>Clause 6 - Correction of occurrences of parameters</w:t>
            </w:r>
          </w:p>
        </w:tc>
        <w:tc>
          <w:tcPr>
            <w:tcW w:w="711" w:type="dxa"/>
            <w:shd w:val="solid" w:color="FFFFFF" w:fill="auto"/>
          </w:tcPr>
          <w:p w14:paraId="71D079B1"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4A06667C" w14:textId="77777777" w:rsidTr="003427F4">
        <w:tc>
          <w:tcPr>
            <w:tcW w:w="805" w:type="dxa"/>
            <w:shd w:val="solid" w:color="FFFFFF" w:fill="auto"/>
          </w:tcPr>
          <w:p w14:paraId="61DFC6FE"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60E1EAE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5FE21BF" w14:textId="77777777" w:rsidR="003427F4" w:rsidRPr="00FC08AF" w:rsidRDefault="003427F4" w:rsidP="00700469">
            <w:pPr>
              <w:pStyle w:val="TAC"/>
              <w:rPr>
                <w:noProof/>
                <w:sz w:val="16"/>
                <w:szCs w:val="16"/>
                <w:lang w:eastAsia="en-US"/>
              </w:rPr>
            </w:pPr>
            <w:r w:rsidRPr="00FC08AF">
              <w:rPr>
                <w:noProof/>
                <w:sz w:val="16"/>
                <w:szCs w:val="16"/>
                <w:lang w:eastAsia="en-US"/>
              </w:rPr>
              <w:t>CP-172102</w:t>
            </w:r>
          </w:p>
        </w:tc>
        <w:tc>
          <w:tcPr>
            <w:tcW w:w="527" w:type="dxa"/>
            <w:shd w:val="solid" w:color="FFFFFF" w:fill="auto"/>
          </w:tcPr>
          <w:p w14:paraId="11617734" w14:textId="77777777" w:rsidR="003427F4" w:rsidRPr="00FC08AF" w:rsidRDefault="003427F4" w:rsidP="00700469">
            <w:pPr>
              <w:pStyle w:val="TAL"/>
              <w:rPr>
                <w:noProof/>
                <w:sz w:val="16"/>
                <w:szCs w:val="16"/>
                <w:lang w:eastAsia="en-US"/>
              </w:rPr>
            </w:pPr>
            <w:r w:rsidRPr="00FC08AF">
              <w:rPr>
                <w:noProof/>
                <w:sz w:val="16"/>
                <w:szCs w:val="16"/>
                <w:lang w:eastAsia="en-US"/>
              </w:rPr>
              <w:t>0026</w:t>
            </w:r>
          </w:p>
        </w:tc>
        <w:tc>
          <w:tcPr>
            <w:tcW w:w="427" w:type="dxa"/>
            <w:shd w:val="solid" w:color="FFFFFF" w:fill="auto"/>
          </w:tcPr>
          <w:p w14:paraId="6326BF0F"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07C92FD"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61FED5F" w14:textId="77777777" w:rsidR="003427F4" w:rsidRPr="00FC08AF" w:rsidRDefault="003427F4" w:rsidP="00700469">
            <w:pPr>
              <w:pStyle w:val="TAL"/>
              <w:rPr>
                <w:noProof/>
                <w:sz w:val="16"/>
                <w:szCs w:val="16"/>
                <w:lang w:eastAsia="en-US"/>
              </w:rPr>
            </w:pPr>
            <w:r w:rsidRPr="00FC08AF">
              <w:rPr>
                <w:noProof/>
                <w:sz w:val="16"/>
                <w:szCs w:val="16"/>
                <w:lang w:eastAsia="en-US"/>
              </w:rPr>
              <w:t>Clause 9 - Correction of occurrences of parameters</w:t>
            </w:r>
          </w:p>
        </w:tc>
        <w:tc>
          <w:tcPr>
            <w:tcW w:w="711" w:type="dxa"/>
            <w:shd w:val="solid" w:color="FFFFFF" w:fill="auto"/>
          </w:tcPr>
          <w:p w14:paraId="31E219D9"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14F1C26" w14:textId="77777777" w:rsidTr="003427F4">
        <w:tc>
          <w:tcPr>
            <w:tcW w:w="805" w:type="dxa"/>
            <w:shd w:val="solid" w:color="FFFFFF" w:fill="auto"/>
          </w:tcPr>
          <w:p w14:paraId="729675EA"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11368E2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4F8BA58" w14:textId="77777777" w:rsidR="003427F4" w:rsidRPr="00FC08AF" w:rsidRDefault="003427F4" w:rsidP="00700469">
            <w:pPr>
              <w:pStyle w:val="TAC"/>
              <w:rPr>
                <w:noProof/>
                <w:sz w:val="16"/>
                <w:szCs w:val="16"/>
                <w:lang w:eastAsia="en-US"/>
              </w:rPr>
            </w:pPr>
            <w:r w:rsidRPr="00FC08AF">
              <w:rPr>
                <w:noProof/>
                <w:sz w:val="16"/>
                <w:szCs w:val="16"/>
                <w:lang w:eastAsia="en-US"/>
              </w:rPr>
              <w:t>CP-172143</w:t>
            </w:r>
          </w:p>
        </w:tc>
        <w:tc>
          <w:tcPr>
            <w:tcW w:w="527" w:type="dxa"/>
            <w:shd w:val="solid" w:color="FFFFFF" w:fill="auto"/>
          </w:tcPr>
          <w:p w14:paraId="0511C10D" w14:textId="77777777" w:rsidR="003427F4" w:rsidRPr="00FC08AF" w:rsidRDefault="003427F4" w:rsidP="00700469">
            <w:pPr>
              <w:pStyle w:val="TAL"/>
              <w:rPr>
                <w:noProof/>
                <w:sz w:val="16"/>
                <w:szCs w:val="16"/>
                <w:lang w:eastAsia="en-US"/>
              </w:rPr>
            </w:pPr>
            <w:r w:rsidRPr="00FC08AF">
              <w:rPr>
                <w:noProof/>
                <w:sz w:val="16"/>
                <w:szCs w:val="16"/>
                <w:lang w:eastAsia="en-US"/>
              </w:rPr>
              <w:t>0028</w:t>
            </w:r>
          </w:p>
        </w:tc>
        <w:tc>
          <w:tcPr>
            <w:tcW w:w="427" w:type="dxa"/>
            <w:shd w:val="solid" w:color="FFFFFF" w:fill="auto"/>
          </w:tcPr>
          <w:p w14:paraId="1527C599"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1D4491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3803B36B" w14:textId="77777777" w:rsidR="003427F4" w:rsidRPr="00FC08AF" w:rsidRDefault="003427F4" w:rsidP="00700469">
            <w:pPr>
              <w:pStyle w:val="TAL"/>
              <w:rPr>
                <w:noProof/>
                <w:sz w:val="16"/>
                <w:szCs w:val="16"/>
                <w:lang w:eastAsia="en-US"/>
              </w:rPr>
            </w:pPr>
            <w:r w:rsidRPr="00FC08AF">
              <w:rPr>
                <w:noProof/>
                <w:sz w:val="16"/>
                <w:szCs w:val="16"/>
                <w:lang w:eastAsia="en-US"/>
              </w:rPr>
              <w:t>Specify KMS-URI configuration for MCDATA in the MCData User Profile Management Object.</w:t>
            </w:r>
          </w:p>
        </w:tc>
        <w:tc>
          <w:tcPr>
            <w:tcW w:w="711" w:type="dxa"/>
            <w:shd w:val="solid" w:color="FFFFFF" w:fill="auto"/>
          </w:tcPr>
          <w:p w14:paraId="0106EA17"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169C72AC" w14:textId="77777777" w:rsidTr="003427F4">
        <w:tc>
          <w:tcPr>
            <w:tcW w:w="805" w:type="dxa"/>
            <w:shd w:val="solid" w:color="FFFFFF" w:fill="auto"/>
          </w:tcPr>
          <w:p w14:paraId="52F77C3A"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B6598AA"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039EB051" w14:textId="77777777" w:rsidR="003427F4" w:rsidRPr="00FC08AF" w:rsidRDefault="003427F4" w:rsidP="00700469">
            <w:pPr>
              <w:pStyle w:val="TAC"/>
              <w:rPr>
                <w:noProof/>
                <w:sz w:val="16"/>
                <w:szCs w:val="16"/>
                <w:lang w:eastAsia="en-US"/>
              </w:rPr>
            </w:pPr>
            <w:r w:rsidRPr="00FC08AF">
              <w:rPr>
                <w:noProof/>
                <w:sz w:val="16"/>
                <w:szCs w:val="16"/>
                <w:lang w:eastAsia="en-US"/>
              </w:rPr>
              <w:t>CP-172144</w:t>
            </w:r>
          </w:p>
        </w:tc>
        <w:tc>
          <w:tcPr>
            <w:tcW w:w="527" w:type="dxa"/>
            <w:shd w:val="solid" w:color="FFFFFF" w:fill="auto"/>
          </w:tcPr>
          <w:p w14:paraId="79DEBEF5" w14:textId="77777777" w:rsidR="003427F4" w:rsidRPr="00FC08AF" w:rsidRDefault="003427F4" w:rsidP="00700469">
            <w:pPr>
              <w:pStyle w:val="TAL"/>
              <w:rPr>
                <w:noProof/>
                <w:sz w:val="16"/>
                <w:szCs w:val="16"/>
                <w:lang w:eastAsia="en-US"/>
              </w:rPr>
            </w:pPr>
            <w:r w:rsidRPr="00FC08AF">
              <w:rPr>
                <w:noProof/>
                <w:sz w:val="16"/>
                <w:szCs w:val="16"/>
                <w:lang w:eastAsia="en-US"/>
              </w:rPr>
              <w:t>0029</w:t>
            </w:r>
          </w:p>
        </w:tc>
        <w:tc>
          <w:tcPr>
            <w:tcW w:w="427" w:type="dxa"/>
            <w:shd w:val="solid" w:color="FFFFFF" w:fill="auto"/>
          </w:tcPr>
          <w:p w14:paraId="7150AB4C"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EC86AD6"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9B760B2" w14:textId="77777777" w:rsidR="003427F4" w:rsidRPr="00FC08AF" w:rsidRDefault="003427F4" w:rsidP="00700469">
            <w:pPr>
              <w:pStyle w:val="TAL"/>
              <w:rPr>
                <w:noProof/>
                <w:sz w:val="16"/>
                <w:szCs w:val="16"/>
                <w:lang w:eastAsia="en-US"/>
              </w:rPr>
            </w:pPr>
            <w:r w:rsidRPr="00FC08AF">
              <w:rPr>
                <w:noProof/>
                <w:sz w:val="16"/>
                <w:szCs w:val="16"/>
                <w:lang w:eastAsia="en-US"/>
              </w:rPr>
              <w:t>Clause 10 - Correction of names and formats of some parameters</w:t>
            </w:r>
          </w:p>
        </w:tc>
        <w:tc>
          <w:tcPr>
            <w:tcW w:w="711" w:type="dxa"/>
            <w:shd w:val="solid" w:color="FFFFFF" w:fill="auto"/>
          </w:tcPr>
          <w:p w14:paraId="7B05550B"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8C5EF18" w14:textId="77777777" w:rsidTr="003427F4">
        <w:tc>
          <w:tcPr>
            <w:tcW w:w="805" w:type="dxa"/>
            <w:shd w:val="solid" w:color="FFFFFF" w:fill="auto"/>
          </w:tcPr>
          <w:p w14:paraId="0AE7E4B7"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D3DE4BE"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4A7D49EE"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438A0182" w14:textId="77777777" w:rsidR="003427F4" w:rsidRPr="00FC08AF" w:rsidRDefault="003427F4" w:rsidP="00700469">
            <w:pPr>
              <w:pStyle w:val="TAL"/>
              <w:rPr>
                <w:noProof/>
                <w:sz w:val="16"/>
                <w:szCs w:val="16"/>
                <w:lang w:eastAsia="en-US"/>
              </w:rPr>
            </w:pPr>
            <w:r w:rsidRPr="00FC08AF">
              <w:rPr>
                <w:noProof/>
                <w:sz w:val="16"/>
                <w:szCs w:val="16"/>
                <w:lang w:eastAsia="en-US"/>
              </w:rPr>
              <w:t>0030</w:t>
            </w:r>
          </w:p>
        </w:tc>
        <w:tc>
          <w:tcPr>
            <w:tcW w:w="427" w:type="dxa"/>
            <w:shd w:val="solid" w:color="FFFFFF" w:fill="auto"/>
          </w:tcPr>
          <w:p w14:paraId="2068AE19" w14:textId="77777777" w:rsidR="003427F4" w:rsidRPr="00FC08AF" w:rsidRDefault="003427F4" w:rsidP="00700469">
            <w:pPr>
              <w:pStyle w:val="TAR"/>
              <w:rPr>
                <w:noProof/>
                <w:sz w:val="16"/>
                <w:szCs w:val="16"/>
                <w:lang w:eastAsia="en-US"/>
              </w:rPr>
            </w:pPr>
          </w:p>
        </w:tc>
        <w:tc>
          <w:tcPr>
            <w:tcW w:w="427" w:type="dxa"/>
            <w:shd w:val="solid" w:color="FFFFFF" w:fill="auto"/>
          </w:tcPr>
          <w:p w14:paraId="6AEBAEB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E99FD04" w14:textId="77777777" w:rsidR="003427F4" w:rsidRPr="00FC08AF" w:rsidRDefault="003427F4" w:rsidP="00700469">
            <w:pPr>
              <w:pStyle w:val="TAL"/>
              <w:rPr>
                <w:noProof/>
                <w:sz w:val="16"/>
                <w:szCs w:val="16"/>
                <w:lang w:eastAsia="en-US"/>
              </w:rPr>
            </w:pPr>
            <w:r w:rsidRPr="00FC08AF">
              <w:rPr>
                <w:noProof/>
                <w:sz w:val="16"/>
                <w:szCs w:val="16"/>
                <w:lang w:eastAsia="en-US"/>
              </w:rPr>
              <w:t>Clause 12 - Correction of occurrences of parameters</w:t>
            </w:r>
          </w:p>
        </w:tc>
        <w:tc>
          <w:tcPr>
            <w:tcW w:w="711" w:type="dxa"/>
            <w:shd w:val="solid" w:color="FFFFFF" w:fill="auto"/>
          </w:tcPr>
          <w:p w14:paraId="248C6330"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9A81FA4" w14:textId="77777777" w:rsidTr="003427F4">
        <w:tc>
          <w:tcPr>
            <w:tcW w:w="805" w:type="dxa"/>
            <w:shd w:val="solid" w:color="FFFFFF" w:fill="auto"/>
          </w:tcPr>
          <w:p w14:paraId="1C725093"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6889DD9C"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0C078B15"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186F5D34" w14:textId="77777777" w:rsidR="003427F4" w:rsidRPr="00FC08AF" w:rsidRDefault="003427F4" w:rsidP="00700469">
            <w:pPr>
              <w:pStyle w:val="TAL"/>
              <w:rPr>
                <w:noProof/>
                <w:sz w:val="16"/>
                <w:szCs w:val="16"/>
                <w:lang w:eastAsia="en-US"/>
              </w:rPr>
            </w:pPr>
            <w:r w:rsidRPr="00FC08AF">
              <w:rPr>
                <w:noProof/>
                <w:sz w:val="16"/>
                <w:szCs w:val="16"/>
                <w:lang w:eastAsia="en-US"/>
              </w:rPr>
              <w:t>0031</w:t>
            </w:r>
          </w:p>
        </w:tc>
        <w:tc>
          <w:tcPr>
            <w:tcW w:w="427" w:type="dxa"/>
            <w:shd w:val="solid" w:color="FFFFFF" w:fill="auto"/>
          </w:tcPr>
          <w:p w14:paraId="03574CB1" w14:textId="77777777" w:rsidR="003427F4" w:rsidRPr="00FC08AF" w:rsidRDefault="003427F4" w:rsidP="00700469">
            <w:pPr>
              <w:pStyle w:val="TAR"/>
              <w:rPr>
                <w:noProof/>
                <w:sz w:val="16"/>
                <w:szCs w:val="16"/>
                <w:lang w:eastAsia="en-US"/>
              </w:rPr>
            </w:pPr>
          </w:p>
        </w:tc>
        <w:tc>
          <w:tcPr>
            <w:tcW w:w="427" w:type="dxa"/>
            <w:shd w:val="solid" w:color="FFFFFF" w:fill="auto"/>
          </w:tcPr>
          <w:p w14:paraId="4725C9A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FB559EB" w14:textId="77777777" w:rsidR="003427F4" w:rsidRPr="00FC08AF" w:rsidRDefault="003427F4" w:rsidP="00700469">
            <w:pPr>
              <w:pStyle w:val="TAL"/>
              <w:rPr>
                <w:noProof/>
                <w:sz w:val="16"/>
                <w:szCs w:val="16"/>
                <w:lang w:eastAsia="en-US"/>
              </w:rPr>
            </w:pPr>
            <w:r w:rsidRPr="00FC08AF">
              <w:rPr>
                <w:noProof/>
                <w:sz w:val="16"/>
                <w:szCs w:val="16"/>
                <w:lang w:eastAsia="en-US"/>
              </w:rPr>
              <w:t>Clause 13 - Correction of occurrences of parameters and their graphical representation</w:t>
            </w:r>
          </w:p>
        </w:tc>
        <w:tc>
          <w:tcPr>
            <w:tcW w:w="711" w:type="dxa"/>
            <w:shd w:val="solid" w:color="FFFFFF" w:fill="auto"/>
          </w:tcPr>
          <w:p w14:paraId="3B474ED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0D7FDD8" w14:textId="77777777" w:rsidTr="003427F4">
        <w:tc>
          <w:tcPr>
            <w:tcW w:w="805" w:type="dxa"/>
            <w:shd w:val="solid" w:color="FFFFFF" w:fill="auto"/>
          </w:tcPr>
          <w:p w14:paraId="01D29D64"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7ECAB65"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1D77FFA9"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1F97C92F" w14:textId="77777777" w:rsidR="003427F4" w:rsidRPr="00FC08AF" w:rsidRDefault="003427F4" w:rsidP="00700469">
            <w:pPr>
              <w:pStyle w:val="TAL"/>
              <w:rPr>
                <w:noProof/>
                <w:sz w:val="16"/>
                <w:szCs w:val="16"/>
                <w:lang w:eastAsia="en-US"/>
              </w:rPr>
            </w:pPr>
            <w:r w:rsidRPr="00FC08AF">
              <w:rPr>
                <w:noProof/>
                <w:sz w:val="16"/>
                <w:szCs w:val="16"/>
                <w:lang w:eastAsia="en-US"/>
              </w:rPr>
              <w:t>0032</w:t>
            </w:r>
          </w:p>
        </w:tc>
        <w:tc>
          <w:tcPr>
            <w:tcW w:w="427" w:type="dxa"/>
            <w:shd w:val="solid" w:color="FFFFFF" w:fill="auto"/>
          </w:tcPr>
          <w:p w14:paraId="1D0DCFA7"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5E40502"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07A0FCED" w14:textId="77777777" w:rsidR="003427F4" w:rsidRPr="00FC08AF" w:rsidRDefault="003427F4" w:rsidP="00700469">
            <w:pPr>
              <w:pStyle w:val="TAL"/>
              <w:rPr>
                <w:noProof/>
                <w:sz w:val="16"/>
                <w:szCs w:val="16"/>
                <w:lang w:eastAsia="en-US"/>
              </w:rPr>
            </w:pPr>
            <w:r w:rsidRPr="00FC08AF">
              <w:rPr>
                <w:noProof/>
                <w:sz w:val="16"/>
                <w:szCs w:val="16"/>
                <w:lang w:eastAsia="en-US"/>
              </w:rPr>
              <w:t>Clause 8 – Inclusion of missing timer TFG14</w:t>
            </w:r>
          </w:p>
        </w:tc>
        <w:tc>
          <w:tcPr>
            <w:tcW w:w="711" w:type="dxa"/>
            <w:shd w:val="solid" w:color="FFFFFF" w:fill="auto"/>
          </w:tcPr>
          <w:p w14:paraId="4613CE23"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BC517AD" w14:textId="77777777" w:rsidTr="003427F4">
        <w:tc>
          <w:tcPr>
            <w:tcW w:w="805" w:type="dxa"/>
            <w:shd w:val="solid" w:color="FFFFFF" w:fill="auto"/>
          </w:tcPr>
          <w:p w14:paraId="7931F4DF"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C8C1211"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49DC959"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64425DDB" w14:textId="77777777" w:rsidR="003427F4" w:rsidRPr="00FC08AF" w:rsidRDefault="003427F4" w:rsidP="00700469">
            <w:pPr>
              <w:pStyle w:val="TAL"/>
              <w:rPr>
                <w:noProof/>
                <w:sz w:val="16"/>
                <w:szCs w:val="16"/>
                <w:lang w:eastAsia="en-US"/>
              </w:rPr>
            </w:pPr>
            <w:r w:rsidRPr="00FC08AF">
              <w:rPr>
                <w:noProof/>
                <w:sz w:val="16"/>
                <w:szCs w:val="16"/>
                <w:lang w:eastAsia="en-US"/>
              </w:rPr>
              <w:t>0034</w:t>
            </w:r>
          </w:p>
        </w:tc>
        <w:tc>
          <w:tcPr>
            <w:tcW w:w="427" w:type="dxa"/>
            <w:shd w:val="solid" w:color="FFFFFF" w:fill="auto"/>
          </w:tcPr>
          <w:p w14:paraId="61178495"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E4622CA"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43B19758" w14:textId="77777777" w:rsidR="003427F4" w:rsidRPr="00FC08AF" w:rsidRDefault="003427F4" w:rsidP="00700469">
            <w:pPr>
              <w:pStyle w:val="TAL"/>
              <w:rPr>
                <w:noProof/>
                <w:sz w:val="16"/>
                <w:szCs w:val="16"/>
                <w:lang w:eastAsia="en-US"/>
              </w:rPr>
            </w:pPr>
            <w:r w:rsidRPr="00FC08AF">
              <w:rPr>
                <w:noProof/>
                <w:sz w:val="16"/>
                <w:szCs w:val="16"/>
                <w:lang w:eastAsia="en-US"/>
              </w:rPr>
              <w:t>Include missing elements in MCPTT UE initial configuration MO</w:t>
            </w:r>
          </w:p>
        </w:tc>
        <w:tc>
          <w:tcPr>
            <w:tcW w:w="711" w:type="dxa"/>
            <w:shd w:val="solid" w:color="FFFFFF" w:fill="auto"/>
          </w:tcPr>
          <w:p w14:paraId="0F07DD6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6BE0C80" w14:textId="77777777" w:rsidTr="003427F4">
        <w:tc>
          <w:tcPr>
            <w:tcW w:w="805" w:type="dxa"/>
            <w:shd w:val="solid" w:color="FFFFFF" w:fill="auto"/>
          </w:tcPr>
          <w:p w14:paraId="132A133B"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50306792"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6C021B29" w14:textId="77777777" w:rsidR="003427F4" w:rsidRPr="00FC08AF" w:rsidRDefault="003427F4" w:rsidP="00700469">
            <w:pPr>
              <w:pStyle w:val="TAC"/>
              <w:rPr>
                <w:noProof/>
                <w:sz w:val="16"/>
                <w:szCs w:val="16"/>
                <w:lang w:eastAsia="en-US"/>
              </w:rPr>
            </w:pPr>
            <w:r w:rsidRPr="00FC08AF">
              <w:rPr>
                <w:noProof/>
                <w:sz w:val="16"/>
                <w:szCs w:val="16"/>
                <w:lang w:eastAsia="en-US"/>
              </w:rPr>
              <w:t>CP-172134</w:t>
            </w:r>
          </w:p>
        </w:tc>
        <w:tc>
          <w:tcPr>
            <w:tcW w:w="527" w:type="dxa"/>
            <w:shd w:val="solid" w:color="FFFFFF" w:fill="auto"/>
          </w:tcPr>
          <w:p w14:paraId="27D8ECE8" w14:textId="77777777" w:rsidR="003427F4" w:rsidRPr="00FC08AF" w:rsidRDefault="003427F4" w:rsidP="00700469">
            <w:pPr>
              <w:pStyle w:val="TAL"/>
              <w:rPr>
                <w:noProof/>
                <w:sz w:val="16"/>
                <w:szCs w:val="16"/>
                <w:lang w:eastAsia="en-US"/>
              </w:rPr>
            </w:pPr>
            <w:r w:rsidRPr="00FC08AF">
              <w:rPr>
                <w:noProof/>
                <w:sz w:val="16"/>
                <w:szCs w:val="16"/>
                <w:lang w:eastAsia="en-US"/>
              </w:rPr>
              <w:t>0037</w:t>
            </w:r>
          </w:p>
        </w:tc>
        <w:tc>
          <w:tcPr>
            <w:tcW w:w="427" w:type="dxa"/>
            <w:shd w:val="solid" w:color="FFFFFF" w:fill="auto"/>
          </w:tcPr>
          <w:p w14:paraId="4805413E" w14:textId="77777777" w:rsidR="003427F4" w:rsidRPr="00FC08AF" w:rsidRDefault="003427F4" w:rsidP="00700469">
            <w:pPr>
              <w:pStyle w:val="TAR"/>
              <w:rPr>
                <w:noProof/>
                <w:sz w:val="16"/>
                <w:szCs w:val="16"/>
                <w:lang w:eastAsia="en-US"/>
              </w:rPr>
            </w:pPr>
          </w:p>
        </w:tc>
        <w:tc>
          <w:tcPr>
            <w:tcW w:w="427" w:type="dxa"/>
            <w:shd w:val="solid" w:color="FFFFFF" w:fill="auto"/>
          </w:tcPr>
          <w:p w14:paraId="0CA4D3E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A60DE84" w14:textId="77777777" w:rsidR="003427F4" w:rsidRPr="00FC08AF" w:rsidRDefault="003427F4" w:rsidP="00700469">
            <w:pPr>
              <w:pStyle w:val="TAL"/>
              <w:rPr>
                <w:noProof/>
                <w:sz w:val="16"/>
                <w:szCs w:val="16"/>
                <w:lang w:eastAsia="en-US"/>
              </w:rPr>
            </w:pPr>
            <w:r w:rsidRPr="00FC08AF">
              <w:rPr>
                <w:noProof/>
                <w:sz w:val="16"/>
                <w:szCs w:val="16"/>
                <w:lang w:eastAsia="en-US"/>
              </w:rPr>
              <w:t>DDF files for TS 24.483</w:t>
            </w:r>
          </w:p>
        </w:tc>
        <w:tc>
          <w:tcPr>
            <w:tcW w:w="711" w:type="dxa"/>
            <w:shd w:val="solid" w:color="FFFFFF" w:fill="auto"/>
          </w:tcPr>
          <w:p w14:paraId="614532E3"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9C56D63" w14:textId="77777777" w:rsidTr="003427F4">
        <w:tc>
          <w:tcPr>
            <w:tcW w:w="805" w:type="dxa"/>
            <w:shd w:val="solid" w:color="FFFFFF" w:fill="auto"/>
          </w:tcPr>
          <w:p w14:paraId="33F262C4" w14:textId="77777777" w:rsidR="003427F4" w:rsidRPr="00FC08AF" w:rsidRDefault="003427F4" w:rsidP="00700469">
            <w:pPr>
              <w:pStyle w:val="TAC"/>
              <w:rPr>
                <w:noProof/>
                <w:sz w:val="16"/>
                <w:szCs w:val="16"/>
                <w:lang w:eastAsia="en-US"/>
              </w:rPr>
            </w:pPr>
            <w:r w:rsidRPr="00FC08AF">
              <w:rPr>
                <w:noProof/>
                <w:sz w:val="16"/>
                <w:szCs w:val="16"/>
                <w:lang w:eastAsia="en-US"/>
              </w:rPr>
              <w:t>2017-12</w:t>
            </w:r>
          </w:p>
        </w:tc>
        <w:tc>
          <w:tcPr>
            <w:tcW w:w="804" w:type="dxa"/>
            <w:shd w:val="solid" w:color="FFFFFF" w:fill="auto"/>
          </w:tcPr>
          <w:p w14:paraId="74C3D1FE" w14:textId="77777777" w:rsidR="003427F4" w:rsidRPr="00FC08AF" w:rsidRDefault="003427F4" w:rsidP="00700469">
            <w:pPr>
              <w:pStyle w:val="TAC"/>
              <w:rPr>
                <w:noProof/>
                <w:sz w:val="16"/>
                <w:szCs w:val="16"/>
                <w:lang w:eastAsia="en-US"/>
              </w:rPr>
            </w:pPr>
            <w:r w:rsidRPr="00FC08AF">
              <w:rPr>
                <w:noProof/>
                <w:sz w:val="16"/>
                <w:szCs w:val="16"/>
                <w:lang w:eastAsia="en-US"/>
              </w:rPr>
              <w:t>CT#78</w:t>
            </w:r>
          </w:p>
        </w:tc>
        <w:tc>
          <w:tcPr>
            <w:tcW w:w="1099" w:type="dxa"/>
            <w:shd w:val="solid" w:color="FFFFFF" w:fill="auto"/>
          </w:tcPr>
          <w:p w14:paraId="175BE07B" w14:textId="77777777" w:rsidR="003427F4" w:rsidRPr="00FC08AF" w:rsidRDefault="003427F4" w:rsidP="00700469">
            <w:pPr>
              <w:pStyle w:val="TAC"/>
              <w:rPr>
                <w:noProof/>
                <w:sz w:val="16"/>
                <w:szCs w:val="16"/>
                <w:lang w:eastAsia="en-US"/>
              </w:rPr>
            </w:pPr>
            <w:r w:rsidRPr="00FC08AF">
              <w:rPr>
                <w:noProof/>
                <w:sz w:val="16"/>
                <w:szCs w:val="16"/>
                <w:lang w:eastAsia="en-US"/>
              </w:rPr>
              <w:t>CP-173066</w:t>
            </w:r>
          </w:p>
        </w:tc>
        <w:tc>
          <w:tcPr>
            <w:tcW w:w="527" w:type="dxa"/>
            <w:shd w:val="solid" w:color="FFFFFF" w:fill="auto"/>
          </w:tcPr>
          <w:p w14:paraId="3ABF950B" w14:textId="77777777" w:rsidR="003427F4" w:rsidRPr="00FC08AF" w:rsidRDefault="003427F4" w:rsidP="00700469">
            <w:pPr>
              <w:pStyle w:val="TAL"/>
              <w:rPr>
                <w:noProof/>
                <w:sz w:val="16"/>
                <w:szCs w:val="16"/>
                <w:lang w:eastAsia="en-US"/>
              </w:rPr>
            </w:pPr>
            <w:r w:rsidRPr="00FC08AF">
              <w:rPr>
                <w:noProof/>
                <w:sz w:val="16"/>
                <w:szCs w:val="16"/>
                <w:lang w:eastAsia="en-US"/>
              </w:rPr>
              <w:t>0039</w:t>
            </w:r>
          </w:p>
        </w:tc>
        <w:tc>
          <w:tcPr>
            <w:tcW w:w="427" w:type="dxa"/>
            <w:shd w:val="solid" w:color="FFFFFF" w:fill="auto"/>
          </w:tcPr>
          <w:p w14:paraId="62C58FF9"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031408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C84C180" w14:textId="77777777" w:rsidR="003427F4" w:rsidRPr="00FC08AF" w:rsidRDefault="003427F4" w:rsidP="00700469">
            <w:pPr>
              <w:pStyle w:val="TAL"/>
              <w:rPr>
                <w:noProof/>
                <w:sz w:val="16"/>
                <w:szCs w:val="16"/>
                <w:lang w:eastAsia="en-US"/>
              </w:rPr>
            </w:pPr>
            <w:r w:rsidRPr="00FC08AF">
              <w:rPr>
                <w:noProof/>
                <w:sz w:val="16"/>
                <w:szCs w:val="16"/>
                <w:lang w:eastAsia="en-US"/>
              </w:rPr>
              <w:t>Off-network MCVideo configurations</w:t>
            </w:r>
          </w:p>
        </w:tc>
        <w:tc>
          <w:tcPr>
            <w:tcW w:w="711" w:type="dxa"/>
            <w:shd w:val="solid" w:color="FFFFFF" w:fill="auto"/>
          </w:tcPr>
          <w:p w14:paraId="5C001228" w14:textId="77777777" w:rsidR="003427F4" w:rsidRPr="00FC08AF" w:rsidRDefault="003427F4" w:rsidP="00700469">
            <w:pPr>
              <w:pStyle w:val="TAC"/>
              <w:rPr>
                <w:noProof/>
                <w:sz w:val="16"/>
                <w:szCs w:val="16"/>
                <w:lang w:eastAsia="en-US"/>
              </w:rPr>
            </w:pPr>
            <w:r w:rsidRPr="00FC08AF">
              <w:rPr>
                <w:noProof/>
                <w:sz w:val="16"/>
                <w:szCs w:val="16"/>
                <w:lang w:eastAsia="en-US"/>
              </w:rPr>
              <w:t>14.3.0</w:t>
            </w:r>
          </w:p>
        </w:tc>
      </w:tr>
      <w:tr w:rsidR="003427F4" w:rsidRPr="00FC08AF" w14:paraId="65760ED1" w14:textId="77777777" w:rsidTr="003427F4">
        <w:tc>
          <w:tcPr>
            <w:tcW w:w="805" w:type="dxa"/>
            <w:shd w:val="solid" w:color="FFFFFF" w:fill="auto"/>
          </w:tcPr>
          <w:p w14:paraId="7602352B" w14:textId="77777777" w:rsidR="003427F4" w:rsidRPr="00FC08AF" w:rsidRDefault="003427F4" w:rsidP="00700469">
            <w:pPr>
              <w:pStyle w:val="TAC"/>
              <w:rPr>
                <w:noProof/>
                <w:sz w:val="16"/>
                <w:szCs w:val="16"/>
                <w:lang w:eastAsia="en-US"/>
              </w:rPr>
            </w:pPr>
            <w:r w:rsidRPr="00FC08AF">
              <w:rPr>
                <w:noProof/>
                <w:sz w:val="16"/>
                <w:szCs w:val="16"/>
                <w:lang w:eastAsia="en-US"/>
              </w:rPr>
              <w:t>2017-12</w:t>
            </w:r>
          </w:p>
        </w:tc>
        <w:tc>
          <w:tcPr>
            <w:tcW w:w="804" w:type="dxa"/>
            <w:shd w:val="solid" w:color="FFFFFF" w:fill="auto"/>
          </w:tcPr>
          <w:p w14:paraId="4DBEBA64" w14:textId="77777777" w:rsidR="003427F4" w:rsidRPr="00FC08AF" w:rsidRDefault="003427F4" w:rsidP="00700469">
            <w:pPr>
              <w:pStyle w:val="TAC"/>
              <w:rPr>
                <w:noProof/>
                <w:sz w:val="16"/>
                <w:szCs w:val="16"/>
                <w:lang w:eastAsia="en-US"/>
              </w:rPr>
            </w:pPr>
            <w:r w:rsidRPr="00FC08AF">
              <w:rPr>
                <w:noProof/>
                <w:sz w:val="16"/>
                <w:szCs w:val="16"/>
                <w:lang w:eastAsia="en-US"/>
              </w:rPr>
              <w:t>CT#78</w:t>
            </w:r>
          </w:p>
        </w:tc>
        <w:tc>
          <w:tcPr>
            <w:tcW w:w="1099" w:type="dxa"/>
            <w:shd w:val="solid" w:color="FFFFFF" w:fill="auto"/>
          </w:tcPr>
          <w:p w14:paraId="29016D44" w14:textId="77777777" w:rsidR="003427F4" w:rsidRPr="00FC08AF" w:rsidRDefault="003427F4" w:rsidP="00700469">
            <w:pPr>
              <w:pStyle w:val="TAC"/>
              <w:rPr>
                <w:noProof/>
                <w:sz w:val="16"/>
                <w:szCs w:val="16"/>
                <w:lang w:eastAsia="en-US"/>
              </w:rPr>
            </w:pPr>
            <w:r w:rsidRPr="00FC08AF">
              <w:rPr>
                <w:noProof/>
                <w:sz w:val="16"/>
                <w:szCs w:val="16"/>
                <w:lang w:eastAsia="en-US"/>
              </w:rPr>
              <w:t>CP-173073</w:t>
            </w:r>
          </w:p>
        </w:tc>
        <w:tc>
          <w:tcPr>
            <w:tcW w:w="527" w:type="dxa"/>
            <w:shd w:val="solid" w:color="FFFFFF" w:fill="auto"/>
          </w:tcPr>
          <w:p w14:paraId="36C98280" w14:textId="77777777" w:rsidR="003427F4" w:rsidRPr="00FC08AF" w:rsidRDefault="003427F4" w:rsidP="00700469">
            <w:pPr>
              <w:pStyle w:val="TAL"/>
              <w:rPr>
                <w:noProof/>
                <w:sz w:val="16"/>
                <w:szCs w:val="16"/>
                <w:lang w:eastAsia="en-US"/>
              </w:rPr>
            </w:pPr>
            <w:r w:rsidRPr="00FC08AF">
              <w:rPr>
                <w:noProof/>
                <w:sz w:val="16"/>
                <w:szCs w:val="16"/>
                <w:lang w:eastAsia="en-US"/>
              </w:rPr>
              <w:t>0038</w:t>
            </w:r>
          </w:p>
        </w:tc>
        <w:tc>
          <w:tcPr>
            <w:tcW w:w="427" w:type="dxa"/>
            <w:shd w:val="solid" w:color="FFFFFF" w:fill="auto"/>
          </w:tcPr>
          <w:p w14:paraId="6BA03633"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7C4C2A3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0FCDBE6" w14:textId="77777777" w:rsidR="003427F4" w:rsidRPr="00FC08AF" w:rsidRDefault="003427F4" w:rsidP="00700469">
            <w:pPr>
              <w:pStyle w:val="TAL"/>
              <w:rPr>
                <w:noProof/>
                <w:sz w:val="16"/>
                <w:szCs w:val="16"/>
                <w:lang w:eastAsia="en-US"/>
              </w:rPr>
            </w:pPr>
            <w:r w:rsidRPr="00FC08AF">
              <w:rPr>
                <w:noProof/>
                <w:sz w:val="16"/>
                <w:szCs w:val="16"/>
                <w:lang w:eastAsia="en-US"/>
              </w:rPr>
              <w:t>Authorisation parameters for remotely initiated calls - user profile MO</w:t>
            </w:r>
          </w:p>
        </w:tc>
        <w:tc>
          <w:tcPr>
            <w:tcW w:w="711" w:type="dxa"/>
            <w:shd w:val="solid" w:color="FFFFFF" w:fill="auto"/>
          </w:tcPr>
          <w:p w14:paraId="4F8CBE87" w14:textId="77777777" w:rsidR="003427F4" w:rsidRPr="00FC08AF" w:rsidRDefault="003427F4" w:rsidP="00700469">
            <w:pPr>
              <w:pStyle w:val="TAC"/>
              <w:rPr>
                <w:noProof/>
                <w:sz w:val="16"/>
                <w:szCs w:val="16"/>
                <w:lang w:eastAsia="en-US"/>
              </w:rPr>
            </w:pPr>
            <w:r w:rsidRPr="00FC08AF">
              <w:rPr>
                <w:noProof/>
                <w:sz w:val="16"/>
                <w:szCs w:val="16"/>
                <w:lang w:eastAsia="en-US"/>
              </w:rPr>
              <w:t>15.0.0</w:t>
            </w:r>
          </w:p>
        </w:tc>
      </w:tr>
      <w:tr w:rsidR="003427F4" w:rsidRPr="00FC08AF" w14:paraId="6EBA0C7C" w14:textId="77777777" w:rsidTr="003427F4">
        <w:tc>
          <w:tcPr>
            <w:tcW w:w="805" w:type="dxa"/>
            <w:shd w:val="solid" w:color="FFFFFF" w:fill="auto"/>
          </w:tcPr>
          <w:p w14:paraId="7D235697" w14:textId="77777777" w:rsidR="003427F4" w:rsidRPr="00FC08AF" w:rsidRDefault="003427F4" w:rsidP="00700469">
            <w:pPr>
              <w:pStyle w:val="TAC"/>
              <w:rPr>
                <w:noProof/>
                <w:sz w:val="16"/>
                <w:szCs w:val="16"/>
                <w:lang w:eastAsia="en-US"/>
              </w:rPr>
            </w:pPr>
            <w:r w:rsidRPr="00FC08AF">
              <w:rPr>
                <w:noProof/>
                <w:sz w:val="16"/>
                <w:szCs w:val="16"/>
                <w:lang w:eastAsia="en-US"/>
              </w:rPr>
              <w:t>2018-03</w:t>
            </w:r>
          </w:p>
        </w:tc>
        <w:tc>
          <w:tcPr>
            <w:tcW w:w="804" w:type="dxa"/>
            <w:shd w:val="solid" w:color="FFFFFF" w:fill="auto"/>
          </w:tcPr>
          <w:p w14:paraId="4FBDE9EC" w14:textId="77777777" w:rsidR="003427F4" w:rsidRPr="00FC08AF" w:rsidRDefault="003427F4" w:rsidP="00700469">
            <w:pPr>
              <w:pStyle w:val="TAC"/>
              <w:rPr>
                <w:noProof/>
                <w:sz w:val="16"/>
                <w:szCs w:val="16"/>
                <w:lang w:eastAsia="en-US"/>
              </w:rPr>
            </w:pPr>
            <w:r w:rsidRPr="00FC08AF">
              <w:rPr>
                <w:noProof/>
                <w:sz w:val="16"/>
                <w:szCs w:val="16"/>
                <w:lang w:eastAsia="en-US"/>
              </w:rPr>
              <w:t>CT#79</w:t>
            </w:r>
          </w:p>
        </w:tc>
        <w:tc>
          <w:tcPr>
            <w:tcW w:w="1099" w:type="dxa"/>
            <w:shd w:val="solid" w:color="FFFFFF" w:fill="auto"/>
          </w:tcPr>
          <w:p w14:paraId="43C3E15E" w14:textId="77777777" w:rsidR="003427F4" w:rsidRPr="00FC08AF" w:rsidRDefault="003427F4" w:rsidP="00700469">
            <w:pPr>
              <w:pStyle w:val="TAC"/>
              <w:rPr>
                <w:noProof/>
                <w:sz w:val="16"/>
                <w:szCs w:val="16"/>
                <w:lang w:eastAsia="en-US"/>
              </w:rPr>
            </w:pPr>
            <w:r w:rsidRPr="00FC08AF">
              <w:rPr>
                <w:noProof/>
                <w:sz w:val="16"/>
                <w:szCs w:val="16"/>
                <w:lang w:eastAsia="en-US"/>
              </w:rPr>
              <w:t>CP-180087</w:t>
            </w:r>
          </w:p>
        </w:tc>
        <w:tc>
          <w:tcPr>
            <w:tcW w:w="527" w:type="dxa"/>
            <w:shd w:val="solid" w:color="FFFFFF" w:fill="auto"/>
          </w:tcPr>
          <w:p w14:paraId="4CA9BCCC" w14:textId="77777777" w:rsidR="003427F4" w:rsidRPr="00FC08AF" w:rsidRDefault="003427F4" w:rsidP="00700469">
            <w:pPr>
              <w:pStyle w:val="TAL"/>
              <w:rPr>
                <w:noProof/>
                <w:sz w:val="16"/>
                <w:szCs w:val="16"/>
                <w:lang w:eastAsia="en-US"/>
              </w:rPr>
            </w:pPr>
            <w:r w:rsidRPr="00FC08AF">
              <w:rPr>
                <w:noProof/>
                <w:sz w:val="16"/>
                <w:szCs w:val="16"/>
                <w:lang w:eastAsia="en-US"/>
              </w:rPr>
              <w:t>0040</w:t>
            </w:r>
          </w:p>
        </w:tc>
        <w:tc>
          <w:tcPr>
            <w:tcW w:w="427" w:type="dxa"/>
            <w:shd w:val="solid" w:color="FFFFFF" w:fill="auto"/>
          </w:tcPr>
          <w:p w14:paraId="26BCBC4C"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1906F73"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D105F54" w14:textId="77777777" w:rsidR="003427F4" w:rsidRPr="00FC08AF" w:rsidRDefault="003427F4" w:rsidP="00700469">
            <w:pPr>
              <w:pStyle w:val="TAL"/>
              <w:rPr>
                <w:noProof/>
                <w:sz w:val="16"/>
                <w:szCs w:val="16"/>
                <w:lang w:eastAsia="en-US"/>
              </w:rPr>
            </w:pPr>
            <w:r w:rsidRPr="00FC08AF">
              <w:rPr>
                <w:noProof/>
                <w:sz w:val="16"/>
                <w:szCs w:val="16"/>
                <w:lang w:eastAsia="en-US"/>
              </w:rPr>
              <w:t>User profile MO updates for functional alias</w:t>
            </w:r>
          </w:p>
        </w:tc>
        <w:tc>
          <w:tcPr>
            <w:tcW w:w="711" w:type="dxa"/>
            <w:shd w:val="solid" w:color="FFFFFF" w:fill="auto"/>
          </w:tcPr>
          <w:p w14:paraId="4825D71B" w14:textId="77777777" w:rsidR="003427F4" w:rsidRPr="00FC08AF" w:rsidRDefault="003427F4" w:rsidP="00700469">
            <w:pPr>
              <w:pStyle w:val="TAC"/>
              <w:rPr>
                <w:noProof/>
                <w:sz w:val="16"/>
                <w:szCs w:val="16"/>
                <w:lang w:eastAsia="en-US"/>
              </w:rPr>
            </w:pPr>
            <w:r w:rsidRPr="00FC08AF">
              <w:rPr>
                <w:noProof/>
                <w:sz w:val="16"/>
                <w:szCs w:val="16"/>
                <w:lang w:eastAsia="en-US"/>
              </w:rPr>
              <w:t>15.1.0</w:t>
            </w:r>
          </w:p>
        </w:tc>
      </w:tr>
      <w:tr w:rsidR="003427F4" w:rsidRPr="00FC08AF" w14:paraId="48FE7934" w14:textId="77777777" w:rsidTr="003427F4">
        <w:tc>
          <w:tcPr>
            <w:tcW w:w="805" w:type="dxa"/>
            <w:shd w:val="solid" w:color="FFFFFF" w:fill="auto"/>
          </w:tcPr>
          <w:p w14:paraId="727DDD8A" w14:textId="77777777" w:rsidR="003427F4" w:rsidRPr="00FC08AF" w:rsidRDefault="003427F4" w:rsidP="00700469">
            <w:pPr>
              <w:pStyle w:val="TAC"/>
              <w:rPr>
                <w:noProof/>
                <w:sz w:val="16"/>
                <w:szCs w:val="16"/>
                <w:lang w:eastAsia="en-US"/>
              </w:rPr>
            </w:pPr>
            <w:r w:rsidRPr="00FC08AF">
              <w:rPr>
                <w:noProof/>
                <w:sz w:val="16"/>
                <w:szCs w:val="16"/>
                <w:lang w:eastAsia="en-US"/>
              </w:rPr>
              <w:t>2018-03</w:t>
            </w:r>
          </w:p>
        </w:tc>
        <w:tc>
          <w:tcPr>
            <w:tcW w:w="804" w:type="dxa"/>
            <w:shd w:val="solid" w:color="FFFFFF" w:fill="auto"/>
          </w:tcPr>
          <w:p w14:paraId="61A8F7EF" w14:textId="77777777" w:rsidR="003427F4" w:rsidRPr="00FC08AF" w:rsidRDefault="003427F4" w:rsidP="00700469">
            <w:pPr>
              <w:pStyle w:val="TAC"/>
              <w:rPr>
                <w:noProof/>
                <w:sz w:val="16"/>
                <w:szCs w:val="16"/>
                <w:lang w:eastAsia="en-US"/>
              </w:rPr>
            </w:pPr>
            <w:r w:rsidRPr="00FC08AF">
              <w:rPr>
                <w:noProof/>
                <w:sz w:val="16"/>
                <w:szCs w:val="16"/>
                <w:lang w:eastAsia="en-US"/>
              </w:rPr>
              <w:t>CT#79</w:t>
            </w:r>
          </w:p>
        </w:tc>
        <w:tc>
          <w:tcPr>
            <w:tcW w:w="1099" w:type="dxa"/>
            <w:shd w:val="solid" w:color="FFFFFF" w:fill="auto"/>
          </w:tcPr>
          <w:p w14:paraId="2A3C6EF5" w14:textId="77777777" w:rsidR="003427F4" w:rsidRPr="00FC08AF" w:rsidRDefault="003427F4" w:rsidP="00700469">
            <w:pPr>
              <w:pStyle w:val="TAC"/>
              <w:rPr>
                <w:noProof/>
                <w:sz w:val="16"/>
                <w:szCs w:val="16"/>
                <w:lang w:eastAsia="en-US"/>
              </w:rPr>
            </w:pPr>
            <w:r w:rsidRPr="00FC08AF">
              <w:rPr>
                <w:noProof/>
                <w:sz w:val="16"/>
                <w:szCs w:val="16"/>
                <w:lang w:eastAsia="en-US"/>
              </w:rPr>
              <w:t>CP-180072</w:t>
            </w:r>
          </w:p>
        </w:tc>
        <w:tc>
          <w:tcPr>
            <w:tcW w:w="527" w:type="dxa"/>
            <w:shd w:val="solid" w:color="FFFFFF" w:fill="auto"/>
          </w:tcPr>
          <w:p w14:paraId="6B796C64" w14:textId="77777777" w:rsidR="003427F4" w:rsidRPr="00FC08AF" w:rsidRDefault="003427F4" w:rsidP="00700469">
            <w:pPr>
              <w:pStyle w:val="TAL"/>
              <w:rPr>
                <w:noProof/>
                <w:sz w:val="16"/>
                <w:szCs w:val="16"/>
                <w:lang w:eastAsia="en-US"/>
              </w:rPr>
            </w:pPr>
            <w:r w:rsidRPr="00FC08AF">
              <w:rPr>
                <w:noProof/>
                <w:sz w:val="16"/>
                <w:szCs w:val="16"/>
                <w:lang w:eastAsia="en-US"/>
              </w:rPr>
              <w:t>0042</w:t>
            </w:r>
          </w:p>
        </w:tc>
        <w:tc>
          <w:tcPr>
            <w:tcW w:w="427" w:type="dxa"/>
            <w:shd w:val="solid" w:color="FFFFFF" w:fill="auto"/>
          </w:tcPr>
          <w:p w14:paraId="2C402BCB"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4DCE124"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18B5E61E" w14:textId="77777777" w:rsidR="003427F4" w:rsidRPr="00FC08AF" w:rsidRDefault="003427F4" w:rsidP="00700469">
            <w:pPr>
              <w:pStyle w:val="TAL"/>
              <w:rPr>
                <w:noProof/>
                <w:sz w:val="16"/>
                <w:szCs w:val="16"/>
                <w:lang w:eastAsia="en-US"/>
              </w:rPr>
            </w:pPr>
            <w:r w:rsidRPr="00FC08AF">
              <w:rPr>
                <w:noProof/>
                <w:sz w:val="16"/>
                <w:szCs w:val="16"/>
                <w:lang w:eastAsia="en-US"/>
              </w:rPr>
              <w:t>User profile presentation priority</w:t>
            </w:r>
          </w:p>
        </w:tc>
        <w:tc>
          <w:tcPr>
            <w:tcW w:w="711" w:type="dxa"/>
            <w:shd w:val="solid" w:color="FFFFFF" w:fill="auto"/>
          </w:tcPr>
          <w:p w14:paraId="1549BDAE" w14:textId="77777777" w:rsidR="003427F4" w:rsidRPr="00FC08AF" w:rsidRDefault="003427F4" w:rsidP="00700469">
            <w:pPr>
              <w:pStyle w:val="TAC"/>
              <w:rPr>
                <w:noProof/>
                <w:sz w:val="16"/>
                <w:szCs w:val="16"/>
                <w:lang w:eastAsia="en-US"/>
              </w:rPr>
            </w:pPr>
            <w:r w:rsidRPr="00FC08AF">
              <w:rPr>
                <w:noProof/>
                <w:sz w:val="16"/>
                <w:szCs w:val="16"/>
                <w:lang w:eastAsia="en-US"/>
              </w:rPr>
              <w:t>15.1.0</w:t>
            </w:r>
          </w:p>
        </w:tc>
      </w:tr>
      <w:tr w:rsidR="003427F4" w:rsidRPr="00FC08AF" w14:paraId="3E4CE844" w14:textId="77777777" w:rsidTr="003427F4">
        <w:tc>
          <w:tcPr>
            <w:tcW w:w="805" w:type="dxa"/>
            <w:shd w:val="solid" w:color="FFFFFF" w:fill="auto"/>
          </w:tcPr>
          <w:p w14:paraId="657C942F" w14:textId="77777777" w:rsidR="003427F4" w:rsidRPr="00FC08AF" w:rsidRDefault="003427F4" w:rsidP="00700469">
            <w:pPr>
              <w:pStyle w:val="TAC"/>
              <w:rPr>
                <w:noProof/>
                <w:sz w:val="16"/>
                <w:szCs w:val="16"/>
                <w:lang w:eastAsia="en-US"/>
              </w:rPr>
            </w:pPr>
            <w:r w:rsidRPr="00FC08AF">
              <w:rPr>
                <w:noProof/>
                <w:sz w:val="16"/>
                <w:szCs w:val="16"/>
                <w:lang w:eastAsia="en-US"/>
              </w:rPr>
              <w:t>2018-06</w:t>
            </w:r>
          </w:p>
        </w:tc>
        <w:tc>
          <w:tcPr>
            <w:tcW w:w="804" w:type="dxa"/>
            <w:shd w:val="solid" w:color="FFFFFF" w:fill="auto"/>
          </w:tcPr>
          <w:p w14:paraId="774DB62C" w14:textId="77777777" w:rsidR="003427F4" w:rsidRPr="00FC08AF" w:rsidRDefault="003427F4" w:rsidP="00700469">
            <w:pPr>
              <w:pStyle w:val="TAC"/>
              <w:rPr>
                <w:noProof/>
                <w:sz w:val="16"/>
                <w:szCs w:val="16"/>
                <w:lang w:eastAsia="en-US"/>
              </w:rPr>
            </w:pPr>
            <w:r w:rsidRPr="00FC08AF">
              <w:rPr>
                <w:noProof/>
                <w:sz w:val="16"/>
                <w:szCs w:val="16"/>
                <w:lang w:eastAsia="en-US"/>
              </w:rPr>
              <w:t>CT#80</w:t>
            </w:r>
          </w:p>
        </w:tc>
        <w:tc>
          <w:tcPr>
            <w:tcW w:w="1099" w:type="dxa"/>
            <w:shd w:val="solid" w:color="FFFFFF" w:fill="auto"/>
          </w:tcPr>
          <w:p w14:paraId="7B52B3C9" w14:textId="77777777" w:rsidR="003427F4" w:rsidRPr="00FC08AF" w:rsidRDefault="003427F4" w:rsidP="00700469">
            <w:pPr>
              <w:pStyle w:val="TAC"/>
              <w:rPr>
                <w:noProof/>
                <w:sz w:val="16"/>
                <w:szCs w:val="16"/>
                <w:lang w:eastAsia="en-US"/>
              </w:rPr>
            </w:pPr>
            <w:r w:rsidRPr="00FC08AF">
              <w:rPr>
                <w:noProof/>
                <w:sz w:val="16"/>
                <w:szCs w:val="16"/>
                <w:lang w:eastAsia="en-US"/>
              </w:rPr>
              <w:t>CP-181064</w:t>
            </w:r>
          </w:p>
        </w:tc>
        <w:tc>
          <w:tcPr>
            <w:tcW w:w="527" w:type="dxa"/>
            <w:shd w:val="solid" w:color="FFFFFF" w:fill="auto"/>
          </w:tcPr>
          <w:p w14:paraId="2EC82553" w14:textId="77777777" w:rsidR="003427F4" w:rsidRPr="00FC08AF" w:rsidRDefault="003427F4" w:rsidP="00700469">
            <w:pPr>
              <w:pStyle w:val="TAL"/>
              <w:rPr>
                <w:noProof/>
                <w:sz w:val="16"/>
                <w:szCs w:val="16"/>
                <w:lang w:eastAsia="en-US"/>
              </w:rPr>
            </w:pPr>
            <w:r w:rsidRPr="00FC08AF">
              <w:rPr>
                <w:noProof/>
                <w:sz w:val="16"/>
                <w:szCs w:val="16"/>
                <w:lang w:eastAsia="en-US"/>
              </w:rPr>
              <w:t>0043</w:t>
            </w:r>
          </w:p>
        </w:tc>
        <w:tc>
          <w:tcPr>
            <w:tcW w:w="427" w:type="dxa"/>
            <w:shd w:val="solid" w:color="FFFFFF" w:fill="auto"/>
          </w:tcPr>
          <w:p w14:paraId="4F4CAC01" w14:textId="77777777" w:rsidR="003427F4" w:rsidRPr="00FC08AF" w:rsidRDefault="003427F4" w:rsidP="00700469">
            <w:pPr>
              <w:pStyle w:val="TAR"/>
              <w:rPr>
                <w:noProof/>
                <w:sz w:val="16"/>
                <w:szCs w:val="16"/>
                <w:lang w:eastAsia="en-US"/>
              </w:rPr>
            </w:pPr>
          </w:p>
        </w:tc>
        <w:tc>
          <w:tcPr>
            <w:tcW w:w="427" w:type="dxa"/>
            <w:shd w:val="solid" w:color="FFFFFF" w:fill="auto"/>
          </w:tcPr>
          <w:p w14:paraId="4B6F8DC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1A02A2D" w14:textId="77777777" w:rsidR="003427F4" w:rsidRPr="00FC08AF" w:rsidRDefault="003427F4" w:rsidP="00700469">
            <w:pPr>
              <w:pStyle w:val="TAL"/>
              <w:rPr>
                <w:noProof/>
                <w:sz w:val="16"/>
                <w:szCs w:val="16"/>
                <w:lang w:eastAsia="en-US"/>
              </w:rPr>
            </w:pPr>
            <w:r w:rsidRPr="00FC08AF">
              <w:rPr>
                <w:noProof/>
                <w:sz w:val="16"/>
                <w:szCs w:val="16"/>
                <w:lang w:eastAsia="en-US"/>
              </w:rPr>
              <w:t>Unique ID leaf node for enhanced status operational value</w:t>
            </w:r>
          </w:p>
        </w:tc>
        <w:tc>
          <w:tcPr>
            <w:tcW w:w="711" w:type="dxa"/>
            <w:shd w:val="solid" w:color="FFFFFF" w:fill="auto"/>
          </w:tcPr>
          <w:p w14:paraId="487EAA02" w14:textId="77777777" w:rsidR="003427F4" w:rsidRPr="00FC08AF" w:rsidRDefault="003427F4" w:rsidP="00700469">
            <w:pPr>
              <w:pStyle w:val="TAC"/>
              <w:rPr>
                <w:noProof/>
                <w:sz w:val="16"/>
                <w:szCs w:val="16"/>
                <w:lang w:eastAsia="en-US"/>
              </w:rPr>
            </w:pPr>
            <w:r w:rsidRPr="00FC08AF">
              <w:rPr>
                <w:noProof/>
                <w:sz w:val="16"/>
                <w:szCs w:val="16"/>
                <w:lang w:eastAsia="en-US"/>
              </w:rPr>
              <w:t>15.2.0</w:t>
            </w:r>
          </w:p>
        </w:tc>
      </w:tr>
      <w:tr w:rsidR="003427F4" w:rsidRPr="00FC08AF" w14:paraId="684DC993" w14:textId="77777777" w:rsidTr="003427F4">
        <w:tc>
          <w:tcPr>
            <w:tcW w:w="805" w:type="dxa"/>
            <w:shd w:val="solid" w:color="FFFFFF" w:fill="auto"/>
          </w:tcPr>
          <w:p w14:paraId="277754DE" w14:textId="77777777" w:rsidR="003427F4" w:rsidRPr="00FC08AF" w:rsidRDefault="003427F4" w:rsidP="00700469">
            <w:pPr>
              <w:pStyle w:val="TAC"/>
              <w:rPr>
                <w:noProof/>
                <w:sz w:val="16"/>
                <w:szCs w:val="16"/>
                <w:lang w:eastAsia="en-US"/>
              </w:rPr>
            </w:pPr>
            <w:r w:rsidRPr="00FC08AF">
              <w:rPr>
                <w:noProof/>
                <w:sz w:val="16"/>
                <w:szCs w:val="16"/>
                <w:lang w:eastAsia="en-US"/>
              </w:rPr>
              <w:t>2018-09</w:t>
            </w:r>
          </w:p>
        </w:tc>
        <w:tc>
          <w:tcPr>
            <w:tcW w:w="804" w:type="dxa"/>
            <w:shd w:val="solid" w:color="FFFFFF" w:fill="auto"/>
          </w:tcPr>
          <w:p w14:paraId="27FF8C29" w14:textId="77777777" w:rsidR="003427F4" w:rsidRPr="00FC08AF" w:rsidRDefault="003427F4" w:rsidP="00700469">
            <w:pPr>
              <w:pStyle w:val="TAC"/>
              <w:rPr>
                <w:noProof/>
                <w:sz w:val="16"/>
                <w:szCs w:val="16"/>
                <w:lang w:eastAsia="en-US"/>
              </w:rPr>
            </w:pPr>
            <w:r w:rsidRPr="00FC08AF">
              <w:rPr>
                <w:noProof/>
                <w:sz w:val="16"/>
                <w:szCs w:val="16"/>
                <w:lang w:eastAsia="en-US"/>
              </w:rPr>
              <w:t>CT#81</w:t>
            </w:r>
          </w:p>
        </w:tc>
        <w:tc>
          <w:tcPr>
            <w:tcW w:w="1099" w:type="dxa"/>
            <w:shd w:val="solid" w:color="FFFFFF" w:fill="auto"/>
          </w:tcPr>
          <w:p w14:paraId="11B0CDA0" w14:textId="77777777" w:rsidR="003427F4" w:rsidRPr="00FC08AF" w:rsidRDefault="003427F4" w:rsidP="00700469">
            <w:pPr>
              <w:pStyle w:val="TAC"/>
              <w:rPr>
                <w:noProof/>
                <w:sz w:val="16"/>
                <w:szCs w:val="16"/>
                <w:lang w:eastAsia="en-US"/>
              </w:rPr>
            </w:pPr>
            <w:r w:rsidRPr="00FC08AF">
              <w:rPr>
                <w:noProof/>
                <w:sz w:val="16"/>
                <w:szCs w:val="16"/>
                <w:lang w:eastAsia="en-US"/>
              </w:rPr>
              <w:t>CP-182149</w:t>
            </w:r>
          </w:p>
        </w:tc>
        <w:tc>
          <w:tcPr>
            <w:tcW w:w="527" w:type="dxa"/>
            <w:shd w:val="solid" w:color="FFFFFF" w:fill="auto"/>
          </w:tcPr>
          <w:p w14:paraId="46CD269A" w14:textId="77777777" w:rsidR="003427F4" w:rsidRPr="00FC08AF" w:rsidRDefault="003427F4" w:rsidP="00700469">
            <w:pPr>
              <w:pStyle w:val="TAL"/>
              <w:rPr>
                <w:noProof/>
                <w:sz w:val="16"/>
                <w:szCs w:val="16"/>
                <w:lang w:eastAsia="en-US"/>
              </w:rPr>
            </w:pPr>
            <w:r w:rsidRPr="00FC08AF">
              <w:rPr>
                <w:noProof/>
                <w:sz w:val="16"/>
                <w:szCs w:val="16"/>
                <w:lang w:eastAsia="en-US"/>
              </w:rPr>
              <w:t>0045</w:t>
            </w:r>
          </w:p>
        </w:tc>
        <w:tc>
          <w:tcPr>
            <w:tcW w:w="427" w:type="dxa"/>
            <w:shd w:val="solid" w:color="FFFFFF" w:fill="auto"/>
          </w:tcPr>
          <w:p w14:paraId="474EB39E"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14D8DC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7454C9D" w14:textId="77777777" w:rsidR="003427F4" w:rsidRPr="00FC08AF" w:rsidRDefault="003427F4" w:rsidP="00700469">
            <w:pPr>
              <w:pStyle w:val="TAL"/>
              <w:rPr>
                <w:noProof/>
                <w:sz w:val="16"/>
                <w:szCs w:val="16"/>
                <w:lang w:eastAsia="en-US"/>
              </w:rPr>
            </w:pPr>
            <w:r w:rsidRPr="00FC08AF">
              <w:rPr>
                <w:noProof/>
                <w:sz w:val="16"/>
                <w:szCs w:val="16"/>
                <w:lang w:eastAsia="en-US"/>
              </w:rPr>
              <w:t>Location of Talker</w:t>
            </w:r>
          </w:p>
        </w:tc>
        <w:tc>
          <w:tcPr>
            <w:tcW w:w="711" w:type="dxa"/>
            <w:shd w:val="solid" w:color="FFFFFF" w:fill="auto"/>
          </w:tcPr>
          <w:p w14:paraId="0898C86E" w14:textId="77777777" w:rsidR="003427F4" w:rsidRPr="00FC08AF" w:rsidRDefault="003427F4" w:rsidP="00700469">
            <w:pPr>
              <w:pStyle w:val="TAC"/>
              <w:rPr>
                <w:noProof/>
                <w:sz w:val="16"/>
                <w:szCs w:val="16"/>
                <w:lang w:eastAsia="en-US"/>
              </w:rPr>
            </w:pPr>
            <w:r w:rsidRPr="00FC08AF">
              <w:rPr>
                <w:noProof/>
                <w:sz w:val="16"/>
                <w:szCs w:val="16"/>
                <w:lang w:eastAsia="en-US"/>
              </w:rPr>
              <w:t>15.3.0</w:t>
            </w:r>
          </w:p>
        </w:tc>
      </w:tr>
      <w:tr w:rsidR="003427F4" w:rsidRPr="00FC08AF" w14:paraId="7F0325B9" w14:textId="77777777" w:rsidTr="003427F4">
        <w:tc>
          <w:tcPr>
            <w:tcW w:w="805" w:type="dxa"/>
            <w:shd w:val="solid" w:color="FFFFFF" w:fill="auto"/>
          </w:tcPr>
          <w:p w14:paraId="0B3AED4A" w14:textId="77777777" w:rsidR="003427F4" w:rsidRPr="00FC08AF" w:rsidRDefault="003427F4" w:rsidP="00700469">
            <w:pPr>
              <w:pStyle w:val="TAC"/>
              <w:rPr>
                <w:noProof/>
                <w:sz w:val="16"/>
                <w:szCs w:val="16"/>
                <w:lang w:eastAsia="en-US"/>
              </w:rPr>
            </w:pPr>
            <w:r w:rsidRPr="00FC08AF">
              <w:rPr>
                <w:noProof/>
                <w:sz w:val="16"/>
                <w:szCs w:val="16"/>
                <w:lang w:eastAsia="en-US"/>
              </w:rPr>
              <w:t>2018-09</w:t>
            </w:r>
          </w:p>
        </w:tc>
        <w:tc>
          <w:tcPr>
            <w:tcW w:w="804" w:type="dxa"/>
            <w:shd w:val="solid" w:color="FFFFFF" w:fill="auto"/>
          </w:tcPr>
          <w:p w14:paraId="6EADDE09" w14:textId="77777777" w:rsidR="003427F4" w:rsidRPr="00FC08AF" w:rsidRDefault="003427F4" w:rsidP="00700469">
            <w:pPr>
              <w:pStyle w:val="TAC"/>
              <w:rPr>
                <w:noProof/>
                <w:sz w:val="16"/>
                <w:szCs w:val="16"/>
                <w:lang w:eastAsia="en-US"/>
              </w:rPr>
            </w:pPr>
            <w:r w:rsidRPr="00FC08AF">
              <w:rPr>
                <w:noProof/>
                <w:sz w:val="16"/>
                <w:szCs w:val="16"/>
                <w:lang w:eastAsia="en-US"/>
              </w:rPr>
              <w:t>CT#81</w:t>
            </w:r>
          </w:p>
        </w:tc>
        <w:tc>
          <w:tcPr>
            <w:tcW w:w="1099" w:type="dxa"/>
            <w:shd w:val="solid" w:color="FFFFFF" w:fill="auto"/>
          </w:tcPr>
          <w:p w14:paraId="1F2BFB47" w14:textId="77777777" w:rsidR="003427F4" w:rsidRPr="00FC08AF" w:rsidRDefault="003427F4" w:rsidP="00700469">
            <w:pPr>
              <w:pStyle w:val="TAC"/>
              <w:rPr>
                <w:noProof/>
                <w:sz w:val="16"/>
                <w:szCs w:val="16"/>
                <w:lang w:eastAsia="en-US"/>
              </w:rPr>
            </w:pPr>
            <w:r w:rsidRPr="00FC08AF">
              <w:rPr>
                <w:noProof/>
                <w:sz w:val="16"/>
                <w:szCs w:val="16"/>
                <w:lang w:eastAsia="en-US"/>
              </w:rPr>
              <w:t>CP-182148</w:t>
            </w:r>
          </w:p>
        </w:tc>
        <w:tc>
          <w:tcPr>
            <w:tcW w:w="527" w:type="dxa"/>
            <w:shd w:val="solid" w:color="FFFFFF" w:fill="auto"/>
          </w:tcPr>
          <w:p w14:paraId="75539DF1" w14:textId="77777777" w:rsidR="003427F4" w:rsidRPr="00FC08AF" w:rsidRDefault="003427F4" w:rsidP="00700469">
            <w:pPr>
              <w:pStyle w:val="TAL"/>
              <w:rPr>
                <w:noProof/>
                <w:sz w:val="16"/>
                <w:szCs w:val="16"/>
                <w:lang w:eastAsia="en-US"/>
              </w:rPr>
            </w:pPr>
            <w:r w:rsidRPr="00FC08AF">
              <w:rPr>
                <w:noProof/>
                <w:sz w:val="16"/>
                <w:szCs w:val="16"/>
                <w:lang w:eastAsia="en-US"/>
              </w:rPr>
              <w:t>0046</w:t>
            </w:r>
          </w:p>
        </w:tc>
        <w:tc>
          <w:tcPr>
            <w:tcW w:w="427" w:type="dxa"/>
            <w:shd w:val="solid" w:color="FFFFFF" w:fill="auto"/>
          </w:tcPr>
          <w:p w14:paraId="23DF2DE0" w14:textId="77777777" w:rsidR="003427F4" w:rsidRPr="00FC08AF" w:rsidRDefault="003427F4" w:rsidP="00700469">
            <w:pPr>
              <w:pStyle w:val="TAR"/>
              <w:rPr>
                <w:noProof/>
                <w:sz w:val="16"/>
                <w:szCs w:val="16"/>
                <w:lang w:eastAsia="en-US"/>
              </w:rPr>
            </w:pPr>
          </w:p>
        </w:tc>
        <w:tc>
          <w:tcPr>
            <w:tcW w:w="427" w:type="dxa"/>
            <w:shd w:val="solid" w:color="FFFFFF" w:fill="auto"/>
          </w:tcPr>
          <w:p w14:paraId="43EF9FA6"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5ACC82C3" w14:textId="77777777" w:rsidR="003427F4" w:rsidRPr="00FC08AF" w:rsidRDefault="003427F4" w:rsidP="00700469">
            <w:pPr>
              <w:pStyle w:val="TAL"/>
              <w:rPr>
                <w:noProof/>
                <w:sz w:val="16"/>
                <w:szCs w:val="16"/>
                <w:lang w:eastAsia="en-US"/>
              </w:rPr>
            </w:pPr>
            <w:r w:rsidRPr="00FC08AF">
              <w:rPr>
                <w:noProof/>
                <w:sz w:val="16"/>
                <w:szCs w:val="16"/>
                <w:lang w:eastAsia="en-US"/>
              </w:rPr>
              <w:t>Reception Priority</w:t>
            </w:r>
          </w:p>
        </w:tc>
        <w:tc>
          <w:tcPr>
            <w:tcW w:w="711" w:type="dxa"/>
            <w:shd w:val="solid" w:color="FFFFFF" w:fill="auto"/>
          </w:tcPr>
          <w:p w14:paraId="72C15C69" w14:textId="77777777" w:rsidR="003427F4" w:rsidRPr="00FC08AF" w:rsidRDefault="003427F4" w:rsidP="00700469">
            <w:pPr>
              <w:pStyle w:val="TAC"/>
              <w:rPr>
                <w:noProof/>
                <w:sz w:val="16"/>
                <w:szCs w:val="16"/>
                <w:lang w:eastAsia="en-US"/>
              </w:rPr>
            </w:pPr>
            <w:r w:rsidRPr="00FC08AF">
              <w:rPr>
                <w:noProof/>
                <w:sz w:val="16"/>
                <w:szCs w:val="16"/>
                <w:lang w:eastAsia="en-US"/>
              </w:rPr>
              <w:t>15.3.0</w:t>
            </w:r>
          </w:p>
        </w:tc>
      </w:tr>
      <w:tr w:rsidR="00D340CA" w:rsidRPr="00FC08AF" w14:paraId="4633986B" w14:textId="77777777" w:rsidTr="003427F4">
        <w:tc>
          <w:tcPr>
            <w:tcW w:w="805" w:type="dxa"/>
            <w:shd w:val="solid" w:color="FFFFFF" w:fill="auto"/>
          </w:tcPr>
          <w:p w14:paraId="36CB1488" w14:textId="77777777" w:rsidR="00D340CA" w:rsidRPr="00FC08AF" w:rsidRDefault="00D340CA" w:rsidP="00D340CA">
            <w:pPr>
              <w:pStyle w:val="TAC"/>
              <w:rPr>
                <w:noProof/>
                <w:sz w:val="16"/>
                <w:szCs w:val="16"/>
                <w:lang w:eastAsia="en-US"/>
              </w:rPr>
            </w:pPr>
            <w:r w:rsidRPr="00FC08AF">
              <w:rPr>
                <w:noProof/>
                <w:sz w:val="16"/>
                <w:szCs w:val="16"/>
                <w:lang w:eastAsia="en-US"/>
              </w:rPr>
              <w:t>2019-03</w:t>
            </w:r>
          </w:p>
        </w:tc>
        <w:tc>
          <w:tcPr>
            <w:tcW w:w="804" w:type="dxa"/>
            <w:shd w:val="solid" w:color="FFFFFF" w:fill="auto"/>
          </w:tcPr>
          <w:p w14:paraId="27DF75A8" w14:textId="77777777" w:rsidR="00D340CA" w:rsidRPr="00FC08AF" w:rsidRDefault="00D340CA" w:rsidP="00D340CA">
            <w:pPr>
              <w:pStyle w:val="TAC"/>
              <w:rPr>
                <w:noProof/>
                <w:sz w:val="16"/>
                <w:szCs w:val="16"/>
                <w:lang w:eastAsia="en-US"/>
              </w:rPr>
            </w:pPr>
            <w:r w:rsidRPr="00FC08AF">
              <w:rPr>
                <w:noProof/>
                <w:sz w:val="16"/>
                <w:szCs w:val="16"/>
                <w:lang w:eastAsia="en-US"/>
              </w:rPr>
              <w:t>CT#83</w:t>
            </w:r>
          </w:p>
        </w:tc>
        <w:tc>
          <w:tcPr>
            <w:tcW w:w="1099" w:type="dxa"/>
            <w:shd w:val="solid" w:color="FFFFFF" w:fill="auto"/>
          </w:tcPr>
          <w:p w14:paraId="42B1761D" w14:textId="77777777" w:rsidR="00D340CA" w:rsidRPr="00FC08AF" w:rsidRDefault="00D340CA" w:rsidP="00D340CA">
            <w:pPr>
              <w:pStyle w:val="TAC"/>
              <w:rPr>
                <w:noProof/>
                <w:sz w:val="16"/>
                <w:szCs w:val="16"/>
                <w:lang w:eastAsia="en-US"/>
              </w:rPr>
            </w:pPr>
            <w:r w:rsidRPr="00FC08AF">
              <w:rPr>
                <w:noProof/>
                <w:sz w:val="16"/>
                <w:szCs w:val="16"/>
                <w:lang w:eastAsia="en-US"/>
              </w:rPr>
              <w:t>CP-190078</w:t>
            </w:r>
          </w:p>
        </w:tc>
        <w:tc>
          <w:tcPr>
            <w:tcW w:w="527" w:type="dxa"/>
            <w:shd w:val="solid" w:color="FFFFFF" w:fill="auto"/>
          </w:tcPr>
          <w:p w14:paraId="2D0D0656" w14:textId="77777777" w:rsidR="00D340CA" w:rsidRPr="00FC08AF" w:rsidRDefault="00D340CA" w:rsidP="00D340CA">
            <w:pPr>
              <w:pStyle w:val="TAL"/>
              <w:rPr>
                <w:noProof/>
                <w:sz w:val="16"/>
                <w:szCs w:val="16"/>
                <w:lang w:eastAsia="en-US"/>
              </w:rPr>
            </w:pPr>
            <w:r w:rsidRPr="00FC08AF">
              <w:rPr>
                <w:noProof/>
                <w:sz w:val="16"/>
                <w:szCs w:val="16"/>
                <w:lang w:eastAsia="en-US"/>
              </w:rPr>
              <w:t>0051</w:t>
            </w:r>
          </w:p>
        </w:tc>
        <w:tc>
          <w:tcPr>
            <w:tcW w:w="427" w:type="dxa"/>
            <w:shd w:val="solid" w:color="FFFFFF" w:fill="auto"/>
          </w:tcPr>
          <w:p w14:paraId="67B8D5E0" w14:textId="77777777" w:rsidR="00D340CA" w:rsidRPr="00FC08AF" w:rsidRDefault="00D340CA" w:rsidP="00D340CA">
            <w:pPr>
              <w:pStyle w:val="TAR"/>
              <w:rPr>
                <w:noProof/>
                <w:sz w:val="16"/>
                <w:szCs w:val="16"/>
                <w:lang w:eastAsia="en-US"/>
              </w:rPr>
            </w:pPr>
            <w:r w:rsidRPr="00FC08AF">
              <w:rPr>
                <w:noProof/>
                <w:sz w:val="16"/>
                <w:szCs w:val="16"/>
                <w:lang w:eastAsia="en-US"/>
              </w:rPr>
              <w:t>1</w:t>
            </w:r>
          </w:p>
        </w:tc>
        <w:tc>
          <w:tcPr>
            <w:tcW w:w="427" w:type="dxa"/>
            <w:shd w:val="solid" w:color="FFFFFF" w:fill="auto"/>
          </w:tcPr>
          <w:p w14:paraId="38F1DAE7" w14:textId="77777777" w:rsidR="00D340CA" w:rsidRPr="00FC08AF" w:rsidRDefault="00D340CA"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3167924E" w14:textId="77777777" w:rsidR="00D340CA" w:rsidRPr="00FC08AF" w:rsidRDefault="00D340CA" w:rsidP="00D340CA">
            <w:pPr>
              <w:pStyle w:val="TAL"/>
              <w:rPr>
                <w:noProof/>
                <w:sz w:val="16"/>
                <w:szCs w:val="16"/>
                <w:lang w:eastAsia="en-US"/>
              </w:rPr>
            </w:pPr>
            <w:r w:rsidRPr="00FC08AF">
              <w:rPr>
                <w:noProof/>
                <w:sz w:val="16"/>
                <w:szCs w:val="16"/>
                <w:lang w:eastAsia="en-US"/>
              </w:rPr>
              <w:t>Correction of MO counter names CFx11 and CFx12</w:t>
            </w:r>
          </w:p>
        </w:tc>
        <w:tc>
          <w:tcPr>
            <w:tcW w:w="711" w:type="dxa"/>
            <w:shd w:val="solid" w:color="FFFFFF" w:fill="auto"/>
          </w:tcPr>
          <w:p w14:paraId="6D6491A0" w14:textId="77777777" w:rsidR="00D340CA" w:rsidRPr="00FC08AF" w:rsidRDefault="00D340CA" w:rsidP="00D340CA">
            <w:pPr>
              <w:pStyle w:val="TAC"/>
              <w:rPr>
                <w:noProof/>
                <w:sz w:val="16"/>
                <w:szCs w:val="16"/>
                <w:lang w:eastAsia="en-US"/>
              </w:rPr>
            </w:pPr>
            <w:r w:rsidRPr="00FC08AF">
              <w:rPr>
                <w:noProof/>
                <w:sz w:val="16"/>
                <w:szCs w:val="16"/>
                <w:lang w:eastAsia="en-US"/>
              </w:rPr>
              <w:t>15.4.0</w:t>
            </w:r>
          </w:p>
        </w:tc>
      </w:tr>
      <w:tr w:rsidR="00D340CA" w:rsidRPr="00FC08AF" w14:paraId="2470F616" w14:textId="77777777" w:rsidTr="003427F4">
        <w:tc>
          <w:tcPr>
            <w:tcW w:w="805" w:type="dxa"/>
            <w:shd w:val="solid" w:color="FFFFFF" w:fill="auto"/>
          </w:tcPr>
          <w:p w14:paraId="446B0CEC" w14:textId="77777777" w:rsidR="00D340CA" w:rsidRPr="00FC08AF" w:rsidRDefault="00D340CA" w:rsidP="00D340CA">
            <w:pPr>
              <w:pStyle w:val="TAC"/>
              <w:rPr>
                <w:noProof/>
                <w:sz w:val="16"/>
                <w:szCs w:val="16"/>
                <w:lang w:eastAsia="en-US"/>
              </w:rPr>
            </w:pPr>
            <w:r w:rsidRPr="00FC08AF">
              <w:rPr>
                <w:noProof/>
                <w:sz w:val="16"/>
                <w:szCs w:val="16"/>
                <w:lang w:eastAsia="en-US"/>
              </w:rPr>
              <w:t>2019-03</w:t>
            </w:r>
          </w:p>
        </w:tc>
        <w:tc>
          <w:tcPr>
            <w:tcW w:w="804" w:type="dxa"/>
            <w:shd w:val="solid" w:color="FFFFFF" w:fill="auto"/>
          </w:tcPr>
          <w:p w14:paraId="59DBA195" w14:textId="77777777" w:rsidR="00D340CA" w:rsidRPr="00FC08AF" w:rsidRDefault="00D340CA" w:rsidP="00D340CA">
            <w:pPr>
              <w:pStyle w:val="TAC"/>
              <w:rPr>
                <w:noProof/>
                <w:sz w:val="16"/>
                <w:szCs w:val="16"/>
                <w:lang w:eastAsia="en-US"/>
              </w:rPr>
            </w:pPr>
            <w:r w:rsidRPr="00FC08AF">
              <w:rPr>
                <w:noProof/>
                <w:sz w:val="16"/>
                <w:szCs w:val="16"/>
                <w:lang w:eastAsia="en-US"/>
              </w:rPr>
              <w:t>CT#83</w:t>
            </w:r>
          </w:p>
        </w:tc>
        <w:tc>
          <w:tcPr>
            <w:tcW w:w="1099" w:type="dxa"/>
            <w:shd w:val="solid" w:color="FFFFFF" w:fill="auto"/>
          </w:tcPr>
          <w:p w14:paraId="59D2C7E4" w14:textId="77777777" w:rsidR="00D340CA" w:rsidRPr="00FC08AF" w:rsidRDefault="00D340CA" w:rsidP="00D340CA">
            <w:pPr>
              <w:pStyle w:val="TAC"/>
              <w:rPr>
                <w:noProof/>
                <w:sz w:val="16"/>
                <w:szCs w:val="16"/>
                <w:lang w:eastAsia="en-US"/>
              </w:rPr>
            </w:pPr>
            <w:r w:rsidRPr="00FC08AF">
              <w:rPr>
                <w:noProof/>
                <w:sz w:val="16"/>
                <w:szCs w:val="16"/>
                <w:lang w:eastAsia="en-US"/>
              </w:rPr>
              <w:t>CP-190078</w:t>
            </w:r>
          </w:p>
        </w:tc>
        <w:tc>
          <w:tcPr>
            <w:tcW w:w="527" w:type="dxa"/>
            <w:shd w:val="solid" w:color="FFFFFF" w:fill="auto"/>
          </w:tcPr>
          <w:p w14:paraId="064B4BDA" w14:textId="77777777" w:rsidR="00D340CA" w:rsidRPr="00FC08AF" w:rsidRDefault="00D340CA" w:rsidP="00D340CA">
            <w:pPr>
              <w:pStyle w:val="TAL"/>
              <w:rPr>
                <w:noProof/>
                <w:sz w:val="16"/>
                <w:szCs w:val="16"/>
                <w:lang w:eastAsia="en-US"/>
              </w:rPr>
            </w:pPr>
            <w:r w:rsidRPr="00FC08AF">
              <w:rPr>
                <w:noProof/>
                <w:sz w:val="16"/>
                <w:szCs w:val="16"/>
                <w:lang w:eastAsia="en-US"/>
              </w:rPr>
              <w:t>0055</w:t>
            </w:r>
          </w:p>
        </w:tc>
        <w:tc>
          <w:tcPr>
            <w:tcW w:w="427" w:type="dxa"/>
            <w:shd w:val="solid" w:color="FFFFFF" w:fill="auto"/>
          </w:tcPr>
          <w:p w14:paraId="11A98B64" w14:textId="77777777" w:rsidR="00D340CA" w:rsidRPr="00FC08AF" w:rsidRDefault="00D340CA" w:rsidP="00D340CA">
            <w:pPr>
              <w:pStyle w:val="TAR"/>
              <w:rPr>
                <w:noProof/>
                <w:sz w:val="16"/>
                <w:szCs w:val="16"/>
                <w:lang w:eastAsia="en-US"/>
              </w:rPr>
            </w:pPr>
            <w:r w:rsidRPr="00FC08AF">
              <w:rPr>
                <w:noProof/>
                <w:sz w:val="16"/>
                <w:szCs w:val="16"/>
                <w:lang w:eastAsia="en-US"/>
              </w:rPr>
              <w:t>1</w:t>
            </w:r>
          </w:p>
        </w:tc>
        <w:tc>
          <w:tcPr>
            <w:tcW w:w="427" w:type="dxa"/>
            <w:shd w:val="solid" w:color="FFFFFF" w:fill="auto"/>
          </w:tcPr>
          <w:p w14:paraId="305540B7" w14:textId="77777777" w:rsidR="00D340CA" w:rsidRPr="00FC08AF" w:rsidRDefault="00D340CA"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51A06799" w14:textId="77777777" w:rsidR="00D340CA" w:rsidRPr="00FC08AF" w:rsidRDefault="00D340CA" w:rsidP="00D340CA">
            <w:pPr>
              <w:pStyle w:val="TAL"/>
              <w:rPr>
                <w:noProof/>
                <w:sz w:val="16"/>
                <w:szCs w:val="16"/>
                <w:lang w:eastAsia="en-US"/>
              </w:rPr>
            </w:pPr>
            <w:r w:rsidRPr="00FC08AF">
              <w:rPr>
                <w:noProof/>
                <w:sz w:val="16"/>
                <w:szCs w:val="16"/>
                <w:lang w:eastAsia="en-US"/>
              </w:rPr>
              <w:t>Remove T230 from TS 24.483</w:t>
            </w:r>
          </w:p>
        </w:tc>
        <w:tc>
          <w:tcPr>
            <w:tcW w:w="711" w:type="dxa"/>
            <w:shd w:val="solid" w:color="FFFFFF" w:fill="auto"/>
          </w:tcPr>
          <w:p w14:paraId="11B33E7D" w14:textId="77777777" w:rsidR="00D340CA" w:rsidRPr="00FC08AF" w:rsidRDefault="00D340CA" w:rsidP="00D340CA">
            <w:pPr>
              <w:pStyle w:val="TAC"/>
              <w:rPr>
                <w:noProof/>
                <w:sz w:val="16"/>
                <w:szCs w:val="16"/>
                <w:lang w:eastAsia="en-US"/>
              </w:rPr>
            </w:pPr>
            <w:r w:rsidRPr="00FC08AF">
              <w:rPr>
                <w:noProof/>
                <w:sz w:val="16"/>
                <w:szCs w:val="16"/>
                <w:lang w:eastAsia="en-US"/>
              </w:rPr>
              <w:t>15.4.0</w:t>
            </w:r>
          </w:p>
        </w:tc>
      </w:tr>
      <w:tr w:rsidR="006E70D5" w:rsidRPr="00FC08AF" w14:paraId="0A0B4E7F" w14:textId="77777777" w:rsidTr="003427F4">
        <w:tc>
          <w:tcPr>
            <w:tcW w:w="805" w:type="dxa"/>
            <w:shd w:val="solid" w:color="FFFFFF" w:fill="auto"/>
          </w:tcPr>
          <w:p w14:paraId="1C9D7812" w14:textId="77777777" w:rsidR="006E70D5" w:rsidRPr="00FC08AF" w:rsidRDefault="006E70D5" w:rsidP="00D340CA">
            <w:pPr>
              <w:pStyle w:val="TAC"/>
              <w:rPr>
                <w:noProof/>
                <w:sz w:val="16"/>
                <w:szCs w:val="16"/>
                <w:lang w:eastAsia="en-US"/>
              </w:rPr>
            </w:pPr>
            <w:r w:rsidRPr="00FC08AF">
              <w:rPr>
                <w:noProof/>
                <w:sz w:val="16"/>
                <w:szCs w:val="16"/>
                <w:lang w:eastAsia="en-US"/>
              </w:rPr>
              <w:t>2019-12</w:t>
            </w:r>
          </w:p>
        </w:tc>
        <w:tc>
          <w:tcPr>
            <w:tcW w:w="804" w:type="dxa"/>
            <w:shd w:val="solid" w:color="FFFFFF" w:fill="auto"/>
          </w:tcPr>
          <w:p w14:paraId="6014085A" w14:textId="77777777" w:rsidR="006E70D5" w:rsidRPr="00FC08AF" w:rsidRDefault="006E70D5" w:rsidP="00D340CA">
            <w:pPr>
              <w:pStyle w:val="TAC"/>
              <w:rPr>
                <w:noProof/>
                <w:sz w:val="16"/>
                <w:szCs w:val="16"/>
                <w:lang w:eastAsia="en-US"/>
              </w:rPr>
            </w:pPr>
            <w:r w:rsidRPr="00FC08AF">
              <w:rPr>
                <w:noProof/>
                <w:sz w:val="16"/>
                <w:szCs w:val="16"/>
                <w:lang w:eastAsia="en-US"/>
              </w:rPr>
              <w:t>CT#86</w:t>
            </w:r>
          </w:p>
        </w:tc>
        <w:tc>
          <w:tcPr>
            <w:tcW w:w="1099" w:type="dxa"/>
            <w:shd w:val="solid" w:color="FFFFFF" w:fill="auto"/>
          </w:tcPr>
          <w:p w14:paraId="7B915F46" w14:textId="77777777" w:rsidR="006E70D5" w:rsidRPr="00FC08AF" w:rsidRDefault="006E70D5" w:rsidP="00D340CA">
            <w:pPr>
              <w:pStyle w:val="TAC"/>
              <w:rPr>
                <w:noProof/>
                <w:sz w:val="16"/>
                <w:szCs w:val="16"/>
                <w:lang w:eastAsia="en-US"/>
              </w:rPr>
            </w:pPr>
            <w:r w:rsidRPr="00FC08AF">
              <w:rPr>
                <w:noProof/>
                <w:sz w:val="16"/>
                <w:szCs w:val="16"/>
                <w:lang w:eastAsia="en-US"/>
              </w:rPr>
              <w:t>CP-193082</w:t>
            </w:r>
          </w:p>
        </w:tc>
        <w:tc>
          <w:tcPr>
            <w:tcW w:w="527" w:type="dxa"/>
            <w:shd w:val="solid" w:color="FFFFFF" w:fill="auto"/>
          </w:tcPr>
          <w:p w14:paraId="130106EE" w14:textId="77777777" w:rsidR="006E70D5" w:rsidRPr="00FC08AF" w:rsidRDefault="006E70D5" w:rsidP="00D340CA">
            <w:pPr>
              <w:pStyle w:val="TAL"/>
              <w:rPr>
                <w:noProof/>
                <w:sz w:val="16"/>
                <w:szCs w:val="16"/>
                <w:lang w:eastAsia="en-US"/>
              </w:rPr>
            </w:pPr>
            <w:r w:rsidRPr="00FC08AF">
              <w:rPr>
                <w:noProof/>
                <w:sz w:val="16"/>
                <w:szCs w:val="16"/>
                <w:lang w:eastAsia="en-US"/>
              </w:rPr>
              <w:t>0062</w:t>
            </w:r>
          </w:p>
        </w:tc>
        <w:tc>
          <w:tcPr>
            <w:tcW w:w="427" w:type="dxa"/>
            <w:shd w:val="solid" w:color="FFFFFF" w:fill="auto"/>
          </w:tcPr>
          <w:p w14:paraId="29738DBD" w14:textId="77777777" w:rsidR="006E70D5" w:rsidRPr="00FC08AF" w:rsidRDefault="006E70D5" w:rsidP="00D340CA">
            <w:pPr>
              <w:pStyle w:val="TAR"/>
              <w:rPr>
                <w:noProof/>
                <w:sz w:val="16"/>
                <w:szCs w:val="16"/>
                <w:lang w:eastAsia="en-US"/>
              </w:rPr>
            </w:pPr>
          </w:p>
        </w:tc>
        <w:tc>
          <w:tcPr>
            <w:tcW w:w="427" w:type="dxa"/>
            <w:shd w:val="solid" w:color="FFFFFF" w:fill="auto"/>
          </w:tcPr>
          <w:p w14:paraId="511144C1" w14:textId="77777777" w:rsidR="006E70D5" w:rsidRPr="00FC08AF" w:rsidRDefault="006E70D5"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1E8789B1" w14:textId="77777777" w:rsidR="006E70D5" w:rsidRPr="00FC08AF" w:rsidRDefault="006E70D5" w:rsidP="00D340CA">
            <w:pPr>
              <w:pStyle w:val="TAL"/>
              <w:rPr>
                <w:noProof/>
                <w:sz w:val="16"/>
                <w:szCs w:val="16"/>
                <w:lang w:eastAsia="en-US"/>
              </w:rPr>
            </w:pPr>
            <w:r w:rsidRPr="00FC08AF">
              <w:rPr>
                <w:noProof/>
                <w:sz w:val="16"/>
                <w:szCs w:val="16"/>
                <w:lang w:eastAsia="en-US"/>
              </w:rPr>
              <w:t>Correction of single timer TFP2 mistakenly use for two different purposes</w:t>
            </w:r>
          </w:p>
        </w:tc>
        <w:tc>
          <w:tcPr>
            <w:tcW w:w="711" w:type="dxa"/>
            <w:shd w:val="solid" w:color="FFFFFF" w:fill="auto"/>
          </w:tcPr>
          <w:p w14:paraId="50B9FC27" w14:textId="77777777" w:rsidR="006E70D5" w:rsidRPr="00FC08AF" w:rsidRDefault="006E70D5" w:rsidP="00D340CA">
            <w:pPr>
              <w:pStyle w:val="TAC"/>
              <w:rPr>
                <w:noProof/>
                <w:sz w:val="16"/>
                <w:szCs w:val="16"/>
                <w:lang w:eastAsia="en-US"/>
              </w:rPr>
            </w:pPr>
            <w:r w:rsidRPr="00FC08AF">
              <w:rPr>
                <w:noProof/>
                <w:sz w:val="16"/>
                <w:szCs w:val="16"/>
                <w:lang w:eastAsia="en-US"/>
              </w:rPr>
              <w:t>15.5.0</w:t>
            </w:r>
          </w:p>
        </w:tc>
      </w:tr>
      <w:tr w:rsidR="00DB2DA9" w:rsidRPr="00FC08AF" w14:paraId="2F47949A" w14:textId="77777777" w:rsidTr="003427F4">
        <w:tc>
          <w:tcPr>
            <w:tcW w:w="805" w:type="dxa"/>
            <w:shd w:val="solid" w:color="FFFFFF" w:fill="auto"/>
          </w:tcPr>
          <w:p w14:paraId="6ECF07F2" w14:textId="77777777" w:rsidR="00DB2DA9" w:rsidRPr="00FC08AF" w:rsidRDefault="00DB2DA9" w:rsidP="00DB2DA9">
            <w:pPr>
              <w:pStyle w:val="TAC"/>
              <w:rPr>
                <w:noProof/>
                <w:sz w:val="16"/>
                <w:szCs w:val="16"/>
                <w:lang w:eastAsia="en-US"/>
              </w:rPr>
            </w:pPr>
            <w:r w:rsidRPr="00FC08AF">
              <w:rPr>
                <w:noProof/>
                <w:sz w:val="16"/>
                <w:szCs w:val="16"/>
                <w:lang w:eastAsia="en-US"/>
              </w:rPr>
              <w:t>2020-06</w:t>
            </w:r>
          </w:p>
        </w:tc>
        <w:tc>
          <w:tcPr>
            <w:tcW w:w="804" w:type="dxa"/>
            <w:shd w:val="solid" w:color="FFFFFF" w:fill="auto"/>
          </w:tcPr>
          <w:p w14:paraId="1770B665" w14:textId="77777777" w:rsidR="00DB2DA9" w:rsidRPr="00FC08AF" w:rsidRDefault="00DB2DA9" w:rsidP="00DB2DA9">
            <w:pPr>
              <w:pStyle w:val="TAC"/>
              <w:rPr>
                <w:noProof/>
                <w:sz w:val="16"/>
                <w:szCs w:val="16"/>
                <w:lang w:eastAsia="en-US"/>
              </w:rPr>
            </w:pPr>
            <w:r w:rsidRPr="00FC08AF">
              <w:rPr>
                <w:noProof/>
                <w:sz w:val="16"/>
                <w:szCs w:val="16"/>
                <w:lang w:eastAsia="en-US"/>
              </w:rPr>
              <w:t>CT#88e</w:t>
            </w:r>
          </w:p>
        </w:tc>
        <w:tc>
          <w:tcPr>
            <w:tcW w:w="1099" w:type="dxa"/>
            <w:shd w:val="solid" w:color="FFFFFF" w:fill="auto"/>
          </w:tcPr>
          <w:p w14:paraId="5A11EE52" w14:textId="77777777" w:rsidR="00DB2DA9" w:rsidRPr="00FC08AF" w:rsidRDefault="00DB2DA9" w:rsidP="00DB2DA9">
            <w:pPr>
              <w:pStyle w:val="TAC"/>
              <w:rPr>
                <w:noProof/>
                <w:sz w:val="16"/>
                <w:szCs w:val="16"/>
                <w:lang w:eastAsia="en-US"/>
              </w:rPr>
            </w:pPr>
            <w:r w:rsidRPr="00FC08AF">
              <w:rPr>
                <w:noProof/>
                <w:sz w:val="16"/>
                <w:szCs w:val="16"/>
                <w:lang w:eastAsia="en-US"/>
              </w:rPr>
              <w:t>CP-201086</w:t>
            </w:r>
          </w:p>
        </w:tc>
        <w:tc>
          <w:tcPr>
            <w:tcW w:w="527" w:type="dxa"/>
            <w:shd w:val="solid" w:color="FFFFFF" w:fill="auto"/>
          </w:tcPr>
          <w:p w14:paraId="7CF0B161" w14:textId="77777777" w:rsidR="00DB2DA9" w:rsidRPr="00FC08AF" w:rsidRDefault="00DB2DA9" w:rsidP="00DB2DA9">
            <w:pPr>
              <w:pStyle w:val="TAL"/>
              <w:rPr>
                <w:noProof/>
                <w:sz w:val="16"/>
                <w:szCs w:val="16"/>
                <w:lang w:eastAsia="en-US"/>
              </w:rPr>
            </w:pPr>
            <w:r w:rsidRPr="00FC08AF">
              <w:rPr>
                <w:noProof/>
                <w:sz w:val="16"/>
                <w:szCs w:val="16"/>
                <w:lang w:eastAsia="en-US"/>
              </w:rPr>
              <w:t>0070</w:t>
            </w:r>
          </w:p>
        </w:tc>
        <w:tc>
          <w:tcPr>
            <w:tcW w:w="427" w:type="dxa"/>
            <w:shd w:val="solid" w:color="FFFFFF" w:fill="auto"/>
          </w:tcPr>
          <w:p w14:paraId="38D1BE2A" w14:textId="77777777" w:rsidR="00DB2DA9" w:rsidRPr="00FC08AF" w:rsidRDefault="00DB2DA9" w:rsidP="00DB2DA9">
            <w:pPr>
              <w:pStyle w:val="TAR"/>
              <w:rPr>
                <w:noProof/>
                <w:sz w:val="16"/>
                <w:szCs w:val="16"/>
                <w:lang w:eastAsia="en-US"/>
              </w:rPr>
            </w:pPr>
            <w:r w:rsidRPr="00FC08AF">
              <w:rPr>
                <w:noProof/>
                <w:sz w:val="16"/>
                <w:szCs w:val="16"/>
                <w:lang w:eastAsia="en-US"/>
              </w:rPr>
              <w:t>1</w:t>
            </w:r>
          </w:p>
        </w:tc>
        <w:tc>
          <w:tcPr>
            <w:tcW w:w="427" w:type="dxa"/>
            <w:shd w:val="solid" w:color="FFFFFF" w:fill="auto"/>
          </w:tcPr>
          <w:p w14:paraId="617928B3" w14:textId="77777777" w:rsidR="00DB2DA9" w:rsidRPr="00FC08AF" w:rsidRDefault="00DB2DA9" w:rsidP="00DB2DA9">
            <w:pPr>
              <w:pStyle w:val="TAC"/>
              <w:rPr>
                <w:noProof/>
                <w:sz w:val="16"/>
                <w:szCs w:val="16"/>
                <w:lang w:eastAsia="en-US"/>
              </w:rPr>
            </w:pPr>
            <w:r w:rsidRPr="00FC08AF">
              <w:rPr>
                <w:noProof/>
                <w:sz w:val="16"/>
                <w:szCs w:val="16"/>
                <w:lang w:eastAsia="en-US"/>
              </w:rPr>
              <w:t>A</w:t>
            </w:r>
          </w:p>
        </w:tc>
        <w:tc>
          <w:tcPr>
            <w:tcW w:w="4985" w:type="dxa"/>
            <w:shd w:val="solid" w:color="FFFFFF" w:fill="auto"/>
          </w:tcPr>
          <w:p w14:paraId="001B33E6" w14:textId="77777777" w:rsidR="00DB2DA9" w:rsidRPr="00FC08AF" w:rsidRDefault="00DB2DA9" w:rsidP="00DB2DA9">
            <w:pPr>
              <w:pStyle w:val="TAL"/>
              <w:rPr>
                <w:noProof/>
                <w:sz w:val="16"/>
                <w:szCs w:val="16"/>
                <w:lang w:eastAsia="en-US"/>
              </w:rPr>
            </w:pPr>
            <w:r w:rsidRPr="00FC08AF">
              <w:rPr>
                <w:noProof/>
                <w:sz w:val="16"/>
                <w:szCs w:val="16"/>
                <w:lang w:eastAsia="en-US"/>
              </w:rPr>
              <w:fldChar w:fldCharType="begin"/>
            </w:r>
            <w:r w:rsidRPr="00FC08AF">
              <w:rPr>
                <w:noProof/>
                <w:sz w:val="16"/>
                <w:szCs w:val="16"/>
                <w:lang w:eastAsia="en-US"/>
              </w:rPr>
              <w:instrText xml:space="preserve"> DOCPROPERTY  CrTitle  \* MERGEFORMAT </w:instrText>
            </w:r>
            <w:r w:rsidRPr="00FC08AF">
              <w:rPr>
                <w:noProof/>
                <w:sz w:val="16"/>
                <w:szCs w:val="16"/>
                <w:lang w:eastAsia="en-US"/>
              </w:rPr>
              <w:fldChar w:fldCharType="separate"/>
            </w:r>
            <w:r w:rsidRPr="00FC08AF">
              <w:rPr>
                <w:noProof/>
                <w:sz w:val="16"/>
                <w:szCs w:val="16"/>
                <w:lang w:eastAsia="en-US"/>
              </w:rPr>
              <w:t>Correction of unit values for T204 and T205</w:t>
            </w:r>
            <w:r w:rsidRPr="00FC08AF">
              <w:rPr>
                <w:noProof/>
                <w:sz w:val="16"/>
                <w:szCs w:val="16"/>
                <w:lang w:eastAsia="en-US"/>
              </w:rPr>
              <w:fldChar w:fldCharType="end"/>
            </w:r>
          </w:p>
        </w:tc>
        <w:tc>
          <w:tcPr>
            <w:tcW w:w="711" w:type="dxa"/>
            <w:shd w:val="solid" w:color="FFFFFF" w:fill="auto"/>
          </w:tcPr>
          <w:p w14:paraId="2EA29C01" w14:textId="77777777" w:rsidR="00DB2DA9" w:rsidRPr="00FC08AF" w:rsidRDefault="00DB2DA9" w:rsidP="00DB2DA9">
            <w:pPr>
              <w:pStyle w:val="TAC"/>
              <w:rPr>
                <w:noProof/>
                <w:sz w:val="16"/>
                <w:szCs w:val="16"/>
                <w:lang w:eastAsia="en-US"/>
              </w:rPr>
            </w:pPr>
            <w:r w:rsidRPr="00FC08AF">
              <w:rPr>
                <w:noProof/>
                <w:sz w:val="16"/>
                <w:szCs w:val="16"/>
                <w:lang w:eastAsia="en-US"/>
              </w:rPr>
              <w:t>15.6.0</w:t>
            </w:r>
          </w:p>
        </w:tc>
      </w:tr>
      <w:tr w:rsidR="00BE29EF" w:rsidRPr="00FC08AF" w14:paraId="19D0097F" w14:textId="77777777" w:rsidTr="003427F4">
        <w:tc>
          <w:tcPr>
            <w:tcW w:w="805" w:type="dxa"/>
            <w:shd w:val="solid" w:color="FFFFFF" w:fill="auto"/>
          </w:tcPr>
          <w:p w14:paraId="681CAFAF" w14:textId="77777777" w:rsidR="00BE29EF" w:rsidRPr="00FC08AF" w:rsidRDefault="00BE29EF" w:rsidP="00BE29EF">
            <w:pPr>
              <w:pStyle w:val="TAC"/>
              <w:rPr>
                <w:noProof/>
                <w:sz w:val="16"/>
                <w:szCs w:val="16"/>
                <w:lang w:eastAsia="en-US"/>
              </w:rPr>
            </w:pPr>
            <w:r w:rsidRPr="00FC08AF">
              <w:rPr>
                <w:noProof/>
                <w:sz w:val="16"/>
                <w:szCs w:val="16"/>
              </w:rPr>
              <w:t>2021-06</w:t>
            </w:r>
          </w:p>
        </w:tc>
        <w:tc>
          <w:tcPr>
            <w:tcW w:w="804" w:type="dxa"/>
            <w:shd w:val="solid" w:color="FFFFFF" w:fill="auto"/>
          </w:tcPr>
          <w:p w14:paraId="2F8CC150"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45E0F3C0" w14:textId="77777777" w:rsidR="00BE29EF" w:rsidRPr="00FC08AF" w:rsidRDefault="00B357D8" w:rsidP="00BE29EF">
            <w:pPr>
              <w:pStyle w:val="TAC"/>
              <w:rPr>
                <w:noProof/>
                <w:sz w:val="16"/>
                <w:szCs w:val="16"/>
                <w:lang w:eastAsia="en-US"/>
              </w:rPr>
            </w:pPr>
            <w:r w:rsidRPr="00FC08AF">
              <w:rPr>
                <w:noProof/>
                <w:sz w:val="16"/>
                <w:szCs w:val="16"/>
              </w:rPr>
              <w:t>CP-211125</w:t>
            </w:r>
          </w:p>
        </w:tc>
        <w:tc>
          <w:tcPr>
            <w:tcW w:w="527" w:type="dxa"/>
            <w:shd w:val="solid" w:color="FFFFFF" w:fill="auto"/>
          </w:tcPr>
          <w:p w14:paraId="61F3F6D9" w14:textId="77777777" w:rsidR="00BE29EF" w:rsidRPr="00FC08AF" w:rsidRDefault="00BE29EF" w:rsidP="00BE29EF">
            <w:pPr>
              <w:pStyle w:val="TAL"/>
              <w:rPr>
                <w:noProof/>
                <w:sz w:val="16"/>
                <w:szCs w:val="16"/>
                <w:lang w:eastAsia="en-US"/>
              </w:rPr>
            </w:pPr>
            <w:r w:rsidRPr="00FC08AF">
              <w:rPr>
                <w:noProof/>
                <w:sz w:val="16"/>
                <w:szCs w:val="16"/>
              </w:rPr>
              <w:t>0101</w:t>
            </w:r>
          </w:p>
        </w:tc>
        <w:tc>
          <w:tcPr>
            <w:tcW w:w="427" w:type="dxa"/>
            <w:shd w:val="solid" w:color="FFFFFF" w:fill="auto"/>
          </w:tcPr>
          <w:p w14:paraId="6751C476" w14:textId="77777777" w:rsidR="00BE29EF" w:rsidRPr="00FC08AF" w:rsidRDefault="00BE29EF" w:rsidP="00BE29EF">
            <w:pPr>
              <w:pStyle w:val="TAR"/>
              <w:rPr>
                <w:noProof/>
                <w:sz w:val="16"/>
                <w:szCs w:val="16"/>
                <w:lang w:eastAsia="en-US"/>
              </w:rPr>
            </w:pPr>
            <w:r w:rsidRPr="00FC08AF">
              <w:rPr>
                <w:noProof/>
                <w:sz w:val="16"/>
                <w:szCs w:val="16"/>
              </w:rPr>
              <w:t>2</w:t>
            </w:r>
          </w:p>
        </w:tc>
        <w:tc>
          <w:tcPr>
            <w:tcW w:w="427" w:type="dxa"/>
            <w:shd w:val="solid" w:color="FFFFFF" w:fill="auto"/>
          </w:tcPr>
          <w:p w14:paraId="46EAD6B5" w14:textId="77777777" w:rsidR="00BE29EF" w:rsidRPr="00FC08AF" w:rsidRDefault="00BE29EF" w:rsidP="00BE29EF">
            <w:pPr>
              <w:pStyle w:val="TAC"/>
              <w:rPr>
                <w:noProof/>
                <w:sz w:val="16"/>
                <w:szCs w:val="16"/>
                <w:lang w:eastAsia="en-US"/>
              </w:rPr>
            </w:pPr>
            <w:r w:rsidRPr="00FC08AF">
              <w:rPr>
                <w:noProof/>
                <w:sz w:val="16"/>
                <w:szCs w:val="16"/>
              </w:rPr>
              <w:t>A</w:t>
            </w:r>
          </w:p>
        </w:tc>
        <w:tc>
          <w:tcPr>
            <w:tcW w:w="4985" w:type="dxa"/>
            <w:shd w:val="solid" w:color="FFFFFF" w:fill="auto"/>
          </w:tcPr>
          <w:p w14:paraId="3A3BB08D" w14:textId="77777777" w:rsidR="00BE29EF" w:rsidRPr="00FC08AF" w:rsidRDefault="00BE29EF" w:rsidP="00BE29EF">
            <w:pPr>
              <w:pStyle w:val="TAL"/>
              <w:rPr>
                <w:noProof/>
                <w:sz w:val="16"/>
                <w:szCs w:val="16"/>
                <w:lang w:eastAsia="en-US"/>
              </w:rPr>
            </w:pPr>
            <w:r w:rsidRPr="00FC08AF">
              <w:rPr>
                <w:noProof/>
                <w:sz w:val="16"/>
                <w:szCs w:val="16"/>
              </w:rPr>
              <w:t>Correct MCVideo MOs R15</w:t>
            </w:r>
          </w:p>
        </w:tc>
        <w:tc>
          <w:tcPr>
            <w:tcW w:w="711" w:type="dxa"/>
            <w:shd w:val="solid" w:color="FFFFFF" w:fill="auto"/>
          </w:tcPr>
          <w:p w14:paraId="1EF0E00D" w14:textId="77777777" w:rsidR="00BE29EF" w:rsidRPr="00FC08AF" w:rsidRDefault="00BE29EF" w:rsidP="00BE29EF">
            <w:pPr>
              <w:pStyle w:val="TAC"/>
              <w:rPr>
                <w:noProof/>
                <w:sz w:val="16"/>
                <w:szCs w:val="16"/>
                <w:lang w:eastAsia="en-US"/>
              </w:rPr>
            </w:pPr>
            <w:r w:rsidRPr="00FC08AF">
              <w:rPr>
                <w:noProof/>
                <w:sz w:val="16"/>
                <w:szCs w:val="16"/>
              </w:rPr>
              <w:t>15.7.0</w:t>
            </w:r>
          </w:p>
        </w:tc>
      </w:tr>
      <w:tr w:rsidR="00BE29EF" w:rsidRPr="00FC08AF" w14:paraId="42389FDE" w14:textId="77777777" w:rsidTr="003427F4">
        <w:tc>
          <w:tcPr>
            <w:tcW w:w="805" w:type="dxa"/>
            <w:shd w:val="solid" w:color="FFFFFF" w:fill="auto"/>
          </w:tcPr>
          <w:p w14:paraId="5D091E82" w14:textId="77777777" w:rsidR="00BE29EF" w:rsidRPr="00FC08AF" w:rsidRDefault="00BE29EF" w:rsidP="00BE29EF">
            <w:pPr>
              <w:pStyle w:val="TAC"/>
              <w:rPr>
                <w:noProof/>
                <w:sz w:val="16"/>
                <w:szCs w:val="16"/>
                <w:lang w:eastAsia="en-US"/>
              </w:rPr>
            </w:pPr>
            <w:r w:rsidRPr="00FC08AF">
              <w:rPr>
                <w:noProof/>
                <w:sz w:val="16"/>
                <w:szCs w:val="16"/>
              </w:rPr>
              <w:t>2021-06</w:t>
            </w:r>
          </w:p>
        </w:tc>
        <w:tc>
          <w:tcPr>
            <w:tcW w:w="804" w:type="dxa"/>
            <w:shd w:val="solid" w:color="FFFFFF" w:fill="auto"/>
          </w:tcPr>
          <w:p w14:paraId="41E4451B"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6D3BFB84" w14:textId="77777777" w:rsidR="00BE29EF" w:rsidRPr="00FC08AF" w:rsidRDefault="00B357D8" w:rsidP="00BE29EF">
            <w:pPr>
              <w:pStyle w:val="TAC"/>
              <w:rPr>
                <w:noProof/>
                <w:sz w:val="16"/>
                <w:szCs w:val="16"/>
                <w:lang w:eastAsia="en-US"/>
              </w:rPr>
            </w:pPr>
            <w:r w:rsidRPr="00FC08AF">
              <w:rPr>
                <w:noProof/>
                <w:sz w:val="16"/>
                <w:szCs w:val="16"/>
              </w:rPr>
              <w:t>CP-211125</w:t>
            </w:r>
          </w:p>
        </w:tc>
        <w:tc>
          <w:tcPr>
            <w:tcW w:w="527" w:type="dxa"/>
            <w:shd w:val="solid" w:color="FFFFFF" w:fill="auto"/>
          </w:tcPr>
          <w:p w14:paraId="312CE792" w14:textId="77777777" w:rsidR="00BE29EF" w:rsidRPr="00FC08AF" w:rsidRDefault="00BE29EF" w:rsidP="00BE29EF">
            <w:pPr>
              <w:pStyle w:val="TAL"/>
              <w:rPr>
                <w:noProof/>
                <w:sz w:val="16"/>
                <w:szCs w:val="16"/>
                <w:lang w:eastAsia="en-US"/>
              </w:rPr>
            </w:pPr>
            <w:r w:rsidRPr="00FC08AF">
              <w:rPr>
                <w:noProof/>
                <w:sz w:val="16"/>
                <w:szCs w:val="16"/>
              </w:rPr>
              <w:t>0106</w:t>
            </w:r>
          </w:p>
        </w:tc>
        <w:tc>
          <w:tcPr>
            <w:tcW w:w="427" w:type="dxa"/>
            <w:shd w:val="solid" w:color="FFFFFF" w:fill="auto"/>
          </w:tcPr>
          <w:p w14:paraId="22BCA62E" w14:textId="77777777" w:rsidR="00BE29EF" w:rsidRPr="00FC08AF" w:rsidRDefault="00BE29EF" w:rsidP="00BE29EF">
            <w:pPr>
              <w:pStyle w:val="TAR"/>
              <w:rPr>
                <w:noProof/>
                <w:sz w:val="16"/>
                <w:szCs w:val="16"/>
                <w:lang w:eastAsia="en-US"/>
              </w:rPr>
            </w:pPr>
          </w:p>
        </w:tc>
        <w:tc>
          <w:tcPr>
            <w:tcW w:w="427" w:type="dxa"/>
            <w:shd w:val="solid" w:color="FFFFFF" w:fill="auto"/>
          </w:tcPr>
          <w:p w14:paraId="3A3FF9E5" w14:textId="77777777" w:rsidR="00BE29EF" w:rsidRPr="00FC08AF" w:rsidRDefault="00BE29EF" w:rsidP="00BE29EF">
            <w:pPr>
              <w:pStyle w:val="TAC"/>
              <w:rPr>
                <w:noProof/>
                <w:sz w:val="16"/>
                <w:szCs w:val="16"/>
                <w:lang w:eastAsia="en-US"/>
              </w:rPr>
            </w:pPr>
            <w:r w:rsidRPr="00FC08AF">
              <w:rPr>
                <w:noProof/>
                <w:sz w:val="16"/>
                <w:szCs w:val="16"/>
              </w:rPr>
              <w:t>A</w:t>
            </w:r>
          </w:p>
        </w:tc>
        <w:tc>
          <w:tcPr>
            <w:tcW w:w="4985" w:type="dxa"/>
            <w:shd w:val="solid" w:color="FFFFFF" w:fill="auto"/>
          </w:tcPr>
          <w:p w14:paraId="43628F19" w14:textId="77777777" w:rsidR="00BE29EF" w:rsidRPr="00FC08AF" w:rsidRDefault="00BE29EF" w:rsidP="00BE29EF">
            <w:pPr>
              <w:pStyle w:val="TAL"/>
              <w:rPr>
                <w:noProof/>
                <w:sz w:val="16"/>
                <w:szCs w:val="16"/>
                <w:lang w:eastAsia="en-US"/>
              </w:rPr>
            </w:pPr>
            <w:r w:rsidRPr="00FC08AF">
              <w:rPr>
                <w:noProof/>
                <w:sz w:val="16"/>
                <w:szCs w:val="16"/>
              </w:rPr>
              <w:t>Clause 12: name of node indicating the maximum number of private calls</w:t>
            </w:r>
          </w:p>
        </w:tc>
        <w:tc>
          <w:tcPr>
            <w:tcW w:w="711" w:type="dxa"/>
            <w:shd w:val="solid" w:color="FFFFFF" w:fill="auto"/>
          </w:tcPr>
          <w:p w14:paraId="371881CE" w14:textId="77777777" w:rsidR="00BE29EF" w:rsidRPr="00FC08AF" w:rsidRDefault="00BE29EF" w:rsidP="00BE29EF">
            <w:pPr>
              <w:pStyle w:val="TAC"/>
              <w:rPr>
                <w:noProof/>
                <w:sz w:val="16"/>
                <w:szCs w:val="16"/>
                <w:lang w:eastAsia="en-US"/>
              </w:rPr>
            </w:pPr>
            <w:r w:rsidRPr="00FC08AF">
              <w:rPr>
                <w:noProof/>
                <w:sz w:val="16"/>
                <w:szCs w:val="16"/>
              </w:rPr>
              <w:t>15.7.0</w:t>
            </w:r>
          </w:p>
        </w:tc>
      </w:tr>
      <w:tr w:rsidR="00BE29EF" w:rsidRPr="00FC08AF" w14:paraId="5E91C2CE" w14:textId="77777777" w:rsidTr="003427F4">
        <w:tc>
          <w:tcPr>
            <w:tcW w:w="805" w:type="dxa"/>
            <w:shd w:val="solid" w:color="FFFFFF" w:fill="auto"/>
          </w:tcPr>
          <w:p w14:paraId="1159CDEF" w14:textId="77777777" w:rsidR="00BE29EF" w:rsidRPr="00FC08AF" w:rsidRDefault="00BE29EF" w:rsidP="00BE29EF">
            <w:pPr>
              <w:pStyle w:val="TAC"/>
              <w:rPr>
                <w:noProof/>
                <w:sz w:val="16"/>
                <w:szCs w:val="16"/>
                <w:lang w:eastAsia="en-US"/>
              </w:rPr>
            </w:pPr>
            <w:r w:rsidRPr="00FC08AF">
              <w:rPr>
                <w:noProof/>
                <w:sz w:val="16"/>
                <w:szCs w:val="16"/>
              </w:rPr>
              <w:lastRenderedPageBreak/>
              <w:t>2021-06</w:t>
            </w:r>
          </w:p>
        </w:tc>
        <w:tc>
          <w:tcPr>
            <w:tcW w:w="804" w:type="dxa"/>
            <w:shd w:val="solid" w:color="FFFFFF" w:fill="auto"/>
          </w:tcPr>
          <w:p w14:paraId="3D3E0BD6"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1058EB8F" w14:textId="77777777" w:rsidR="00BE29EF" w:rsidRPr="00FC08AF" w:rsidRDefault="00B357D8" w:rsidP="00BE29EF">
            <w:pPr>
              <w:pStyle w:val="TAC"/>
              <w:rPr>
                <w:noProof/>
                <w:sz w:val="16"/>
                <w:szCs w:val="16"/>
                <w:lang w:eastAsia="en-US"/>
              </w:rPr>
            </w:pPr>
            <w:r w:rsidRPr="00FC08AF">
              <w:rPr>
                <w:noProof/>
                <w:sz w:val="16"/>
                <w:szCs w:val="16"/>
              </w:rPr>
              <w:t>CP-211126</w:t>
            </w:r>
          </w:p>
        </w:tc>
        <w:tc>
          <w:tcPr>
            <w:tcW w:w="527" w:type="dxa"/>
            <w:shd w:val="solid" w:color="FFFFFF" w:fill="auto"/>
          </w:tcPr>
          <w:p w14:paraId="3E51861F" w14:textId="77777777" w:rsidR="00BE29EF" w:rsidRPr="00FC08AF" w:rsidRDefault="00BE29EF" w:rsidP="00BE29EF">
            <w:pPr>
              <w:pStyle w:val="TAL"/>
              <w:rPr>
                <w:noProof/>
                <w:sz w:val="16"/>
                <w:szCs w:val="16"/>
                <w:lang w:eastAsia="en-US"/>
              </w:rPr>
            </w:pPr>
            <w:r w:rsidRPr="00FC08AF">
              <w:rPr>
                <w:noProof/>
                <w:sz w:val="16"/>
                <w:szCs w:val="16"/>
              </w:rPr>
              <w:t>0109</w:t>
            </w:r>
          </w:p>
        </w:tc>
        <w:tc>
          <w:tcPr>
            <w:tcW w:w="427" w:type="dxa"/>
            <w:shd w:val="solid" w:color="FFFFFF" w:fill="auto"/>
          </w:tcPr>
          <w:p w14:paraId="58931D71" w14:textId="77777777" w:rsidR="00BE29EF" w:rsidRPr="00FC08AF" w:rsidRDefault="00BE29EF" w:rsidP="00BE29EF">
            <w:pPr>
              <w:pStyle w:val="TAR"/>
              <w:rPr>
                <w:noProof/>
                <w:sz w:val="16"/>
                <w:szCs w:val="16"/>
                <w:lang w:eastAsia="en-US"/>
              </w:rPr>
            </w:pPr>
          </w:p>
        </w:tc>
        <w:tc>
          <w:tcPr>
            <w:tcW w:w="427" w:type="dxa"/>
            <w:shd w:val="solid" w:color="FFFFFF" w:fill="auto"/>
          </w:tcPr>
          <w:p w14:paraId="1EDD4B26" w14:textId="77777777" w:rsidR="00BE29EF" w:rsidRPr="00FC08AF" w:rsidRDefault="00BE29EF" w:rsidP="00BE29EF">
            <w:pPr>
              <w:pStyle w:val="TAC"/>
              <w:rPr>
                <w:noProof/>
                <w:sz w:val="16"/>
                <w:szCs w:val="16"/>
                <w:lang w:eastAsia="en-US"/>
              </w:rPr>
            </w:pPr>
            <w:r w:rsidRPr="00FC08AF">
              <w:rPr>
                <w:noProof/>
                <w:sz w:val="16"/>
                <w:szCs w:val="16"/>
              </w:rPr>
              <w:t>F</w:t>
            </w:r>
          </w:p>
        </w:tc>
        <w:tc>
          <w:tcPr>
            <w:tcW w:w="4985" w:type="dxa"/>
            <w:shd w:val="solid" w:color="FFFFFF" w:fill="auto"/>
          </w:tcPr>
          <w:p w14:paraId="2A98B524" w14:textId="77777777" w:rsidR="00BE29EF" w:rsidRPr="00FC08AF" w:rsidRDefault="00BE29EF" w:rsidP="00BE29EF">
            <w:pPr>
              <w:pStyle w:val="TAL"/>
              <w:rPr>
                <w:noProof/>
                <w:sz w:val="16"/>
                <w:szCs w:val="16"/>
                <w:lang w:eastAsia="en-US"/>
              </w:rPr>
            </w:pPr>
            <w:r w:rsidRPr="00FC08AF">
              <w:rPr>
                <w:noProof/>
                <w:sz w:val="16"/>
                <w:szCs w:val="16"/>
              </w:rPr>
              <w:t>Invalid MCPTT user profile MO DDF</w:t>
            </w:r>
          </w:p>
        </w:tc>
        <w:tc>
          <w:tcPr>
            <w:tcW w:w="711" w:type="dxa"/>
            <w:shd w:val="solid" w:color="FFFFFF" w:fill="auto"/>
          </w:tcPr>
          <w:p w14:paraId="3F69F2BB" w14:textId="77777777" w:rsidR="00BE29EF" w:rsidRPr="00FC08AF" w:rsidRDefault="00BE29EF" w:rsidP="00BE29EF">
            <w:pPr>
              <w:pStyle w:val="TAC"/>
              <w:rPr>
                <w:noProof/>
                <w:sz w:val="16"/>
                <w:szCs w:val="16"/>
                <w:lang w:eastAsia="en-US"/>
              </w:rPr>
            </w:pPr>
            <w:r w:rsidRPr="00FC08AF">
              <w:rPr>
                <w:noProof/>
                <w:sz w:val="16"/>
                <w:szCs w:val="16"/>
              </w:rPr>
              <w:t>15.7.0</w:t>
            </w:r>
          </w:p>
        </w:tc>
      </w:tr>
      <w:tr w:rsidR="002D3C7D" w:rsidRPr="00FC08AF" w14:paraId="0785D0E2" w14:textId="77777777" w:rsidTr="003427F4">
        <w:tc>
          <w:tcPr>
            <w:tcW w:w="805" w:type="dxa"/>
            <w:shd w:val="solid" w:color="FFFFFF" w:fill="auto"/>
          </w:tcPr>
          <w:p w14:paraId="18EB2EA2"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1168AF82"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7821B99B" w14:textId="77777777" w:rsidR="002D3C7D" w:rsidRPr="00FC08AF" w:rsidRDefault="00CF4BA9" w:rsidP="002D3C7D">
            <w:pPr>
              <w:pStyle w:val="TAC"/>
              <w:rPr>
                <w:noProof/>
                <w:sz w:val="16"/>
                <w:szCs w:val="16"/>
              </w:rPr>
            </w:pPr>
            <w:r w:rsidRPr="00CF4BA9">
              <w:rPr>
                <w:noProof/>
                <w:sz w:val="16"/>
                <w:szCs w:val="16"/>
              </w:rPr>
              <w:t>CP-212113</w:t>
            </w:r>
          </w:p>
        </w:tc>
        <w:tc>
          <w:tcPr>
            <w:tcW w:w="527" w:type="dxa"/>
            <w:shd w:val="solid" w:color="FFFFFF" w:fill="auto"/>
          </w:tcPr>
          <w:p w14:paraId="40DA7608" w14:textId="77777777" w:rsidR="002D3C7D" w:rsidRPr="00FC08AF" w:rsidRDefault="002D3C7D" w:rsidP="002D3C7D">
            <w:pPr>
              <w:pStyle w:val="TAL"/>
              <w:rPr>
                <w:noProof/>
                <w:sz w:val="16"/>
                <w:szCs w:val="16"/>
              </w:rPr>
            </w:pPr>
            <w:r w:rsidRPr="001D3F97">
              <w:rPr>
                <w:noProof/>
                <w:sz w:val="16"/>
                <w:szCs w:val="16"/>
              </w:rPr>
              <w:t>0121</w:t>
            </w:r>
          </w:p>
        </w:tc>
        <w:tc>
          <w:tcPr>
            <w:tcW w:w="427" w:type="dxa"/>
            <w:shd w:val="solid" w:color="FFFFFF" w:fill="auto"/>
          </w:tcPr>
          <w:p w14:paraId="17EEDB2A" w14:textId="77777777" w:rsidR="002D3C7D" w:rsidRPr="00FC08AF" w:rsidRDefault="002D3C7D" w:rsidP="002D3C7D">
            <w:pPr>
              <w:pStyle w:val="TAR"/>
              <w:rPr>
                <w:noProof/>
                <w:sz w:val="16"/>
                <w:szCs w:val="16"/>
                <w:lang w:eastAsia="en-US"/>
              </w:rPr>
            </w:pPr>
          </w:p>
        </w:tc>
        <w:tc>
          <w:tcPr>
            <w:tcW w:w="427" w:type="dxa"/>
            <w:shd w:val="solid" w:color="FFFFFF" w:fill="auto"/>
          </w:tcPr>
          <w:p w14:paraId="415A8DF5"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4A04D695" w14:textId="77777777" w:rsidR="002D3C7D" w:rsidRPr="00FC08AF" w:rsidRDefault="002D3C7D" w:rsidP="002D3C7D">
            <w:pPr>
              <w:pStyle w:val="TAL"/>
              <w:rPr>
                <w:noProof/>
                <w:sz w:val="16"/>
                <w:szCs w:val="16"/>
              </w:rPr>
            </w:pPr>
            <w:r w:rsidRPr="001D3F97">
              <w:rPr>
                <w:noProof/>
                <w:sz w:val="16"/>
                <w:szCs w:val="16"/>
              </w:rPr>
              <w:t>MCPTT user profile MO: occurrence of the node "Common"</w:t>
            </w:r>
          </w:p>
        </w:tc>
        <w:tc>
          <w:tcPr>
            <w:tcW w:w="711" w:type="dxa"/>
            <w:shd w:val="solid" w:color="FFFFFF" w:fill="auto"/>
          </w:tcPr>
          <w:p w14:paraId="36A8DF28" w14:textId="77777777" w:rsidR="002D3C7D" w:rsidRPr="00FC08AF" w:rsidRDefault="002D3C7D" w:rsidP="002D3C7D">
            <w:pPr>
              <w:pStyle w:val="TAC"/>
              <w:rPr>
                <w:noProof/>
                <w:sz w:val="16"/>
                <w:szCs w:val="16"/>
              </w:rPr>
            </w:pPr>
            <w:r>
              <w:rPr>
                <w:noProof/>
                <w:sz w:val="16"/>
                <w:szCs w:val="16"/>
              </w:rPr>
              <w:t>15.8.0</w:t>
            </w:r>
          </w:p>
        </w:tc>
      </w:tr>
      <w:tr w:rsidR="002D3C7D" w:rsidRPr="00FC08AF" w14:paraId="124D03F1" w14:textId="77777777" w:rsidTr="003427F4">
        <w:tc>
          <w:tcPr>
            <w:tcW w:w="805" w:type="dxa"/>
            <w:shd w:val="solid" w:color="FFFFFF" w:fill="auto"/>
          </w:tcPr>
          <w:p w14:paraId="33AB2F4A"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494204C5"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04BDE012" w14:textId="77777777" w:rsidR="002D3C7D" w:rsidRPr="00FC08AF" w:rsidRDefault="007B12D0" w:rsidP="002D3C7D">
            <w:pPr>
              <w:pStyle w:val="TAC"/>
              <w:rPr>
                <w:noProof/>
                <w:sz w:val="16"/>
                <w:szCs w:val="16"/>
              </w:rPr>
            </w:pPr>
            <w:r w:rsidRPr="007B12D0">
              <w:rPr>
                <w:noProof/>
                <w:sz w:val="16"/>
                <w:szCs w:val="16"/>
              </w:rPr>
              <w:t>CP-212115</w:t>
            </w:r>
          </w:p>
        </w:tc>
        <w:tc>
          <w:tcPr>
            <w:tcW w:w="527" w:type="dxa"/>
            <w:shd w:val="solid" w:color="FFFFFF" w:fill="auto"/>
          </w:tcPr>
          <w:p w14:paraId="0349D89A" w14:textId="77777777" w:rsidR="002D3C7D" w:rsidRPr="00FC08AF" w:rsidRDefault="002D3C7D" w:rsidP="002D3C7D">
            <w:pPr>
              <w:pStyle w:val="TAL"/>
              <w:rPr>
                <w:noProof/>
                <w:sz w:val="16"/>
                <w:szCs w:val="16"/>
              </w:rPr>
            </w:pPr>
            <w:r w:rsidRPr="001D3F97">
              <w:rPr>
                <w:noProof/>
                <w:sz w:val="16"/>
                <w:szCs w:val="16"/>
              </w:rPr>
              <w:t>0125</w:t>
            </w:r>
          </w:p>
        </w:tc>
        <w:tc>
          <w:tcPr>
            <w:tcW w:w="427" w:type="dxa"/>
            <w:shd w:val="solid" w:color="FFFFFF" w:fill="auto"/>
          </w:tcPr>
          <w:p w14:paraId="4307390D" w14:textId="77777777" w:rsidR="002D3C7D" w:rsidRPr="00FC08AF" w:rsidRDefault="002D3C7D" w:rsidP="002D3C7D">
            <w:pPr>
              <w:pStyle w:val="TAR"/>
              <w:rPr>
                <w:noProof/>
                <w:sz w:val="16"/>
                <w:szCs w:val="16"/>
                <w:lang w:eastAsia="en-US"/>
              </w:rPr>
            </w:pPr>
            <w:r>
              <w:rPr>
                <w:noProof/>
                <w:sz w:val="16"/>
                <w:szCs w:val="16"/>
              </w:rPr>
              <w:t>1</w:t>
            </w:r>
          </w:p>
        </w:tc>
        <w:tc>
          <w:tcPr>
            <w:tcW w:w="427" w:type="dxa"/>
            <w:shd w:val="solid" w:color="FFFFFF" w:fill="auto"/>
          </w:tcPr>
          <w:p w14:paraId="07248EE8"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208B02F8" w14:textId="77777777" w:rsidR="002D3C7D" w:rsidRPr="00FC08AF" w:rsidRDefault="002D3C7D" w:rsidP="002D3C7D">
            <w:pPr>
              <w:pStyle w:val="TAL"/>
              <w:rPr>
                <w:noProof/>
                <w:sz w:val="16"/>
                <w:szCs w:val="16"/>
              </w:rPr>
            </w:pPr>
            <w:r w:rsidRPr="001D3F97">
              <w:rPr>
                <w:noProof/>
                <w:sz w:val="16"/>
                <w:szCs w:val="16"/>
              </w:rPr>
              <w:t>MCData user profile MO: occurrence of the node "Common"</w:t>
            </w:r>
          </w:p>
        </w:tc>
        <w:tc>
          <w:tcPr>
            <w:tcW w:w="711" w:type="dxa"/>
            <w:shd w:val="solid" w:color="FFFFFF" w:fill="auto"/>
          </w:tcPr>
          <w:p w14:paraId="0FFDAFC6" w14:textId="77777777" w:rsidR="002D3C7D" w:rsidRPr="00FC08AF" w:rsidRDefault="002D3C7D" w:rsidP="002D3C7D">
            <w:pPr>
              <w:pStyle w:val="TAC"/>
              <w:rPr>
                <w:noProof/>
                <w:sz w:val="16"/>
                <w:szCs w:val="16"/>
              </w:rPr>
            </w:pPr>
            <w:r>
              <w:rPr>
                <w:noProof/>
                <w:sz w:val="16"/>
                <w:szCs w:val="16"/>
              </w:rPr>
              <w:t>15.8.0</w:t>
            </w:r>
          </w:p>
        </w:tc>
      </w:tr>
      <w:tr w:rsidR="002D3C7D" w:rsidRPr="00FC08AF" w14:paraId="7BA03038" w14:textId="77777777" w:rsidTr="003427F4">
        <w:tc>
          <w:tcPr>
            <w:tcW w:w="805" w:type="dxa"/>
            <w:shd w:val="solid" w:color="FFFFFF" w:fill="auto"/>
          </w:tcPr>
          <w:p w14:paraId="2F9CF331"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332A72F2"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7E888713" w14:textId="77777777" w:rsidR="002D3C7D" w:rsidRPr="00FC08AF" w:rsidRDefault="00CD6705" w:rsidP="002D3C7D">
            <w:pPr>
              <w:pStyle w:val="TAC"/>
              <w:rPr>
                <w:noProof/>
                <w:sz w:val="16"/>
                <w:szCs w:val="16"/>
              </w:rPr>
            </w:pPr>
            <w:r w:rsidRPr="00CD6705">
              <w:rPr>
                <w:noProof/>
                <w:sz w:val="16"/>
                <w:szCs w:val="16"/>
              </w:rPr>
              <w:t>CP-212115</w:t>
            </w:r>
          </w:p>
        </w:tc>
        <w:tc>
          <w:tcPr>
            <w:tcW w:w="527" w:type="dxa"/>
            <w:shd w:val="solid" w:color="FFFFFF" w:fill="auto"/>
          </w:tcPr>
          <w:p w14:paraId="56B2E9F3" w14:textId="77777777" w:rsidR="002D3C7D" w:rsidRPr="00FC08AF" w:rsidRDefault="002D3C7D" w:rsidP="002D3C7D">
            <w:pPr>
              <w:pStyle w:val="TAL"/>
              <w:rPr>
                <w:noProof/>
                <w:sz w:val="16"/>
                <w:szCs w:val="16"/>
              </w:rPr>
            </w:pPr>
            <w:r w:rsidRPr="001D3F97">
              <w:rPr>
                <w:noProof/>
                <w:sz w:val="16"/>
                <w:szCs w:val="16"/>
              </w:rPr>
              <w:t>0129</w:t>
            </w:r>
          </w:p>
        </w:tc>
        <w:tc>
          <w:tcPr>
            <w:tcW w:w="427" w:type="dxa"/>
            <w:shd w:val="solid" w:color="FFFFFF" w:fill="auto"/>
          </w:tcPr>
          <w:p w14:paraId="28C5E778" w14:textId="77777777" w:rsidR="002D3C7D" w:rsidRPr="00FC08AF" w:rsidRDefault="002D3C7D" w:rsidP="002D3C7D">
            <w:pPr>
              <w:pStyle w:val="TAR"/>
              <w:rPr>
                <w:noProof/>
                <w:sz w:val="16"/>
                <w:szCs w:val="16"/>
                <w:lang w:eastAsia="en-US"/>
              </w:rPr>
            </w:pPr>
          </w:p>
        </w:tc>
        <w:tc>
          <w:tcPr>
            <w:tcW w:w="427" w:type="dxa"/>
            <w:shd w:val="solid" w:color="FFFFFF" w:fill="auto"/>
          </w:tcPr>
          <w:p w14:paraId="4B4DB86A"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7FA8A1D5" w14:textId="77777777" w:rsidR="002D3C7D" w:rsidRPr="00FC08AF" w:rsidRDefault="002D3C7D" w:rsidP="002D3C7D">
            <w:pPr>
              <w:pStyle w:val="TAL"/>
              <w:rPr>
                <w:noProof/>
                <w:sz w:val="16"/>
                <w:szCs w:val="16"/>
              </w:rPr>
            </w:pPr>
            <w:r w:rsidRPr="001D3F97">
              <w:rPr>
                <w:noProof/>
                <w:sz w:val="16"/>
                <w:szCs w:val="16"/>
              </w:rPr>
              <w:t>MCVideo user profile MO: occurrence of the node "Common"</w:t>
            </w:r>
          </w:p>
        </w:tc>
        <w:tc>
          <w:tcPr>
            <w:tcW w:w="711" w:type="dxa"/>
            <w:shd w:val="solid" w:color="FFFFFF" w:fill="auto"/>
          </w:tcPr>
          <w:p w14:paraId="035554BB" w14:textId="77777777" w:rsidR="002D3C7D" w:rsidRPr="00FC08AF" w:rsidRDefault="002D3C7D" w:rsidP="002D3C7D">
            <w:pPr>
              <w:pStyle w:val="TAC"/>
              <w:rPr>
                <w:noProof/>
                <w:sz w:val="16"/>
                <w:szCs w:val="16"/>
              </w:rPr>
            </w:pPr>
            <w:r>
              <w:rPr>
                <w:noProof/>
                <w:sz w:val="16"/>
                <w:szCs w:val="16"/>
              </w:rPr>
              <w:t>15.8.0</w:t>
            </w:r>
          </w:p>
        </w:tc>
      </w:tr>
      <w:tr w:rsidR="00CA357B" w:rsidRPr="00FC08AF" w14:paraId="6AD521A9" w14:textId="77777777" w:rsidTr="003427F4">
        <w:tc>
          <w:tcPr>
            <w:tcW w:w="805" w:type="dxa"/>
            <w:shd w:val="solid" w:color="FFFFFF" w:fill="auto"/>
          </w:tcPr>
          <w:p w14:paraId="4B66CD94" w14:textId="77777777" w:rsidR="00CA357B" w:rsidRPr="00F84E7A" w:rsidRDefault="00EA6CCF" w:rsidP="002D3C7D">
            <w:pPr>
              <w:pStyle w:val="TAC"/>
              <w:rPr>
                <w:noProof/>
                <w:sz w:val="16"/>
                <w:szCs w:val="16"/>
              </w:rPr>
            </w:pPr>
            <w:r>
              <w:rPr>
                <w:noProof/>
                <w:sz w:val="16"/>
                <w:szCs w:val="16"/>
              </w:rPr>
              <w:t>2022-06</w:t>
            </w:r>
          </w:p>
        </w:tc>
        <w:tc>
          <w:tcPr>
            <w:tcW w:w="804" w:type="dxa"/>
            <w:shd w:val="solid" w:color="FFFFFF" w:fill="auto"/>
          </w:tcPr>
          <w:p w14:paraId="41E993A3" w14:textId="77777777" w:rsidR="00CA357B" w:rsidRPr="00F84E7A" w:rsidRDefault="00EA6CCF" w:rsidP="002D3C7D">
            <w:pPr>
              <w:pStyle w:val="TAC"/>
              <w:rPr>
                <w:noProof/>
                <w:sz w:val="16"/>
                <w:szCs w:val="16"/>
              </w:rPr>
            </w:pPr>
            <w:r>
              <w:rPr>
                <w:noProof/>
                <w:sz w:val="16"/>
                <w:szCs w:val="16"/>
              </w:rPr>
              <w:t>CT#96</w:t>
            </w:r>
          </w:p>
        </w:tc>
        <w:tc>
          <w:tcPr>
            <w:tcW w:w="1099" w:type="dxa"/>
            <w:shd w:val="solid" w:color="FFFFFF" w:fill="auto"/>
          </w:tcPr>
          <w:p w14:paraId="38D1AB22" w14:textId="77777777" w:rsidR="00CA357B" w:rsidRPr="00CD6705" w:rsidRDefault="00B316DC" w:rsidP="002D3C7D">
            <w:pPr>
              <w:pStyle w:val="TAC"/>
              <w:rPr>
                <w:noProof/>
                <w:sz w:val="16"/>
                <w:szCs w:val="16"/>
              </w:rPr>
            </w:pPr>
            <w:r w:rsidRPr="00B316DC">
              <w:rPr>
                <w:noProof/>
                <w:sz w:val="16"/>
                <w:szCs w:val="16"/>
              </w:rPr>
              <w:t>CP-221193</w:t>
            </w:r>
          </w:p>
        </w:tc>
        <w:tc>
          <w:tcPr>
            <w:tcW w:w="527" w:type="dxa"/>
            <w:shd w:val="solid" w:color="FFFFFF" w:fill="auto"/>
          </w:tcPr>
          <w:p w14:paraId="5E9F05CD" w14:textId="77777777" w:rsidR="00CA357B" w:rsidRPr="001D3F97" w:rsidRDefault="00EA6CCF" w:rsidP="002D3C7D">
            <w:pPr>
              <w:pStyle w:val="TAL"/>
              <w:rPr>
                <w:noProof/>
                <w:sz w:val="16"/>
                <w:szCs w:val="16"/>
              </w:rPr>
            </w:pPr>
            <w:r w:rsidRPr="00EA6CCF">
              <w:rPr>
                <w:noProof/>
                <w:sz w:val="16"/>
                <w:szCs w:val="16"/>
              </w:rPr>
              <w:t>0151</w:t>
            </w:r>
          </w:p>
        </w:tc>
        <w:tc>
          <w:tcPr>
            <w:tcW w:w="427" w:type="dxa"/>
            <w:shd w:val="solid" w:color="FFFFFF" w:fill="auto"/>
          </w:tcPr>
          <w:p w14:paraId="15AE6A22" w14:textId="77777777" w:rsidR="00CA357B" w:rsidRPr="00FC08AF" w:rsidRDefault="00EA6CCF" w:rsidP="002D3C7D">
            <w:pPr>
              <w:pStyle w:val="TAR"/>
              <w:rPr>
                <w:noProof/>
                <w:sz w:val="16"/>
                <w:szCs w:val="16"/>
                <w:lang w:eastAsia="en-US"/>
              </w:rPr>
            </w:pPr>
            <w:r>
              <w:rPr>
                <w:noProof/>
                <w:sz w:val="16"/>
                <w:szCs w:val="16"/>
                <w:lang w:eastAsia="en-US"/>
              </w:rPr>
              <w:t>1</w:t>
            </w:r>
          </w:p>
        </w:tc>
        <w:tc>
          <w:tcPr>
            <w:tcW w:w="427" w:type="dxa"/>
            <w:shd w:val="solid" w:color="FFFFFF" w:fill="auto"/>
          </w:tcPr>
          <w:p w14:paraId="5F2A59F7" w14:textId="77777777" w:rsidR="00CA357B" w:rsidRDefault="00EA6CCF" w:rsidP="002D3C7D">
            <w:pPr>
              <w:pStyle w:val="TAC"/>
              <w:rPr>
                <w:noProof/>
                <w:sz w:val="16"/>
                <w:szCs w:val="16"/>
              </w:rPr>
            </w:pPr>
            <w:r>
              <w:rPr>
                <w:noProof/>
                <w:sz w:val="16"/>
                <w:szCs w:val="16"/>
              </w:rPr>
              <w:t>A</w:t>
            </w:r>
          </w:p>
        </w:tc>
        <w:tc>
          <w:tcPr>
            <w:tcW w:w="4985" w:type="dxa"/>
            <w:shd w:val="solid" w:color="FFFFFF" w:fill="auto"/>
          </w:tcPr>
          <w:p w14:paraId="76CA3ABC" w14:textId="77777777" w:rsidR="00CA357B" w:rsidRPr="001D3F97" w:rsidRDefault="00EA6CCF" w:rsidP="002D3C7D">
            <w:pPr>
              <w:pStyle w:val="TAL"/>
              <w:rPr>
                <w:noProof/>
                <w:sz w:val="16"/>
                <w:szCs w:val="16"/>
              </w:rPr>
            </w:pPr>
            <w:r w:rsidRPr="00EA6CCF">
              <w:rPr>
                <w:noProof/>
                <w:sz w:val="16"/>
                <w:szCs w:val="16"/>
              </w:rPr>
              <w:t>Group info and presentation priorities, MO</w:t>
            </w:r>
          </w:p>
        </w:tc>
        <w:tc>
          <w:tcPr>
            <w:tcW w:w="711" w:type="dxa"/>
            <w:shd w:val="solid" w:color="FFFFFF" w:fill="auto"/>
          </w:tcPr>
          <w:p w14:paraId="473C2E9D" w14:textId="77777777" w:rsidR="00CA357B" w:rsidRDefault="00EA6CCF" w:rsidP="002D3C7D">
            <w:pPr>
              <w:pStyle w:val="TAC"/>
              <w:rPr>
                <w:noProof/>
                <w:sz w:val="16"/>
                <w:szCs w:val="16"/>
              </w:rPr>
            </w:pPr>
            <w:r>
              <w:rPr>
                <w:noProof/>
                <w:sz w:val="16"/>
                <w:szCs w:val="16"/>
              </w:rPr>
              <w:t>15.9.0</w:t>
            </w:r>
          </w:p>
        </w:tc>
      </w:tr>
      <w:tr w:rsidR="00277BBE" w:rsidRPr="00FC08AF" w14:paraId="1A5595B2" w14:textId="77777777" w:rsidTr="003427F4">
        <w:tc>
          <w:tcPr>
            <w:tcW w:w="805" w:type="dxa"/>
            <w:shd w:val="solid" w:color="FFFFFF" w:fill="auto"/>
          </w:tcPr>
          <w:p w14:paraId="3F90D830" w14:textId="769B8B82" w:rsidR="00277BBE" w:rsidRDefault="00277BBE" w:rsidP="002D3C7D">
            <w:pPr>
              <w:pStyle w:val="TAC"/>
              <w:rPr>
                <w:noProof/>
                <w:sz w:val="16"/>
                <w:szCs w:val="16"/>
              </w:rPr>
            </w:pPr>
            <w:r>
              <w:rPr>
                <w:noProof/>
                <w:sz w:val="16"/>
                <w:szCs w:val="16"/>
              </w:rPr>
              <w:t>2024-09</w:t>
            </w:r>
          </w:p>
        </w:tc>
        <w:tc>
          <w:tcPr>
            <w:tcW w:w="804" w:type="dxa"/>
            <w:shd w:val="solid" w:color="FFFFFF" w:fill="auto"/>
          </w:tcPr>
          <w:p w14:paraId="32C283CD" w14:textId="0AE856B8" w:rsidR="00277BBE" w:rsidRDefault="00277BBE" w:rsidP="002D3C7D">
            <w:pPr>
              <w:pStyle w:val="TAC"/>
              <w:rPr>
                <w:noProof/>
                <w:sz w:val="16"/>
                <w:szCs w:val="16"/>
              </w:rPr>
            </w:pPr>
            <w:r>
              <w:rPr>
                <w:noProof/>
                <w:sz w:val="16"/>
                <w:szCs w:val="16"/>
              </w:rPr>
              <w:t>CT#105</w:t>
            </w:r>
          </w:p>
        </w:tc>
        <w:tc>
          <w:tcPr>
            <w:tcW w:w="1099" w:type="dxa"/>
            <w:shd w:val="solid" w:color="FFFFFF" w:fill="auto"/>
          </w:tcPr>
          <w:p w14:paraId="6B472B8F" w14:textId="28D2F103" w:rsidR="00277BBE" w:rsidRPr="00B316DC" w:rsidRDefault="00277BBE" w:rsidP="002D3C7D">
            <w:pPr>
              <w:pStyle w:val="TAC"/>
              <w:rPr>
                <w:noProof/>
                <w:sz w:val="16"/>
                <w:szCs w:val="16"/>
              </w:rPr>
            </w:pPr>
            <w:r w:rsidRPr="00277BBE">
              <w:rPr>
                <w:noProof/>
                <w:sz w:val="16"/>
                <w:szCs w:val="16"/>
              </w:rPr>
              <w:t>CP-242208</w:t>
            </w:r>
          </w:p>
        </w:tc>
        <w:tc>
          <w:tcPr>
            <w:tcW w:w="527" w:type="dxa"/>
            <w:shd w:val="solid" w:color="FFFFFF" w:fill="auto"/>
          </w:tcPr>
          <w:p w14:paraId="245EEFDB" w14:textId="6A8F66C4" w:rsidR="00277BBE" w:rsidRPr="00EA6CCF" w:rsidRDefault="00277BBE" w:rsidP="002D3C7D">
            <w:pPr>
              <w:pStyle w:val="TAL"/>
              <w:rPr>
                <w:noProof/>
                <w:sz w:val="16"/>
                <w:szCs w:val="16"/>
              </w:rPr>
            </w:pPr>
            <w:r w:rsidRPr="00277BBE">
              <w:rPr>
                <w:noProof/>
                <w:sz w:val="16"/>
                <w:szCs w:val="16"/>
              </w:rPr>
              <w:t>0182</w:t>
            </w:r>
          </w:p>
        </w:tc>
        <w:tc>
          <w:tcPr>
            <w:tcW w:w="427" w:type="dxa"/>
            <w:shd w:val="solid" w:color="FFFFFF" w:fill="auto"/>
          </w:tcPr>
          <w:p w14:paraId="69247567" w14:textId="171B0289" w:rsidR="00277BBE" w:rsidRDefault="00277BBE" w:rsidP="002D3C7D">
            <w:pPr>
              <w:pStyle w:val="TAR"/>
              <w:rPr>
                <w:noProof/>
                <w:sz w:val="16"/>
                <w:szCs w:val="16"/>
                <w:lang w:eastAsia="en-US"/>
              </w:rPr>
            </w:pPr>
            <w:r>
              <w:rPr>
                <w:noProof/>
                <w:sz w:val="16"/>
                <w:szCs w:val="16"/>
                <w:lang w:eastAsia="en-US"/>
              </w:rPr>
              <w:t>1</w:t>
            </w:r>
          </w:p>
        </w:tc>
        <w:tc>
          <w:tcPr>
            <w:tcW w:w="427" w:type="dxa"/>
            <w:shd w:val="solid" w:color="FFFFFF" w:fill="auto"/>
          </w:tcPr>
          <w:p w14:paraId="36B8F03F" w14:textId="59E8943F" w:rsidR="00277BBE" w:rsidRDefault="00277BBE" w:rsidP="002D3C7D">
            <w:pPr>
              <w:pStyle w:val="TAC"/>
              <w:rPr>
                <w:noProof/>
                <w:sz w:val="16"/>
                <w:szCs w:val="16"/>
              </w:rPr>
            </w:pPr>
            <w:r>
              <w:rPr>
                <w:noProof/>
                <w:sz w:val="16"/>
                <w:szCs w:val="16"/>
              </w:rPr>
              <w:t>A</w:t>
            </w:r>
          </w:p>
        </w:tc>
        <w:tc>
          <w:tcPr>
            <w:tcW w:w="4985" w:type="dxa"/>
            <w:shd w:val="solid" w:color="FFFFFF" w:fill="auto"/>
          </w:tcPr>
          <w:p w14:paraId="6FE57614" w14:textId="2436E2CD" w:rsidR="00277BBE" w:rsidRPr="00EA6CCF" w:rsidRDefault="00277BBE" w:rsidP="002D3C7D">
            <w:pPr>
              <w:pStyle w:val="TAL"/>
              <w:rPr>
                <w:noProof/>
                <w:sz w:val="16"/>
                <w:szCs w:val="16"/>
              </w:rPr>
            </w:pPr>
            <w:r w:rsidRPr="00277BBE">
              <w:rPr>
                <w:noProof/>
                <w:sz w:val="16"/>
                <w:szCs w:val="16"/>
              </w:rPr>
              <w:t>Correction of SDS to allow indication of text charset</w:t>
            </w:r>
          </w:p>
        </w:tc>
        <w:tc>
          <w:tcPr>
            <w:tcW w:w="711" w:type="dxa"/>
            <w:shd w:val="solid" w:color="FFFFFF" w:fill="auto"/>
          </w:tcPr>
          <w:p w14:paraId="50EFCB42" w14:textId="6E926A20" w:rsidR="00277BBE" w:rsidRDefault="00277BBE" w:rsidP="002D3C7D">
            <w:pPr>
              <w:pStyle w:val="TAC"/>
              <w:rPr>
                <w:noProof/>
                <w:sz w:val="16"/>
                <w:szCs w:val="16"/>
              </w:rPr>
            </w:pPr>
            <w:r>
              <w:rPr>
                <w:noProof/>
                <w:sz w:val="16"/>
                <w:szCs w:val="16"/>
              </w:rPr>
              <w:t>15.10.0</w:t>
            </w:r>
          </w:p>
        </w:tc>
      </w:tr>
    </w:tbl>
    <w:p w14:paraId="0D794E6D" w14:textId="77777777" w:rsidR="003427F4" w:rsidRPr="00FC08AF" w:rsidRDefault="003427F4">
      <w:pPr>
        <w:rPr>
          <w:noProof/>
        </w:rPr>
      </w:pPr>
    </w:p>
    <w:sectPr w:rsidR="003427F4" w:rsidRPr="00FC08AF">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88178" w14:textId="77777777" w:rsidR="00521965" w:rsidRDefault="00521965">
      <w:r>
        <w:separator/>
      </w:r>
    </w:p>
  </w:endnote>
  <w:endnote w:type="continuationSeparator" w:id="0">
    <w:p w14:paraId="0A736296" w14:textId="77777777" w:rsidR="00521965" w:rsidRDefault="00521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CFBE6" w14:textId="77777777" w:rsidR="00440C87" w:rsidRDefault="00440C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27329" w14:textId="77777777" w:rsidR="00521965" w:rsidRDefault="00521965">
      <w:r>
        <w:separator/>
      </w:r>
    </w:p>
  </w:footnote>
  <w:footnote w:type="continuationSeparator" w:id="0">
    <w:p w14:paraId="7786147D" w14:textId="77777777" w:rsidR="00521965" w:rsidRDefault="00521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1F6EF" w14:textId="221B56AB" w:rsidR="00440C87" w:rsidRDefault="00440C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204">
      <w:rPr>
        <w:rFonts w:ascii="Arial" w:hAnsi="Arial" w:cs="Arial"/>
        <w:b/>
        <w:noProof/>
        <w:sz w:val="18"/>
        <w:szCs w:val="18"/>
      </w:rPr>
      <w:t>3GPP TS 24.483 V15.109.0 (20242-096)</w:t>
    </w:r>
    <w:r>
      <w:rPr>
        <w:rFonts w:ascii="Arial" w:hAnsi="Arial" w:cs="Arial"/>
        <w:b/>
        <w:sz w:val="18"/>
        <w:szCs w:val="18"/>
      </w:rPr>
      <w:fldChar w:fldCharType="end"/>
    </w:r>
  </w:p>
  <w:p w14:paraId="07DAF243" w14:textId="77777777" w:rsidR="00440C87" w:rsidRDefault="00440C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5A5A">
      <w:rPr>
        <w:rFonts w:ascii="Arial" w:hAnsi="Arial" w:cs="Arial"/>
        <w:b/>
        <w:noProof/>
        <w:sz w:val="18"/>
        <w:szCs w:val="18"/>
      </w:rPr>
      <w:t>5</w:t>
    </w:r>
    <w:r>
      <w:rPr>
        <w:rFonts w:ascii="Arial" w:hAnsi="Arial" w:cs="Arial"/>
        <w:b/>
        <w:sz w:val="18"/>
        <w:szCs w:val="18"/>
      </w:rPr>
      <w:fldChar w:fldCharType="end"/>
    </w:r>
  </w:p>
  <w:p w14:paraId="758CBA18" w14:textId="48732AF6" w:rsidR="00440C87" w:rsidRDefault="00440C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204">
      <w:rPr>
        <w:rFonts w:ascii="Arial" w:hAnsi="Arial" w:cs="Arial"/>
        <w:b/>
        <w:noProof/>
        <w:sz w:val="18"/>
        <w:szCs w:val="18"/>
      </w:rPr>
      <w:t>Release 15</w:t>
    </w:r>
    <w:r>
      <w:rPr>
        <w:rFonts w:ascii="Arial" w:hAnsi="Arial" w:cs="Arial"/>
        <w:b/>
        <w:sz w:val="18"/>
        <w:szCs w:val="18"/>
      </w:rPr>
      <w:fldChar w:fldCharType="end"/>
    </w:r>
  </w:p>
  <w:p w14:paraId="32CC2F0B" w14:textId="77777777" w:rsidR="00440C87" w:rsidRDefault="00440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6C0E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4E980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64C1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D802E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E6ECA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DAB3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EEE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92C9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DAAE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784C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663014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60114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590428">
    <w:abstractNumId w:val="12"/>
  </w:num>
  <w:num w:numId="4" w16cid:durableId="65765296">
    <w:abstractNumId w:val="9"/>
  </w:num>
  <w:num w:numId="5" w16cid:durableId="1278022054">
    <w:abstractNumId w:val="7"/>
  </w:num>
  <w:num w:numId="6" w16cid:durableId="1110470363">
    <w:abstractNumId w:val="6"/>
  </w:num>
  <w:num w:numId="7" w16cid:durableId="417288371">
    <w:abstractNumId w:val="5"/>
  </w:num>
  <w:num w:numId="8" w16cid:durableId="835461864">
    <w:abstractNumId w:val="4"/>
  </w:num>
  <w:num w:numId="9" w16cid:durableId="1429496774">
    <w:abstractNumId w:val="8"/>
  </w:num>
  <w:num w:numId="10" w16cid:durableId="1821144629">
    <w:abstractNumId w:val="3"/>
  </w:num>
  <w:num w:numId="11" w16cid:durableId="288975926">
    <w:abstractNumId w:val="2"/>
  </w:num>
  <w:num w:numId="12" w16cid:durableId="755980472">
    <w:abstractNumId w:val="1"/>
  </w:num>
  <w:num w:numId="13" w16cid:durableId="1096629915">
    <w:abstractNumId w:val="0"/>
  </w:num>
  <w:num w:numId="14" w16cid:durableId="1863738905">
    <w:abstractNumId w:val="11"/>
  </w:num>
  <w:num w:numId="15" w16cid:durableId="39073597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FB"/>
    <w:rsid w:val="000019A3"/>
    <w:rsid w:val="0000524C"/>
    <w:rsid w:val="00006916"/>
    <w:rsid w:val="000123E8"/>
    <w:rsid w:val="00014D5C"/>
    <w:rsid w:val="00015A9A"/>
    <w:rsid w:val="00031A00"/>
    <w:rsid w:val="00031AA1"/>
    <w:rsid w:val="00032F2B"/>
    <w:rsid w:val="00033397"/>
    <w:rsid w:val="00034715"/>
    <w:rsid w:val="00040095"/>
    <w:rsid w:val="00047229"/>
    <w:rsid w:val="000528C9"/>
    <w:rsid w:val="000621FD"/>
    <w:rsid w:val="000662BE"/>
    <w:rsid w:val="000708FC"/>
    <w:rsid w:val="000736D2"/>
    <w:rsid w:val="00073AD3"/>
    <w:rsid w:val="00080512"/>
    <w:rsid w:val="0008072A"/>
    <w:rsid w:val="00090870"/>
    <w:rsid w:val="00095447"/>
    <w:rsid w:val="00095D5C"/>
    <w:rsid w:val="000A14B0"/>
    <w:rsid w:val="000A352D"/>
    <w:rsid w:val="000A591F"/>
    <w:rsid w:val="000A5BB1"/>
    <w:rsid w:val="000A6DFC"/>
    <w:rsid w:val="000B73BA"/>
    <w:rsid w:val="000C5A29"/>
    <w:rsid w:val="000D0202"/>
    <w:rsid w:val="000D58AB"/>
    <w:rsid w:val="000F3EB9"/>
    <w:rsid w:val="000F5679"/>
    <w:rsid w:val="000F7660"/>
    <w:rsid w:val="00100AAB"/>
    <w:rsid w:val="001029E1"/>
    <w:rsid w:val="00104001"/>
    <w:rsid w:val="00104CB6"/>
    <w:rsid w:val="00105727"/>
    <w:rsid w:val="0011093A"/>
    <w:rsid w:val="00122AB2"/>
    <w:rsid w:val="00122AD1"/>
    <w:rsid w:val="00126153"/>
    <w:rsid w:val="00130051"/>
    <w:rsid w:val="00131913"/>
    <w:rsid w:val="00137C2C"/>
    <w:rsid w:val="00157A92"/>
    <w:rsid w:val="00160B1C"/>
    <w:rsid w:val="00165D1F"/>
    <w:rsid w:val="00171028"/>
    <w:rsid w:val="001731DE"/>
    <w:rsid w:val="00180923"/>
    <w:rsid w:val="00187F9D"/>
    <w:rsid w:val="001914F3"/>
    <w:rsid w:val="001963D1"/>
    <w:rsid w:val="001A3004"/>
    <w:rsid w:val="001B1642"/>
    <w:rsid w:val="001B5046"/>
    <w:rsid w:val="001D4530"/>
    <w:rsid w:val="001D4A04"/>
    <w:rsid w:val="001D4D03"/>
    <w:rsid w:val="001E08C1"/>
    <w:rsid w:val="001E3435"/>
    <w:rsid w:val="001E55F0"/>
    <w:rsid w:val="001F168B"/>
    <w:rsid w:val="001F3800"/>
    <w:rsid w:val="001F3843"/>
    <w:rsid w:val="001F3A72"/>
    <w:rsid w:val="001F7D8D"/>
    <w:rsid w:val="0020047F"/>
    <w:rsid w:val="00200796"/>
    <w:rsid w:val="00200B36"/>
    <w:rsid w:val="00210C02"/>
    <w:rsid w:val="0021277F"/>
    <w:rsid w:val="00222F13"/>
    <w:rsid w:val="002248F2"/>
    <w:rsid w:val="00230CDA"/>
    <w:rsid w:val="00230F6A"/>
    <w:rsid w:val="00231052"/>
    <w:rsid w:val="00231148"/>
    <w:rsid w:val="002317D7"/>
    <w:rsid w:val="00235098"/>
    <w:rsid w:val="00236AE3"/>
    <w:rsid w:val="00242310"/>
    <w:rsid w:val="0024756B"/>
    <w:rsid w:val="002514D2"/>
    <w:rsid w:val="002533FA"/>
    <w:rsid w:val="00257E06"/>
    <w:rsid w:val="00261EF7"/>
    <w:rsid w:val="002659AE"/>
    <w:rsid w:val="0027192B"/>
    <w:rsid w:val="00271FE2"/>
    <w:rsid w:val="00272CBB"/>
    <w:rsid w:val="00275F5F"/>
    <w:rsid w:val="00277BBE"/>
    <w:rsid w:val="00282E12"/>
    <w:rsid w:val="00283326"/>
    <w:rsid w:val="00286206"/>
    <w:rsid w:val="002910A7"/>
    <w:rsid w:val="00293241"/>
    <w:rsid w:val="00296ADF"/>
    <w:rsid w:val="002A5701"/>
    <w:rsid w:val="002A5F1C"/>
    <w:rsid w:val="002B55E0"/>
    <w:rsid w:val="002C04BB"/>
    <w:rsid w:val="002C0AF9"/>
    <w:rsid w:val="002C1AB3"/>
    <w:rsid w:val="002C4C5A"/>
    <w:rsid w:val="002D3C7D"/>
    <w:rsid w:val="002E3B65"/>
    <w:rsid w:val="002E47F4"/>
    <w:rsid w:val="002E71F0"/>
    <w:rsid w:val="002F484D"/>
    <w:rsid w:val="0031001B"/>
    <w:rsid w:val="003172DC"/>
    <w:rsid w:val="003223FA"/>
    <w:rsid w:val="00322BB2"/>
    <w:rsid w:val="00323F65"/>
    <w:rsid w:val="00326393"/>
    <w:rsid w:val="00336229"/>
    <w:rsid w:val="003422F7"/>
    <w:rsid w:val="003427F4"/>
    <w:rsid w:val="00350E84"/>
    <w:rsid w:val="00352668"/>
    <w:rsid w:val="0035462D"/>
    <w:rsid w:val="003605D8"/>
    <w:rsid w:val="00374683"/>
    <w:rsid w:val="00382949"/>
    <w:rsid w:val="0038314E"/>
    <w:rsid w:val="00394980"/>
    <w:rsid w:val="003A20F9"/>
    <w:rsid w:val="003A3DF2"/>
    <w:rsid w:val="003A70BF"/>
    <w:rsid w:val="003A748D"/>
    <w:rsid w:val="003B3555"/>
    <w:rsid w:val="003C5204"/>
    <w:rsid w:val="003D1CB0"/>
    <w:rsid w:val="003D1EE7"/>
    <w:rsid w:val="003D5736"/>
    <w:rsid w:val="003F26BC"/>
    <w:rsid w:val="00404285"/>
    <w:rsid w:val="004079E0"/>
    <w:rsid w:val="00412063"/>
    <w:rsid w:val="00420120"/>
    <w:rsid w:val="0042013C"/>
    <w:rsid w:val="004268B5"/>
    <w:rsid w:val="0043299F"/>
    <w:rsid w:val="004338F9"/>
    <w:rsid w:val="00433F35"/>
    <w:rsid w:val="00436820"/>
    <w:rsid w:val="00436B6E"/>
    <w:rsid w:val="00440C87"/>
    <w:rsid w:val="004414F8"/>
    <w:rsid w:val="0044674B"/>
    <w:rsid w:val="0045576A"/>
    <w:rsid w:val="00466479"/>
    <w:rsid w:val="004670C8"/>
    <w:rsid w:val="00467AE9"/>
    <w:rsid w:val="00482057"/>
    <w:rsid w:val="004914A4"/>
    <w:rsid w:val="00492605"/>
    <w:rsid w:val="004932D3"/>
    <w:rsid w:val="00494596"/>
    <w:rsid w:val="0049502F"/>
    <w:rsid w:val="00495B28"/>
    <w:rsid w:val="004A10AD"/>
    <w:rsid w:val="004A15A5"/>
    <w:rsid w:val="004A5212"/>
    <w:rsid w:val="004B6A7A"/>
    <w:rsid w:val="004C2BEC"/>
    <w:rsid w:val="004D3578"/>
    <w:rsid w:val="004D3AEC"/>
    <w:rsid w:val="004D454C"/>
    <w:rsid w:val="004D5737"/>
    <w:rsid w:val="004D5E79"/>
    <w:rsid w:val="004D662D"/>
    <w:rsid w:val="004D69A0"/>
    <w:rsid w:val="004D6E60"/>
    <w:rsid w:val="004E213A"/>
    <w:rsid w:val="004E2363"/>
    <w:rsid w:val="004E3309"/>
    <w:rsid w:val="004E3516"/>
    <w:rsid w:val="004E4B5B"/>
    <w:rsid w:val="004F1B10"/>
    <w:rsid w:val="004F1E3D"/>
    <w:rsid w:val="004F479C"/>
    <w:rsid w:val="0050408A"/>
    <w:rsid w:val="00505B56"/>
    <w:rsid w:val="00512D26"/>
    <w:rsid w:val="00514356"/>
    <w:rsid w:val="00520A57"/>
    <w:rsid w:val="00520AFD"/>
    <w:rsid w:val="00521965"/>
    <w:rsid w:val="00522309"/>
    <w:rsid w:val="0053184F"/>
    <w:rsid w:val="005400F6"/>
    <w:rsid w:val="0054177A"/>
    <w:rsid w:val="00543E6C"/>
    <w:rsid w:val="00555D0E"/>
    <w:rsid w:val="00565087"/>
    <w:rsid w:val="0056586D"/>
    <w:rsid w:val="00565F79"/>
    <w:rsid w:val="00574E46"/>
    <w:rsid w:val="005809E2"/>
    <w:rsid w:val="0058126A"/>
    <w:rsid w:val="005B203C"/>
    <w:rsid w:val="005B723C"/>
    <w:rsid w:val="005B768A"/>
    <w:rsid w:val="005C1D76"/>
    <w:rsid w:val="005D4608"/>
    <w:rsid w:val="005E120F"/>
    <w:rsid w:val="005E1C47"/>
    <w:rsid w:val="005E1D87"/>
    <w:rsid w:val="005E241E"/>
    <w:rsid w:val="005E364F"/>
    <w:rsid w:val="005E4FD0"/>
    <w:rsid w:val="005F35BD"/>
    <w:rsid w:val="005F6F5B"/>
    <w:rsid w:val="005F7EE1"/>
    <w:rsid w:val="00605BC0"/>
    <w:rsid w:val="006116E9"/>
    <w:rsid w:val="00611FEE"/>
    <w:rsid w:val="00621ED2"/>
    <w:rsid w:val="00633CE6"/>
    <w:rsid w:val="00644B35"/>
    <w:rsid w:val="00647B39"/>
    <w:rsid w:val="006503AA"/>
    <w:rsid w:val="006507BF"/>
    <w:rsid w:val="006513B1"/>
    <w:rsid w:val="00657D01"/>
    <w:rsid w:val="006612D9"/>
    <w:rsid w:val="00665FAA"/>
    <w:rsid w:val="00666E7E"/>
    <w:rsid w:val="00670864"/>
    <w:rsid w:val="006760C9"/>
    <w:rsid w:val="006A15C2"/>
    <w:rsid w:val="006A63F0"/>
    <w:rsid w:val="006B1D55"/>
    <w:rsid w:val="006B1FA8"/>
    <w:rsid w:val="006B3E5C"/>
    <w:rsid w:val="006B686F"/>
    <w:rsid w:val="006C235D"/>
    <w:rsid w:val="006D1D78"/>
    <w:rsid w:val="006D5107"/>
    <w:rsid w:val="006D79CF"/>
    <w:rsid w:val="006E064F"/>
    <w:rsid w:val="006E52ED"/>
    <w:rsid w:val="006E70D5"/>
    <w:rsid w:val="006F494F"/>
    <w:rsid w:val="00700469"/>
    <w:rsid w:val="0070433D"/>
    <w:rsid w:val="0070459C"/>
    <w:rsid w:val="00707A87"/>
    <w:rsid w:val="00713C32"/>
    <w:rsid w:val="007238C7"/>
    <w:rsid w:val="00726F59"/>
    <w:rsid w:val="007320F8"/>
    <w:rsid w:val="00732394"/>
    <w:rsid w:val="007343BF"/>
    <w:rsid w:val="00734A5B"/>
    <w:rsid w:val="00740C16"/>
    <w:rsid w:val="007425C9"/>
    <w:rsid w:val="007447D6"/>
    <w:rsid w:val="00744E76"/>
    <w:rsid w:val="00750F53"/>
    <w:rsid w:val="007757F5"/>
    <w:rsid w:val="00775C9B"/>
    <w:rsid w:val="00775D2E"/>
    <w:rsid w:val="00781F0F"/>
    <w:rsid w:val="007821E8"/>
    <w:rsid w:val="00785294"/>
    <w:rsid w:val="007866C2"/>
    <w:rsid w:val="00786C21"/>
    <w:rsid w:val="0078787D"/>
    <w:rsid w:val="00794449"/>
    <w:rsid w:val="007977A0"/>
    <w:rsid w:val="007A197F"/>
    <w:rsid w:val="007A675E"/>
    <w:rsid w:val="007A6E89"/>
    <w:rsid w:val="007B12D0"/>
    <w:rsid w:val="007B3431"/>
    <w:rsid w:val="007C2DB7"/>
    <w:rsid w:val="007C5C4E"/>
    <w:rsid w:val="007D1513"/>
    <w:rsid w:val="007D3B8E"/>
    <w:rsid w:val="007D5DD5"/>
    <w:rsid w:val="007D7565"/>
    <w:rsid w:val="007D7A04"/>
    <w:rsid w:val="007E21B7"/>
    <w:rsid w:val="007E7F9F"/>
    <w:rsid w:val="007F0225"/>
    <w:rsid w:val="008028A4"/>
    <w:rsid w:val="00811B29"/>
    <w:rsid w:val="00812FC6"/>
    <w:rsid w:val="00815C6C"/>
    <w:rsid w:val="008172D0"/>
    <w:rsid w:val="00817CC6"/>
    <w:rsid w:val="0082180B"/>
    <w:rsid w:val="008240FC"/>
    <w:rsid w:val="0082499B"/>
    <w:rsid w:val="00825C29"/>
    <w:rsid w:val="00826B3C"/>
    <w:rsid w:val="00831100"/>
    <w:rsid w:val="00854D61"/>
    <w:rsid w:val="008659C1"/>
    <w:rsid w:val="00872A5E"/>
    <w:rsid w:val="00875334"/>
    <w:rsid w:val="0087575B"/>
    <w:rsid w:val="008768CA"/>
    <w:rsid w:val="00880B9D"/>
    <w:rsid w:val="00881188"/>
    <w:rsid w:val="0088141F"/>
    <w:rsid w:val="008840D1"/>
    <w:rsid w:val="00890551"/>
    <w:rsid w:val="00893BA2"/>
    <w:rsid w:val="008A1219"/>
    <w:rsid w:val="008C59FC"/>
    <w:rsid w:val="008D0D12"/>
    <w:rsid w:val="008D1B1D"/>
    <w:rsid w:val="008D60ED"/>
    <w:rsid w:val="008E1EEA"/>
    <w:rsid w:val="008E2591"/>
    <w:rsid w:val="008F06CA"/>
    <w:rsid w:val="008F0DFA"/>
    <w:rsid w:val="008F3C4E"/>
    <w:rsid w:val="008F3C5D"/>
    <w:rsid w:val="008F3E26"/>
    <w:rsid w:val="008F544F"/>
    <w:rsid w:val="008F5D1A"/>
    <w:rsid w:val="0090271F"/>
    <w:rsid w:val="00902C6E"/>
    <w:rsid w:val="0091634C"/>
    <w:rsid w:val="00921322"/>
    <w:rsid w:val="009230DF"/>
    <w:rsid w:val="00924ACE"/>
    <w:rsid w:val="00926F2A"/>
    <w:rsid w:val="00934851"/>
    <w:rsid w:val="00942D11"/>
    <w:rsid w:val="00942EC2"/>
    <w:rsid w:val="00946685"/>
    <w:rsid w:val="009622EF"/>
    <w:rsid w:val="00971579"/>
    <w:rsid w:val="00975F35"/>
    <w:rsid w:val="00980489"/>
    <w:rsid w:val="009846E7"/>
    <w:rsid w:val="0098622C"/>
    <w:rsid w:val="00994559"/>
    <w:rsid w:val="009968B3"/>
    <w:rsid w:val="009A5A5A"/>
    <w:rsid w:val="009B31BE"/>
    <w:rsid w:val="009B73D8"/>
    <w:rsid w:val="009C0B60"/>
    <w:rsid w:val="009D2DFE"/>
    <w:rsid w:val="009E0DAD"/>
    <w:rsid w:val="009E135B"/>
    <w:rsid w:val="009E4C17"/>
    <w:rsid w:val="009F1CB0"/>
    <w:rsid w:val="009F4F15"/>
    <w:rsid w:val="009F618C"/>
    <w:rsid w:val="009F717E"/>
    <w:rsid w:val="00A036CF"/>
    <w:rsid w:val="00A10F02"/>
    <w:rsid w:val="00A10F3E"/>
    <w:rsid w:val="00A17120"/>
    <w:rsid w:val="00A21606"/>
    <w:rsid w:val="00A23369"/>
    <w:rsid w:val="00A43D17"/>
    <w:rsid w:val="00A45F4B"/>
    <w:rsid w:val="00A53221"/>
    <w:rsid w:val="00A53724"/>
    <w:rsid w:val="00A540AC"/>
    <w:rsid w:val="00A560F4"/>
    <w:rsid w:val="00A60A03"/>
    <w:rsid w:val="00A60A2F"/>
    <w:rsid w:val="00A655E5"/>
    <w:rsid w:val="00A6599D"/>
    <w:rsid w:val="00A75C70"/>
    <w:rsid w:val="00A76011"/>
    <w:rsid w:val="00A819F6"/>
    <w:rsid w:val="00A82346"/>
    <w:rsid w:val="00A9008F"/>
    <w:rsid w:val="00A90C9E"/>
    <w:rsid w:val="00AA068C"/>
    <w:rsid w:val="00AA0FCA"/>
    <w:rsid w:val="00AA4158"/>
    <w:rsid w:val="00AA4847"/>
    <w:rsid w:val="00AB717F"/>
    <w:rsid w:val="00AB7DA6"/>
    <w:rsid w:val="00AC332F"/>
    <w:rsid w:val="00AD0BA7"/>
    <w:rsid w:val="00AD6A26"/>
    <w:rsid w:val="00AE461E"/>
    <w:rsid w:val="00AE72EA"/>
    <w:rsid w:val="00AE7403"/>
    <w:rsid w:val="00AF216E"/>
    <w:rsid w:val="00AF2C61"/>
    <w:rsid w:val="00B04143"/>
    <w:rsid w:val="00B112C9"/>
    <w:rsid w:val="00B1304C"/>
    <w:rsid w:val="00B15449"/>
    <w:rsid w:val="00B236FA"/>
    <w:rsid w:val="00B25D21"/>
    <w:rsid w:val="00B30318"/>
    <w:rsid w:val="00B316DC"/>
    <w:rsid w:val="00B357D8"/>
    <w:rsid w:val="00B416E3"/>
    <w:rsid w:val="00B45B04"/>
    <w:rsid w:val="00B46586"/>
    <w:rsid w:val="00B51799"/>
    <w:rsid w:val="00B52196"/>
    <w:rsid w:val="00B636A0"/>
    <w:rsid w:val="00B73437"/>
    <w:rsid w:val="00B75EF0"/>
    <w:rsid w:val="00B7771A"/>
    <w:rsid w:val="00B82A77"/>
    <w:rsid w:val="00B93C96"/>
    <w:rsid w:val="00B968B0"/>
    <w:rsid w:val="00BA3ABF"/>
    <w:rsid w:val="00BB0493"/>
    <w:rsid w:val="00BB0A5F"/>
    <w:rsid w:val="00BB0EEC"/>
    <w:rsid w:val="00BB21EC"/>
    <w:rsid w:val="00BB281F"/>
    <w:rsid w:val="00BB2CF3"/>
    <w:rsid w:val="00BB372D"/>
    <w:rsid w:val="00BB54EB"/>
    <w:rsid w:val="00BB6A0B"/>
    <w:rsid w:val="00BB733C"/>
    <w:rsid w:val="00BC0682"/>
    <w:rsid w:val="00BC0F7D"/>
    <w:rsid w:val="00BC1F7C"/>
    <w:rsid w:val="00BD2381"/>
    <w:rsid w:val="00BD33F4"/>
    <w:rsid w:val="00BD4351"/>
    <w:rsid w:val="00BD7F09"/>
    <w:rsid w:val="00BE0EF6"/>
    <w:rsid w:val="00BE1367"/>
    <w:rsid w:val="00BE29EF"/>
    <w:rsid w:val="00BE3859"/>
    <w:rsid w:val="00BF1005"/>
    <w:rsid w:val="00BF3B1A"/>
    <w:rsid w:val="00BF4616"/>
    <w:rsid w:val="00C04C1A"/>
    <w:rsid w:val="00C10A91"/>
    <w:rsid w:val="00C1281D"/>
    <w:rsid w:val="00C1577B"/>
    <w:rsid w:val="00C239F8"/>
    <w:rsid w:val="00C23B4D"/>
    <w:rsid w:val="00C2654A"/>
    <w:rsid w:val="00C26623"/>
    <w:rsid w:val="00C31CDE"/>
    <w:rsid w:val="00C33079"/>
    <w:rsid w:val="00C377AA"/>
    <w:rsid w:val="00C453FE"/>
    <w:rsid w:val="00C56D2E"/>
    <w:rsid w:val="00C6021F"/>
    <w:rsid w:val="00C607FA"/>
    <w:rsid w:val="00C65F51"/>
    <w:rsid w:val="00C67663"/>
    <w:rsid w:val="00C70A32"/>
    <w:rsid w:val="00C84173"/>
    <w:rsid w:val="00C85D3C"/>
    <w:rsid w:val="00C938F0"/>
    <w:rsid w:val="00C94E74"/>
    <w:rsid w:val="00CA1742"/>
    <w:rsid w:val="00CA357B"/>
    <w:rsid w:val="00CA3D0C"/>
    <w:rsid w:val="00CA75A5"/>
    <w:rsid w:val="00CB101D"/>
    <w:rsid w:val="00CB49F0"/>
    <w:rsid w:val="00CB5BC2"/>
    <w:rsid w:val="00CC2575"/>
    <w:rsid w:val="00CD0F8A"/>
    <w:rsid w:val="00CD6705"/>
    <w:rsid w:val="00CF1FEB"/>
    <w:rsid w:val="00CF4BA9"/>
    <w:rsid w:val="00CF56EC"/>
    <w:rsid w:val="00D039D6"/>
    <w:rsid w:val="00D05629"/>
    <w:rsid w:val="00D16E35"/>
    <w:rsid w:val="00D22FDF"/>
    <w:rsid w:val="00D3187D"/>
    <w:rsid w:val="00D340CA"/>
    <w:rsid w:val="00D3573B"/>
    <w:rsid w:val="00D53423"/>
    <w:rsid w:val="00D53D29"/>
    <w:rsid w:val="00D57A49"/>
    <w:rsid w:val="00D57E50"/>
    <w:rsid w:val="00D65021"/>
    <w:rsid w:val="00D65B36"/>
    <w:rsid w:val="00D7351E"/>
    <w:rsid w:val="00D738D6"/>
    <w:rsid w:val="00D73D44"/>
    <w:rsid w:val="00D755EB"/>
    <w:rsid w:val="00D77763"/>
    <w:rsid w:val="00D87E00"/>
    <w:rsid w:val="00D9134D"/>
    <w:rsid w:val="00D92EE5"/>
    <w:rsid w:val="00D942F1"/>
    <w:rsid w:val="00DA1DFA"/>
    <w:rsid w:val="00DA771A"/>
    <w:rsid w:val="00DA7A03"/>
    <w:rsid w:val="00DB1818"/>
    <w:rsid w:val="00DB2DA9"/>
    <w:rsid w:val="00DB38D1"/>
    <w:rsid w:val="00DB4687"/>
    <w:rsid w:val="00DC309B"/>
    <w:rsid w:val="00DC4D51"/>
    <w:rsid w:val="00DC4DA2"/>
    <w:rsid w:val="00DD04F9"/>
    <w:rsid w:val="00DD4F9E"/>
    <w:rsid w:val="00DD6D72"/>
    <w:rsid w:val="00DF62CD"/>
    <w:rsid w:val="00E01589"/>
    <w:rsid w:val="00E05AE8"/>
    <w:rsid w:val="00E07094"/>
    <w:rsid w:val="00E11C2A"/>
    <w:rsid w:val="00E132D6"/>
    <w:rsid w:val="00E1513B"/>
    <w:rsid w:val="00E20CE0"/>
    <w:rsid w:val="00E24A33"/>
    <w:rsid w:val="00E36E18"/>
    <w:rsid w:val="00E4160F"/>
    <w:rsid w:val="00E474BC"/>
    <w:rsid w:val="00E5076E"/>
    <w:rsid w:val="00E54051"/>
    <w:rsid w:val="00E54321"/>
    <w:rsid w:val="00E60C5E"/>
    <w:rsid w:val="00E73938"/>
    <w:rsid w:val="00E76395"/>
    <w:rsid w:val="00E76B9D"/>
    <w:rsid w:val="00E77645"/>
    <w:rsid w:val="00E77F7F"/>
    <w:rsid w:val="00E831FF"/>
    <w:rsid w:val="00E86600"/>
    <w:rsid w:val="00E87419"/>
    <w:rsid w:val="00E87D19"/>
    <w:rsid w:val="00E92F61"/>
    <w:rsid w:val="00E94C97"/>
    <w:rsid w:val="00EA6CCF"/>
    <w:rsid w:val="00EA7D7F"/>
    <w:rsid w:val="00EB0F97"/>
    <w:rsid w:val="00EB6A7F"/>
    <w:rsid w:val="00EC28A8"/>
    <w:rsid w:val="00EC42BA"/>
    <w:rsid w:val="00EC4A25"/>
    <w:rsid w:val="00ED6C56"/>
    <w:rsid w:val="00EE08BD"/>
    <w:rsid w:val="00EE5C4D"/>
    <w:rsid w:val="00EE5CC4"/>
    <w:rsid w:val="00EF29E1"/>
    <w:rsid w:val="00F00D10"/>
    <w:rsid w:val="00F025A2"/>
    <w:rsid w:val="00F10F2E"/>
    <w:rsid w:val="00F111FC"/>
    <w:rsid w:val="00F121EC"/>
    <w:rsid w:val="00F1468B"/>
    <w:rsid w:val="00F212EA"/>
    <w:rsid w:val="00F22EC7"/>
    <w:rsid w:val="00F260AC"/>
    <w:rsid w:val="00F270BE"/>
    <w:rsid w:val="00F3509C"/>
    <w:rsid w:val="00F40202"/>
    <w:rsid w:val="00F653B8"/>
    <w:rsid w:val="00F72846"/>
    <w:rsid w:val="00F746B0"/>
    <w:rsid w:val="00F811A1"/>
    <w:rsid w:val="00F83739"/>
    <w:rsid w:val="00F9335D"/>
    <w:rsid w:val="00F96BFC"/>
    <w:rsid w:val="00FA0187"/>
    <w:rsid w:val="00FA1266"/>
    <w:rsid w:val="00FA775B"/>
    <w:rsid w:val="00FC08AF"/>
    <w:rsid w:val="00FC10EA"/>
    <w:rsid w:val="00FC1192"/>
    <w:rsid w:val="00FC40A8"/>
    <w:rsid w:val="00FE1CD9"/>
    <w:rsid w:val="00FE2AE0"/>
    <w:rsid w:val="00FF79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1"/>
    <o:shapelayout v:ext="edit">
      <o:idmap v:ext="edit" data="1"/>
    </o:shapelayout>
  </w:shapeDefaults>
  <w:decimalSymbol w:val="."/>
  <w:listSeparator w:val=","/>
  <w14:docId w14:val="6380C799"/>
  <w15:chartTrackingRefBased/>
  <w15:docId w15:val="{379B563E-E530-404D-A880-D3F3ABBA4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lang w:eastAsia="en-US"/>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E92F61"/>
    <w:rPr>
      <w:lang w:eastAsia="en-US"/>
    </w:rPr>
  </w:style>
  <w:style w:type="character" w:customStyle="1" w:styleId="EXChar">
    <w:name w:val="EX Char"/>
    <w:locked/>
    <w:rsid w:val="00B46586"/>
    <w:rPr>
      <w:lang w:val="en-GB" w:eastAsia="en-US" w:bidi="ar-SA"/>
    </w:rPr>
  </w:style>
  <w:style w:type="paragraph" w:customStyle="1" w:styleId="CRCoverPage">
    <w:name w:val="CR Cover Page"/>
    <w:rsid w:val="00C70A32"/>
    <w:pPr>
      <w:spacing w:after="120"/>
    </w:pPr>
    <w:rPr>
      <w:rFonts w:ascii="Arial" w:hAnsi="Arial"/>
      <w:lang w:val="en-GB"/>
    </w:rPr>
  </w:style>
  <w:style w:type="paragraph" w:styleId="BalloonText">
    <w:name w:val="Balloon Text"/>
    <w:basedOn w:val="Normal"/>
    <w:semiHidden/>
    <w:rsid w:val="00C70A32"/>
    <w:rPr>
      <w:rFonts w:ascii="Tahoma" w:hAnsi="Tahoma" w:cs="Tahoma"/>
      <w:sz w:val="16"/>
      <w:szCs w:val="1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893BA2"/>
    <w:rPr>
      <w:rFonts w:ascii="Arial" w:hAnsi="Arial"/>
      <w:sz w:val="32"/>
      <w:lang w:eastAsia="x-none"/>
    </w:rPr>
  </w:style>
  <w:style w:type="character" w:customStyle="1" w:styleId="B1Char">
    <w:name w:val="B1 Char"/>
    <w:link w:val="B1"/>
    <w:qFormat/>
    <w:locked/>
    <w:rsid w:val="00893BA2"/>
    <w:rPr>
      <w:lang w:eastAsia="x-none"/>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2C04BB"/>
    <w:rPr>
      <w:rFonts w:ascii="Arial" w:hAnsi="Arial"/>
      <w:sz w:val="28"/>
      <w:lang w:eastAsia="x-none"/>
    </w:rPr>
  </w:style>
  <w:style w:type="character" w:customStyle="1" w:styleId="TALChar">
    <w:name w:val="TAL Char"/>
    <w:link w:val="TAL"/>
    <w:locked/>
    <w:rsid w:val="00726F59"/>
    <w:rPr>
      <w:rFonts w:ascii="Arial" w:hAnsi="Arial"/>
      <w:sz w:val="18"/>
      <w:lang w:eastAsia="x-none"/>
    </w:rPr>
  </w:style>
  <w:style w:type="character" w:customStyle="1" w:styleId="THChar">
    <w:name w:val="TH Char"/>
    <w:link w:val="TH"/>
    <w:qFormat/>
    <w:locked/>
    <w:rsid w:val="00AD0BA7"/>
    <w:rPr>
      <w:rFonts w:ascii="Arial" w:hAnsi="Arial"/>
      <w:b/>
      <w:lang w:eastAsia="en-US"/>
    </w:rPr>
  </w:style>
  <w:style w:type="paragraph" w:styleId="Index2">
    <w:name w:val="index 2"/>
    <w:basedOn w:val="Index1"/>
    <w:rsid w:val="0056586D"/>
    <w:pPr>
      <w:ind w:left="284"/>
    </w:pPr>
  </w:style>
  <w:style w:type="paragraph" w:styleId="Index1">
    <w:name w:val="index 1"/>
    <w:basedOn w:val="Normal"/>
    <w:rsid w:val="0056586D"/>
    <w:pPr>
      <w:keepLines/>
      <w:spacing w:after="0"/>
    </w:pPr>
  </w:style>
  <w:style w:type="paragraph" w:styleId="ListNumber2">
    <w:name w:val="List Number 2"/>
    <w:basedOn w:val="ListNumber"/>
    <w:rsid w:val="0056586D"/>
    <w:pPr>
      <w:ind w:left="851"/>
    </w:pPr>
  </w:style>
  <w:style w:type="character" w:styleId="FootnoteReference">
    <w:name w:val="footnote reference"/>
    <w:rsid w:val="0056586D"/>
    <w:rPr>
      <w:b/>
      <w:position w:val="6"/>
      <w:sz w:val="16"/>
    </w:rPr>
  </w:style>
  <w:style w:type="paragraph" w:styleId="FootnoteText">
    <w:name w:val="footnote text"/>
    <w:basedOn w:val="Normal"/>
    <w:link w:val="FootnoteTextChar"/>
    <w:rsid w:val="0056586D"/>
    <w:pPr>
      <w:keepLines/>
      <w:spacing w:after="0"/>
      <w:ind w:left="454" w:hanging="454"/>
    </w:pPr>
    <w:rPr>
      <w:sz w:val="16"/>
    </w:rPr>
  </w:style>
  <w:style w:type="character" w:customStyle="1" w:styleId="FootnoteTextChar">
    <w:name w:val="Footnote Text Char"/>
    <w:link w:val="FootnoteText"/>
    <w:rsid w:val="0056586D"/>
    <w:rPr>
      <w:sz w:val="16"/>
      <w:lang w:eastAsia="en-US"/>
    </w:rPr>
  </w:style>
  <w:style w:type="paragraph" w:styleId="ListBullet2">
    <w:name w:val="List Bullet 2"/>
    <w:basedOn w:val="ListBullet"/>
    <w:rsid w:val="0056586D"/>
    <w:pPr>
      <w:ind w:left="851"/>
    </w:pPr>
  </w:style>
  <w:style w:type="paragraph" w:styleId="ListBullet3">
    <w:name w:val="List Bullet 3"/>
    <w:basedOn w:val="ListBullet2"/>
    <w:rsid w:val="0056586D"/>
    <w:pPr>
      <w:ind w:left="1135"/>
    </w:pPr>
  </w:style>
  <w:style w:type="paragraph" w:styleId="ListNumber">
    <w:name w:val="List Number"/>
    <w:basedOn w:val="List"/>
    <w:rsid w:val="0056586D"/>
  </w:style>
  <w:style w:type="paragraph" w:styleId="List2">
    <w:name w:val="List 2"/>
    <w:basedOn w:val="List"/>
    <w:rsid w:val="0056586D"/>
    <w:pPr>
      <w:ind w:left="851"/>
    </w:pPr>
  </w:style>
  <w:style w:type="paragraph" w:styleId="List3">
    <w:name w:val="List 3"/>
    <w:basedOn w:val="List2"/>
    <w:rsid w:val="0056586D"/>
    <w:pPr>
      <w:ind w:left="1135"/>
    </w:pPr>
  </w:style>
  <w:style w:type="paragraph" w:styleId="List4">
    <w:name w:val="List 4"/>
    <w:basedOn w:val="List3"/>
    <w:rsid w:val="0056586D"/>
    <w:pPr>
      <w:ind w:left="1418"/>
    </w:pPr>
  </w:style>
  <w:style w:type="paragraph" w:styleId="List5">
    <w:name w:val="List 5"/>
    <w:basedOn w:val="List4"/>
    <w:rsid w:val="0056586D"/>
    <w:pPr>
      <w:ind w:left="1702"/>
    </w:pPr>
  </w:style>
  <w:style w:type="paragraph" w:styleId="List">
    <w:name w:val="List"/>
    <w:basedOn w:val="Normal"/>
    <w:rsid w:val="0056586D"/>
    <w:pPr>
      <w:ind w:left="568" w:hanging="284"/>
    </w:pPr>
  </w:style>
  <w:style w:type="paragraph" w:styleId="ListBullet">
    <w:name w:val="List Bullet"/>
    <w:basedOn w:val="List"/>
    <w:rsid w:val="0056586D"/>
  </w:style>
  <w:style w:type="paragraph" w:styleId="ListBullet4">
    <w:name w:val="List Bullet 4"/>
    <w:basedOn w:val="ListBullet3"/>
    <w:rsid w:val="0056586D"/>
    <w:pPr>
      <w:ind w:left="1418"/>
    </w:pPr>
  </w:style>
  <w:style w:type="paragraph" w:styleId="ListBullet5">
    <w:name w:val="List Bullet 5"/>
    <w:basedOn w:val="ListBullet4"/>
    <w:rsid w:val="0056586D"/>
    <w:pPr>
      <w:ind w:left="1702"/>
    </w:pPr>
  </w:style>
  <w:style w:type="paragraph" w:customStyle="1" w:styleId="tdoc-header">
    <w:name w:val="tdoc-header"/>
    <w:rsid w:val="0056586D"/>
    <w:rPr>
      <w:rFonts w:ascii="Arial" w:hAnsi="Arial"/>
      <w:sz w:val="24"/>
      <w:lang w:val="en-GB"/>
    </w:rPr>
  </w:style>
  <w:style w:type="character" w:styleId="Hyperlink">
    <w:name w:val="Hyperlink"/>
    <w:rsid w:val="0056586D"/>
    <w:rPr>
      <w:color w:val="0000FF"/>
      <w:u w:val="single"/>
    </w:rPr>
  </w:style>
  <w:style w:type="character" w:styleId="CommentReference">
    <w:name w:val="annotation reference"/>
    <w:rsid w:val="0056586D"/>
    <w:rPr>
      <w:sz w:val="16"/>
    </w:rPr>
  </w:style>
  <w:style w:type="paragraph" w:styleId="CommentText">
    <w:name w:val="annotation text"/>
    <w:basedOn w:val="Normal"/>
    <w:link w:val="CommentTextChar"/>
    <w:rsid w:val="0056586D"/>
  </w:style>
  <w:style w:type="character" w:customStyle="1" w:styleId="CommentTextChar">
    <w:name w:val="Comment Text Char"/>
    <w:link w:val="CommentText"/>
    <w:rsid w:val="0056586D"/>
    <w:rPr>
      <w:lang w:eastAsia="en-US"/>
    </w:rPr>
  </w:style>
  <w:style w:type="character" w:styleId="FollowedHyperlink">
    <w:name w:val="FollowedHyperlink"/>
    <w:rsid w:val="0056586D"/>
    <w:rPr>
      <w:color w:val="800080"/>
      <w:u w:val="single"/>
    </w:rPr>
  </w:style>
  <w:style w:type="paragraph" w:styleId="CommentSubject">
    <w:name w:val="annotation subject"/>
    <w:basedOn w:val="CommentText"/>
    <w:next w:val="CommentText"/>
    <w:link w:val="CommentSubjectChar"/>
    <w:rsid w:val="0056586D"/>
    <w:rPr>
      <w:b/>
      <w:bCs/>
    </w:rPr>
  </w:style>
  <w:style w:type="character" w:customStyle="1" w:styleId="CommentSubjectChar">
    <w:name w:val="Comment Subject Char"/>
    <w:link w:val="CommentSubject"/>
    <w:rsid w:val="0056586D"/>
    <w:rPr>
      <w:b/>
      <w:bCs/>
      <w:lang w:eastAsia="en-US"/>
    </w:rPr>
  </w:style>
  <w:style w:type="paragraph" w:styleId="DocumentMap">
    <w:name w:val="Document Map"/>
    <w:basedOn w:val="Normal"/>
    <w:link w:val="DocumentMapChar"/>
    <w:rsid w:val="0056586D"/>
    <w:pPr>
      <w:shd w:val="clear" w:color="auto" w:fill="000080"/>
    </w:pPr>
    <w:rPr>
      <w:rFonts w:ascii="Tahoma" w:hAnsi="Tahoma"/>
    </w:rPr>
  </w:style>
  <w:style w:type="character" w:customStyle="1" w:styleId="DocumentMapChar">
    <w:name w:val="Document Map Char"/>
    <w:link w:val="DocumentMap"/>
    <w:rsid w:val="0056586D"/>
    <w:rPr>
      <w:rFonts w:ascii="Tahoma" w:hAnsi="Tahoma"/>
      <w:shd w:val="clear" w:color="auto" w:fill="000080"/>
      <w:lang w:eastAsia="en-US"/>
    </w:rPr>
  </w:style>
  <w:style w:type="character" w:customStyle="1" w:styleId="TAHChar">
    <w:name w:val="TAH Char"/>
    <w:link w:val="TAH"/>
    <w:locked/>
    <w:rsid w:val="0056586D"/>
    <w:rPr>
      <w:rFonts w:ascii="Arial" w:hAnsi="Arial"/>
      <w:b/>
      <w:sz w:val="18"/>
      <w:lang w:eastAsia="en-US"/>
    </w:rPr>
  </w:style>
  <w:style w:type="character" w:customStyle="1" w:styleId="NOChar2">
    <w:name w:val="NO Char2"/>
    <w:link w:val="NO"/>
    <w:locked/>
    <w:rsid w:val="00032F2B"/>
    <w:rPr>
      <w:lang w:eastAsia="en-US"/>
    </w:rPr>
  </w:style>
  <w:style w:type="character" w:customStyle="1" w:styleId="TFChar">
    <w:name w:val="TF Char"/>
    <w:link w:val="TF"/>
    <w:locked/>
    <w:rsid w:val="008C59FC"/>
    <w:rPr>
      <w:rFonts w:ascii="Arial" w:hAnsi="Arial"/>
      <w:b/>
      <w:lang w:eastAsia="en-US"/>
    </w:rPr>
  </w:style>
  <w:style w:type="character" w:customStyle="1" w:styleId="TACChar">
    <w:name w:val="TAC Char"/>
    <w:link w:val="TAC"/>
    <w:qFormat/>
    <w:rsid w:val="00A17120"/>
    <w:rPr>
      <w:rFonts w:ascii="Arial" w:hAnsi="Arial"/>
      <w:sz w:val="18"/>
      <w:lang w:eastAsia="x-none"/>
    </w:rPr>
  </w:style>
  <w:style w:type="paragraph" w:styleId="Bibliography">
    <w:name w:val="Bibliography"/>
    <w:basedOn w:val="Normal"/>
    <w:next w:val="Normal"/>
    <w:uiPriority w:val="37"/>
    <w:semiHidden/>
    <w:unhideWhenUsed/>
    <w:rsid w:val="00BE0EF6"/>
  </w:style>
  <w:style w:type="paragraph" w:styleId="BlockText">
    <w:name w:val="Block Text"/>
    <w:basedOn w:val="Normal"/>
    <w:rsid w:val="00BE0EF6"/>
    <w:pPr>
      <w:spacing w:after="120"/>
      <w:ind w:left="1440" w:right="1440"/>
    </w:pPr>
  </w:style>
  <w:style w:type="paragraph" w:styleId="BodyText">
    <w:name w:val="Body Text"/>
    <w:basedOn w:val="Normal"/>
    <w:link w:val="BodyTextChar"/>
    <w:rsid w:val="00BE0EF6"/>
    <w:pPr>
      <w:spacing w:after="120"/>
    </w:pPr>
  </w:style>
  <w:style w:type="character" w:customStyle="1" w:styleId="BodyTextChar">
    <w:name w:val="Body Text Char"/>
    <w:link w:val="BodyText"/>
    <w:rsid w:val="00BE0EF6"/>
    <w:rPr>
      <w:lang w:eastAsia="en-US"/>
    </w:rPr>
  </w:style>
  <w:style w:type="paragraph" w:styleId="BodyText2">
    <w:name w:val="Body Text 2"/>
    <w:basedOn w:val="Normal"/>
    <w:link w:val="BodyText2Char"/>
    <w:rsid w:val="00BE0EF6"/>
    <w:pPr>
      <w:spacing w:after="120" w:line="480" w:lineRule="auto"/>
    </w:pPr>
  </w:style>
  <w:style w:type="character" w:customStyle="1" w:styleId="BodyText2Char">
    <w:name w:val="Body Text 2 Char"/>
    <w:link w:val="BodyText2"/>
    <w:rsid w:val="00BE0EF6"/>
    <w:rPr>
      <w:lang w:eastAsia="en-US"/>
    </w:rPr>
  </w:style>
  <w:style w:type="paragraph" w:styleId="BodyText3">
    <w:name w:val="Body Text 3"/>
    <w:basedOn w:val="Normal"/>
    <w:link w:val="BodyText3Char"/>
    <w:rsid w:val="00BE0EF6"/>
    <w:pPr>
      <w:spacing w:after="120"/>
    </w:pPr>
    <w:rPr>
      <w:sz w:val="16"/>
      <w:szCs w:val="16"/>
    </w:rPr>
  </w:style>
  <w:style w:type="character" w:customStyle="1" w:styleId="BodyText3Char">
    <w:name w:val="Body Text 3 Char"/>
    <w:link w:val="BodyText3"/>
    <w:rsid w:val="00BE0EF6"/>
    <w:rPr>
      <w:sz w:val="16"/>
      <w:szCs w:val="16"/>
      <w:lang w:eastAsia="en-US"/>
    </w:rPr>
  </w:style>
  <w:style w:type="paragraph" w:styleId="BodyTextFirstIndent">
    <w:name w:val="Body Text First Indent"/>
    <w:basedOn w:val="BodyText"/>
    <w:link w:val="BodyTextFirstIndentChar"/>
    <w:rsid w:val="00BE0EF6"/>
    <w:pPr>
      <w:ind w:firstLine="210"/>
    </w:pPr>
  </w:style>
  <w:style w:type="character" w:customStyle="1" w:styleId="BodyTextFirstIndentChar">
    <w:name w:val="Body Text First Indent Char"/>
    <w:basedOn w:val="BodyTextChar"/>
    <w:link w:val="BodyTextFirstIndent"/>
    <w:rsid w:val="00BE0EF6"/>
    <w:rPr>
      <w:lang w:eastAsia="en-US"/>
    </w:rPr>
  </w:style>
  <w:style w:type="paragraph" w:styleId="BodyTextIndent">
    <w:name w:val="Body Text Indent"/>
    <w:basedOn w:val="Normal"/>
    <w:link w:val="BodyTextIndentChar"/>
    <w:rsid w:val="00BE0EF6"/>
    <w:pPr>
      <w:spacing w:after="120"/>
      <w:ind w:left="360"/>
    </w:pPr>
  </w:style>
  <w:style w:type="character" w:customStyle="1" w:styleId="BodyTextIndentChar">
    <w:name w:val="Body Text Indent Char"/>
    <w:link w:val="BodyTextIndent"/>
    <w:rsid w:val="00BE0EF6"/>
    <w:rPr>
      <w:lang w:eastAsia="en-US"/>
    </w:rPr>
  </w:style>
  <w:style w:type="paragraph" w:styleId="BodyTextFirstIndent2">
    <w:name w:val="Body Text First Indent 2"/>
    <w:basedOn w:val="BodyTextIndent"/>
    <w:link w:val="BodyTextFirstIndent2Char"/>
    <w:rsid w:val="00BE0EF6"/>
    <w:pPr>
      <w:ind w:firstLine="210"/>
    </w:pPr>
  </w:style>
  <w:style w:type="character" w:customStyle="1" w:styleId="BodyTextFirstIndent2Char">
    <w:name w:val="Body Text First Indent 2 Char"/>
    <w:basedOn w:val="BodyTextIndentChar"/>
    <w:link w:val="BodyTextFirstIndent2"/>
    <w:rsid w:val="00BE0EF6"/>
    <w:rPr>
      <w:lang w:eastAsia="en-US"/>
    </w:rPr>
  </w:style>
  <w:style w:type="paragraph" w:styleId="BodyTextIndent2">
    <w:name w:val="Body Text Indent 2"/>
    <w:basedOn w:val="Normal"/>
    <w:link w:val="BodyTextIndent2Char"/>
    <w:rsid w:val="00BE0EF6"/>
    <w:pPr>
      <w:spacing w:after="120" w:line="480" w:lineRule="auto"/>
      <w:ind w:left="360"/>
    </w:pPr>
  </w:style>
  <w:style w:type="character" w:customStyle="1" w:styleId="BodyTextIndent2Char">
    <w:name w:val="Body Text Indent 2 Char"/>
    <w:link w:val="BodyTextIndent2"/>
    <w:rsid w:val="00BE0EF6"/>
    <w:rPr>
      <w:lang w:eastAsia="en-US"/>
    </w:rPr>
  </w:style>
  <w:style w:type="paragraph" w:styleId="BodyTextIndent3">
    <w:name w:val="Body Text Indent 3"/>
    <w:basedOn w:val="Normal"/>
    <w:link w:val="BodyTextIndent3Char"/>
    <w:rsid w:val="00BE0EF6"/>
    <w:pPr>
      <w:spacing w:after="120"/>
      <w:ind w:left="360"/>
    </w:pPr>
    <w:rPr>
      <w:sz w:val="16"/>
      <w:szCs w:val="16"/>
    </w:rPr>
  </w:style>
  <w:style w:type="character" w:customStyle="1" w:styleId="BodyTextIndent3Char">
    <w:name w:val="Body Text Indent 3 Char"/>
    <w:link w:val="BodyTextIndent3"/>
    <w:rsid w:val="00BE0EF6"/>
    <w:rPr>
      <w:sz w:val="16"/>
      <w:szCs w:val="16"/>
      <w:lang w:eastAsia="en-US"/>
    </w:rPr>
  </w:style>
  <w:style w:type="paragraph" w:styleId="Caption">
    <w:name w:val="caption"/>
    <w:basedOn w:val="Normal"/>
    <w:next w:val="Normal"/>
    <w:semiHidden/>
    <w:unhideWhenUsed/>
    <w:qFormat/>
    <w:rsid w:val="00BE0EF6"/>
    <w:rPr>
      <w:b/>
      <w:bCs/>
    </w:rPr>
  </w:style>
  <w:style w:type="paragraph" w:styleId="Closing">
    <w:name w:val="Closing"/>
    <w:basedOn w:val="Normal"/>
    <w:link w:val="ClosingChar"/>
    <w:rsid w:val="00BE0EF6"/>
    <w:pPr>
      <w:ind w:left="4320"/>
    </w:pPr>
  </w:style>
  <w:style w:type="character" w:customStyle="1" w:styleId="ClosingChar">
    <w:name w:val="Closing Char"/>
    <w:link w:val="Closing"/>
    <w:rsid w:val="00BE0EF6"/>
    <w:rPr>
      <w:lang w:eastAsia="en-US"/>
    </w:rPr>
  </w:style>
  <w:style w:type="paragraph" w:styleId="Date">
    <w:name w:val="Date"/>
    <w:basedOn w:val="Normal"/>
    <w:next w:val="Normal"/>
    <w:link w:val="DateChar"/>
    <w:rsid w:val="00BE0EF6"/>
  </w:style>
  <w:style w:type="character" w:customStyle="1" w:styleId="DateChar">
    <w:name w:val="Date Char"/>
    <w:link w:val="Date"/>
    <w:rsid w:val="00BE0EF6"/>
    <w:rPr>
      <w:lang w:eastAsia="en-US"/>
    </w:rPr>
  </w:style>
  <w:style w:type="paragraph" w:styleId="E-mailSignature">
    <w:name w:val="E-mail Signature"/>
    <w:basedOn w:val="Normal"/>
    <w:link w:val="E-mailSignatureChar"/>
    <w:rsid w:val="00BE0EF6"/>
  </w:style>
  <w:style w:type="character" w:customStyle="1" w:styleId="E-mailSignatureChar">
    <w:name w:val="E-mail Signature Char"/>
    <w:link w:val="E-mailSignature"/>
    <w:rsid w:val="00BE0EF6"/>
    <w:rPr>
      <w:lang w:eastAsia="en-US"/>
    </w:rPr>
  </w:style>
  <w:style w:type="paragraph" w:styleId="EndnoteText">
    <w:name w:val="endnote text"/>
    <w:basedOn w:val="Normal"/>
    <w:link w:val="EndnoteTextChar"/>
    <w:rsid w:val="00BE0EF6"/>
  </w:style>
  <w:style w:type="character" w:customStyle="1" w:styleId="EndnoteTextChar">
    <w:name w:val="Endnote Text Char"/>
    <w:link w:val="EndnoteText"/>
    <w:rsid w:val="00BE0EF6"/>
    <w:rPr>
      <w:lang w:eastAsia="en-US"/>
    </w:rPr>
  </w:style>
  <w:style w:type="paragraph" w:styleId="EnvelopeAddress">
    <w:name w:val="envelope address"/>
    <w:basedOn w:val="Normal"/>
    <w:rsid w:val="00BE0EF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E0EF6"/>
    <w:rPr>
      <w:rFonts w:ascii="Calibri Light" w:eastAsia="Times New Roman" w:hAnsi="Calibri Light"/>
    </w:rPr>
  </w:style>
  <w:style w:type="paragraph" w:styleId="HTMLAddress">
    <w:name w:val="HTML Address"/>
    <w:basedOn w:val="Normal"/>
    <w:link w:val="HTMLAddressChar"/>
    <w:rsid w:val="00BE0EF6"/>
    <w:rPr>
      <w:i/>
      <w:iCs/>
    </w:rPr>
  </w:style>
  <w:style w:type="character" w:customStyle="1" w:styleId="HTMLAddressChar">
    <w:name w:val="HTML Address Char"/>
    <w:link w:val="HTMLAddress"/>
    <w:rsid w:val="00BE0EF6"/>
    <w:rPr>
      <w:i/>
      <w:iCs/>
      <w:lang w:eastAsia="en-US"/>
    </w:rPr>
  </w:style>
  <w:style w:type="paragraph" w:styleId="HTMLPreformatted">
    <w:name w:val="HTML Preformatted"/>
    <w:basedOn w:val="Normal"/>
    <w:link w:val="HTMLPreformattedChar"/>
    <w:rsid w:val="00BE0EF6"/>
    <w:rPr>
      <w:rFonts w:ascii="Courier New" w:hAnsi="Courier New" w:cs="Courier New"/>
    </w:rPr>
  </w:style>
  <w:style w:type="character" w:customStyle="1" w:styleId="HTMLPreformattedChar">
    <w:name w:val="HTML Preformatted Char"/>
    <w:link w:val="HTMLPreformatted"/>
    <w:rsid w:val="00BE0EF6"/>
    <w:rPr>
      <w:rFonts w:ascii="Courier New" w:hAnsi="Courier New" w:cs="Courier New"/>
      <w:lang w:eastAsia="en-US"/>
    </w:rPr>
  </w:style>
  <w:style w:type="paragraph" w:styleId="Index3">
    <w:name w:val="index 3"/>
    <w:basedOn w:val="Normal"/>
    <w:next w:val="Normal"/>
    <w:rsid w:val="00BE0EF6"/>
    <w:pPr>
      <w:ind w:left="600" w:hanging="200"/>
    </w:pPr>
  </w:style>
  <w:style w:type="paragraph" w:styleId="Index4">
    <w:name w:val="index 4"/>
    <w:basedOn w:val="Normal"/>
    <w:next w:val="Normal"/>
    <w:rsid w:val="00BE0EF6"/>
    <w:pPr>
      <w:ind w:left="800" w:hanging="200"/>
    </w:pPr>
  </w:style>
  <w:style w:type="paragraph" w:styleId="Index5">
    <w:name w:val="index 5"/>
    <w:basedOn w:val="Normal"/>
    <w:next w:val="Normal"/>
    <w:rsid w:val="00BE0EF6"/>
    <w:pPr>
      <w:ind w:left="1000" w:hanging="200"/>
    </w:pPr>
  </w:style>
  <w:style w:type="paragraph" w:styleId="Index6">
    <w:name w:val="index 6"/>
    <w:basedOn w:val="Normal"/>
    <w:next w:val="Normal"/>
    <w:rsid w:val="00BE0EF6"/>
    <w:pPr>
      <w:ind w:left="1200" w:hanging="200"/>
    </w:pPr>
  </w:style>
  <w:style w:type="paragraph" w:styleId="Index7">
    <w:name w:val="index 7"/>
    <w:basedOn w:val="Normal"/>
    <w:next w:val="Normal"/>
    <w:rsid w:val="00BE0EF6"/>
    <w:pPr>
      <w:ind w:left="1400" w:hanging="200"/>
    </w:pPr>
  </w:style>
  <w:style w:type="paragraph" w:styleId="Index8">
    <w:name w:val="index 8"/>
    <w:basedOn w:val="Normal"/>
    <w:next w:val="Normal"/>
    <w:rsid w:val="00BE0EF6"/>
    <w:pPr>
      <w:ind w:left="1600" w:hanging="200"/>
    </w:pPr>
  </w:style>
  <w:style w:type="paragraph" w:styleId="Index9">
    <w:name w:val="index 9"/>
    <w:basedOn w:val="Normal"/>
    <w:next w:val="Normal"/>
    <w:rsid w:val="00BE0EF6"/>
    <w:pPr>
      <w:ind w:left="1800" w:hanging="200"/>
    </w:pPr>
  </w:style>
  <w:style w:type="paragraph" w:styleId="IndexHeading">
    <w:name w:val="index heading"/>
    <w:basedOn w:val="Normal"/>
    <w:next w:val="Index1"/>
    <w:rsid w:val="00BE0EF6"/>
    <w:rPr>
      <w:rFonts w:ascii="Calibri Light" w:eastAsia="Times New Roman" w:hAnsi="Calibri Light"/>
      <w:b/>
      <w:bCs/>
    </w:rPr>
  </w:style>
  <w:style w:type="paragraph" w:styleId="IntenseQuote">
    <w:name w:val="Intense Quote"/>
    <w:basedOn w:val="Normal"/>
    <w:next w:val="Normal"/>
    <w:link w:val="IntenseQuoteChar"/>
    <w:uiPriority w:val="30"/>
    <w:qFormat/>
    <w:rsid w:val="00BE0EF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E0EF6"/>
    <w:rPr>
      <w:i/>
      <w:iCs/>
      <w:color w:val="4472C4"/>
      <w:lang w:eastAsia="en-US"/>
    </w:rPr>
  </w:style>
  <w:style w:type="paragraph" w:styleId="ListContinue">
    <w:name w:val="List Continue"/>
    <w:basedOn w:val="Normal"/>
    <w:rsid w:val="00BE0EF6"/>
    <w:pPr>
      <w:spacing w:after="120"/>
      <w:ind w:left="360"/>
      <w:contextualSpacing/>
    </w:pPr>
  </w:style>
  <w:style w:type="paragraph" w:styleId="ListContinue2">
    <w:name w:val="List Continue 2"/>
    <w:basedOn w:val="Normal"/>
    <w:rsid w:val="00BE0EF6"/>
    <w:pPr>
      <w:spacing w:after="120"/>
      <w:ind w:left="720"/>
      <w:contextualSpacing/>
    </w:pPr>
  </w:style>
  <w:style w:type="paragraph" w:styleId="ListContinue3">
    <w:name w:val="List Continue 3"/>
    <w:basedOn w:val="Normal"/>
    <w:rsid w:val="00BE0EF6"/>
    <w:pPr>
      <w:spacing w:after="120"/>
      <w:ind w:left="1080"/>
      <w:contextualSpacing/>
    </w:pPr>
  </w:style>
  <w:style w:type="paragraph" w:styleId="ListContinue4">
    <w:name w:val="List Continue 4"/>
    <w:basedOn w:val="Normal"/>
    <w:rsid w:val="00BE0EF6"/>
    <w:pPr>
      <w:spacing w:after="120"/>
      <w:ind w:left="1440"/>
      <w:contextualSpacing/>
    </w:pPr>
  </w:style>
  <w:style w:type="paragraph" w:styleId="ListContinue5">
    <w:name w:val="List Continue 5"/>
    <w:basedOn w:val="Normal"/>
    <w:rsid w:val="00BE0EF6"/>
    <w:pPr>
      <w:spacing w:after="120"/>
      <w:ind w:left="1800"/>
      <w:contextualSpacing/>
    </w:pPr>
  </w:style>
  <w:style w:type="paragraph" w:styleId="ListNumber3">
    <w:name w:val="List Number 3"/>
    <w:basedOn w:val="Normal"/>
    <w:rsid w:val="00BE0EF6"/>
    <w:pPr>
      <w:numPr>
        <w:numId w:val="11"/>
      </w:numPr>
      <w:contextualSpacing/>
    </w:pPr>
  </w:style>
  <w:style w:type="paragraph" w:styleId="ListNumber4">
    <w:name w:val="List Number 4"/>
    <w:basedOn w:val="Normal"/>
    <w:rsid w:val="00BE0EF6"/>
    <w:pPr>
      <w:numPr>
        <w:numId w:val="12"/>
      </w:numPr>
      <w:contextualSpacing/>
    </w:pPr>
  </w:style>
  <w:style w:type="paragraph" w:styleId="ListNumber5">
    <w:name w:val="List Number 5"/>
    <w:basedOn w:val="Normal"/>
    <w:rsid w:val="00BE0EF6"/>
    <w:pPr>
      <w:numPr>
        <w:numId w:val="13"/>
      </w:numPr>
      <w:contextualSpacing/>
    </w:pPr>
  </w:style>
  <w:style w:type="paragraph" w:styleId="ListParagraph">
    <w:name w:val="List Paragraph"/>
    <w:basedOn w:val="Normal"/>
    <w:uiPriority w:val="34"/>
    <w:qFormat/>
    <w:rsid w:val="00BE0EF6"/>
    <w:pPr>
      <w:ind w:left="720"/>
    </w:pPr>
  </w:style>
  <w:style w:type="paragraph" w:styleId="MacroText">
    <w:name w:val="macro"/>
    <w:link w:val="MacroTextChar"/>
    <w:rsid w:val="00BE0EF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BE0EF6"/>
    <w:rPr>
      <w:rFonts w:ascii="Courier New" w:hAnsi="Courier New" w:cs="Courier New"/>
      <w:lang w:eastAsia="en-US"/>
    </w:rPr>
  </w:style>
  <w:style w:type="paragraph" w:styleId="MessageHeader">
    <w:name w:val="Message Header"/>
    <w:basedOn w:val="Normal"/>
    <w:link w:val="MessageHeaderChar"/>
    <w:rsid w:val="00BE0EF6"/>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eastAsia="Times New Roman" w:hAnsi="Calibri Light"/>
      <w:sz w:val="24"/>
      <w:szCs w:val="24"/>
    </w:rPr>
  </w:style>
  <w:style w:type="character" w:customStyle="1" w:styleId="MessageHeaderChar">
    <w:name w:val="Message Header Char"/>
    <w:link w:val="MessageHeader"/>
    <w:rsid w:val="00BE0EF6"/>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E0EF6"/>
    <w:rPr>
      <w:lang w:val="en-GB"/>
    </w:rPr>
  </w:style>
  <w:style w:type="paragraph" w:styleId="NormalWeb">
    <w:name w:val="Normal (Web)"/>
    <w:basedOn w:val="Normal"/>
    <w:rsid w:val="00BE0EF6"/>
    <w:rPr>
      <w:sz w:val="24"/>
      <w:szCs w:val="24"/>
    </w:rPr>
  </w:style>
  <w:style w:type="paragraph" w:styleId="NormalIndent">
    <w:name w:val="Normal Indent"/>
    <w:basedOn w:val="Normal"/>
    <w:rsid w:val="00BE0EF6"/>
    <w:pPr>
      <w:ind w:left="720"/>
    </w:pPr>
  </w:style>
  <w:style w:type="paragraph" w:styleId="NoteHeading">
    <w:name w:val="Note Heading"/>
    <w:basedOn w:val="Normal"/>
    <w:next w:val="Normal"/>
    <w:link w:val="NoteHeadingChar"/>
    <w:rsid w:val="00BE0EF6"/>
  </w:style>
  <w:style w:type="character" w:customStyle="1" w:styleId="NoteHeadingChar">
    <w:name w:val="Note Heading Char"/>
    <w:link w:val="NoteHeading"/>
    <w:rsid w:val="00BE0EF6"/>
    <w:rPr>
      <w:lang w:eastAsia="en-US"/>
    </w:rPr>
  </w:style>
  <w:style w:type="paragraph" w:styleId="PlainText">
    <w:name w:val="Plain Text"/>
    <w:basedOn w:val="Normal"/>
    <w:link w:val="PlainTextChar"/>
    <w:rsid w:val="00BE0EF6"/>
    <w:rPr>
      <w:rFonts w:ascii="Courier New" w:hAnsi="Courier New" w:cs="Courier New"/>
    </w:rPr>
  </w:style>
  <w:style w:type="character" w:customStyle="1" w:styleId="PlainTextChar">
    <w:name w:val="Plain Text Char"/>
    <w:link w:val="PlainText"/>
    <w:rsid w:val="00BE0EF6"/>
    <w:rPr>
      <w:rFonts w:ascii="Courier New" w:hAnsi="Courier New" w:cs="Courier New"/>
      <w:lang w:eastAsia="en-US"/>
    </w:rPr>
  </w:style>
  <w:style w:type="paragraph" w:styleId="Quote">
    <w:name w:val="Quote"/>
    <w:basedOn w:val="Normal"/>
    <w:next w:val="Normal"/>
    <w:link w:val="QuoteChar"/>
    <w:uiPriority w:val="29"/>
    <w:qFormat/>
    <w:rsid w:val="00BE0EF6"/>
    <w:pPr>
      <w:spacing w:before="200" w:after="160"/>
      <w:ind w:left="864" w:right="864"/>
      <w:jc w:val="center"/>
    </w:pPr>
    <w:rPr>
      <w:i/>
      <w:iCs/>
      <w:color w:val="404040"/>
    </w:rPr>
  </w:style>
  <w:style w:type="character" w:customStyle="1" w:styleId="QuoteChar">
    <w:name w:val="Quote Char"/>
    <w:link w:val="Quote"/>
    <w:uiPriority w:val="29"/>
    <w:rsid w:val="00BE0EF6"/>
    <w:rPr>
      <w:i/>
      <w:iCs/>
      <w:color w:val="404040"/>
      <w:lang w:eastAsia="en-US"/>
    </w:rPr>
  </w:style>
  <w:style w:type="paragraph" w:styleId="Salutation">
    <w:name w:val="Salutation"/>
    <w:basedOn w:val="Normal"/>
    <w:next w:val="Normal"/>
    <w:link w:val="SalutationChar"/>
    <w:rsid w:val="00BE0EF6"/>
  </w:style>
  <w:style w:type="character" w:customStyle="1" w:styleId="SalutationChar">
    <w:name w:val="Salutation Char"/>
    <w:link w:val="Salutation"/>
    <w:rsid w:val="00BE0EF6"/>
    <w:rPr>
      <w:lang w:eastAsia="en-US"/>
    </w:rPr>
  </w:style>
  <w:style w:type="paragraph" w:styleId="Signature">
    <w:name w:val="Signature"/>
    <w:basedOn w:val="Normal"/>
    <w:link w:val="SignatureChar"/>
    <w:rsid w:val="00BE0EF6"/>
    <w:pPr>
      <w:ind w:left="4320"/>
    </w:pPr>
  </w:style>
  <w:style w:type="character" w:customStyle="1" w:styleId="SignatureChar">
    <w:name w:val="Signature Char"/>
    <w:link w:val="Signature"/>
    <w:rsid w:val="00BE0EF6"/>
    <w:rPr>
      <w:lang w:eastAsia="en-US"/>
    </w:rPr>
  </w:style>
  <w:style w:type="paragraph" w:styleId="Subtitle">
    <w:name w:val="Subtitle"/>
    <w:basedOn w:val="Normal"/>
    <w:next w:val="Normal"/>
    <w:link w:val="SubtitleChar"/>
    <w:qFormat/>
    <w:rsid w:val="00BE0EF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E0EF6"/>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E0EF6"/>
    <w:pPr>
      <w:ind w:left="200" w:hanging="200"/>
    </w:pPr>
  </w:style>
  <w:style w:type="paragraph" w:styleId="TableofFigures">
    <w:name w:val="table of figures"/>
    <w:basedOn w:val="Normal"/>
    <w:next w:val="Normal"/>
    <w:rsid w:val="00BE0EF6"/>
  </w:style>
  <w:style w:type="paragraph" w:styleId="Title">
    <w:name w:val="Title"/>
    <w:basedOn w:val="Normal"/>
    <w:next w:val="Normal"/>
    <w:link w:val="TitleChar"/>
    <w:qFormat/>
    <w:rsid w:val="00BE0EF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E0EF6"/>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E0EF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E0EF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hidden/>
    <w:uiPriority w:val="99"/>
    <w:semiHidden/>
    <w:rsid w:val="004A5212"/>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8893">
      <w:bodyDiv w:val="1"/>
      <w:marLeft w:val="0"/>
      <w:marRight w:val="0"/>
      <w:marTop w:val="0"/>
      <w:marBottom w:val="0"/>
      <w:divBdr>
        <w:top w:val="none" w:sz="0" w:space="0" w:color="auto"/>
        <w:left w:val="none" w:sz="0" w:space="0" w:color="auto"/>
        <w:bottom w:val="none" w:sz="0" w:space="0" w:color="auto"/>
        <w:right w:val="none" w:sz="0" w:space="0" w:color="auto"/>
      </w:divBdr>
    </w:div>
    <w:div w:id="21980941">
      <w:bodyDiv w:val="1"/>
      <w:marLeft w:val="0"/>
      <w:marRight w:val="0"/>
      <w:marTop w:val="0"/>
      <w:marBottom w:val="0"/>
      <w:divBdr>
        <w:top w:val="none" w:sz="0" w:space="0" w:color="auto"/>
        <w:left w:val="none" w:sz="0" w:space="0" w:color="auto"/>
        <w:bottom w:val="none" w:sz="0" w:space="0" w:color="auto"/>
        <w:right w:val="none" w:sz="0" w:space="0" w:color="auto"/>
      </w:divBdr>
    </w:div>
    <w:div w:id="37050394">
      <w:bodyDiv w:val="1"/>
      <w:marLeft w:val="0"/>
      <w:marRight w:val="0"/>
      <w:marTop w:val="0"/>
      <w:marBottom w:val="0"/>
      <w:divBdr>
        <w:top w:val="none" w:sz="0" w:space="0" w:color="auto"/>
        <w:left w:val="none" w:sz="0" w:space="0" w:color="auto"/>
        <w:bottom w:val="none" w:sz="0" w:space="0" w:color="auto"/>
        <w:right w:val="none" w:sz="0" w:space="0" w:color="auto"/>
      </w:divBdr>
    </w:div>
    <w:div w:id="84350096">
      <w:bodyDiv w:val="1"/>
      <w:marLeft w:val="0"/>
      <w:marRight w:val="0"/>
      <w:marTop w:val="0"/>
      <w:marBottom w:val="0"/>
      <w:divBdr>
        <w:top w:val="none" w:sz="0" w:space="0" w:color="auto"/>
        <w:left w:val="none" w:sz="0" w:space="0" w:color="auto"/>
        <w:bottom w:val="none" w:sz="0" w:space="0" w:color="auto"/>
        <w:right w:val="none" w:sz="0" w:space="0" w:color="auto"/>
      </w:divBdr>
    </w:div>
    <w:div w:id="161971230">
      <w:bodyDiv w:val="1"/>
      <w:marLeft w:val="0"/>
      <w:marRight w:val="0"/>
      <w:marTop w:val="0"/>
      <w:marBottom w:val="0"/>
      <w:divBdr>
        <w:top w:val="none" w:sz="0" w:space="0" w:color="auto"/>
        <w:left w:val="none" w:sz="0" w:space="0" w:color="auto"/>
        <w:bottom w:val="none" w:sz="0" w:space="0" w:color="auto"/>
        <w:right w:val="none" w:sz="0" w:space="0" w:color="auto"/>
      </w:divBdr>
    </w:div>
    <w:div w:id="209272465">
      <w:bodyDiv w:val="1"/>
      <w:marLeft w:val="0"/>
      <w:marRight w:val="0"/>
      <w:marTop w:val="0"/>
      <w:marBottom w:val="0"/>
      <w:divBdr>
        <w:top w:val="none" w:sz="0" w:space="0" w:color="auto"/>
        <w:left w:val="none" w:sz="0" w:space="0" w:color="auto"/>
        <w:bottom w:val="none" w:sz="0" w:space="0" w:color="auto"/>
        <w:right w:val="none" w:sz="0" w:space="0" w:color="auto"/>
      </w:divBdr>
    </w:div>
    <w:div w:id="333341014">
      <w:bodyDiv w:val="1"/>
      <w:marLeft w:val="0"/>
      <w:marRight w:val="0"/>
      <w:marTop w:val="0"/>
      <w:marBottom w:val="0"/>
      <w:divBdr>
        <w:top w:val="none" w:sz="0" w:space="0" w:color="auto"/>
        <w:left w:val="none" w:sz="0" w:space="0" w:color="auto"/>
        <w:bottom w:val="none" w:sz="0" w:space="0" w:color="auto"/>
        <w:right w:val="none" w:sz="0" w:space="0" w:color="auto"/>
      </w:divBdr>
    </w:div>
    <w:div w:id="388385008">
      <w:bodyDiv w:val="1"/>
      <w:marLeft w:val="0"/>
      <w:marRight w:val="0"/>
      <w:marTop w:val="0"/>
      <w:marBottom w:val="0"/>
      <w:divBdr>
        <w:top w:val="none" w:sz="0" w:space="0" w:color="auto"/>
        <w:left w:val="none" w:sz="0" w:space="0" w:color="auto"/>
        <w:bottom w:val="none" w:sz="0" w:space="0" w:color="auto"/>
        <w:right w:val="none" w:sz="0" w:space="0" w:color="auto"/>
      </w:divBdr>
    </w:div>
    <w:div w:id="460734561">
      <w:bodyDiv w:val="1"/>
      <w:marLeft w:val="0"/>
      <w:marRight w:val="0"/>
      <w:marTop w:val="0"/>
      <w:marBottom w:val="0"/>
      <w:divBdr>
        <w:top w:val="none" w:sz="0" w:space="0" w:color="auto"/>
        <w:left w:val="none" w:sz="0" w:space="0" w:color="auto"/>
        <w:bottom w:val="none" w:sz="0" w:space="0" w:color="auto"/>
        <w:right w:val="none" w:sz="0" w:space="0" w:color="auto"/>
      </w:divBdr>
    </w:div>
    <w:div w:id="481042645">
      <w:bodyDiv w:val="1"/>
      <w:marLeft w:val="0"/>
      <w:marRight w:val="0"/>
      <w:marTop w:val="0"/>
      <w:marBottom w:val="0"/>
      <w:divBdr>
        <w:top w:val="none" w:sz="0" w:space="0" w:color="auto"/>
        <w:left w:val="none" w:sz="0" w:space="0" w:color="auto"/>
        <w:bottom w:val="none" w:sz="0" w:space="0" w:color="auto"/>
        <w:right w:val="none" w:sz="0" w:space="0" w:color="auto"/>
      </w:divBdr>
    </w:div>
    <w:div w:id="523061000">
      <w:bodyDiv w:val="1"/>
      <w:marLeft w:val="0"/>
      <w:marRight w:val="0"/>
      <w:marTop w:val="0"/>
      <w:marBottom w:val="0"/>
      <w:divBdr>
        <w:top w:val="none" w:sz="0" w:space="0" w:color="auto"/>
        <w:left w:val="none" w:sz="0" w:space="0" w:color="auto"/>
        <w:bottom w:val="none" w:sz="0" w:space="0" w:color="auto"/>
        <w:right w:val="none" w:sz="0" w:space="0" w:color="auto"/>
      </w:divBdr>
    </w:div>
    <w:div w:id="560290945">
      <w:bodyDiv w:val="1"/>
      <w:marLeft w:val="0"/>
      <w:marRight w:val="0"/>
      <w:marTop w:val="0"/>
      <w:marBottom w:val="0"/>
      <w:divBdr>
        <w:top w:val="none" w:sz="0" w:space="0" w:color="auto"/>
        <w:left w:val="none" w:sz="0" w:space="0" w:color="auto"/>
        <w:bottom w:val="none" w:sz="0" w:space="0" w:color="auto"/>
        <w:right w:val="none" w:sz="0" w:space="0" w:color="auto"/>
      </w:divBdr>
    </w:div>
    <w:div w:id="591205603">
      <w:bodyDiv w:val="1"/>
      <w:marLeft w:val="0"/>
      <w:marRight w:val="0"/>
      <w:marTop w:val="0"/>
      <w:marBottom w:val="0"/>
      <w:divBdr>
        <w:top w:val="none" w:sz="0" w:space="0" w:color="auto"/>
        <w:left w:val="none" w:sz="0" w:space="0" w:color="auto"/>
        <w:bottom w:val="none" w:sz="0" w:space="0" w:color="auto"/>
        <w:right w:val="none" w:sz="0" w:space="0" w:color="auto"/>
      </w:divBdr>
    </w:div>
    <w:div w:id="601762585">
      <w:bodyDiv w:val="1"/>
      <w:marLeft w:val="0"/>
      <w:marRight w:val="0"/>
      <w:marTop w:val="0"/>
      <w:marBottom w:val="0"/>
      <w:divBdr>
        <w:top w:val="none" w:sz="0" w:space="0" w:color="auto"/>
        <w:left w:val="none" w:sz="0" w:space="0" w:color="auto"/>
        <w:bottom w:val="none" w:sz="0" w:space="0" w:color="auto"/>
        <w:right w:val="none" w:sz="0" w:space="0" w:color="auto"/>
      </w:divBdr>
    </w:div>
    <w:div w:id="625964675">
      <w:bodyDiv w:val="1"/>
      <w:marLeft w:val="0"/>
      <w:marRight w:val="0"/>
      <w:marTop w:val="0"/>
      <w:marBottom w:val="0"/>
      <w:divBdr>
        <w:top w:val="none" w:sz="0" w:space="0" w:color="auto"/>
        <w:left w:val="none" w:sz="0" w:space="0" w:color="auto"/>
        <w:bottom w:val="none" w:sz="0" w:space="0" w:color="auto"/>
        <w:right w:val="none" w:sz="0" w:space="0" w:color="auto"/>
      </w:divBdr>
    </w:div>
    <w:div w:id="634289988">
      <w:bodyDiv w:val="1"/>
      <w:marLeft w:val="0"/>
      <w:marRight w:val="0"/>
      <w:marTop w:val="0"/>
      <w:marBottom w:val="0"/>
      <w:divBdr>
        <w:top w:val="none" w:sz="0" w:space="0" w:color="auto"/>
        <w:left w:val="none" w:sz="0" w:space="0" w:color="auto"/>
        <w:bottom w:val="none" w:sz="0" w:space="0" w:color="auto"/>
        <w:right w:val="none" w:sz="0" w:space="0" w:color="auto"/>
      </w:divBdr>
    </w:div>
    <w:div w:id="639916850">
      <w:bodyDiv w:val="1"/>
      <w:marLeft w:val="0"/>
      <w:marRight w:val="0"/>
      <w:marTop w:val="0"/>
      <w:marBottom w:val="0"/>
      <w:divBdr>
        <w:top w:val="none" w:sz="0" w:space="0" w:color="auto"/>
        <w:left w:val="none" w:sz="0" w:space="0" w:color="auto"/>
        <w:bottom w:val="none" w:sz="0" w:space="0" w:color="auto"/>
        <w:right w:val="none" w:sz="0" w:space="0" w:color="auto"/>
      </w:divBdr>
    </w:div>
    <w:div w:id="662900165">
      <w:bodyDiv w:val="1"/>
      <w:marLeft w:val="0"/>
      <w:marRight w:val="0"/>
      <w:marTop w:val="0"/>
      <w:marBottom w:val="0"/>
      <w:divBdr>
        <w:top w:val="none" w:sz="0" w:space="0" w:color="auto"/>
        <w:left w:val="none" w:sz="0" w:space="0" w:color="auto"/>
        <w:bottom w:val="none" w:sz="0" w:space="0" w:color="auto"/>
        <w:right w:val="none" w:sz="0" w:space="0" w:color="auto"/>
      </w:divBdr>
    </w:div>
    <w:div w:id="697702034">
      <w:bodyDiv w:val="1"/>
      <w:marLeft w:val="0"/>
      <w:marRight w:val="0"/>
      <w:marTop w:val="0"/>
      <w:marBottom w:val="0"/>
      <w:divBdr>
        <w:top w:val="none" w:sz="0" w:space="0" w:color="auto"/>
        <w:left w:val="none" w:sz="0" w:space="0" w:color="auto"/>
        <w:bottom w:val="none" w:sz="0" w:space="0" w:color="auto"/>
        <w:right w:val="none" w:sz="0" w:space="0" w:color="auto"/>
      </w:divBdr>
    </w:div>
    <w:div w:id="706950812">
      <w:bodyDiv w:val="1"/>
      <w:marLeft w:val="0"/>
      <w:marRight w:val="0"/>
      <w:marTop w:val="0"/>
      <w:marBottom w:val="0"/>
      <w:divBdr>
        <w:top w:val="none" w:sz="0" w:space="0" w:color="auto"/>
        <w:left w:val="none" w:sz="0" w:space="0" w:color="auto"/>
        <w:bottom w:val="none" w:sz="0" w:space="0" w:color="auto"/>
        <w:right w:val="none" w:sz="0" w:space="0" w:color="auto"/>
      </w:divBdr>
    </w:div>
    <w:div w:id="719017089">
      <w:bodyDiv w:val="1"/>
      <w:marLeft w:val="0"/>
      <w:marRight w:val="0"/>
      <w:marTop w:val="0"/>
      <w:marBottom w:val="0"/>
      <w:divBdr>
        <w:top w:val="none" w:sz="0" w:space="0" w:color="auto"/>
        <w:left w:val="none" w:sz="0" w:space="0" w:color="auto"/>
        <w:bottom w:val="none" w:sz="0" w:space="0" w:color="auto"/>
        <w:right w:val="none" w:sz="0" w:space="0" w:color="auto"/>
      </w:divBdr>
    </w:div>
    <w:div w:id="735474255">
      <w:bodyDiv w:val="1"/>
      <w:marLeft w:val="0"/>
      <w:marRight w:val="0"/>
      <w:marTop w:val="0"/>
      <w:marBottom w:val="0"/>
      <w:divBdr>
        <w:top w:val="none" w:sz="0" w:space="0" w:color="auto"/>
        <w:left w:val="none" w:sz="0" w:space="0" w:color="auto"/>
        <w:bottom w:val="none" w:sz="0" w:space="0" w:color="auto"/>
        <w:right w:val="none" w:sz="0" w:space="0" w:color="auto"/>
      </w:divBdr>
    </w:div>
    <w:div w:id="780613017">
      <w:bodyDiv w:val="1"/>
      <w:marLeft w:val="0"/>
      <w:marRight w:val="0"/>
      <w:marTop w:val="0"/>
      <w:marBottom w:val="0"/>
      <w:divBdr>
        <w:top w:val="none" w:sz="0" w:space="0" w:color="auto"/>
        <w:left w:val="none" w:sz="0" w:space="0" w:color="auto"/>
        <w:bottom w:val="none" w:sz="0" w:space="0" w:color="auto"/>
        <w:right w:val="none" w:sz="0" w:space="0" w:color="auto"/>
      </w:divBdr>
    </w:div>
    <w:div w:id="781653551">
      <w:bodyDiv w:val="1"/>
      <w:marLeft w:val="0"/>
      <w:marRight w:val="0"/>
      <w:marTop w:val="0"/>
      <w:marBottom w:val="0"/>
      <w:divBdr>
        <w:top w:val="none" w:sz="0" w:space="0" w:color="auto"/>
        <w:left w:val="none" w:sz="0" w:space="0" w:color="auto"/>
        <w:bottom w:val="none" w:sz="0" w:space="0" w:color="auto"/>
        <w:right w:val="none" w:sz="0" w:space="0" w:color="auto"/>
      </w:divBdr>
    </w:div>
    <w:div w:id="793137022">
      <w:bodyDiv w:val="1"/>
      <w:marLeft w:val="0"/>
      <w:marRight w:val="0"/>
      <w:marTop w:val="0"/>
      <w:marBottom w:val="0"/>
      <w:divBdr>
        <w:top w:val="none" w:sz="0" w:space="0" w:color="auto"/>
        <w:left w:val="none" w:sz="0" w:space="0" w:color="auto"/>
        <w:bottom w:val="none" w:sz="0" w:space="0" w:color="auto"/>
        <w:right w:val="none" w:sz="0" w:space="0" w:color="auto"/>
      </w:divBdr>
    </w:div>
    <w:div w:id="903417288">
      <w:bodyDiv w:val="1"/>
      <w:marLeft w:val="0"/>
      <w:marRight w:val="0"/>
      <w:marTop w:val="0"/>
      <w:marBottom w:val="0"/>
      <w:divBdr>
        <w:top w:val="none" w:sz="0" w:space="0" w:color="auto"/>
        <w:left w:val="none" w:sz="0" w:space="0" w:color="auto"/>
        <w:bottom w:val="none" w:sz="0" w:space="0" w:color="auto"/>
        <w:right w:val="none" w:sz="0" w:space="0" w:color="auto"/>
      </w:divBdr>
    </w:div>
    <w:div w:id="959725446">
      <w:bodyDiv w:val="1"/>
      <w:marLeft w:val="0"/>
      <w:marRight w:val="0"/>
      <w:marTop w:val="0"/>
      <w:marBottom w:val="0"/>
      <w:divBdr>
        <w:top w:val="none" w:sz="0" w:space="0" w:color="auto"/>
        <w:left w:val="none" w:sz="0" w:space="0" w:color="auto"/>
        <w:bottom w:val="none" w:sz="0" w:space="0" w:color="auto"/>
        <w:right w:val="none" w:sz="0" w:space="0" w:color="auto"/>
      </w:divBdr>
    </w:div>
    <w:div w:id="991299006">
      <w:bodyDiv w:val="1"/>
      <w:marLeft w:val="0"/>
      <w:marRight w:val="0"/>
      <w:marTop w:val="0"/>
      <w:marBottom w:val="0"/>
      <w:divBdr>
        <w:top w:val="none" w:sz="0" w:space="0" w:color="auto"/>
        <w:left w:val="none" w:sz="0" w:space="0" w:color="auto"/>
        <w:bottom w:val="none" w:sz="0" w:space="0" w:color="auto"/>
        <w:right w:val="none" w:sz="0" w:space="0" w:color="auto"/>
      </w:divBdr>
    </w:div>
    <w:div w:id="1016886479">
      <w:bodyDiv w:val="1"/>
      <w:marLeft w:val="0"/>
      <w:marRight w:val="0"/>
      <w:marTop w:val="0"/>
      <w:marBottom w:val="0"/>
      <w:divBdr>
        <w:top w:val="none" w:sz="0" w:space="0" w:color="auto"/>
        <w:left w:val="none" w:sz="0" w:space="0" w:color="auto"/>
        <w:bottom w:val="none" w:sz="0" w:space="0" w:color="auto"/>
        <w:right w:val="none" w:sz="0" w:space="0" w:color="auto"/>
      </w:divBdr>
    </w:div>
    <w:div w:id="1041519486">
      <w:bodyDiv w:val="1"/>
      <w:marLeft w:val="0"/>
      <w:marRight w:val="0"/>
      <w:marTop w:val="0"/>
      <w:marBottom w:val="0"/>
      <w:divBdr>
        <w:top w:val="none" w:sz="0" w:space="0" w:color="auto"/>
        <w:left w:val="none" w:sz="0" w:space="0" w:color="auto"/>
        <w:bottom w:val="none" w:sz="0" w:space="0" w:color="auto"/>
        <w:right w:val="none" w:sz="0" w:space="0" w:color="auto"/>
      </w:divBdr>
    </w:div>
    <w:div w:id="1088381000">
      <w:bodyDiv w:val="1"/>
      <w:marLeft w:val="0"/>
      <w:marRight w:val="0"/>
      <w:marTop w:val="0"/>
      <w:marBottom w:val="0"/>
      <w:divBdr>
        <w:top w:val="none" w:sz="0" w:space="0" w:color="auto"/>
        <w:left w:val="none" w:sz="0" w:space="0" w:color="auto"/>
        <w:bottom w:val="none" w:sz="0" w:space="0" w:color="auto"/>
        <w:right w:val="none" w:sz="0" w:space="0" w:color="auto"/>
      </w:divBdr>
    </w:div>
    <w:div w:id="1122650861">
      <w:bodyDiv w:val="1"/>
      <w:marLeft w:val="0"/>
      <w:marRight w:val="0"/>
      <w:marTop w:val="0"/>
      <w:marBottom w:val="0"/>
      <w:divBdr>
        <w:top w:val="none" w:sz="0" w:space="0" w:color="auto"/>
        <w:left w:val="none" w:sz="0" w:space="0" w:color="auto"/>
        <w:bottom w:val="none" w:sz="0" w:space="0" w:color="auto"/>
        <w:right w:val="none" w:sz="0" w:space="0" w:color="auto"/>
      </w:divBdr>
    </w:div>
    <w:div w:id="1206721263">
      <w:bodyDiv w:val="1"/>
      <w:marLeft w:val="0"/>
      <w:marRight w:val="0"/>
      <w:marTop w:val="0"/>
      <w:marBottom w:val="0"/>
      <w:divBdr>
        <w:top w:val="none" w:sz="0" w:space="0" w:color="auto"/>
        <w:left w:val="none" w:sz="0" w:space="0" w:color="auto"/>
        <w:bottom w:val="none" w:sz="0" w:space="0" w:color="auto"/>
        <w:right w:val="none" w:sz="0" w:space="0" w:color="auto"/>
      </w:divBdr>
    </w:div>
    <w:div w:id="1260093072">
      <w:bodyDiv w:val="1"/>
      <w:marLeft w:val="0"/>
      <w:marRight w:val="0"/>
      <w:marTop w:val="0"/>
      <w:marBottom w:val="0"/>
      <w:divBdr>
        <w:top w:val="none" w:sz="0" w:space="0" w:color="auto"/>
        <w:left w:val="none" w:sz="0" w:space="0" w:color="auto"/>
        <w:bottom w:val="none" w:sz="0" w:space="0" w:color="auto"/>
        <w:right w:val="none" w:sz="0" w:space="0" w:color="auto"/>
      </w:divBdr>
    </w:div>
    <w:div w:id="1360738572">
      <w:bodyDiv w:val="1"/>
      <w:marLeft w:val="0"/>
      <w:marRight w:val="0"/>
      <w:marTop w:val="0"/>
      <w:marBottom w:val="0"/>
      <w:divBdr>
        <w:top w:val="none" w:sz="0" w:space="0" w:color="auto"/>
        <w:left w:val="none" w:sz="0" w:space="0" w:color="auto"/>
        <w:bottom w:val="none" w:sz="0" w:space="0" w:color="auto"/>
        <w:right w:val="none" w:sz="0" w:space="0" w:color="auto"/>
      </w:divBdr>
    </w:div>
    <w:div w:id="1537622974">
      <w:bodyDiv w:val="1"/>
      <w:marLeft w:val="0"/>
      <w:marRight w:val="0"/>
      <w:marTop w:val="0"/>
      <w:marBottom w:val="0"/>
      <w:divBdr>
        <w:top w:val="none" w:sz="0" w:space="0" w:color="auto"/>
        <w:left w:val="none" w:sz="0" w:space="0" w:color="auto"/>
        <w:bottom w:val="none" w:sz="0" w:space="0" w:color="auto"/>
        <w:right w:val="none" w:sz="0" w:space="0" w:color="auto"/>
      </w:divBdr>
    </w:div>
    <w:div w:id="1552112722">
      <w:bodyDiv w:val="1"/>
      <w:marLeft w:val="0"/>
      <w:marRight w:val="0"/>
      <w:marTop w:val="0"/>
      <w:marBottom w:val="0"/>
      <w:divBdr>
        <w:top w:val="none" w:sz="0" w:space="0" w:color="auto"/>
        <w:left w:val="none" w:sz="0" w:space="0" w:color="auto"/>
        <w:bottom w:val="none" w:sz="0" w:space="0" w:color="auto"/>
        <w:right w:val="none" w:sz="0" w:space="0" w:color="auto"/>
      </w:divBdr>
    </w:div>
    <w:div w:id="1583684254">
      <w:bodyDiv w:val="1"/>
      <w:marLeft w:val="0"/>
      <w:marRight w:val="0"/>
      <w:marTop w:val="0"/>
      <w:marBottom w:val="0"/>
      <w:divBdr>
        <w:top w:val="none" w:sz="0" w:space="0" w:color="auto"/>
        <w:left w:val="none" w:sz="0" w:space="0" w:color="auto"/>
        <w:bottom w:val="none" w:sz="0" w:space="0" w:color="auto"/>
        <w:right w:val="none" w:sz="0" w:space="0" w:color="auto"/>
      </w:divBdr>
    </w:div>
    <w:div w:id="1782604479">
      <w:bodyDiv w:val="1"/>
      <w:marLeft w:val="0"/>
      <w:marRight w:val="0"/>
      <w:marTop w:val="0"/>
      <w:marBottom w:val="0"/>
      <w:divBdr>
        <w:top w:val="none" w:sz="0" w:space="0" w:color="auto"/>
        <w:left w:val="none" w:sz="0" w:space="0" w:color="auto"/>
        <w:bottom w:val="none" w:sz="0" w:space="0" w:color="auto"/>
        <w:right w:val="none" w:sz="0" w:space="0" w:color="auto"/>
      </w:divBdr>
    </w:div>
    <w:div w:id="1829831781">
      <w:bodyDiv w:val="1"/>
      <w:marLeft w:val="0"/>
      <w:marRight w:val="0"/>
      <w:marTop w:val="0"/>
      <w:marBottom w:val="0"/>
      <w:divBdr>
        <w:top w:val="none" w:sz="0" w:space="0" w:color="auto"/>
        <w:left w:val="none" w:sz="0" w:space="0" w:color="auto"/>
        <w:bottom w:val="none" w:sz="0" w:space="0" w:color="auto"/>
        <w:right w:val="none" w:sz="0" w:space="0" w:color="auto"/>
      </w:divBdr>
    </w:div>
    <w:div w:id="1873033961">
      <w:bodyDiv w:val="1"/>
      <w:marLeft w:val="0"/>
      <w:marRight w:val="0"/>
      <w:marTop w:val="0"/>
      <w:marBottom w:val="0"/>
      <w:divBdr>
        <w:top w:val="none" w:sz="0" w:space="0" w:color="auto"/>
        <w:left w:val="none" w:sz="0" w:space="0" w:color="auto"/>
        <w:bottom w:val="none" w:sz="0" w:space="0" w:color="auto"/>
        <w:right w:val="none" w:sz="0" w:space="0" w:color="auto"/>
      </w:divBdr>
    </w:div>
    <w:div w:id="1931355704">
      <w:bodyDiv w:val="1"/>
      <w:marLeft w:val="0"/>
      <w:marRight w:val="0"/>
      <w:marTop w:val="0"/>
      <w:marBottom w:val="0"/>
      <w:divBdr>
        <w:top w:val="none" w:sz="0" w:space="0" w:color="auto"/>
        <w:left w:val="none" w:sz="0" w:space="0" w:color="auto"/>
        <w:bottom w:val="none" w:sz="0" w:space="0" w:color="auto"/>
        <w:right w:val="none" w:sz="0" w:space="0" w:color="auto"/>
      </w:divBdr>
    </w:div>
    <w:div w:id="1943413709">
      <w:bodyDiv w:val="1"/>
      <w:marLeft w:val="0"/>
      <w:marRight w:val="0"/>
      <w:marTop w:val="0"/>
      <w:marBottom w:val="0"/>
      <w:divBdr>
        <w:top w:val="none" w:sz="0" w:space="0" w:color="auto"/>
        <w:left w:val="none" w:sz="0" w:space="0" w:color="auto"/>
        <w:bottom w:val="none" w:sz="0" w:space="0" w:color="auto"/>
        <w:right w:val="none" w:sz="0" w:space="0" w:color="auto"/>
      </w:divBdr>
    </w:div>
    <w:div w:id="2082020450">
      <w:bodyDiv w:val="1"/>
      <w:marLeft w:val="0"/>
      <w:marRight w:val="0"/>
      <w:marTop w:val="0"/>
      <w:marBottom w:val="0"/>
      <w:divBdr>
        <w:top w:val="none" w:sz="0" w:space="0" w:color="auto"/>
        <w:left w:val="none" w:sz="0" w:space="0" w:color="auto"/>
        <w:bottom w:val="none" w:sz="0" w:space="0" w:color="auto"/>
        <w:right w:val="none" w:sz="0" w:space="0" w:color="auto"/>
      </w:divBdr>
    </w:div>
    <w:div w:id="2100901962">
      <w:bodyDiv w:val="1"/>
      <w:marLeft w:val="0"/>
      <w:marRight w:val="0"/>
      <w:marTop w:val="0"/>
      <w:marBottom w:val="0"/>
      <w:divBdr>
        <w:top w:val="none" w:sz="0" w:space="0" w:color="auto"/>
        <w:left w:val="none" w:sz="0" w:space="0" w:color="auto"/>
        <w:bottom w:val="none" w:sz="0" w:space="0" w:color="auto"/>
        <w:right w:val="none" w:sz="0" w:space="0" w:color="auto"/>
      </w:divBdr>
    </w:div>
    <w:div w:id="2114746656">
      <w:bodyDiv w:val="1"/>
      <w:marLeft w:val="0"/>
      <w:marRight w:val="0"/>
      <w:marTop w:val="0"/>
      <w:marBottom w:val="0"/>
      <w:divBdr>
        <w:top w:val="none" w:sz="0" w:space="0" w:color="auto"/>
        <w:left w:val="none" w:sz="0" w:space="0" w:color="auto"/>
        <w:bottom w:val="none" w:sz="0" w:space="0" w:color="auto"/>
        <w:right w:val="none" w:sz="0" w:space="0" w:color="auto"/>
      </w:divBdr>
    </w:div>
    <w:div w:id="213262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4.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package" Target="embeddings/Microsoft_Visio_Drawing4.vsdx"/><Relationship Id="rId47" Type="http://schemas.openxmlformats.org/officeDocument/2006/relationships/image" Target="media/image21.emf"/><Relationship Id="rId50" Type="http://schemas.openxmlformats.org/officeDocument/2006/relationships/oleObject" Target="embeddings/Microsoft_Visio_2003-2010_Drawing11.vsd"/><Relationship Id="rId55" Type="http://schemas.openxmlformats.org/officeDocument/2006/relationships/image" Target="media/image25.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Microsoft_Visio_2003-2010_Drawing1.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8.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6.emf"/><Relationship Id="rId40" Type="http://schemas.openxmlformats.org/officeDocument/2006/relationships/oleObject" Target="embeddings/Microsoft_Visio_2003-2010_Drawing10.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0.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3.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3.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6.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7.vsdx"/><Relationship Id="rId56" Type="http://schemas.openxmlformats.org/officeDocument/2006/relationships/package" Target="embeddings/Microsoft_Visio_Drawing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C3305B-F80E-44CA-90EA-6019AC586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247</Pages>
  <Words>59879</Words>
  <Characters>341311</Characters>
  <Application>Microsoft Office Word</Application>
  <DocSecurity>0</DocSecurity>
  <Lines>2844</Lines>
  <Paragraphs>800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24.483</vt:lpstr>
      <vt:lpstr>3GPP TS 24.383</vt:lpstr>
    </vt:vector>
  </TitlesOfParts>
  <Manager/>
  <Company/>
  <LinksUpToDate>false</LinksUpToDate>
  <CharactersWithSpaces>400390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24.483</dc:title>
  <dc:subject>Mission Critical Services (MCS) Management Object (MO) (Release 15)</dc:subject>
  <dc:creator>MCC Support</dc:creator>
  <cp:keywords>LTE, MCPTT, management</cp:keywords>
  <dc:description/>
  <cp:lastModifiedBy>Rapporteur</cp:lastModifiedBy>
  <cp:revision>4</cp:revision>
  <cp:lastPrinted>2016-02-25T10:45:00Z</cp:lastPrinted>
  <dcterms:created xsi:type="dcterms:W3CDTF">2024-09-04T12:44:00Z</dcterms:created>
  <dcterms:modified xsi:type="dcterms:W3CDTF">2024-09-04T12:47:00Z</dcterms:modified>
</cp:coreProperties>
</file>