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78B1524" w14:textId="77777777" w:rsidTr="005E4BB2">
        <w:tc>
          <w:tcPr>
            <w:tcW w:w="10423" w:type="dxa"/>
            <w:gridSpan w:val="2"/>
            <w:shd w:val="clear" w:color="auto" w:fill="auto"/>
          </w:tcPr>
          <w:p w14:paraId="75D92C72" w14:textId="7D2ACBAC" w:rsidR="004F0988" w:rsidRDefault="00AD072D" w:rsidP="00133525">
            <w:pPr>
              <w:pStyle w:val="ZA"/>
              <w:framePr w:w="0" w:hRule="auto" w:wrap="auto" w:vAnchor="margin" w:hAnchor="text" w:yAlign="inline"/>
            </w:pPr>
            <w:bookmarkStart w:id="0" w:name="page1"/>
            <w:r w:rsidRPr="00EF20F7">
              <w:rPr>
                <w:sz w:val="64"/>
              </w:rPr>
              <w:t>3GPP T</w:t>
            </w:r>
            <w:r w:rsidRPr="00EF20F7">
              <w:rPr>
                <w:sz w:val="64"/>
                <w:lang w:eastAsia="zh-CN"/>
              </w:rPr>
              <w:t>S</w:t>
            </w:r>
            <w:r w:rsidRPr="00EF20F7">
              <w:rPr>
                <w:sz w:val="64"/>
              </w:rPr>
              <w:t xml:space="preserve"> 2</w:t>
            </w:r>
            <w:r w:rsidRPr="00EF20F7">
              <w:rPr>
                <w:sz w:val="64"/>
                <w:lang w:eastAsia="zh-CN"/>
              </w:rPr>
              <w:t>3</w:t>
            </w:r>
            <w:r w:rsidRPr="00EF20F7">
              <w:rPr>
                <w:sz w:val="64"/>
              </w:rPr>
              <w:t>.</w:t>
            </w:r>
            <w:r w:rsidRPr="00EF20F7">
              <w:rPr>
                <w:sz w:val="64"/>
                <w:lang w:eastAsia="zh-CN"/>
              </w:rPr>
              <w:t>333</w:t>
            </w:r>
            <w:r w:rsidRPr="00EF20F7">
              <w:rPr>
                <w:sz w:val="64"/>
              </w:rPr>
              <w:t xml:space="preserve"> </w:t>
            </w:r>
            <w:r w:rsidRPr="00EF20F7">
              <w:t>V15.</w:t>
            </w:r>
            <w:r w:rsidR="00BD3AE7">
              <w:t>2</w:t>
            </w:r>
            <w:r w:rsidRPr="00EF20F7">
              <w:t xml:space="preserve">.0 </w:t>
            </w:r>
            <w:r w:rsidRPr="00EF20F7">
              <w:rPr>
                <w:sz w:val="32"/>
              </w:rPr>
              <w:t>(20</w:t>
            </w:r>
            <w:r>
              <w:rPr>
                <w:sz w:val="32"/>
              </w:rPr>
              <w:t>2</w:t>
            </w:r>
            <w:r w:rsidR="00BD3AE7">
              <w:rPr>
                <w:sz w:val="32"/>
              </w:rPr>
              <w:t>1</w:t>
            </w:r>
            <w:r w:rsidRPr="00EF20F7">
              <w:rPr>
                <w:sz w:val="32"/>
              </w:rPr>
              <w:t>-</w:t>
            </w:r>
            <w:r w:rsidR="00BD3AE7">
              <w:rPr>
                <w:sz w:val="32"/>
              </w:rPr>
              <w:t>03</w:t>
            </w:r>
            <w:r w:rsidRPr="00EF20F7">
              <w:rPr>
                <w:sz w:val="32"/>
              </w:rPr>
              <w:t>)</w:t>
            </w:r>
          </w:p>
        </w:tc>
      </w:tr>
      <w:tr w:rsidR="004F0988" w14:paraId="26719100" w14:textId="77777777" w:rsidTr="005E4BB2">
        <w:trPr>
          <w:trHeight w:hRule="exact" w:val="1134"/>
        </w:trPr>
        <w:tc>
          <w:tcPr>
            <w:tcW w:w="10423" w:type="dxa"/>
            <w:gridSpan w:val="2"/>
            <w:shd w:val="clear" w:color="auto" w:fill="auto"/>
          </w:tcPr>
          <w:p w14:paraId="1DB6C625" w14:textId="77777777" w:rsidR="004F0988" w:rsidRDefault="004F0988" w:rsidP="00133525">
            <w:pPr>
              <w:pStyle w:val="ZB"/>
              <w:framePr w:w="0" w:hRule="auto" w:wrap="auto" w:vAnchor="margin" w:hAnchor="text" w:yAlign="inline"/>
            </w:pPr>
            <w:r w:rsidRPr="004D3578">
              <w:t xml:space="preserve">Technical </w:t>
            </w:r>
            <w:bookmarkStart w:id="1" w:name="spectype2"/>
            <w:r w:rsidRPr="00AD072D">
              <w:t>Specification</w:t>
            </w:r>
            <w:bookmarkEnd w:id="1"/>
          </w:p>
          <w:p w14:paraId="07DC3889" w14:textId="77777777" w:rsidR="00BA4B8D" w:rsidRDefault="00BA4B8D" w:rsidP="00AD072D"/>
        </w:tc>
      </w:tr>
      <w:tr w:rsidR="004F0988" w14:paraId="62C01D06" w14:textId="77777777" w:rsidTr="005E4BB2">
        <w:trPr>
          <w:trHeight w:hRule="exact" w:val="3686"/>
        </w:trPr>
        <w:tc>
          <w:tcPr>
            <w:tcW w:w="10423" w:type="dxa"/>
            <w:gridSpan w:val="2"/>
            <w:shd w:val="clear" w:color="auto" w:fill="auto"/>
          </w:tcPr>
          <w:p w14:paraId="6DD46D70" w14:textId="77777777" w:rsidR="004F0988" w:rsidRPr="004D3578" w:rsidRDefault="004F0988" w:rsidP="00133525">
            <w:pPr>
              <w:pStyle w:val="ZT"/>
              <w:framePr w:wrap="auto" w:hAnchor="text" w:yAlign="inline"/>
            </w:pPr>
            <w:r w:rsidRPr="004D3578">
              <w:t>3rd Generation Partnership Project;</w:t>
            </w:r>
          </w:p>
          <w:p w14:paraId="0977439F" w14:textId="77777777" w:rsidR="00AD072D" w:rsidRPr="00EF20F7" w:rsidRDefault="00AD072D" w:rsidP="00AD072D">
            <w:pPr>
              <w:pStyle w:val="ZT"/>
              <w:framePr w:wrap="auto" w:hAnchor="text" w:yAlign="inline"/>
            </w:pPr>
            <w:r w:rsidRPr="00EF20F7">
              <w:t>Technical Specification Group Core Network and Terminals;</w:t>
            </w:r>
          </w:p>
          <w:p w14:paraId="3F69EDD3" w14:textId="77777777" w:rsidR="00AD072D" w:rsidRDefault="00AD072D" w:rsidP="00AD072D">
            <w:pPr>
              <w:pStyle w:val="ZT"/>
              <w:framePr w:wrap="auto" w:hAnchor="text" w:yAlign="inline"/>
            </w:pPr>
            <w:r w:rsidRPr="00EF20F7">
              <w:t xml:space="preserve">Multimedia Resource Function Controller (MRFC) - </w:t>
            </w:r>
            <w:r w:rsidRPr="00EF20F7">
              <w:br/>
              <w:t>Multimedia Resource Function Processor (MRFP) Mp interface</w:t>
            </w:r>
            <w:r w:rsidRPr="00EF20F7">
              <w:rPr>
                <w:lang w:eastAsia="zh-CN"/>
              </w:rPr>
              <w:t>:</w:t>
            </w:r>
            <w:r w:rsidRPr="00EF20F7">
              <w:t xml:space="preserve"> </w:t>
            </w:r>
            <w:r w:rsidRPr="00EF20F7">
              <w:rPr>
                <w:lang w:eastAsia="zh-CN"/>
              </w:rPr>
              <w:t>Procedures Descriptions</w:t>
            </w:r>
          </w:p>
          <w:p w14:paraId="5DD580EE" w14:textId="77777777" w:rsidR="004F0988" w:rsidRPr="00133525" w:rsidRDefault="004F0988" w:rsidP="00AD072D">
            <w:pPr>
              <w:pStyle w:val="ZT"/>
              <w:framePr w:wrap="auto" w:hAnchor="text" w:yAlign="inline"/>
              <w:rPr>
                <w:i/>
                <w:sz w:val="28"/>
              </w:rPr>
            </w:pPr>
            <w:r w:rsidRPr="004D3578">
              <w:t>(</w:t>
            </w:r>
            <w:r w:rsidRPr="004D3578">
              <w:rPr>
                <w:rStyle w:val="ZGSM"/>
              </w:rPr>
              <w:t xml:space="preserve">Release </w:t>
            </w:r>
            <w:r w:rsidR="00AD072D">
              <w:rPr>
                <w:rStyle w:val="ZGSM"/>
              </w:rPr>
              <w:t>15</w:t>
            </w:r>
            <w:r w:rsidRPr="004D3578">
              <w:t>)</w:t>
            </w:r>
          </w:p>
        </w:tc>
      </w:tr>
      <w:tr w:rsidR="00BF128E" w14:paraId="7EFC463F" w14:textId="77777777" w:rsidTr="005E4BB2">
        <w:tc>
          <w:tcPr>
            <w:tcW w:w="10423" w:type="dxa"/>
            <w:gridSpan w:val="2"/>
            <w:shd w:val="clear" w:color="auto" w:fill="auto"/>
          </w:tcPr>
          <w:p w14:paraId="7F2664F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07BA052E" w14:textId="77777777" w:rsidTr="005E4BB2">
        <w:trPr>
          <w:trHeight w:hRule="exact" w:val="1531"/>
        </w:trPr>
        <w:tc>
          <w:tcPr>
            <w:tcW w:w="4883" w:type="dxa"/>
            <w:shd w:val="clear" w:color="auto" w:fill="auto"/>
          </w:tcPr>
          <w:p w14:paraId="2F1FDC18" w14:textId="77777777" w:rsidR="00C074DD" w:rsidRPr="00133525" w:rsidRDefault="00BD3AE7" w:rsidP="00C074DD">
            <w:pPr>
              <w:rPr>
                <w:i/>
              </w:rPr>
            </w:pPr>
            <w:r>
              <w:rPr>
                <w:i/>
              </w:rPr>
              <w:pict w14:anchorId="205130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2.8pt">
                  <v:imagedata r:id="rId9" o:title="LTE-AdvancedPro_largerTM_cropped"/>
                </v:shape>
              </w:pict>
            </w:r>
          </w:p>
        </w:tc>
        <w:tc>
          <w:tcPr>
            <w:tcW w:w="5540" w:type="dxa"/>
            <w:shd w:val="clear" w:color="auto" w:fill="auto"/>
          </w:tcPr>
          <w:p w14:paraId="744B4C46" w14:textId="77777777" w:rsidR="00C074DD" w:rsidRDefault="00BD3AE7" w:rsidP="00C074DD">
            <w:pPr>
              <w:jc w:val="right"/>
            </w:pPr>
            <w:r>
              <w:pict w14:anchorId="65B49808">
                <v:shape id="_x0000_i1026" type="#_x0000_t75" style="width:127.6pt;height:75.2pt">
                  <v:imagedata r:id="rId10" o:title="3GPP-logo_web"/>
                </v:shape>
              </w:pict>
            </w:r>
          </w:p>
        </w:tc>
      </w:tr>
      <w:tr w:rsidR="00C074DD" w14:paraId="7CAC1AA8" w14:textId="77777777" w:rsidTr="005E4BB2">
        <w:trPr>
          <w:trHeight w:hRule="exact" w:val="5783"/>
        </w:trPr>
        <w:tc>
          <w:tcPr>
            <w:tcW w:w="10423" w:type="dxa"/>
            <w:gridSpan w:val="2"/>
            <w:shd w:val="clear" w:color="auto" w:fill="auto"/>
          </w:tcPr>
          <w:p w14:paraId="066570FC" w14:textId="77777777" w:rsidR="00C074DD" w:rsidRPr="00C074DD" w:rsidRDefault="00C074DD" w:rsidP="00AD072D"/>
        </w:tc>
      </w:tr>
      <w:tr w:rsidR="00C074DD" w14:paraId="48F20E8C" w14:textId="77777777" w:rsidTr="005E4BB2">
        <w:trPr>
          <w:cantSplit/>
          <w:trHeight w:hRule="exact" w:val="964"/>
        </w:trPr>
        <w:tc>
          <w:tcPr>
            <w:tcW w:w="10423" w:type="dxa"/>
            <w:gridSpan w:val="2"/>
            <w:shd w:val="clear" w:color="auto" w:fill="auto"/>
          </w:tcPr>
          <w:p w14:paraId="71879830"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79E65EB2" w14:textId="77777777" w:rsidR="00C074DD" w:rsidRPr="004D3578" w:rsidRDefault="00C074DD" w:rsidP="00C074DD">
            <w:pPr>
              <w:pStyle w:val="ZV"/>
              <w:framePr w:w="0" w:wrap="auto" w:vAnchor="margin" w:hAnchor="text" w:yAlign="inline"/>
            </w:pPr>
          </w:p>
          <w:p w14:paraId="15CBDD36" w14:textId="77777777" w:rsidR="00C074DD" w:rsidRPr="00133525" w:rsidRDefault="00C074DD" w:rsidP="00C074DD">
            <w:pPr>
              <w:rPr>
                <w:sz w:val="16"/>
              </w:rPr>
            </w:pPr>
          </w:p>
        </w:tc>
      </w:tr>
      <w:bookmarkEnd w:id="0"/>
    </w:tbl>
    <w:p w14:paraId="0924F7F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533111" w14:textId="77777777" w:rsidTr="00133525">
        <w:trPr>
          <w:trHeight w:hRule="exact" w:val="5670"/>
        </w:trPr>
        <w:tc>
          <w:tcPr>
            <w:tcW w:w="10423" w:type="dxa"/>
            <w:shd w:val="clear" w:color="auto" w:fill="auto"/>
          </w:tcPr>
          <w:p w14:paraId="6A496FCE" w14:textId="77777777" w:rsidR="00E16509" w:rsidRDefault="00E16509" w:rsidP="00E16509">
            <w:pPr>
              <w:pStyle w:val="Guidance"/>
            </w:pPr>
            <w:bookmarkStart w:id="3" w:name="page2"/>
          </w:p>
        </w:tc>
      </w:tr>
      <w:tr w:rsidR="00E16509" w14:paraId="30EF38C0" w14:textId="77777777" w:rsidTr="00C074DD">
        <w:trPr>
          <w:trHeight w:hRule="exact" w:val="5387"/>
        </w:trPr>
        <w:tc>
          <w:tcPr>
            <w:tcW w:w="10423" w:type="dxa"/>
            <w:shd w:val="clear" w:color="auto" w:fill="auto"/>
          </w:tcPr>
          <w:p w14:paraId="788E1CF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7EFAD825" w14:textId="77777777" w:rsidR="00E16509" w:rsidRPr="004D3578" w:rsidRDefault="00E16509" w:rsidP="00133525">
            <w:pPr>
              <w:pStyle w:val="FP"/>
              <w:pBdr>
                <w:bottom w:val="single" w:sz="6" w:space="1" w:color="auto"/>
              </w:pBdr>
              <w:ind w:left="2835" w:right="2835"/>
              <w:jc w:val="center"/>
            </w:pPr>
            <w:r w:rsidRPr="004D3578">
              <w:t>Postal address</w:t>
            </w:r>
          </w:p>
          <w:p w14:paraId="7842F328" w14:textId="77777777" w:rsidR="00E16509" w:rsidRPr="00133525" w:rsidRDefault="00E16509" w:rsidP="00133525">
            <w:pPr>
              <w:pStyle w:val="FP"/>
              <w:ind w:left="2835" w:right="2835"/>
              <w:jc w:val="center"/>
              <w:rPr>
                <w:rFonts w:ascii="Arial" w:hAnsi="Arial"/>
                <w:sz w:val="18"/>
              </w:rPr>
            </w:pPr>
          </w:p>
          <w:p w14:paraId="3B773F2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8BE1A6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00892F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3FB50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4528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73F6BA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6711CCEB" w14:textId="77777777" w:rsidR="00E16509" w:rsidRDefault="00E16509" w:rsidP="00133525"/>
        </w:tc>
      </w:tr>
      <w:tr w:rsidR="00E16509" w14:paraId="41A062E3" w14:textId="77777777" w:rsidTr="00C074DD">
        <w:tc>
          <w:tcPr>
            <w:tcW w:w="10423" w:type="dxa"/>
            <w:shd w:val="clear" w:color="auto" w:fill="auto"/>
            <w:vAlign w:val="bottom"/>
          </w:tcPr>
          <w:p w14:paraId="6460EE5F"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75A59D6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958CE1" w14:textId="77777777" w:rsidR="00E16509" w:rsidRPr="004D3578" w:rsidRDefault="00E16509" w:rsidP="00133525">
            <w:pPr>
              <w:pStyle w:val="FP"/>
              <w:jc w:val="center"/>
              <w:rPr>
                <w:noProof/>
              </w:rPr>
            </w:pPr>
          </w:p>
          <w:p w14:paraId="1D4A80C3" w14:textId="412080ED"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BD3AE7">
              <w:rPr>
                <w:noProof/>
                <w:sz w:val="18"/>
              </w:rPr>
              <w:t>1</w:t>
            </w:r>
            <w:r w:rsidRPr="00133525">
              <w:rPr>
                <w:noProof/>
                <w:sz w:val="18"/>
              </w:rPr>
              <w:t>, 3GPP Organizational Partners (ARIB, ATIS, CCSA, ETSI, TSDSI, TTA, TTC).</w:t>
            </w:r>
            <w:bookmarkStart w:id="6" w:name="copyrightaddon"/>
            <w:bookmarkEnd w:id="6"/>
          </w:p>
          <w:p w14:paraId="4E3A7768" w14:textId="77777777" w:rsidR="00E16509" w:rsidRPr="00133525" w:rsidRDefault="00E16509" w:rsidP="00133525">
            <w:pPr>
              <w:pStyle w:val="FP"/>
              <w:jc w:val="center"/>
              <w:rPr>
                <w:noProof/>
                <w:sz w:val="18"/>
              </w:rPr>
            </w:pPr>
            <w:r w:rsidRPr="00133525">
              <w:rPr>
                <w:noProof/>
                <w:sz w:val="18"/>
              </w:rPr>
              <w:t>All rights reserved.</w:t>
            </w:r>
          </w:p>
          <w:p w14:paraId="34039DF5" w14:textId="77777777" w:rsidR="00E16509" w:rsidRPr="00133525" w:rsidRDefault="00E16509" w:rsidP="00E16509">
            <w:pPr>
              <w:pStyle w:val="FP"/>
              <w:rPr>
                <w:noProof/>
                <w:sz w:val="18"/>
              </w:rPr>
            </w:pPr>
          </w:p>
          <w:p w14:paraId="09CF9D4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D1FF3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F37D67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C2A6639" w14:textId="77777777" w:rsidR="00E16509" w:rsidRDefault="00E16509" w:rsidP="00133525"/>
        </w:tc>
      </w:tr>
      <w:bookmarkEnd w:id="3"/>
    </w:tbl>
    <w:p w14:paraId="40FE7190" w14:textId="77777777" w:rsidR="00080512" w:rsidRPr="004D3578" w:rsidRDefault="00080512">
      <w:pPr>
        <w:pStyle w:val="TT"/>
      </w:pPr>
      <w:r w:rsidRPr="004D3578">
        <w:br w:type="page"/>
      </w:r>
      <w:bookmarkStart w:id="7" w:name="tableOfContents"/>
      <w:bookmarkEnd w:id="7"/>
      <w:r w:rsidRPr="004D3578">
        <w:lastRenderedPageBreak/>
        <w:t>Contents</w:t>
      </w:r>
    </w:p>
    <w:p w14:paraId="6C93D388" w14:textId="26460831" w:rsidR="001B11EB" w:rsidRPr="00725766" w:rsidRDefault="00975A8F">
      <w:pPr>
        <w:pStyle w:val="TOC1"/>
        <w:rPr>
          <w:rFonts w:ascii="Calibri" w:hAnsi="Calibri"/>
          <w:szCs w:val="22"/>
          <w:lang w:eastAsia="en-GB"/>
        </w:rPr>
      </w:pPr>
      <w:r>
        <w:fldChar w:fldCharType="begin" w:fldLock="1"/>
      </w:r>
      <w:r>
        <w:instrText xml:space="preserve"> TOC \o "1-9" </w:instrText>
      </w:r>
      <w:r>
        <w:fldChar w:fldCharType="separate"/>
      </w:r>
      <w:r w:rsidR="001B11EB">
        <w:t>Foreword</w:t>
      </w:r>
      <w:r w:rsidR="001B11EB">
        <w:tab/>
      </w:r>
      <w:r w:rsidR="001B11EB">
        <w:fldChar w:fldCharType="begin" w:fldLock="1"/>
      </w:r>
      <w:r w:rsidR="001B11EB">
        <w:instrText xml:space="preserve"> PAGEREF _Toc67396581 \h </w:instrText>
      </w:r>
      <w:r w:rsidR="001B11EB">
        <w:fldChar w:fldCharType="separate"/>
      </w:r>
      <w:r w:rsidR="001B11EB">
        <w:t>8</w:t>
      </w:r>
      <w:r w:rsidR="001B11EB">
        <w:fldChar w:fldCharType="end"/>
      </w:r>
    </w:p>
    <w:p w14:paraId="7E26FC8B" w14:textId="02C4BA0E" w:rsidR="001B11EB" w:rsidRPr="00725766" w:rsidRDefault="001B11EB">
      <w:pPr>
        <w:pStyle w:val="TOC1"/>
        <w:rPr>
          <w:rFonts w:ascii="Calibri" w:hAnsi="Calibri"/>
          <w:szCs w:val="22"/>
          <w:lang w:eastAsia="en-GB"/>
        </w:rPr>
      </w:pPr>
      <w:r>
        <w:t>1</w:t>
      </w:r>
      <w:r w:rsidRPr="00725766">
        <w:rPr>
          <w:rFonts w:ascii="Calibri" w:hAnsi="Calibri"/>
          <w:szCs w:val="22"/>
          <w:lang w:eastAsia="en-GB"/>
        </w:rPr>
        <w:tab/>
      </w:r>
      <w:r>
        <w:t>Scope</w:t>
      </w:r>
      <w:r>
        <w:tab/>
      </w:r>
      <w:r>
        <w:fldChar w:fldCharType="begin" w:fldLock="1"/>
      </w:r>
      <w:r>
        <w:instrText xml:space="preserve"> PAGEREF _Toc67396582 \h </w:instrText>
      </w:r>
      <w:r>
        <w:fldChar w:fldCharType="separate"/>
      </w:r>
      <w:r>
        <w:t>9</w:t>
      </w:r>
      <w:r>
        <w:fldChar w:fldCharType="end"/>
      </w:r>
    </w:p>
    <w:p w14:paraId="38B34F51" w14:textId="6CC00C65" w:rsidR="001B11EB" w:rsidRPr="00725766" w:rsidRDefault="001B11EB">
      <w:pPr>
        <w:pStyle w:val="TOC1"/>
        <w:rPr>
          <w:rFonts w:ascii="Calibri" w:hAnsi="Calibri"/>
          <w:szCs w:val="22"/>
          <w:lang w:eastAsia="en-GB"/>
        </w:rPr>
      </w:pPr>
      <w:r>
        <w:t>2</w:t>
      </w:r>
      <w:r w:rsidRPr="00725766">
        <w:rPr>
          <w:rFonts w:ascii="Calibri" w:hAnsi="Calibri"/>
          <w:szCs w:val="22"/>
          <w:lang w:eastAsia="en-GB"/>
        </w:rPr>
        <w:tab/>
      </w:r>
      <w:r>
        <w:t>References</w:t>
      </w:r>
      <w:r>
        <w:tab/>
      </w:r>
      <w:r>
        <w:fldChar w:fldCharType="begin" w:fldLock="1"/>
      </w:r>
      <w:r>
        <w:instrText xml:space="preserve"> PAGEREF _Toc67396583 \h </w:instrText>
      </w:r>
      <w:r>
        <w:fldChar w:fldCharType="separate"/>
      </w:r>
      <w:r>
        <w:t>9</w:t>
      </w:r>
      <w:r>
        <w:fldChar w:fldCharType="end"/>
      </w:r>
    </w:p>
    <w:p w14:paraId="51F6A2C7" w14:textId="43CDD497" w:rsidR="001B11EB" w:rsidRPr="00725766" w:rsidRDefault="001B11EB">
      <w:pPr>
        <w:pStyle w:val="TOC1"/>
        <w:rPr>
          <w:rFonts w:ascii="Calibri" w:hAnsi="Calibri"/>
          <w:szCs w:val="22"/>
          <w:lang w:eastAsia="en-GB"/>
        </w:rPr>
      </w:pPr>
      <w:r>
        <w:t>3</w:t>
      </w:r>
      <w:r w:rsidRPr="00725766">
        <w:rPr>
          <w:rFonts w:ascii="Calibri" w:hAnsi="Calibri"/>
          <w:szCs w:val="22"/>
          <w:lang w:eastAsia="en-GB"/>
        </w:rPr>
        <w:tab/>
      </w:r>
      <w:r>
        <w:t>Definitions, symbols and abbreviations</w:t>
      </w:r>
      <w:r>
        <w:tab/>
      </w:r>
      <w:r>
        <w:fldChar w:fldCharType="begin" w:fldLock="1"/>
      </w:r>
      <w:r>
        <w:instrText xml:space="preserve"> PAGEREF _Toc67396584 \h </w:instrText>
      </w:r>
      <w:r>
        <w:fldChar w:fldCharType="separate"/>
      </w:r>
      <w:r>
        <w:t>12</w:t>
      </w:r>
      <w:r>
        <w:fldChar w:fldCharType="end"/>
      </w:r>
    </w:p>
    <w:p w14:paraId="7DCF89A6" w14:textId="4E4A57AC" w:rsidR="001B11EB" w:rsidRPr="00725766" w:rsidRDefault="001B11EB">
      <w:pPr>
        <w:pStyle w:val="TOC2"/>
        <w:rPr>
          <w:rFonts w:ascii="Calibri" w:hAnsi="Calibri"/>
          <w:sz w:val="22"/>
          <w:szCs w:val="22"/>
          <w:lang w:eastAsia="en-GB"/>
        </w:rPr>
      </w:pPr>
      <w:r>
        <w:t>3.1</w:t>
      </w:r>
      <w:r w:rsidRPr="00725766">
        <w:rPr>
          <w:rFonts w:ascii="Calibri" w:hAnsi="Calibri"/>
          <w:sz w:val="22"/>
          <w:szCs w:val="22"/>
          <w:lang w:eastAsia="en-GB"/>
        </w:rPr>
        <w:tab/>
      </w:r>
      <w:r>
        <w:t>Definitions</w:t>
      </w:r>
      <w:r>
        <w:tab/>
      </w:r>
      <w:r>
        <w:fldChar w:fldCharType="begin" w:fldLock="1"/>
      </w:r>
      <w:r>
        <w:instrText xml:space="preserve"> PAGEREF _Toc67396585 \h </w:instrText>
      </w:r>
      <w:r>
        <w:fldChar w:fldCharType="separate"/>
      </w:r>
      <w:r>
        <w:t>12</w:t>
      </w:r>
      <w:r>
        <w:fldChar w:fldCharType="end"/>
      </w:r>
    </w:p>
    <w:p w14:paraId="1DE0B1F3" w14:textId="367B0F8D" w:rsidR="001B11EB" w:rsidRPr="00725766" w:rsidRDefault="001B11EB">
      <w:pPr>
        <w:pStyle w:val="TOC2"/>
        <w:rPr>
          <w:rFonts w:ascii="Calibri" w:hAnsi="Calibri"/>
          <w:sz w:val="22"/>
          <w:szCs w:val="22"/>
          <w:lang w:eastAsia="en-GB"/>
        </w:rPr>
      </w:pPr>
      <w:r>
        <w:t>3.2</w:t>
      </w:r>
      <w:r w:rsidRPr="00725766">
        <w:rPr>
          <w:rFonts w:ascii="Calibri" w:hAnsi="Calibri"/>
          <w:sz w:val="22"/>
          <w:szCs w:val="22"/>
          <w:lang w:eastAsia="en-GB"/>
        </w:rPr>
        <w:tab/>
      </w:r>
      <w:r>
        <w:t>Symbols</w:t>
      </w:r>
      <w:r>
        <w:tab/>
      </w:r>
      <w:r>
        <w:fldChar w:fldCharType="begin" w:fldLock="1"/>
      </w:r>
      <w:r>
        <w:instrText xml:space="preserve"> PAGEREF _Toc67396586 \h </w:instrText>
      </w:r>
      <w:r>
        <w:fldChar w:fldCharType="separate"/>
      </w:r>
      <w:r>
        <w:t>12</w:t>
      </w:r>
      <w:r>
        <w:fldChar w:fldCharType="end"/>
      </w:r>
    </w:p>
    <w:p w14:paraId="50176881" w14:textId="6FF8C9C6" w:rsidR="001B11EB" w:rsidRPr="00725766" w:rsidRDefault="001B11EB">
      <w:pPr>
        <w:pStyle w:val="TOC2"/>
        <w:rPr>
          <w:rFonts w:ascii="Calibri" w:hAnsi="Calibri"/>
          <w:sz w:val="22"/>
          <w:szCs w:val="22"/>
          <w:lang w:eastAsia="en-GB"/>
        </w:rPr>
      </w:pPr>
      <w:r>
        <w:t>3.3</w:t>
      </w:r>
      <w:r w:rsidRPr="00725766">
        <w:rPr>
          <w:rFonts w:ascii="Calibri" w:hAnsi="Calibri"/>
          <w:sz w:val="22"/>
          <w:szCs w:val="22"/>
          <w:lang w:eastAsia="en-GB"/>
        </w:rPr>
        <w:tab/>
      </w:r>
      <w:r>
        <w:t>Abbreviations</w:t>
      </w:r>
      <w:r>
        <w:tab/>
      </w:r>
      <w:r>
        <w:fldChar w:fldCharType="begin" w:fldLock="1"/>
      </w:r>
      <w:r>
        <w:instrText xml:space="preserve"> PAGEREF _Toc67396587 \h </w:instrText>
      </w:r>
      <w:r>
        <w:fldChar w:fldCharType="separate"/>
      </w:r>
      <w:r>
        <w:t>13</w:t>
      </w:r>
      <w:r>
        <w:fldChar w:fldCharType="end"/>
      </w:r>
    </w:p>
    <w:p w14:paraId="2D1103AB" w14:textId="785A5800" w:rsidR="001B11EB" w:rsidRPr="00725766" w:rsidRDefault="001B11EB">
      <w:pPr>
        <w:pStyle w:val="TOC1"/>
        <w:rPr>
          <w:rFonts w:ascii="Calibri" w:hAnsi="Calibri"/>
          <w:szCs w:val="22"/>
          <w:lang w:eastAsia="en-GB"/>
        </w:rPr>
      </w:pPr>
      <w:r>
        <w:t>4</w:t>
      </w:r>
      <w:r w:rsidRPr="00725766">
        <w:rPr>
          <w:rFonts w:ascii="Calibri" w:hAnsi="Calibri"/>
          <w:szCs w:val="22"/>
          <w:lang w:eastAsia="en-GB"/>
        </w:rPr>
        <w:tab/>
      </w:r>
      <w:r>
        <w:t>Architecture</w:t>
      </w:r>
      <w:r>
        <w:tab/>
      </w:r>
      <w:r>
        <w:fldChar w:fldCharType="begin" w:fldLock="1"/>
      </w:r>
      <w:r>
        <w:instrText xml:space="preserve"> PAGEREF _Toc67396588 \h </w:instrText>
      </w:r>
      <w:r>
        <w:fldChar w:fldCharType="separate"/>
      </w:r>
      <w:r>
        <w:t>14</w:t>
      </w:r>
      <w:r>
        <w:fldChar w:fldCharType="end"/>
      </w:r>
    </w:p>
    <w:p w14:paraId="00C672B1" w14:textId="56ACD820" w:rsidR="001B11EB" w:rsidRPr="00725766" w:rsidRDefault="001B11EB">
      <w:pPr>
        <w:pStyle w:val="TOC1"/>
        <w:rPr>
          <w:rFonts w:ascii="Calibri" w:hAnsi="Calibri"/>
          <w:szCs w:val="22"/>
          <w:lang w:eastAsia="en-GB"/>
        </w:rPr>
      </w:pPr>
      <w:r>
        <w:t>5</w:t>
      </w:r>
      <w:r w:rsidRPr="00725766">
        <w:rPr>
          <w:rFonts w:ascii="Calibri" w:hAnsi="Calibri"/>
          <w:szCs w:val="22"/>
        </w:rPr>
        <w:tab/>
      </w:r>
      <w:r>
        <w:t>Functional Requirements</w:t>
      </w:r>
      <w:r>
        <w:tab/>
      </w:r>
      <w:r>
        <w:fldChar w:fldCharType="begin" w:fldLock="1"/>
      </w:r>
      <w:r>
        <w:instrText xml:space="preserve"> PAGEREF _Toc67396589 \h </w:instrText>
      </w:r>
      <w:r>
        <w:fldChar w:fldCharType="separate"/>
      </w:r>
      <w:r>
        <w:t>15</w:t>
      </w:r>
      <w:r>
        <w:fldChar w:fldCharType="end"/>
      </w:r>
    </w:p>
    <w:p w14:paraId="582AB349" w14:textId="267AA2DF" w:rsidR="001B11EB" w:rsidRPr="00725766" w:rsidRDefault="001B11EB">
      <w:pPr>
        <w:pStyle w:val="TOC2"/>
        <w:rPr>
          <w:rFonts w:ascii="Calibri" w:hAnsi="Calibri"/>
          <w:sz w:val="22"/>
          <w:szCs w:val="22"/>
          <w:lang w:eastAsia="en-GB"/>
        </w:rPr>
      </w:pPr>
      <w:r>
        <w:t>5.1</w:t>
      </w:r>
      <w:r w:rsidRPr="00725766">
        <w:rPr>
          <w:rFonts w:ascii="Calibri" w:hAnsi="Calibri"/>
          <w:sz w:val="22"/>
          <w:szCs w:val="22"/>
          <w:lang w:eastAsia="en-GB"/>
        </w:rPr>
        <w:tab/>
      </w:r>
      <w:r>
        <w:t>General</w:t>
      </w:r>
      <w:r>
        <w:tab/>
      </w:r>
      <w:r>
        <w:fldChar w:fldCharType="begin" w:fldLock="1"/>
      </w:r>
      <w:r>
        <w:instrText xml:space="preserve"> PAGEREF _Toc67396590 \h </w:instrText>
      </w:r>
      <w:r>
        <w:fldChar w:fldCharType="separate"/>
      </w:r>
      <w:r>
        <w:t>15</w:t>
      </w:r>
      <w:r>
        <w:fldChar w:fldCharType="end"/>
      </w:r>
    </w:p>
    <w:p w14:paraId="792CE031" w14:textId="21BBA7D0" w:rsidR="001B11EB" w:rsidRPr="00725766" w:rsidRDefault="001B11EB">
      <w:pPr>
        <w:pStyle w:val="TOC2"/>
        <w:rPr>
          <w:rFonts w:ascii="Calibri" w:hAnsi="Calibri"/>
          <w:sz w:val="22"/>
          <w:szCs w:val="22"/>
          <w:lang w:eastAsia="en-GB"/>
        </w:rPr>
      </w:pPr>
      <w:r>
        <w:t>5.2</w:t>
      </w:r>
      <w:r w:rsidRPr="00725766">
        <w:rPr>
          <w:rFonts w:ascii="Calibri" w:hAnsi="Calibri"/>
          <w:sz w:val="22"/>
          <w:szCs w:val="22"/>
          <w:lang w:eastAsia="en-GB"/>
        </w:rPr>
        <w:tab/>
      </w:r>
      <w:r>
        <w:t>Play Tone</w:t>
      </w:r>
      <w:r>
        <w:tab/>
      </w:r>
      <w:r>
        <w:fldChar w:fldCharType="begin" w:fldLock="1"/>
      </w:r>
      <w:r>
        <w:instrText xml:space="preserve"> PAGEREF _Toc67396591 \h </w:instrText>
      </w:r>
      <w:r>
        <w:fldChar w:fldCharType="separate"/>
      </w:r>
      <w:r>
        <w:t>15</w:t>
      </w:r>
      <w:r>
        <w:fldChar w:fldCharType="end"/>
      </w:r>
    </w:p>
    <w:p w14:paraId="49A1B9F3" w14:textId="5057A47B" w:rsidR="001B11EB" w:rsidRPr="00725766" w:rsidRDefault="001B11EB">
      <w:pPr>
        <w:pStyle w:val="TOC2"/>
        <w:rPr>
          <w:rFonts w:ascii="Calibri" w:hAnsi="Calibri"/>
          <w:sz w:val="22"/>
          <w:szCs w:val="22"/>
          <w:lang w:eastAsia="en-GB"/>
        </w:rPr>
      </w:pPr>
      <w:r>
        <w:t>5.3</w:t>
      </w:r>
      <w:r w:rsidRPr="00725766">
        <w:rPr>
          <w:rFonts w:ascii="Calibri" w:hAnsi="Calibri"/>
          <w:sz w:val="22"/>
          <w:szCs w:val="22"/>
          <w:lang w:eastAsia="en-GB"/>
        </w:rPr>
        <w:tab/>
      </w:r>
      <w:r>
        <w:t>Play Announcement</w:t>
      </w:r>
      <w:r>
        <w:tab/>
      </w:r>
      <w:r>
        <w:fldChar w:fldCharType="begin" w:fldLock="1"/>
      </w:r>
      <w:r>
        <w:instrText xml:space="preserve"> PAGEREF _Toc67396592 \h </w:instrText>
      </w:r>
      <w:r>
        <w:fldChar w:fldCharType="separate"/>
      </w:r>
      <w:r>
        <w:t>15</w:t>
      </w:r>
      <w:r>
        <w:fldChar w:fldCharType="end"/>
      </w:r>
    </w:p>
    <w:p w14:paraId="5C678CBF" w14:textId="12515DC9" w:rsidR="001B11EB" w:rsidRPr="00725766" w:rsidRDefault="001B11EB">
      <w:pPr>
        <w:pStyle w:val="TOC2"/>
        <w:rPr>
          <w:rFonts w:ascii="Calibri" w:hAnsi="Calibri"/>
          <w:sz w:val="22"/>
          <w:szCs w:val="22"/>
          <w:lang w:eastAsia="en-GB"/>
        </w:rPr>
      </w:pPr>
      <w:r>
        <w:t>5.4</w:t>
      </w:r>
      <w:r w:rsidRPr="00725766">
        <w:rPr>
          <w:rFonts w:ascii="Calibri" w:hAnsi="Calibri"/>
          <w:sz w:val="22"/>
          <w:szCs w:val="22"/>
          <w:lang w:eastAsia="en-GB"/>
        </w:rPr>
        <w:tab/>
      </w:r>
      <w:r>
        <w:t>Text to Speech</w:t>
      </w:r>
      <w:r>
        <w:tab/>
      </w:r>
      <w:r>
        <w:fldChar w:fldCharType="begin" w:fldLock="1"/>
      </w:r>
      <w:r>
        <w:instrText xml:space="preserve"> PAGEREF _Toc67396593 \h </w:instrText>
      </w:r>
      <w:r>
        <w:fldChar w:fldCharType="separate"/>
      </w:r>
      <w:r>
        <w:t>16</w:t>
      </w:r>
      <w:r>
        <w:fldChar w:fldCharType="end"/>
      </w:r>
    </w:p>
    <w:p w14:paraId="0B8F63B1" w14:textId="42B98E12" w:rsidR="001B11EB" w:rsidRPr="00725766" w:rsidRDefault="001B11EB">
      <w:pPr>
        <w:pStyle w:val="TOC2"/>
        <w:rPr>
          <w:rFonts w:ascii="Calibri" w:hAnsi="Calibri"/>
          <w:sz w:val="22"/>
          <w:szCs w:val="22"/>
          <w:lang w:eastAsia="en-GB"/>
        </w:rPr>
      </w:pPr>
      <w:r>
        <w:t>5.5</w:t>
      </w:r>
      <w:r w:rsidRPr="00725766">
        <w:rPr>
          <w:rFonts w:ascii="Calibri" w:hAnsi="Calibri"/>
          <w:sz w:val="22"/>
          <w:szCs w:val="22"/>
          <w:lang w:eastAsia="en-GB"/>
        </w:rPr>
        <w:tab/>
      </w:r>
      <w:r>
        <w:t>Audio Record</w:t>
      </w:r>
      <w:r>
        <w:tab/>
      </w:r>
      <w:r>
        <w:fldChar w:fldCharType="begin" w:fldLock="1"/>
      </w:r>
      <w:r>
        <w:instrText xml:space="preserve"> PAGEREF _Toc67396594 \h </w:instrText>
      </w:r>
      <w:r>
        <w:fldChar w:fldCharType="separate"/>
      </w:r>
      <w:r>
        <w:t>16</w:t>
      </w:r>
      <w:r>
        <w:fldChar w:fldCharType="end"/>
      </w:r>
    </w:p>
    <w:p w14:paraId="16F02AC9" w14:textId="73D57854" w:rsidR="001B11EB" w:rsidRPr="00725766" w:rsidRDefault="001B11EB">
      <w:pPr>
        <w:pStyle w:val="TOC2"/>
        <w:rPr>
          <w:rFonts w:ascii="Calibri" w:hAnsi="Calibri"/>
          <w:sz w:val="22"/>
          <w:szCs w:val="22"/>
          <w:lang w:eastAsia="en-GB"/>
        </w:rPr>
      </w:pPr>
      <w:r>
        <w:t>5.6</w:t>
      </w:r>
      <w:r w:rsidRPr="00725766">
        <w:rPr>
          <w:rFonts w:ascii="Calibri" w:hAnsi="Calibri"/>
          <w:sz w:val="22"/>
          <w:szCs w:val="22"/>
          <w:lang w:eastAsia="en-GB"/>
        </w:rPr>
        <w:tab/>
      </w:r>
      <w:r>
        <w:t>DTMF Collection</w:t>
      </w:r>
      <w:r>
        <w:tab/>
      </w:r>
      <w:r>
        <w:fldChar w:fldCharType="begin" w:fldLock="1"/>
      </w:r>
      <w:r>
        <w:instrText xml:space="preserve"> PAGEREF _Toc67396595 \h </w:instrText>
      </w:r>
      <w:r>
        <w:fldChar w:fldCharType="separate"/>
      </w:r>
      <w:r>
        <w:t>17</w:t>
      </w:r>
      <w:r>
        <w:fldChar w:fldCharType="end"/>
      </w:r>
    </w:p>
    <w:p w14:paraId="16A61E50" w14:textId="7DE467A3" w:rsidR="001B11EB" w:rsidRPr="00725766" w:rsidRDefault="001B11EB">
      <w:pPr>
        <w:pStyle w:val="TOC2"/>
        <w:rPr>
          <w:rFonts w:ascii="Calibri" w:hAnsi="Calibri"/>
          <w:sz w:val="22"/>
          <w:szCs w:val="22"/>
          <w:lang w:eastAsia="en-GB"/>
        </w:rPr>
      </w:pPr>
      <w:r>
        <w:t>5.7</w:t>
      </w:r>
      <w:r w:rsidRPr="00725766">
        <w:rPr>
          <w:rFonts w:ascii="Calibri" w:hAnsi="Calibri"/>
          <w:sz w:val="22"/>
          <w:szCs w:val="22"/>
          <w:lang w:eastAsia="en-GB"/>
        </w:rPr>
        <w:tab/>
      </w:r>
      <w:r>
        <w:t>Automatic Speech Recognition</w:t>
      </w:r>
      <w:r>
        <w:tab/>
      </w:r>
      <w:r>
        <w:fldChar w:fldCharType="begin" w:fldLock="1"/>
      </w:r>
      <w:r>
        <w:instrText xml:space="preserve"> PAGEREF _Toc67396596 \h </w:instrText>
      </w:r>
      <w:r>
        <w:fldChar w:fldCharType="separate"/>
      </w:r>
      <w:r>
        <w:t>17</w:t>
      </w:r>
      <w:r>
        <w:fldChar w:fldCharType="end"/>
      </w:r>
    </w:p>
    <w:p w14:paraId="7DE5ACDD" w14:textId="7FEC18E9" w:rsidR="001B11EB" w:rsidRPr="00725766" w:rsidRDefault="001B11EB">
      <w:pPr>
        <w:pStyle w:val="TOC2"/>
        <w:rPr>
          <w:rFonts w:ascii="Calibri" w:hAnsi="Calibri"/>
          <w:sz w:val="22"/>
          <w:szCs w:val="22"/>
          <w:lang w:eastAsia="en-GB"/>
        </w:rPr>
      </w:pPr>
      <w:r>
        <w:t>5.8</w:t>
      </w:r>
      <w:r w:rsidRPr="00725766">
        <w:rPr>
          <w:rFonts w:ascii="Calibri" w:hAnsi="Calibri"/>
          <w:sz w:val="22"/>
          <w:szCs w:val="22"/>
          <w:lang w:eastAsia="en-GB"/>
        </w:rPr>
        <w:tab/>
      </w:r>
      <w:r>
        <w:t>Play Multimedia</w:t>
      </w:r>
      <w:r>
        <w:tab/>
      </w:r>
      <w:r>
        <w:fldChar w:fldCharType="begin" w:fldLock="1"/>
      </w:r>
      <w:r>
        <w:instrText xml:space="preserve"> PAGEREF _Toc67396597 \h </w:instrText>
      </w:r>
      <w:r>
        <w:fldChar w:fldCharType="separate"/>
      </w:r>
      <w:r>
        <w:t>18</w:t>
      </w:r>
      <w:r>
        <w:fldChar w:fldCharType="end"/>
      </w:r>
    </w:p>
    <w:p w14:paraId="6F259743" w14:textId="481B66DF" w:rsidR="001B11EB" w:rsidRPr="00725766" w:rsidRDefault="001B11EB">
      <w:pPr>
        <w:pStyle w:val="TOC3"/>
        <w:rPr>
          <w:rFonts w:ascii="Calibri" w:hAnsi="Calibri"/>
          <w:sz w:val="22"/>
          <w:szCs w:val="22"/>
          <w:lang w:eastAsia="en-GB"/>
        </w:rPr>
      </w:pPr>
      <w:r>
        <w:t>5.</w:t>
      </w:r>
      <w:r>
        <w:rPr>
          <w:lang w:eastAsia="zh-CN"/>
        </w:rPr>
        <w:t>8</w:t>
      </w:r>
      <w:r>
        <w:t>.</w:t>
      </w:r>
      <w:r>
        <w:rPr>
          <w:lang w:eastAsia="zh-CN"/>
        </w:rPr>
        <w:t>1</w:t>
      </w:r>
      <w:r w:rsidRPr="00725766">
        <w:rPr>
          <w:rFonts w:ascii="Calibri" w:hAnsi="Calibri"/>
          <w:sz w:val="22"/>
          <w:szCs w:val="22"/>
          <w:lang w:eastAsia="en-GB"/>
        </w:rPr>
        <w:tab/>
      </w:r>
      <w:r>
        <w:t>General Play Multimedia</w:t>
      </w:r>
      <w:r>
        <w:tab/>
      </w:r>
      <w:r>
        <w:fldChar w:fldCharType="begin" w:fldLock="1"/>
      </w:r>
      <w:r>
        <w:instrText xml:space="preserve"> PAGEREF _Toc67396598 \h </w:instrText>
      </w:r>
      <w:r>
        <w:fldChar w:fldCharType="separate"/>
      </w:r>
      <w:r>
        <w:t>18</w:t>
      </w:r>
      <w:r>
        <w:fldChar w:fldCharType="end"/>
      </w:r>
    </w:p>
    <w:p w14:paraId="1028E4A5" w14:textId="21E802C1" w:rsidR="001B11EB" w:rsidRPr="00725766" w:rsidRDefault="001B11EB">
      <w:pPr>
        <w:pStyle w:val="TOC3"/>
        <w:rPr>
          <w:rFonts w:ascii="Calibri" w:hAnsi="Calibri"/>
          <w:sz w:val="22"/>
          <w:szCs w:val="22"/>
          <w:lang w:eastAsia="en-GB"/>
        </w:rPr>
      </w:pPr>
      <w:r>
        <w:t>5.</w:t>
      </w:r>
      <w:r>
        <w:rPr>
          <w:lang w:eastAsia="zh-CN"/>
        </w:rPr>
        <w:t>8</w:t>
      </w:r>
      <w:r>
        <w:t>.</w:t>
      </w:r>
      <w:r>
        <w:rPr>
          <w:lang w:eastAsia="zh-CN"/>
        </w:rPr>
        <w:t>2</w:t>
      </w:r>
      <w:r w:rsidRPr="00725766">
        <w:rPr>
          <w:rFonts w:ascii="Calibri" w:hAnsi="Calibri"/>
          <w:sz w:val="22"/>
          <w:szCs w:val="22"/>
          <w:lang w:eastAsia="en-GB"/>
        </w:rPr>
        <w:tab/>
      </w:r>
      <w:r>
        <w:t xml:space="preserve">Play </w:t>
      </w:r>
      <w:r>
        <w:rPr>
          <w:lang w:eastAsia="zh-CN"/>
        </w:rPr>
        <w:t>Message</w:t>
      </w:r>
      <w:r>
        <w:tab/>
      </w:r>
      <w:r>
        <w:fldChar w:fldCharType="begin" w:fldLock="1"/>
      </w:r>
      <w:r>
        <w:instrText xml:space="preserve"> PAGEREF _Toc67396599 \h </w:instrText>
      </w:r>
      <w:r>
        <w:fldChar w:fldCharType="separate"/>
      </w:r>
      <w:r>
        <w:t>18</w:t>
      </w:r>
      <w:r>
        <w:fldChar w:fldCharType="end"/>
      </w:r>
    </w:p>
    <w:p w14:paraId="0BD858CC" w14:textId="3C5523FF" w:rsidR="001B11EB" w:rsidRPr="00725766" w:rsidRDefault="001B11EB">
      <w:pPr>
        <w:pStyle w:val="TOC2"/>
        <w:rPr>
          <w:rFonts w:ascii="Calibri" w:hAnsi="Calibri"/>
          <w:sz w:val="22"/>
          <w:szCs w:val="22"/>
          <w:lang w:eastAsia="en-GB"/>
        </w:rPr>
      </w:pPr>
      <w:r>
        <w:t>5.9</w:t>
      </w:r>
      <w:r w:rsidRPr="00725766">
        <w:rPr>
          <w:rFonts w:ascii="Calibri" w:hAnsi="Calibri"/>
          <w:sz w:val="22"/>
          <w:szCs w:val="22"/>
          <w:lang w:eastAsia="en-GB"/>
        </w:rPr>
        <w:tab/>
      </w:r>
      <w:r>
        <w:t>Multimedia Record</w:t>
      </w:r>
      <w:r>
        <w:tab/>
      </w:r>
      <w:r>
        <w:fldChar w:fldCharType="begin" w:fldLock="1"/>
      </w:r>
      <w:r>
        <w:instrText xml:space="preserve"> PAGEREF _Toc67396600 \h </w:instrText>
      </w:r>
      <w:r>
        <w:fldChar w:fldCharType="separate"/>
      </w:r>
      <w:r>
        <w:t>19</w:t>
      </w:r>
      <w:r>
        <w:fldChar w:fldCharType="end"/>
      </w:r>
    </w:p>
    <w:p w14:paraId="05D34F32" w14:textId="6E66D756" w:rsidR="001B11EB" w:rsidRPr="00725766" w:rsidRDefault="001B11EB">
      <w:pPr>
        <w:pStyle w:val="TOC3"/>
        <w:rPr>
          <w:rFonts w:ascii="Calibri" w:hAnsi="Calibri"/>
          <w:sz w:val="22"/>
          <w:szCs w:val="22"/>
          <w:lang w:eastAsia="en-GB"/>
        </w:rPr>
      </w:pPr>
      <w:r>
        <w:t>5.</w:t>
      </w:r>
      <w:r>
        <w:rPr>
          <w:lang w:eastAsia="zh-CN"/>
        </w:rPr>
        <w:t>9</w:t>
      </w:r>
      <w:r>
        <w:t>.</w:t>
      </w:r>
      <w:r>
        <w:rPr>
          <w:lang w:eastAsia="zh-CN"/>
        </w:rPr>
        <w:t>1</w:t>
      </w:r>
      <w:r w:rsidRPr="00725766">
        <w:rPr>
          <w:rFonts w:ascii="Calibri" w:hAnsi="Calibri"/>
          <w:sz w:val="22"/>
          <w:szCs w:val="22"/>
          <w:lang w:eastAsia="en-GB"/>
        </w:rPr>
        <w:tab/>
      </w:r>
      <w:r>
        <w:t>General Multimedia Record</w:t>
      </w:r>
      <w:r>
        <w:tab/>
      </w:r>
      <w:r>
        <w:fldChar w:fldCharType="begin" w:fldLock="1"/>
      </w:r>
      <w:r>
        <w:instrText xml:space="preserve"> PAGEREF _Toc67396601 \h </w:instrText>
      </w:r>
      <w:r>
        <w:fldChar w:fldCharType="separate"/>
      </w:r>
      <w:r>
        <w:t>19</w:t>
      </w:r>
      <w:r>
        <w:fldChar w:fldCharType="end"/>
      </w:r>
    </w:p>
    <w:p w14:paraId="1691F6C6" w14:textId="5D5FB9D7" w:rsidR="001B11EB" w:rsidRPr="00725766" w:rsidRDefault="001B11EB">
      <w:pPr>
        <w:pStyle w:val="TOC3"/>
        <w:rPr>
          <w:rFonts w:ascii="Calibri" w:hAnsi="Calibri"/>
          <w:sz w:val="22"/>
          <w:szCs w:val="22"/>
          <w:lang w:eastAsia="en-GB"/>
        </w:rPr>
      </w:pPr>
      <w:r>
        <w:t>5.9.2</w:t>
      </w:r>
      <w:r w:rsidRPr="00725766">
        <w:rPr>
          <w:rFonts w:ascii="Calibri" w:hAnsi="Calibri"/>
          <w:sz w:val="22"/>
          <w:szCs w:val="22"/>
        </w:rPr>
        <w:tab/>
      </w:r>
      <w:r>
        <w:rPr>
          <w:lang w:eastAsia="zh-CN"/>
        </w:rPr>
        <w:t>Message Record</w:t>
      </w:r>
      <w:r>
        <w:tab/>
      </w:r>
      <w:r>
        <w:fldChar w:fldCharType="begin" w:fldLock="1"/>
      </w:r>
      <w:r>
        <w:instrText xml:space="preserve"> PAGEREF _Toc67396602 \h </w:instrText>
      </w:r>
      <w:r>
        <w:fldChar w:fldCharType="separate"/>
      </w:r>
      <w:r>
        <w:t>19</w:t>
      </w:r>
      <w:r>
        <w:fldChar w:fldCharType="end"/>
      </w:r>
    </w:p>
    <w:p w14:paraId="78B4D9F3" w14:textId="165AFEA0" w:rsidR="001B11EB" w:rsidRPr="00725766" w:rsidRDefault="001B11EB">
      <w:pPr>
        <w:pStyle w:val="TOC2"/>
        <w:rPr>
          <w:rFonts w:ascii="Calibri" w:hAnsi="Calibri"/>
          <w:sz w:val="22"/>
          <w:szCs w:val="22"/>
          <w:lang w:eastAsia="en-GB"/>
        </w:rPr>
      </w:pPr>
      <w:r>
        <w:t>5.10</w:t>
      </w:r>
      <w:r w:rsidRPr="00725766">
        <w:rPr>
          <w:rFonts w:ascii="Calibri" w:hAnsi="Calibri"/>
          <w:sz w:val="22"/>
          <w:szCs w:val="22"/>
          <w:lang w:eastAsia="en-GB"/>
        </w:rPr>
        <w:tab/>
      </w:r>
      <w:r>
        <w:t>Audio Conference</w:t>
      </w:r>
      <w:r>
        <w:tab/>
      </w:r>
      <w:r>
        <w:fldChar w:fldCharType="begin" w:fldLock="1"/>
      </w:r>
      <w:r>
        <w:instrText xml:space="preserve"> PAGEREF _Toc67396603 \h </w:instrText>
      </w:r>
      <w:r>
        <w:fldChar w:fldCharType="separate"/>
      </w:r>
      <w:r>
        <w:t>19</w:t>
      </w:r>
      <w:r>
        <w:fldChar w:fldCharType="end"/>
      </w:r>
    </w:p>
    <w:p w14:paraId="4D1A3F2E" w14:textId="001E006C" w:rsidR="001B11EB" w:rsidRPr="00725766" w:rsidRDefault="001B11EB">
      <w:pPr>
        <w:pStyle w:val="TOC2"/>
        <w:rPr>
          <w:rFonts w:ascii="Calibri" w:hAnsi="Calibri"/>
          <w:sz w:val="22"/>
          <w:szCs w:val="22"/>
          <w:lang w:eastAsia="en-GB"/>
        </w:rPr>
      </w:pPr>
      <w:r>
        <w:t>5.11</w:t>
      </w:r>
      <w:r w:rsidRPr="00725766">
        <w:rPr>
          <w:rFonts w:ascii="Calibri" w:hAnsi="Calibri"/>
          <w:sz w:val="22"/>
          <w:szCs w:val="22"/>
          <w:lang w:eastAsia="en-GB"/>
        </w:rPr>
        <w:tab/>
      </w:r>
      <w:r>
        <w:t>Multimedia Conference</w:t>
      </w:r>
      <w:r>
        <w:tab/>
      </w:r>
      <w:r>
        <w:fldChar w:fldCharType="begin" w:fldLock="1"/>
      </w:r>
      <w:r>
        <w:instrText xml:space="preserve"> PAGEREF _Toc67396604 \h </w:instrText>
      </w:r>
      <w:r>
        <w:fldChar w:fldCharType="separate"/>
      </w:r>
      <w:r>
        <w:t>20</w:t>
      </w:r>
      <w:r>
        <w:fldChar w:fldCharType="end"/>
      </w:r>
    </w:p>
    <w:p w14:paraId="02F6A3F4" w14:textId="1CD8893A" w:rsidR="001B11EB" w:rsidRPr="00725766" w:rsidRDefault="001B11EB">
      <w:pPr>
        <w:pStyle w:val="TOC3"/>
        <w:rPr>
          <w:rFonts w:ascii="Calibri" w:hAnsi="Calibri"/>
          <w:sz w:val="22"/>
          <w:szCs w:val="22"/>
          <w:lang w:eastAsia="en-GB"/>
        </w:rPr>
      </w:pPr>
      <w:r>
        <w:t>5.11.1</w:t>
      </w:r>
      <w:r w:rsidRPr="00725766">
        <w:rPr>
          <w:rFonts w:ascii="Calibri" w:hAnsi="Calibri"/>
          <w:sz w:val="22"/>
          <w:szCs w:val="22"/>
          <w:lang w:eastAsia="en-GB"/>
        </w:rPr>
        <w:tab/>
      </w:r>
      <w:r>
        <w:t>General Multimedia Conferencing</w:t>
      </w:r>
      <w:r>
        <w:tab/>
      </w:r>
      <w:r>
        <w:fldChar w:fldCharType="begin" w:fldLock="1"/>
      </w:r>
      <w:r>
        <w:instrText xml:space="preserve"> PAGEREF _Toc67396605 \h </w:instrText>
      </w:r>
      <w:r>
        <w:fldChar w:fldCharType="separate"/>
      </w:r>
      <w:r>
        <w:t>20</w:t>
      </w:r>
      <w:r>
        <w:fldChar w:fldCharType="end"/>
      </w:r>
    </w:p>
    <w:p w14:paraId="4AFC6BC1" w14:textId="2D95CD8E" w:rsidR="001B11EB" w:rsidRPr="00725766" w:rsidRDefault="001B11EB">
      <w:pPr>
        <w:pStyle w:val="TOC3"/>
        <w:rPr>
          <w:rFonts w:ascii="Calibri" w:hAnsi="Calibri"/>
          <w:sz w:val="22"/>
          <w:szCs w:val="22"/>
          <w:lang w:eastAsia="en-GB"/>
        </w:rPr>
      </w:pPr>
      <w:r>
        <w:t>5.11.2</w:t>
      </w:r>
      <w:r w:rsidRPr="00725766">
        <w:rPr>
          <w:rFonts w:ascii="Calibri" w:hAnsi="Calibri"/>
          <w:sz w:val="22"/>
          <w:szCs w:val="22"/>
        </w:rPr>
        <w:tab/>
      </w:r>
      <w:r>
        <w:rPr>
          <w:lang w:eastAsia="zh-CN"/>
        </w:rPr>
        <w:t>Message Conferencing</w:t>
      </w:r>
      <w:r>
        <w:tab/>
      </w:r>
      <w:r>
        <w:fldChar w:fldCharType="begin" w:fldLock="1"/>
      </w:r>
      <w:r>
        <w:instrText xml:space="preserve"> PAGEREF _Toc67396606 \h </w:instrText>
      </w:r>
      <w:r>
        <w:fldChar w:fldCharType="separate"/>
      </w:r>
      <w:r>
        <w:t>20</w:t>
      </w:r>
      <w:r>
        <w:fldChar w:fldCharType="end"/>
      </w:r>
    </w:p>
    <w:p w14:paraId="50BEBA15" w14:textId="567CF529" w:rsidR="001B11EB" w:rsidRPr="00725766" w:rsidRDefault="001B11EB">
      <w:pPr>
        <w:pStyle w:val="TOC3"/>
        <w:rPr>
          <w:rFonts w:ascii="Calibri" w:hAnsi="Calibri"/>
          <w:sz w:val="22"/>
          <w:szCs w:val="22"/>
          <w:lang w:eastAsia="en-GB"/>
        </w:rPr>
      </w:pPr>
      <w:r>
        <w:t>5.11.3</w:t>
      </w:r>
      <w:r w:rsidRPr="00725766">
        <w:rPr>
          <w:rFonts w:ascii="Calibri" w:hAnsi="Calibri"/>
          <w:sz w:val="22"/>
          <w:szCs w:val="22"/>
          <w:lang w:eastAsia="en-GB"/>
        </w:rPr>
        <w:tab/>
      </w:r>
      <w:r>
        <w:t xml:space="preserve">Multi-stream Multiparty </w:t>
      </w:r>
      <w:r>
        <w:rPr>
          <w:lang w:eastAsia="ko-KR"/>
        </w:rPr>
        <w:t>Conferencing Media Handling</w:t>
      </w:r>
      <w:r>
        <w:tab/>
      </w:r>
      <w:r>
        <w:fldChar w:fldCharType="begin" w:fldLock="1"/>
      </w:r>
      <w:r>
        <w:instrText xml:space="preserve"> PAGEREF _Toc67396607 \h </w:instrText>
      </w:r>
      <w:r>
        <w:fldChar w:fldCharType="separate"/>
      </w:r>
      <w:r>
        <w:t>21</w:t>
      </w:r>
      <w:r>
        <w:fldChar w:fldCharType="end"/>
      </w:r>
    </w:p>
    <w:p w14:paraId="3FF5A8D9" w14:textId="0D2B74F4" w:rsidR="001B11EB" w:rsidRPr="00725766" w:rsidRDefault="001B11EB">
      <w:pPr>
        <w:pStyle w:val="TOC4"/>
        <w:rPr>
          <w:rFonts w:ascii="Calibri" w:hAnsi="Calibri"/>
          <w:sz w:val="22"/>
          <w:szCs w:val="22"/>
          <w:lang w:eastAsia="en-GB"/>
        </w:rPr>
      </w:pPr>
      <w:r>
        <w:t>5.11.3.1</w:t>
      </w:r>
      <w:r w:rsidRPr="00725766">
        <w:rPr>
          <w:rFonts w:ascii="Calibri" w:hAnsi="Calibri"/>
          <w:sz w:val="22"/>
          <w:szCs w:val="22"/>
          <w:lang w:eastAsia="en-GB"/>
        </w:rPr>
        <w:tab/>
      </w:r>
      <w:r>
        <w:t>Introduction</w:t>
      </w:r>
      <w:r>
        <w:tab/>
      </w:r>
      <w:r>
        <w:fldChar w:fldCharType="begin" w:fldLock="1"/>
      </w:r>
      <w:r>
        <w:instrText xml:space="preserve"> PAGEREF _Toc67396608 \h </w:instrText>
      </w:r>
      <w:r>
        <w:fldChar w:fldCharType="separate"/>
      </w:r>
      <w:r>
        <w:t>21</w:t>
      </w:r>
      <w:r>
        <w:fldChar w:fldCharType="end"/>
      </w:r>
    </w:p>
    <w:p w14:paraId="4E5B51EA" w14:textId="5F16B4BA" w:rsidR="001B11EB" w:rsidRPr="00725766" w:rsidRDefault="001B11EB">
      <w:pPr>
        <w:pStyle w:val="TOC4"/>
        <w:rPr>
          <w:rFonts w:ascii="Calibri" w:hAnsi="Calibri"/>
          <w:sz w:val="22"/>
          <w:szCs w:val="22"/>
          <w:lang w:eastAsia="en-GB"/>
        </w:rPr>
      </w:pPr>
      <w:r>
        <w:t>5.11.3.2</w:t>
      </w:r>
      <w:r w:rsidRPr="00725766">
        <w:rPr>
          <w:rFonts w:ascii="Calibri" w:hAnsi="Calibri"/>
          <w:sz w:val="22"/>
          <w:szCs w:val="22"/>
          <w:lang w:eastAsia="en-GB"/>
        </w:rPr>
        <w:tab/>
      </w:r>
      <w:r>
        <w:t>General MMCMH requirements</w:t>
      </w:r>
      <w:r>
        <w:tab/>
      </w:r>
      <w:r>
        <w:fldChar w:fldCharType="begin" w:fldLock="1"/>
      </w:r>
      <w:r>
        <w:instrText xml:space="preserve"> PAGEREF _Toc67396609 \h </w:instrText>
      </w:r>
      <w:r>
        <w:fldChar w:fldCharType="separate"/>
      </w:r>
      <w:r>
        <w:t>22</w:t>
      </w:r>
      <w:r>
        <w:fldChar w:fldCharType="end"/>
      </w:r>
    </w:p>
    <w:p w14:paraId="206269FB" w14:textId="409E57C4" w:rsidR="001B11EB" w:rsidRPr="00725766" w:rsidRDefault="001B11EB">
      <w:pPr>
        <w:pStyle w:val="TOC4"/>
        <w:rPr>
          <w:rFonts w:ascii="Calibri" w:hAnsi="Calibri"/>
          <w:sz w:val="22"/>
          <w:szCs w:val="22"/>
          <w:lang w:eastAsia="en-GB"/>
        </w:rPr>
      </w:pPr>
      <w:r>
        <w:t>5.11.3.3</w:t>
      </w:r>
      <w:r w:rsidRPr="00725766">
        <w:rPr>
          <w:rFonts w:ascii="Calibri" w:hAnsi="Calibri"/>
          <w:sz w:val="22"/>
          <w:szCs w:val="22"/>
          <w:lang w:eastAsia="en-GB"/>
        </w:rPr>
        <w:tab/>
      </w:r>
      <w:r>
        <w:t>N</w:t>
      </w:r>
      <w:r>
        <w:rPr>
          <w:lang w:eastAsia="ko-KR"/>
        </w:rPr>
        <w:t>egotiation</w:t>
      </w:r>
      <w:r w:rsidRPr="00742C39">
        <w:rPr>
          <w:rFonts w:cs="Arial"/>
          <w:lang w:eastAsia="zh-CN"/>
        </w:rPr>
        <w:t xml:space="preserve"> in "dial-in" scenario</w:t>
      </w:r>
      <w:r>
        <w:tab/>
      </w:r>
      <w:r>
        <w:fldChar w:fldCharType="begin" w:fldLock="1"/>
      </w:r>
      <w:r>
        <w:instrText xml:space="preserve"> PAGEREF _Toc67396610 \h </w:instrText>
      </w:r>
      <w:r>
        <w:fldChar w:fldCharType="separate"/>
      </w:r>
      <w:r>
        <w:t>23</w:t>
      </w:r>
      <w:r>
        <w:fldChar w:fldCharType="end"/>
      </w:r>
    </w:p>
    <w:p w14:paraId="7A889234" w14:textId="4FD99BA9" w:rsidR="001B11EB" w:rsidRPr="00725766" w:rsidRDefault="001B11EB">
      <w:pPr>
        <w:pStyle w:val="TOC4"/>
        <w:rPr>
          <w:rFonts w:ascii="Calibri" w:hAnsi="Calibri"/>
          <w:sz w:val="22"/>
          <w:szCs w:val="22"/>
          <w:lang w:eastAsia="en-GB"/>
        </w:rPr>
      </w:pPr>
      <w:r>
        <w:t>5.11.3.4</w:t>
      </w:r>
      <w:r w:rsidRPr="00725766">
        <w:rPr>
          <w:rFonts w:ascii="Calibri" w:hAnsi="Calibri"/>
          <w:sz w:val="22"/>
          <w:szCs w:val="22"/>
          <w:lang w:eastAsia="en-GB"/>
        </w:rPr>
        <w:tab/>
      </w:r>
      <w:r>
        <w:rPr>
          <w:lang w:eastAsia="ko-KR"/>
        </w:rPr>
        <w:t>Negotiation</w:t>
      </w:r>
      <w:r w:rsidRPr="00742C39">
        <w:rPr>
          <w:rFonts w:cs="Arial"/>
          <w:lang w:eastAsia="zh-CN"/>
        </w:rPr>
        <w:t xml:space="preserve"> in "dial-out" scenario</w:t>
      </w:r>
      <w:r>
        <w:tab/>
      </w:r>
      <w:r>
        <w:fldChar w:fldCharType="begin" w:fldLock="1"/>
      </w:r>
      <w:r>
        <w:instrText xml:space="preserve"> PAGEREF _Toc67396611 \h </w:instrText>
      </w:r>
      <w:r>
        <w:fldChar w:fldCharType="separate"/>
      </w:r>
      <w:r>
        <w:t>25</w:t>
      </w:r>
      <w:r>
        <w:fldChar w:fldCharType="end"/>
      </w:r>
    </w:p>
    <w:p w14:paraId="645DD4CB" w14:textId="5A73F6A2" w:rsidR="001B11EB" w:rsidRPr="00725766" w:rsidRDefault="001B11EB">
      <w:pPr>
        <w:pStyle w:val="TOC4"/>
        <w:rPr>
          <w:rFonts w:ascii="Calibri" w:hAnsi="Calibri"/>
          <w:sz w:val="22"/>
          <w:szCs w:val="22"/>
          <w:lang w:eastAsia="en-GB"/>
        </w:rPr>
      </w:pPr>
      <w:r>
        <w:t>5.11.3.5</w:t>
      </w:r>
      <w:r w:rsidRPr="00725766">
        <w:rPr>
          <w:rFonts w:ascii="Calibri" w:hAnsi="Calibri"/>
          <w:sz w:val="22"/>
          <w:szCs w:val="22"/>
          <w:lang w:eastAsia="en-GB"/>
        </w:rPr>
        <w:tab/>
      </w:r>
      <w:r>
        <w:rPr>
          <w:lang w:eastAsia="ko-KR"/>
        </w:rPr>
        <w:t>MMCMH</w:t>
      </w:r>
      <w:r>
        <w:t xml:space="preserve"> handling at MRFP</w:t>
      </w:r>
      <w:r>
        <w:tab/>
      </w:r>
      <w:r>
        <w:fldChar w:fldCharType="begin" w:fldLock="1"/>
      </w:r>
      <w:r>
        <w:instrText xml:space="preserve"> PAGEREF _Toc67396612 \h </w:instrText>
      </w:r>
      <w:r>
        <w:fldChar w:fldCharType="separate"/>
      </w:r>
      <w:r>
        <w:t>28</w:t>
      </w:r>
      <w:r>
        <w:fldChar w:fldCharType="end"/>
      </w:r>
    </w:p>
    <w:p w14:paraId="7EB94BFB" w14:textId="3F5D0317" w:rsidR="001B11EB" w:rsidRPr="00725766" w:rsidRDefault="001B11EB">
      <w:pPr>
        <w:pStyle w:val="TOC2"/>
        <w:rPr>
          <w:rFonts w:ascii="Calibri" w:hAnsi="Calibri"/>
          <w:sz w:val="22"/>
          <w:szCs w:val="22"/>
          <w:lang w:eastAsia="en-GB"/>
        </w:rPr>
      </w:pPr>
      <w:r>
        <w:t>5.12</w:t>
      </w:r>
      <w:r w:rsidRPr="00725766">
        <w:rPr>
          <w:rFonts w:ascii="Calibri" w:hAnsi="Calibri"/>
          <w:sz w:val="22"/>
          <w:szCs w:val="22"/>
          <w:lang w:eastAsia="en-GB"/>
        </w:rPr>
        <w:tab/>
      </w:r>
      <w:r>
        <w:t>Audio Transcoding</w:t>
      </w:r>
      <w:r>
        <w:tab/>
      </w:r>
      <w:r>
        <w:fldChar w:fldCharType="begin" w:fldLock="1"/>
      </w:r>
      <w:r>
        <w:instrText xml:space="preserve"> PAGEREF _Toc67396613 \h </w:instrText>
      </w:r>
      <w:r>
        <w:fldChar w:fldCharType="separate"/>
      </w:r>
      <w:r>
        <w:t>30</w:t>
      </w:r>
      <w:r>
        <w:fldChar w:fldCharType="end"/>
      </w:r>
    </w:p>
    <w:p w14:paraId="25A4CD07" w14:textId="0EBC3D67" w:rsidR="001B11EB" w:rsidRPr="00725766" w:rsidRDefault="001B11EB">
      <w:pPr>
        <w:pStyle w:val="TOC3"/>
        <w:rPr>
          <w:rFonts w:ascii="Calibri" w:hAnsi="Calibri"/>
          <w:sz w:val="22"/>
          <w:szCs w:val="22"/>
          <w:lang w:eastAsia="en-GB"/>
        </w:rPr>
      </w:pPr>
      <w:r>
        <w:t>5.12.1</w:t>
      </w:r>
      <w:r w:rsidRPr="00725766">
        <w:rPr>
          <w:rFonts w:ascii="Calibri" w:hAnsi="Calibri"/>
          <w:sz w:val="22"/>
          <w:szCs w:val="22"/>
          <w:lang w:eastAsia="en-GB"/>
        </w:rPr>
        <w:tab/>
      </w:r>
      <w:r>
        <w:t>General</w:t>
      </w:r>
      <w:r>
        <w:tab/>
      </w:r>
      <w:r>
        <w:fldChar w:fldCharType="begin" w:fldLock="1"/>
      </w:r>
      <w:r>
        <w:instrText xml:space="preserve"> PAGEREF _Toc67396614 \h </w:instrText>
      </w:r>
      <w:r>
        <w:fldChar w:fldCharType="separate"/>
      </w:r>
      <w:r>
        <w:t>30</w:t>
      </w:r>
      <w:r>
        <w:fldChar w:fldCharType="end"/>
      </w:r>
    </w:p>
    <w:p w14:paraId="3E5A4E4C" w14:textId="2FBA481A" w:rsidR="001B11EB" w:rsidRPr="00725766" w:rsidRDefault="001B11EB">
      <w:pPr>
        <w:pStyle w:val="TOC3"/>
        <w:rPr>
          <w:rFonts w:ascii="Calibri" w:hAnsi="Calibri"/>
          <w:sz w:val="22"/>
          <w:szCs w:val="22"/>
          <w:lang w:eastAsia="en-GB"/>
        </w:rPr>
      </w:pPr>
      <w:r>
        <w:t>5.12.2</w:t>
      </w:r>
      <w:r w:rsidRPr="00725766">
        <w:rPr>
          <w:rFonts w:ascii="Calibri" w:hAnsi="Calibri"/>
          <w:sz w:val="22"/>
          <w:szCs w:val="22"/>
          <w:lang w:eastAsia="en-GB"/>
        </w:rPr>
        <w:tab/>
      </w:r>
      <w:r>
        <w:t>Handling of common codec parameters</w:t>
      </w:r>
      <w:r>
        <w:tab/>
      </w:r>
      <w:r>
        <w:fldChar w:fldCharType="begin" w:fldLock="1"/>
      </w:r>
      <w:r>
        <w:instrText xml:space="preserve"> PAGEREF _Toc67396615 \h </w:instrText>
      </w:r>
      <w:r>
        <w:fldChar w:fldCharType="separate"/>
      </w:r>
      <w:r>
        <w:t>30</w:t>
      </w:r>
      <w:r>
        <w:fldChar w:fldCharType="end"/>
      </w:r>
    </w:p>
    <w:p w14:paraId="297AA1C3" w14:textId="78A4F79E" w:rsidR="001B11EB" w:rsidRPr="00725766" w:rsidRDefault="001B11EB">
      <w:pPr>
        <w:pStyle w:val="TOC3"/>
        <w:rPr>
          <w:rFonts w:ascii="Calibri" w:hAnsi="Calibri"/>
          <w:sz w:val="22"/>
          <w:szCs w:val="22"/>
          <w:lang w:eastAsia="en-GB"/>
        </w:rPr>
      </w:pPr>
      <w:r>
        <w:t>5.12.3</w:t>
      </w:r>
      <w:r w:rsidRPr="00725766">
        <w:rPr>
          <w:rFonts w:ascii="Calibri" w:hAnsi="Calibri"/>
          <w:sz w:val="22"/>
          <w:szCs w:val="22"/>
          <w:lang w:eastAsia="en-GB"/>
        </w:rPr>
        <w:tab/>
      </w:r>
      <w:r>
        <w:t>Handling of the EVS speech codec</w:t>
      </w:r>
      <w:r>
        <w:tab/>
      </w:r>
      <w:r>
        <w:fldChar w:fldCharType="begin" w:fldLock="1"/>
      </w:r>
      <w:r>
        <w:instrText xml:space="preserve"> PAGEREF _Toc67396616 \h </w:instrText>
      </w:r>
      <w:r>
        <w:fldChar w:fldCharType="separate"/>
      </w:r>
      <w:r>
        <w:t>31</w:t>
      </w:r>
      <w:r>
        <w:fldChar w:fldCharType="end"/>
      </w:r>
    </w:p>
    <w:p w14:paraId="609C7BBF" w14:textId="425A7600" w:rsidR="001B11EB" w:rsidRPr="00725766" w:rsidRDefault="001B11EB">
      <w:pPr>
        <w:pStyle w:val="TOC2"/>
        <w:rPr>
          <w:rFonts w:ascii="Calibri" w:hAnsi="Calibri"/>
          <w:sz w:val="22"/>
          <w:szCs w:val="22"/>
          <w:lang w:eastAsia="en-GB"/>
        </w:rPr>
      </w:pPr>
      <w:r>
        <w:t>5.13</w:t>
      </w:r>
      <w:r w:rsidRPr="00725766">
        <w:rPr>
          <w:rFonts w:ascii="Calibri" w:hAnsi="Calibri"/>
          <w:sz w:val="22"/>
          <w:szCs w:val="22"/>
          <w:lang w:eastAsia="en-GB"/>
        </w:rPr>
        <w:tab/>
      </w:r>
      <w:r>
        <w:t>Video Transcoding</w:t>
      </w:r>
      <w:r>
        <w:tab/>
      </w:r>
      <w:r>
        <w:fldChar w:fldCharType="begin" w:fldLock="1"/>
      </w:r>
      <w:r>
        <w:instrText xml:space="preserve"> PAGEREF _Toc67396617 \h </w:instrText>
      </w:r>
      <w:r>
        <w:fldChar w:fldCharType="separate"/>
      </w:r>
      <w:r>
        <w:t>40</w:t>
      </w:r>
      <w:r>
        <w:fldChar w:fldCharType="end"/>
      </w:r>
    </w:p>
    <w:p w14:paraId="6E443A48" w14:textId="493B312A" w:rsidR="001B11EB" w:rsidRPr="00725766" w:rsidRDefault="001B11EB">
      <w:pPr>
        <w:pStyle w:val="TOC2"/>
        <w:rPr>
          <w:rFonts w:ascii="Calibri" w:hAnsi="Calibri"/>
          <w:sz w:val="22"/>
          <w:szCs w:val="22"/>
          <w:lang w:eastAsia="en-GB"/>
        </w:rPr>
      </w:pPr>
      <w:r>
        <w:t>5.14</w:t>
      </w:r>
      <w:r w:rsidRPr="00725766">
        <w:rPr>
          <w:rFonts w:ascii="Calibri" w:hAnsi="Calibri"/>
          <w:sz w:val="22"/>
          <w:szCs w:val="22"/>
          <w:lang w:eastAsia="en-GB"/>
        </w:rPr>
        <w:tab/>
      </w:r>
      <w:r>
        <w:t>Floor Control Service Requirement</w:t>
      </w:r>
      <w:r>
        <w:tab/>
      </w:r>
      <w:r>
        <w:fldChar w:fldCharType="begin" w:fldLock="1"/>
      </w:r>
      <w:r>
        <w:instrText xml:space="preserve"> PAGEREF _Toc67396618 \h </w:instrText>
      </w:r>
      <w:r>
        <w:fldChar w:fldCharType="separate"/>
      </w:r>
      <w:r>
        <w:t>40</w:t>
      </w:r>
      <w:r>
        <w:fldChar w:fldCharType="end"/>
      </w:r>
    </w:p>
    <w:p w14:paraId="4A7CCB93" w14:textId="16219A06" w:rsidR="001B11EB" w:rsidRPr="00725766" w:rsidRDefault="001B11EB">
      <w:pPr>
        <w:pStyle w:val="TOC3"/>
        <w:rPr>
          <w:rFonts w:ascii="Calibri" w:hAnsi="Calibri"/>
          <w:sz w:val="22"/>
          <w:szCs w:val="22"/>
          <w:lang w:eastAsia="en-GB"/>
        </w:rPr>
      </w:pPr>
      <w:r>
        <w:t>5.14.1</w:t>
      </w:r>
      <w:r w:rsidRPr="00725766">
        <w:rPr>
          <w:rFonts w:ascii="Calibri" w:hAnsi="Calibri"/>
          <w:sz w:val="22"/>
          <w:szCs w:val="22"/>
        </w:rPr>
        <w:tab/>
      </w:r>
      <w:r>
        <w:rPr>
          <w:lang w:eastAsia="zh-CN"/>
        </w:rPr>
        <w:t>General</w:t>
      </w:r>
      <w:r>
        <w:tab/>
      </w:r>
      <w:r>
        <w:fldChar w:fldCharType="begin" w:fldLock="1"/>
      </w:r>
      <w:r>
        <w:instrText xml:space="preserve"> PAGEREF _Toc67396619 \h </w:instrText>
      </w:r>
      <w:r>
        <w:fldChar w:fldCharType="separate"/>
      </w:r>
      <w:r>
        <w:t>40</w:t>
      </w:r>
      <w:r>
        <w:fldChar w:fldCharType="end"/>
      </w:r>
    </w:p>
    <w:p w14:paraId="309AA424" w14:textId="44662A46" w:rsidR="001B11EB" w:rsidRPr="00725766" w:rsidRDefault="001B11EB">
      <w:pPr>
        <w:pStyle w:val="TOC3"/>
        <w:rPr>
          <w:rFonts w:ascii="Calibri" w:hAnsi="Calibri"/>
          <w:sz w:val="22"/>
          <w:szCs w:val="22"/>
          <w:lang w:eastAsia="en-GB"/>
        </w:rPr>
      </w:pPr>
      <w:r>
        <w:t>5.14.2</w:t>
      </w:r>
      <w:r w:rsidRPr="00725766">
        <w:rPr>
          <w:rFonts w:ascii="Calibri" w:hAnsi="Calibri"/>
          <w:sz w:val="22"/>
          <w:szCs w:val="22"/>
        </w:rPr>
        <w:tab/>
      </w:r>
      <w:r>
        <w:rPr>
          <w:lang w:eastAsia="zh-CN"/>
        </w:rPr>
        <w:t>Architecture</w:t>
      </w:r>
      <w:r>
        <w:tab/>
      </w:r>
      <w:r>
        <w:fldChar w:fldCharType="begin" w:fldLock="1"/>
      </w:r>
      <w:r>
        <w:instrText xml:space="preserve"> PAGEREF _Toc67396620 \h </w:instrText>
      </w:r>
      <w:r>
        <w:fldChar w:fldCharType="separate"/>
      </w:r>
      <w:r>
        <w:t>40</w:t>
      </w:r>
      <w:r>
        <w:fldChar w:fldCharType="end"/>
      </w:r>
    </w:p>
    <w:p w14:paraId="3797B579" w14:textId="4444D06C" w:rsidR="001B11EB" w:rsidRPr="00725766" w:rsidRDefault="001B11EB">
      <w:pPr>
        <w:pStyle w:val="TOC3"/>
        <w:rPr>
          <w:rFonts w:ascii="Calibri" w:hAnsi="Calibri"/>
          <w:sz w:val="22"/>
          <w:szCs w:val="22"/>
          <w:lang w:eastAsia="en-GB"/>
        </w:rPr>
      </w:pPr>
      <w:r>
        <w:t>5.14.3</w:t>
      </w:r>
      <w:r w:rsidRPr="00725766">
        <w:rPr>
          <w:rFonts w:ascii="Calibri" w:hAnsi="Calibri"/>
          <w:sz w:val="22"/>
          <w:szCs w:val="22"/>
        </w:rPr>
        <w:tab/>
      </w:r>
      <w:r>
        <w:rPr>
          <w:lang w:eastAsia="zh-CN"/>
        </w:rPr>
        <w:t>Services Requirements</w:t>
      </w:r>
      <w:r>
        <w:tab/>
      </w:r>
      <w:r>
        <w:fldChar w:fldCharType="begin" w:fldLock="1"/>
      </w:r>
      <w:r>
        <w:instrText xml:space="preserve"> PAGEREF _Toc67396621 \h </w:instrText>
      </w:r>
      <w:r>
        <w:fldChar w:fldCharType="separate"/>
      </w:r>
      <w:r>
        <w:t>41</w:t>
      </w:r>
      <w:r>
        <w:fldChar w:fldCharType="end"/>
      </w:r>
    </w:p>
    <w:p w14:paraId="5219A5DE" w14:textId="0483579E" w:rsidR="001B11EB" w:rsidRPr="00725766" w:rsidRDefault="001B11EB">
      <w:pPr>
        <w:pStyle w:val="TOC3"/>
        <w:rPr>
          <w:rFonts w:ascii="Calibri" w:hAnsi="Calibri"/>
          <w:sz w:val="22"/>
          <w:szCs w:val="22"/>
          <w:lang w:eastAsia="en-GB"/>
        </w:rPr>
      </w:pPr>
      <w:r>
        <w:t>5.14.4</w:t>
      </w:r>
      <w:r w:rsidRPr="00725766">
        <w:rPr>
          <w:rFonts w:ascii="Calibri" w:hAnsi="Calibri"/>
          <w:sz w:val="22"/>
          <w:szCs w:val="22"/>
        </w:rPr>
        <w:tab/>
      </w:r>
      <w:r>
        <w:rPr>
          <w:lang w:eastAsia="zh-CN"/>
        </w:rPr>
        <w:t>Information Flows</w:t>
      </w:r>
      <w:r>
        <w:tab/>
      </w:r>
      <w:r>
        <w:fldChar w:fldCharType="begin" w:fldLock="1"/>
      </w:r>
      <w:r>
        <w:instrText xml:space="preserve"> PAGEREF _Toc67396622 \h </w:instrText>
      </w:r>
      <w:r>
        <w:fldChar w:fldCharType="separate"/>
      </w:r>
      <w:r>
        <w:t>42</w:t>
      </w:r>
      <w:r>
        <w:fldChar w:fldCharType="end"/>
      </w:r>
    </w:p>
    <w:p w14:paraId="3CFD175B" w14:textId="526D05D8" w:rsidR="001B11EB" w:rsidRPr="00725766" w:rsidRDefault="001B11EB">
      <w:pPr>
        <w:pStyle w:val="TOC4"/>
        <w:rPr>
          <w:rFonts w:ascii="Calibri" w:hAnsi="Calibri"/>
          <w:sz w:val="22"/>
          <w:szCs w:val="22"/>
          <w:lang w:eastAsia="en-GB"/>
        </w:rPr>
      </w:pPr>
      <w:r>
        <w:t>5.14.4.1</w:t>
      </w:r>
      <w:r w:rsidRPr="00725766">
        <w:rPr>
          <w:rFonts w:ascii="Calibri" w:hAnsi="Calibri"/>
          <w:sz w:val="22"/>
          <w:szCs w:val="22"/>
          <w:lang w:eastAsia="en-GB"/>
        </w:rPr>
        <w:tab/>
      </w:r>
      <w:r>
        <w:t>User requesting the F</w:t>
      </w:r>
      <w:r w:rsidRPr="00742C39">
        <w:rPr>
          <w:rFonts w:eastAsia="SimSun"/>
        </w:rPr>
        <w:t>loor</w:t>
      </w:r>
      <w:r>
        <w:t xml:space="preserve"> during a conference</w:t>
      </w:r>
      <w:r>
        <w:tab/>
      </w:r>
      <w:r>
        <w:fldChar w:fldCharType="begin" w:fldLock="1"/>
      </w:r>
      <w:r>
        <w:instrText xml:space="preserve"> PAGEREF _Toc67396623 \h </w:instrText>
      </w:r>
      <w:r>
        <w:fldChar w:fldCharType="separate"/>
      </w:r>
      <w:r>
        <w:t>42</w:t>
      </w:r>
      <w:r>
        <w:fldChar w:fldCharType="end"/>
      </w:r>
    </w:p>
    <w:p w14:paraId="5475D280" w14:textId="0D83C055" w:rsidR="001B11EB" w:rsidRPr="00725766" w:rsidRDefault="001B11EB">
      <w:pPr>
        <w:pStyle w:val="TOC4"/>
        <w:rPr>
          <w:rFonts w:ascii="Calibri" w:hAnsi="Calibri"/>
          <w:sz w:val="22"/>
          <w:szCs w:val="22"/>
          <w:lang w:eastAsia="en-GB"/>
        </w:rPr>
      </w:pPr>
      <w:r>
        <w:t>5.14.4.2</w:t>
      </w:r>
      <w:r w:rsidRPr="00725766">
        <w:rPr>
          <w:rFonts w:ascii="Calibri" w:hAnsi="Calibri"/>
          <w:sz w:val="22"/>
          <w:szCs w:val="22"/>
          <w:lang w:eastAsia="en-GB"/>
        </w:rPr>
        <w:tab/>
      </w:r>
      <w:r>
        <w:t xml:space="preserve">User releasing the Floor during a </w:t>
      </w:r>
      <w:r w:rsidRPr="00742C39">
        <w:rPr>
          <w:rFonts w:eastAsia="SimSun"/>
        </w:rPr>
        <w:t>conference</w:t>
      </w:r>
      <w:r>
        <w:tab/>
      </w:r>
      <w:r>
        <w:fldChar w:fldCharType="begin" w:fldLock="1"/>
      </w:r>
      <w:r>
        <w:instrText xml:space="preserve"> PAGEREF _Toc67396624 \h </w:instrText>
      </w:r>
      <w:r>
        <w:fldChar w:fldCharType="separate"/>
      </w:r>
      <w:r>
        <w:t>43</w:t>
      </w:r>
      <w:r>
        <w:fldChar w:fldCharType="end"/>
      </w:r>
    </w:p>
    <w:p w14:paraId="47196D8A" w14:textId="4FEAA562" w:rsidR="001B11EB" w:rsidRPr="00725766" w:rsidRDefault="001B11EB">
      <w:pPr>
        <w:pStyle w:val="TOC3"/>
        <w:rPr>
          <w:rFonts w:ascii="Calibri" w:hAnsi="Calibri"/>
          <w:sz w:val="22"/>
          <w:szCs w:val="22"/>
          <w:lang w:eastAsia="en-GB"/>
        </w:rPr>
      </w:pPr>
      <w:r>
        <w:t>5.14.5</w:t>
      </w:r>
      <w:r w:rsidRPr="00725766">
        <w:rPr>
          <w:rFonts w:ascii="Calibri" w:hAnsi="Calibri"/>
          <w:sz w:val="22"/>
          <w:szCs w:val="22"/>
        </w:rPr>
        <w:tab/>
      </w:r>
      <w:r>
        <w:rPr>
          <w:lang w:eastAsia="zh-CN"/>
        </w:rPr>
        <w:t>Requirements on Mp interface</w:t>
      </w:r>
      <w:r>
        <w:tab/>
      </w:r>
      <w:r>
        <w:fldChar w:fldCharType="begin" w:fldLock="1"/>
      </w:r>
      <w:r>
        <w:instrText xml:space="preserve"> PAGEREF _Toc67396625 \h </w:instrText>
      </w:r>
      <w:r>
        <w:fldChar w:fldCharType="separate"/>
      </w:r>
      <w:r>
        <w:t>44</w:t>
      </w:r>
      <w:r>
        <w:fldChar w:fldCharType="end"/>
      </w:r>
    </w:p>
    <w:p w14:paraId="358C1655" w14:textId="346381EF" w:rsidR="001B11EB" w:rsidRPr="00725766" w:rsidRDefault="001B11EB">
      <w:pPr>
        <w:pStyle w:val="TOC3"/>
        <w:rPr>
          <w:rFonts w:ascii="Calibri" w:hAnsi="Calibri"/>
          <w:sz w:val="22"/>
          <w:szCs w:val="22"/>
          <w:lang w:eastAsia="en-GB"/>
        </w:rPr>
      </w:pPr>
      <w:r>
        <w:t>5.14.5.1</w:t>
      </w:r>
      <w:r w:rsidRPr="00725766">
        <w:rPr>
          <w:rFonts w:ascii="Calibri" w:hAnsi="Calibri"/>
          <w:sz w:val="22"/>
          <w:szCs w:val="22"/>
        </w:rPr>
        <w:tab/>
      </w:r>
      <w:r>
        <w:rPr>
          <w:lang w:eastAsia="zh-CN"/>
        </w:rPr>
        <w:t>Requirements for MRFP based FCS</w:t>
      </w:r>
      <w:r>
        <w:tab/>
      </w:r>
      <w:r>
        <w:fldChar w:fldCharType="begin" w:fldLock="1"/>
      </w:r>
      <w:r>
        <w:instrText xml:space="preserve"> PAGEREF _Toc67396626 \h </w:instrText>
      </w:r>
      <w:r>
        <w:fldChar w:fldCharType="separate"/>
      </w:r>
      <w:r>
        <w:t>44</w:t>
      </w:r>
      <w:r>
        <w:fldChar w:fldCharType="end"/>
      </w:r>
    </w:p>
    <w:p w14:paraId="5A41947E" w14:textId="59B8B075" w:rsidR="001B11EB" w:rsidRPr="00725766" w:rsidRDefault="001B11EB">
      <w:pPr>
        <w:pStyle w:val="TOC2"/>
        <w:rPr>
          <w:rFonts w:ascii="Calibri" w:hAnsi="Calibri"/>
          <w:sz w:val="22"/>
          <w:szCs w:val="22"/>
          <w:lang w:eastAsia="en-GB"/>
        </w:rPr>
      </w:pPr>
      <w:r>
        <w:t>5.15</w:t>
      </w:r>
      <w:r w:rsidRPr="00725766">
        <w:rPr>
          <w:rFonts w:ascii="Calibri" w:hAnsi="Calibri"/>
          <w:sz w:val="22"/>
          <w:szCs w:val="22"/>
          <w:lang w:eastAsia="en-GB"/>
        </w:rPr>
        <w:tab/>
      </w:r>
      <w:r>
        <w:t>Explicit Congestion Notification Service Requirement</w:t>
      </w:r>
      <w:r>
        <w:tab/>
      </w:r>
      <w:r>
        <w:fldChar w:fldCharType="begin" w:fldLock="1"/>
      </w:r>
      <w:r>
        <w:instrText xml:space="preserve"> PAGEREF _Toc67396627 \h </w:instrText>
      </w:r>
      <w:r>
        <w:fldChar w:fldCharType="separate"/>
      </w:r>
      <w:r>
        <w:t>44</w:t>
      </w:r>
      <w:r>
        <w:fldChar w:fldCharType="end"/>
      </w:r>
    </w:p>
    <w:p w14:paraId="20EA88E8" w14:textId="09DB6879" w:rsidR="001B11EB" w:rsidRPr="00725766" w:rsidRDefault="001B11EB">
      <w:pPr>
        <w:pStyle w:val="TOC3"/>
        <w:rPr>
          <w:rFonts w:ascii="Calibri" w:hAnsi="Calibri"/>
          <w:sz w:val="22"/>
          <w:szCs w:val="22"/>
          <w:lang w:eastAsia="en-GB"/>
        </w:rPr>
      </w:pPr>
      <w:r>
        <w:t>5.15.1</w:t>
      </w:r>
      <w:r w:rsidRPr="00725766">
        <w:rPr>
          <w:rFonts w:ascii="Calibri" w:hAnsi="Calibri"/>
          <w:sz w:val="22"/>
          <w:szCs w:val="22"/>
        </w:rPr>
        <w:tab/>
      </w:r>
      <w:r>
        <w:rPr>
          <w:lang w:eastAsia="zh-CN"/>
        </w:rPr>
        <w:t>General</w:t>
      </w:r>
      <w:r>
        <w:tab/>
      </w:r>
      <w:r>
        <w:fldChar w:fldCharType="begin" w:fldLock="1"/>
      </w:r>
      <w:r>
        <w:instrText xml:space="preserve"> PAGEREF _Toc67396628 \h </w:instrText>
      </w:r>
      <w:r>
        <w:fldChar w:fldCharType="separate"/>
      </w:r>
      <w:r>
        <w:t>44</w:t>
      </w:r>
      <w:r>
        <w:fldChar w:fldCharType="end"/>
      </w:r>
    </w:p>
    <w:p w14:paraId="6092EBAB" w14:textId="47572D7B" w:rsidR="001B11EB" w:rsidRPr="00725766" w:rsidRDefault="001B11EB">
      <w:pPr>
        <w:pStyle w:val="TOC2"/>
        <w:rPr>
          <w:rFonts w:ascii="Calibri" w:hAnsi="Calibri"/>
          <w:sz w:val="22"/>
          <w:szCs w:val="22"/>
          <w:lang w:eastAsia="en-GB"/>
        </w:rPr>
      </w:pPr>
      <w:r>
        <w:t>5.16</w:t>
      </w:r>
      <w:r w:rsidRPr="00725766">
        <w:rPr>
          <w:rFonts w:ascii="Calibri" w:hAnsi="Calibri"/>
          <w:sz w:val="22"/>
          <w:szCs w:val="22"/>
          <w:lang w:eastAsia="en-GB"/>
        </w:rPr>
        <w:tab/>
      </w:r>
      <w:r>
        <w:t>Multimedia Priority Service (MPS) Support</w:t>
      </w:r>
      <w:r>
        <w:tab/>
      </w:r>
      <w:r>
        <w:fldChar w:fldCharType="begin" w:fldLock="1"/>
      </w:r>
      <w:r>
        <w:instrText xml:space="preserve"> PAGEREF _Toc67396629 \h </w:instrText>
      </w:r>
      <w:r>
        <w:fldChar w:fldCharType="separate"/>
      </w:r>
      <w:r>
        <w:t>45</w:t>
      </w:r>
      <w:r>
        <w:fldChar w:fldCharType="end"/>
      </w:r>
    </w:p>
    <w:p w14:paraId="7F67F295" w14:textId="0B03874D" w:rsidR="001B11EB" w:rsidRPr="00725766" w:rsidRDefault="001B11EB">
      <w:pPr>
        <w:pStyle w:val="TOC2"/>
        <w:rPr>
          <w:rFonts w:ascii="Calibri" w:hAnsi="Calibri"/>
          <w:sz w:val="22"/>
          <w:szCs w:val="22"/>
          <w:lang w:eastAsia="en-GB"/>
        </w:rPr>
      </w:pPr>
      <w:r>
        <w:t>5.17</w:t>
      </w:r>
      <w:r w:rsidRPr="00725766">
        <w:rPr>
          <w:rFonts w:ascii="Calibri" w:hAnsi="Calibri"/>
          <w:sz w:val="22"/>
          <w:szCs w:val="22"/>
          <w:lang w:eastAsia="en-GB"/>
        </w:rPr>
        <w:tab/>
      </w:r>
      <w:r>
        <w:t>Coordination of Video Orientation</w:t>
      </w:r>
      <w:r>
        <w:tab/>
      </w:r>
      <w:r>
        <w:fldChar w:fldCharType="begin" w:fldLock="1"/>
      </w:r>
      <w:r>
        <w:instrText xml:space="preserve"> PAGEREF _Toc67396630 \h </w:instrText>
      </w:r>
      <w:r>
        <w:fldChar w:fldCharType="separate"/>
      </w:r>
      <w:r>
        <w:t>45</w:t>
      </w:r>
      <w:r>
        <w:fldChar w:fldCharType="end"/>
      </w:r>
    </w:p>
    <w:p w14:paraId="51D23ACF" w14:textId="2CCDEC39" w:rsidR="001B11EB" w:rsidRPr="00725766" w:rsidRDefault="001B11EB">
      <w:pPr>
        <w:pStyle w:val="TOC2"/>
        <w:rPr>
          <w:rFonts w:ascii="Calibri" w:hAnsi="Calibri"/>
          <w:sz w:val="22"/>
          <w:szCs w:val="22"/>
          <w:lang w:eastAsia="en-GB"/>
        </w:rPr>
      </w:pPr>
      <w:r>
        <w:t>5.18</w:t>
      </w:r>
      <w:r w:rsidRPr="00725766">
        <w:rPr>
          <w:rFonts w:ascii="Calibri" w:hAnsi="Calibri"/>
          <w:sz w:val="22"/>
          <w:szCs w:val="22"/>
          <w:lang w:eastAsia="en-GB"/>
        </w:rPr>
        <w:tab/>
      </w:r>
      <w:r>
        <w:t>Generic image attributes</w:t>
      </w:r>
      <w:r>
        <w:tab/>
      </w:r>
      <w:r>
        <w:fldChar w:fldCharType="begin" w:fldLock="1"/>
      </w:r>
      <w:r>
        <w:instrText xml:space="preserve"> PAGEREF _Toc67396631 \h </w:instrText>
      </w:r>
      <w:r>
        <w:fldChar w:fldCharType="separate"/>
      </w:r>
      <w:r>
        <w:t>47</w:t>
      </w:r>
      <w:r>
        <w:fldChar w:fldCharType="end"/>
      </w:r>
    </w:p>
    <w:p w14:paraId="0926FAA2" w14:textId="3A9AB821" w:rsidR="001B11EB" w:rsidRPr="00725766" w:rsidRDefault="001B11EB">
      <w:pPr>
        <w:pStyle w:val="TOC2"/>
        <w:rPr>
          <w:rFonts w:ascii="Calibri" w:hAnsi="Calibri"/>
          <w:sz w:val="22"/>
          <w:szCs w:val="22"/>
          <w:lang w:eastAsia="en-GB"/>
        </w:rPr>
      </w:pPr>
      <w:r>
        <w:t>5.</w:t>
      </w:r>
      <w:r>
        <w:rPr>
          <w:lang w:eastAsia="zh-CN"/>
        </w:rPr>
        <w:t>19</w:t>
      </w:r>
      <w:r w:rsidRPr="00725766">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_Toc67396632 \h </w:instrText>
      </w:r>
      <w:r>
        <w:fldChar w:fldCharType="separate"/>
      </w:r>
      <w:r>
        <w:t>48</w:t>
      </w:r>
      <w:r>
        <w:fldChar w:fldCharType="end"/>
      </w:r>
    </w:p>
    <w:p w14:paraId="3769CDC0" w14:textId="1A0F92E2" w:rsidR="001B11EB" w:rsidRPr="00725766" w:rsidRDefault="001B11EB">
      <w:pPr>
        <w:pStyle w:val="TOC3"/>
        <w:rPr>
          <w:rFonts w:ascii="Calibri" w:hAnsi="Calibri"/>
          <w:sz w:val="22"/>
          <w:szCs w:val="22"/>
          <w:lang w:eastAsia="en-GB"/>
        </w:rPr>
      </w:pPr>
      <w:r>
        <w:t>5.19.1</w:t>
      </w:r>
      <w:r w:rsidRPr="00725766">
        <w:rPr>
          <w:rFonts w:ascii="Calibri" w:hAnsi="Calibri"/>
          <w:sz w:val="22"/>
          <w:szCs w:val="22"/>
          <w:lang w:eastAsia="en-GB"/>
        </w:rPr>
        <w:tab/>
      </w:r>
      <w:r>
        <w:t>General</w:t>
      </w:r>
      <w:r>
        <w:tab/>
      </w:r>
      <w:r>
        <w:fldChar w:fldCharType="begin" w:fldLock="1"/>
      </w:r>
      <w:r>
        <w:instrText xml:space="preserve"> PAGEREF _Toc67396633 \h </w:instrText>
      </w:r>
      <w:r>
        <w:fldChar w:fldCharType="separate"/>
      </w:r>
      <w:r>
        <w:t>48</w:t>
      </w:r>
      <w:r>
        <w:fldChar w:fldCharType="end"/>
      </w:r>
    </w:p>
    <w:p w14:paraId="710721BA" w14:textId="2C5B75C4" w:rsidR="001B11EB" w:rsidRPr="00725766" w:rsidRDefault="001B11EB">
      <w:pPr>
        <w:pStyle w:val="TOC3"/>
        <w:rPr>
          <w:rFonts w:ascii="Calibri" w:hAnsi="Calibri"/>
          <w:sz w:val="22"/>
          <w:szCs w:val="22"/>
          <w:lang w:eastAsia="en-GB"/>
        </w:rPr>
      </w:pPr>
      <w:r>
        <w:t>5.19.2</w:t>
      </w:r>
      <w:r w:rsidRPr="00725766">
        <w:rPr>
          <w:rFonts w:ascii="Calibri" w:hAnsi="Calibri"/>
          <w:sz w:val="22"/>
          <w:szCs w:val="22"/>
          <w:lang w:eastAsia="en-GB"/>
        </w:rPr>
        <w:tab/>
      </w:r>
      <w:r>
        <w:t>ICE lite</w:t>
      </w:r>
      <w:r>
        <w:tab/>
      </w:r>
      <w:r>
        <w:fldChar w:fldCharType="begin" w:fldLock="1"/>
      </w:r>
      <w:r>
        <w:instrText xml:space="preserve"> PAGEREF _Toc67396634 \h </w:instrText>
      </w:r>
      <w:r>
        <w:fldChar w:fldCharType="separate"/>
      </w:r>
      <w:r>
        <w:t>48</w:t>
      </w:r>
      <w:r>
        <w:fldChar w:fldCharType="end"/>
      </w:r>
    </w:p>
    <w:p w14:paraId="39A5DAC0" w14:textId="185915E3" w:rsidR="001B11EB" w:rsidRPr="00725766" w:rsidRDefault="001B11EB">
      <w:pPr>
        <w:pStyle w:val="TOC3"/>
        <w:rPr>
          <w:rFonts w:ascii="Calibri" w:hAnsi="Calibri"/>
          <w:sz w:val="22"/>
          <w:szCs w:val="22"/>
          <w:lang w:eastAsia="en-GB"/>
        </w:rPr>
      </w:pPr>
      <w:r>
        <w:lastRenderedPageBreak/>
        <w:t>5.19.3</w:t>
      </w:r>
      <w:r w:rsidRPr="00725766">
        <w:rPr>
          <w:rFonts w:ascii="Calibri" w:hAnsi="Calibri"/>
          <w:sz w:val="22"/>
          <w:szCs w:val="22"/>
          <w:lang w:eastAsia="en-GB"/>
        </w:rPr>
        <w:tab/>
      </w:r>
      <w:r>
        <w:t>Full ICE</w:t>
      </w:r>
      <w:r>
        <w:tab/>
      </w:r>
      <w:r>
        <w:fldChar w:fldCharType="begin" w:fldLock="1"/>
      </w:r>
      <w:r>
        <w:instrText xml:space="preserve"> PAGEREF _Toc67396635 \h </w:instrText>
      </w:r>
      <w:r>
        <w:fldChar w:fldCharType="separate"/>
      </w:r>
      <w:r>
        <w:t>49</w:t>
      </w:r>
      <w:r>
        <w:fldChar w:fldCharType="end"/>
      </w:r>
    </w:p>
    <w:p w14:paraId="2AC5CD18" w14:textId="2508CF04" w:rsidR="001B11EB" w:rsidRPr="00725766" w:rsidRDefault="001B11EB">
      <w:pPr>
        <w:pStyle w:val="TOC2"/>
        <w:rPr>
          <w:rFonts w:ascii="Calibri" w:hAnsi="Calibri"/>
          <w:sz w:val="22"/>
          <w:szCs w:val="22"/>
          <w:lang w:eastAsia="en-GB"/>
        </w:rPr>
      </w:pPr>
      <w:r>
        <w:t>5.20</w:t>
      </w:r>
      <w:r w:rsidRPr="00725766">
        <w:rPr>
          <w:rFonts w:ascii="Calibri" w:hAnsi="Calibri"/>
          <w:sz w:val="22"/>
          <w:szCs w:val="22"/>
          <w:lang w:eastAsia="en-GB"/>
        </w:rPr>
        <w:tab/>
      </w:r>
      <w:r>
        <w:t>IMS Media Plane Security</w:t>
      </w:r>
      <w:r>
        <w:tab/>
      </w:r>
      <w:r>
        <w:fldChar w:fldCharType="begin" w:fldLock="1"/>
      </w:r>
      <w:r>
        <w:instrText xml:space="preserve"> PAGEREF _Toc67396636 \h </w:instrText>
      </w:r>
      <w:r>
        <w:fldChar w:fldCharType="separate"/>
      </w:r>
      <w:r>
        <w:t>51</w:t>
      </w:r>
      <w:r>
        <w:fldChar w:fldCharType="end"/>
      </w:r>
    </w:p>
    <w:p w14:paraId="0159E74A" w14:textId="7A5AF121" w:rsidR="001B11EB" w:rsidRPr="00725766" w:rsidRDefault="001B11EB">
      <w:pPr>
        <w:pStyle w:val="TOC3"/>
        <w:rPr>
          <w:rFonts w:ascii="Calibri" w:hAnsi="Calibri"/>
          <w:sz w:val="22"/>
          <w:szCs w:val="22"/>
          <w:lang w:eastAsia="en-GB"/>
        </w:rPr>
      </w:pPr>
      <w:r>
        <w:t>5.20.1</w:t>
      </w:r>
      <w:r w:rsidRPr="00725766">
        <w:rPr>
          <w:rFonts w:ascii="Calibri" w:hAnsi="Calibri"/>
          <w:sz w:val="22"/>
          <w:szCs w:val="22"/>
          <w:lang w:eastAsia="en-GB"/>
        </w:rPr>
        <w:tab/>
      </w:r>
      <w:r>
        <w:t>General</w:t>
      </w:r>
      <w:r>
        <w:tab/>
      </w:r>
      <w:r>
        <w:fldChar w:fldCharType="begin" w:fldLock="1"/>
      </w:r>
      <w:r>
        <w:instrText xml:space="preserve"> PAGEREF _Toc67396637 \h </w:instrText>
      </w:r>
      <w:r>
        <w:fldChar w:fldCharType="separate"/>
      </w:r>
      <w:r>
        <w:t>51</w:t>
      </w:r>
      <w:r>
        <w:fldChar w:fldCharType="end"/>
      </w:r>
    </w:p>
    <w:p w14:paraId="710AC5FD" w14:textId="20CFD1F2" w:rsidR="001B11EB" w:rsidRPr="00725766" w:rsidRDefault="001B11EB">
      <w:pPr>
        <w:pStyle w:val="TOC3"/>
        <w:rPr>
          <w:rFonts w:ascii="Calibri" w:hAnsi="Calibri"/>
          <w:sz w:val="22"/>
          <w:szCs w:val="22"/>
          <w:lang w:eastAsia="en-GB"/>
        </w:rPr>
      </w:pPr>
      <w:r w:rsidRPr="001B11EB">
        <w:t>5.20.2</w:t>
      </w:r>
      <w:r w:rsidRPr="00725766">
        <w:rPr>
          <w:rFonts w:ascii="Calibri" w:hAnsi="Calibri"/>
          <w:sz w:val="22"/>
          <w:szCs w:val="22"/>
          <w:lang w:eastAsia="en-GB"/>
        </w:rPr>
        <w:tab/>
      </w:r>
      <w:r w:rsidRPr="00742C39">
        <w:rPr>
          <w:lang w:val="en-US"/>
        </w:rPr>
        <w:t>End-to-end security for TCP-based media using TLS</w:t>
      </w:r>
      <w:r>
        <w:tab/>
      </w:r>
      <w:r>
        <w:fldChar w:fldCharType="begin" w:fldLock="1"/>
      </w:r>
      <w:r>
        <w:instrText xml:space="preserve"> PAGEREF _Toc67396638 \h </w:instrText>
      </w:r>
      <w:r>
        <w:fldChar w:fldCharType="separate"/>
      </w:r>
      <w:r>
        <w:t>51</w:t>
      </w:r>
      <w:r>
        <w:fldChar w:fldCharType="end"/>
      </w:r>
    </w:p>
    <w:p w14:paraId="455A7F62" w14:textId="6A92D3F4" w:rsidR="001B11EB" w:rsidRPr="00725766" w:rsidRDefault="001B11EB">
      <w:pPr>
        <w:pStyle w:val="TOC3"/>
        <w:rPr>
          <w:rFonts w:ascii="Calibri" w:hAnsi="Calibri"/>
          <w:sz w:val="22"/>
          <w:szCs w:val="22"/>
          <w:lang w:eastAsia="en-GB"/>
        </w:rPr>
      </w:pPr>
      <w:r>
        <w:t>5.20.3</w:t>
      </w:r>
      <w:r w:rsidRPr="00725766">
        <w:rPr>
          <w:rFonts w:ascii="Calibri" w:hAnsi="Calibri"/>
          <w:sz w:val="22"/>
          <w:szCs w:val="22"/>
          <w:lang w:eastAsia="en-GB"/>
        </w:rPr>
        <w:tab/>
      </w:r>
      <w:r>
        <w:t>Specific requirements for session based messaging (MSRP)</w:t>
      </w:r>
      <w:r>
        <w:tab/>
      </w:r>
      <w:r>
        <w:fldChar w:fldCharType="begin" w:fldLock="1"/>
      </w:r>
      <w:r>
        <w:instrText xml:space="preserve"> PAGEREF _Toc67396639 \h </w:instrText>
      </w:r>
      <w:r>
        <w:fldChar w:fldCharType="separate"/>
      </w:r>
      <w:r>
        <w:t>52</w:t>
      </w:r>
      <w:r>
        <w:fldChar w:fldCharType="end"/>
      </w:r>
    </w:p>
    <w:p w14:paraId="3BD5BD60" w14:textId="679B9B38" w:rsidR="001B11EB" w:rsidRPr="00725766" w:rsidRDefault="001B11EB">
      <w:pPr>
        <w:pStyle w:val="TOC3"/>
        <w:rPr>
          <w:rFonts w:ascii="Calibri" w:hAnsi="Calibri"/>
          <w:sz w:val="22"/>
          <w:szCs w:val="22"/>
          <w:lang w:eastAsia="en-GB"/>
        </w:rPr>
      </w:pPr>
      <w:r>
        <w:t>5.20.4</w:t>
      </w:r>
      <w:r w:rsidRPr="00725766">
        <w:rPr>
          <w:rFonts w:ascii="Calibri" w:hAnsi="Calibri"/>
          <w:sz w:val="22"/>
          <w:szCs w:val="22"/>
          <w:lang w:eastAsia="en-GB"/>
        </w:rPr>
        <w:tab/>
      </w:r>
      <w:r>
        <w:t>Specific requirements for conferencing (BFCP)</w:t>
      </w:r>
      <w:r>
        <w:tab/>
      </w:r>
      <w:r>
        <w:fldChar w:fldCharType="begin" w:fldLock="1"/>
      </w:r>
      <w:r>
        <w:instrText xml:space="preserve"> PAGEREF _Toc67396640 \h </w:instrText>
      </w:r>
      <w:r>
        <w:fldChar w:fldCharType="separate"/>
      </w:r>
      <w:r>
        <w:t>53</w:t>
      </w:r>
      <w:r>
        <w:fldChar w:fldCharType="end"/>
      </w:r>
    </w:p>
    <w:p w14:paraId="11CEDF80" w14:textId="1394D192" w:rsidR="001B11EB" w:rsidRPr="00725766" w:rsidRDefault="001B11EB">
      <w:pPr>
        <w:pStyle w:val="TOC2"/>
        <w:rPr>
          <w:rFonts w:ascii="Calibri" w:hAnsi="Calibri"/>
          <w:sz w:val="22"/>
          <w:szCs w:val="22"/>
          <w:lang w:eastAsia="en-GB"/>
        </w:rPr>
      </w:pPr>
      <w:r>
        <w:t>5.21</w:t>
      </w:r>
      <w:r w:rsidRPr="00725766">
        <w:rPr>
          <w:rFonts w:ascii="Calibri" w:hAnsi="Calibri"/>
          <w:sz w:val="22"/>
          <w:szCs w:val="22"/>
          <w:lang w:eastAsia="en-GB"/>
        </w:rPr>
        <w:tab/>
      </w:r>
      <w:r>
        <w:t>TCP bearer connection control</w:t>
      </w:r>
      <w:r>
        <w:tab/>
      </w:r>
      <w:r>
        <w:fldChar w:fldCharType="begin" w:fldLock="1"/>
      </w:r>
      <w:r>
        <w:instrText xml:space="preserve"> PAGEREF _Toc67396641 \h </w:instrText>
      </w:r>
      <w:r>
        <w:fldChar w:fldCharType="separate"/>
      </w:r>
      <w:r>
        <w:t>53</w:t>
      </w:r>
      <w:r>
        <w:fldChar w:fldCharType="end"/>
      </w:r>
    </w:p>
    <w:p w14:paraId="4860D9E3" w14:textId="351B0545" w:rsidR="001B11EB" w:rsidRPr="00725766" w:rsidRDefault="001B11EB">
      <w:pPr>
        <w:pStyle w:val="TOC2"/>
        <w:rPr>
          <w:rFonts w:ascii="Calibri" w:hAnsi="Calibri"/>
          <w:sz w:val="22"/>
          <w:szCs w:val="22"/>
          <w:lang w:eastAsia="en-GB"/>
        </w:rPr>
      </w:pPr>
      <w:r>
        <w:t>5.22</w:t>
      </w:r>
      <w:r w:rsidRPr="00725766">
        <w:rPr>
          <w:rFonts w:ascii="Calibri" w:hAnsi="Calibri"/>
          <w:sz w:val="22"/>
          <w:szCs w:val="22"/>
          <w:lang w:eastAsia="en-GB"/>
        </w:rPr>
        <w:tab/>
      </w:r>
      <w:r>
        <w:rPr>
          <w:lang w:eastAsia="zh-CN"/>
        </w:rPr>
        <w:t>Support of Telepresence</w:t>
      </w:r>
      <w:r>
        <w:tab/>
      </w:r>
      <w:r>
        <w:fldChar w:fldCharType="begin" w:fldLock="1"/>
      </w:r>
      <w:r>
        <w:instrText xml:space="preserve"> PAGEREF _Toc67396642 \h </w:instrText>
      </w:r>
      <w:r>
        <w:fldChar w:fldCharType="separate"/>
      </w:r>
      <w:r>
        <w:t>54</w:t>
      </w:r>
      <w:r>
        <w:fldChar w:fldCharType="end"/>
      </w:r>
    </w:p>
    <w:p w14:paraId="4693AFA2" w14:textId="6C3E11BA" w:rsidR="001B11EB" w:rsidRPr="00725766" w:rsidRDefault="001B11EB">
      <w:pPr>
        <w:pStyle w:val="TOC3"/>
        <w:rPr>
          <w:rFonts w:ascii="Calibri" w:hAnsi="Calibri"/>
          <w:sz w:val="22"/>
          <w:szCs w:val="22"/>
          <w:lang w:eastAsia="en-GB"/>
        </w:rPr>
      </w:pPr>
      <w:r>
        <w:t>5.22.1</w:t>
      </w:r>
      <w:r w:rsidRPr="00725766">
        <w:rPr>
          <w:rFonts w:ascii="Calibri" w:hAnsi="Calibri"/>
          <w:sz w:val="22"/>
          <w:szCs w:val="22"/>
        </w:rPr>
        <w:tab/>
      </w:r>
      <w:r>
        <w:rPr>
          <w:lang w:eastAsia="zh-CN"/>
        </w:rPr>
        <w:t>General</w:t>
      </w:r>
      <w:r>
        <w:tab/>
      </w:r>
      <w:r>
        <w:fldChar w:fldCharType="begin" w:fldLock="1"/>
      </w:r>
      <w:r>
        <w:instrText xml:space="preserve"> PAGEREF _Toc67396643 \h </w:instrText>
      </w:r>
      <w:r>
        <w:fldChar w:fldCharType="separate"/>
      </w:r>
      <w:r>
        <w:t>54</w:t>
      </w:r>
      <w:r>
        <w:fldChar w:fldCharType="end"/>
      </w:r>
    </w:p>
    <w:p w14:paraId="2AC5AF59" w14:textId="196701AC" w:rsidR="001B11EB" w:rsidRPr="00725766" w:rsidRDefault="001B11EB">
      <w:pPr>
        <w:pStyle w:val="TOC3"/>
        <w:rPr>
          <w:rFonts w:ascii="Calibri" w:hAnsi="Calibri"/>
          <w:sz w:val="22"/>
          <w:szCs w:val="22"/>
          <w:lang w:eastAsia="en-GB"/>
        </w:rPr>
      </w:pPr>
      <w:r>
        <w:t>5.22.2</w:t>
      </w:r>
      <w:r w:rsidRPr="00725766">
        <w:rPr>
          <w:rFonts w:ascii="Calibri" w:hAnsi="Calibri"/>
          <w:sz w:val="22"/>
          <w:szCs w:val="22"/>
        </w:rPr>
        <w:tab/>
      </w:r>
      <w:r>
        <w:t xml:space="preserve">Characteristics of the </w:t>
      </w:r>
      <w:r>
        <w:rPr>
          <w:lang w:eastAsia="zh-CN"/>
        </w:rPr>
        <w:t>Telepresence support</w:t>
      </w:r>
      <w:r>
        <w:tab/>
      </w:r>
      <w:r>
        <w:fldChar w:fldCharType="begin" w:fldLock="1"/>
      </w:r>
      <w:r>
        <w:instrText xml:space="preserve"> PAGEREF _Toc67396644 \h </w:instrText>
      </w:r>
      <w:r>
        <w:fldChar w:fldCharType="separate"/>
      </w:r>
      <w:r>
        <w:t>54</w:t>
      </w:r>
      <w:r>
        <w:fldChar w:fldCharType="end"/>
      </w:r>
    </w:p>
    <w:p w14:paraId="7CE4A678" w14:textId="69828254" w:rsidR="001B11EB" w:rsidRPr="00725766" w:rsidRDefault="001B11EB">
      <w:pPr>
        <w:pStyle w:val="TOC3"/>
        <w:rPr>
          <w:rFonts w:ascii="Calibri" w:hAnsi="Calibri"/>
          <w:sz w:val="22"/>
          <w:szCs w:val="22"/>
          <w:lang w:eastAsia="en-GB"/>
        </w:rPr>
      </w:pPr>
      <w:r>
        <w:t>5.22.3</w:t>
      </w:r>
      <w:r w:rsidRPr="00725766">
        <w:rPr>
          <w:rFonts w:ascii="Calibri" w:hAnsi="Calibri"/>
          <w:sz w:val="22"/>
          <w:szCs w:val="22"/>
        </w:rPr>
        <w:tab/>
      </w:r>
      <w:r>
        <w:rPr>
          <w:lang w:eastAsia="zh-CN"/>
        </w:rPr>
        <w:t>CLUE d</w:t>
      </w:r>
      <w:r>
        <w:t>ata channel</w:t>
      </w:r>
      <w:r>
        <w:rPr>
          <w:lang w:eastAsia="zh-CN"/>
        </w:rPr>
        <w:t xml:space="preserve"> establishment</w:t>
      </w:r>
      <w:r>
        <w:tab/>
      </w:r>
      <w:r>
        <w:fldChar w:fldCharType="begin" w:fldLock="1"/>
      </w:r>
      <w:r>
        <w:instrText xml:space="preserve"> PAGEREF _Toc67396645 \h </w:instrText>
      </w:r>
      <w:r>
        <w:fldChar w:fldCharType="separate"/>
      </w:r>
      <w:r>
        <w:t>55</w:t>
      </w:r>
      <w:r>
        <w:fldChar w:fldCharType="end"/>
      </w:r>
    </w:p>
    <w:p w14:paraId="6AD35230" w14:textId="4F42C1DB" w:rsidR="001B11EB" w:rsidRPr="00725766" w:rsidRDefault="001B11EB">
      <w:pPr>
        <w:pStyle w:val="TOC3"/>
        <w:rPr>
          <w:rFonts w:ascii="Calibri" w:hAnsi="Calibri"/>
          <w:sz w:val="22"/>
          <w:szCs w:val="22"/>
          <w:lang w:eastAsia="en-GB"/>
        </w:rPr>
      </w:pPr>
      <w:r>
        <w:t>5.22.4</w:t>
      </w:r>
      <w:r w:rsidRPr="00725766">
        <w:rPr>
          <w:rFonts w:ascii="Calibri" w:hAnsi="Calibri"/>
          <w:sz w:val="22"/>
          <w:szCs w:val="22"/>
        </w:rPr>
        <w:tab/>
      </w:r>
      <w:r>
        <w:rPr>
          <w:lang w:eastAsia="zh-CN"/>
        </w:rPr>
        <w:t>Release of CLUE d</w:t>
      </w:r>
      <w:r>
        <w:t>ata channel</w:t>
      </w:r>
      <w:r>
        <w:tab/>
      </w:r>
      <w:r>
        <w:fldChar w:fldCharType="begin" w:fldLock="1"/>
      </w:r>
      <w:r>
        <w:instrText xml:space="preserve"> PAGEREF _Toc67396646 \h </w:instrText>
      </w:r>
      <w:r>
        <w:fldChar w:fldCharType="separate"/>
      </w:r>
      <w:r>
        <w:t>56</w:t>
      </w:r>
      <w:r>
        <w:fldChar w:fldCharType="end"/>
      </w:r>
    </w:p>
    <w:p w14:paraId="4804DA5F" w14:textId="24872049" w:rsidR="001B11EB" w:rsidRPr="00725766" w:rsidRDefault="001B11EB">
      <w:pPr>
        <w:pStyle w:val="TOC3"/>
        <w:rPr>
          <w:rFonts w:ascii="Calibri" w:hAnsi="Calibri"/>
          <w:sz w:val="22"/>
          <w:szCs w:val="22"/>
          <w:lang w:eastAsia="en-GB"/>
        </w:rPr>
      </w:pPr>
      <w:r>
        <w:t>5.22.5</w:t>
      </w:r>
      <w:r w:rsidRPr="00725766">
        <w:rPr>
          <w:rFonts w:ascii="Calibri" w:hAnsi="Calibri"/>
          <w:sz w:val="22"/>
          <w:szCs w:val="22"/>
        </w:rPr>
        <w:tab/>
      </w:r>
      <w:r>
        <w:rPr>
          <w:lang w:eastAsia="zh-CN"/>
        </w:rPr>
        <w:t>CLUE transport between MRFC and MRFP</w:t>
      </w:r>
      <w:r>
        <w:tab/>
      </w:r>
      <w:r>
        <w:fldChar w:fldCharType="begin" w:fldLock="1"/>
      </w:r>
      <w:r>
        <w:instrText xml:space="preserve"> PAGEREF _Toc67396647 \h </w:instrText>
      </w:r>
      <w:r>
        <w:fldChar w:fldCharType="separate"/>
      </w:r>
      <w:r>
        <w:t>56</w:t>
      </w:r>
      <w:r>
        <w:fldChar w:fldCharType="end"/>
      </w:r>
    </w:p>
    <w:p w14:paraId="7D3A4DBE" w14:textId="36A328AF" w:rsidR="001B11EB" w:rsidRPr="00725766" w:rsidRDefault="001B11EB">
      <w:pPr>
        <w:pStyle w:val="TOC2"/>
        <w:rPr>
          <w:rFonts w:ascii="Calibri" w:hAnsi="Calibri"/>
          <w:sz w:val="22"/>
          <w:szCs w:val="22"/>
          <w:lang w:eastAsia="en-GB"/>
        </w:rPr>
      </w:pPr>
      <w:r>
        <w:t>5.24</w:t>
      </w:r>
      <w:r w:rsidRPr="00725766">
        <w:rPr>
          <w:rFonts w:ascii="Calibri" w:hAnsi="Calibri"/>
          <w:sz w:val="22"/>
          <w:szCs w:val="22"/>
          <w:lang w:eastAsia="en-GB"/>
        </w:rPr>
        <w:tab/>
      </w:r>
      <w:r>
        <w:t>Video Region-of-Interest (ROI)</w:t>
      </w:r>
      <w:r>
        <w:tab/>
      </w:r>
      <w:r>
        <w:fldChar w:fldCharType="begin" w:fldLock="1"/>
      </w:r>
      <w:r>
        <w:instrText xml:space="preserve"> PAGEREF _Toc67396648 \h </w:instrText>
      </w:r>
      <w:r>
        <w:fldChar w:fldCharType="separate"/>
      </w:r>
      <w:r>
        <w:t>57</w:t>
      </w:r>
      <w:r>
        <w:fldChar w:fldCharType="end"/>
      </w:r>
    </w:p>
    <w:p w14:paraId="40C56D0E" w14:textId="1BDF3373" w:rsidR="001B11EB" w:rsidRPr="00725766" w:rsidRDefault="001B11EB">
      <w:pPr>
        <w:pStyle w:val="TOC3"/>
        <w:rPr>
          <w:rFonts w:ascii="Calibri" w:hAnsi="Calibri"/>
          <w:sz w:val="22"/>
          <w:szCs w:val="22"/>
          <w:lang w:eastAsia="en-GB"/>
        </w:rPr>
      </w:pPr>
      <w:r>
        <w:t>5.24.1</w:t>
      </w:r>
      <w:r w:rsidRPr="00725766">
        <w:rPr>
          <w:rFonts w:ascii="Calibri" w:hAnsi="Calibri"/>
          <w:sz w:val="22"/>
          <w:szCs w:val="22"/>
          <w:lang w:eastAsia="en-GB"/>
        </w:rPr>
        <w:tab/>
      </w:r>
      <w:r>
        <w:t>General</w:t>
      </w:r>
      <w:r>
        <w:tab/>
      </w:r>
      <w:r>
        <w:fldChar w:fldCharType="begin" w:fldLock="1"/>
      </w:r>
      <w:r>
        <w:instrText xml:space="preserve"> PAGEREF _Toc67396649 \h </w:instrText>
      </w:r>
      <w:r>
        <w:fldChar w:fldCharType="separate"/>
      </w:r>
      <w:r>
        <w:t>57</w:t>
      </w:r>
      <w:r>
        <w:fldChar w:fldCharType="end"/>
      </w:r>
    </w:p>
    <w:p w14:paraId="70F595D0" w14:textId="21DF3DAA" w:rsidR="001B11EB" w:rsidRPr="00725766" w:rsidRDefault="001B11EB">
      <w:pPr>
        <w:pStyle w:val="TOC3"/>
        <w:rPr>
          <w:rFonts w:ascii="Calibri" w:hAnsi="Calibri"/>
          <w:sz w:val="22"/>
          <w:szCs w:val="22"/>
          <w:lang w:eastAsia="en-GB"/>
        </w:rPr>
      </w:pPr>
      <w:r>
        <w:t>5.24.2</w:t>
      </w:r>
      <w:r w:rsidRPr="00725766">
        <w:rPr>
          <w:rFonts w:ascii="Calibri" w:hAnsi="Calibri"/>
          <w:sz w:val="22"/>
          <w:szCs w:val="22"/>
          <w:lang w:eastAsia="en-GB"/>
        </w:rPr>
        <w:tab/>
      </w:r>
      <w:r>
        <w:t>"Far End Camera Control" mode</w:t>
      </w:r>
      <w:r>
        <w:tab/>
      </w:r>
      <w:r>
        <w:fldChar w:fldCharType="begin" w:fldLock="1"/>
      </w:r>
      <w:r>
        <w:instrText xml:space="preserve"> PAGEREF _Toc67396650 \h </w:instrText>
      </w:r>
      <w:r>
        <w:fldChar w:fldCharType="separate"/>
      </w:r>
      <w:r>
        <w:t>58</w:t>
      </w:r>
      <w:r>
        <w:fldChar w:fldCharType="end"/>
      </w:r>
    </w:p>
    <w:p w14:paraId="188143B4" w14:textId="375CB6B1" w:rsidR="001B11EB" w:rsidRPr="00725766" w:rsidRDefault="001B11EB">
      <w:pPr>
        <w:pStyle w:val="TOC3"/>
        <w:rPr>
          <w:rFonts w:ascii="Calibri" w:hAnsi="Calibri"/>
          <w:sz w:val="22"/>
          <w:szCs w:val="22"/>
          <w:lang w:eastAsia="en-GB"/>
        </w:rPr>
      </w:pPr>
      <w:r>
        <w:t>5.24.3</w:t>
      </w:r>
      <w:r w:rsidRPr="00725766">
        <w:rPr>
          <w:rFonts w:ascii="Calibri" w:hAnsi="Calibri"/>
          <w:sz w:val="22"/>
          <w:szCs w:val="22"/>
          <w:lang w:eastAsia="en-GB"/>
        </w:rPr>
        <w:tab/>
      </w:r>
      <w:r>
        <w:t>"Predefined ROI" mode</w:t>
      </w:r>
      <w:r>
        <w:tab/>
      </w:r>
      <w:r>
        <w:fldChar w:fldCharType="begin" w:fldLock="1"/>
      </w:r>
      <w:r>
        <w:instrText xml:space="preserve"> PAGEREF _Toc67396651 \h </w:instrText>
      </w:r>
      <w:r>
        <w:fldChar w:fldCharType="separate"/>
      </w:r>
      <w:r>
        <w:t>58</w:t>
      </w:r>
      <w:r>
        <w:fldChar w:fldCharType="end"/>
      </w:r>
    </w:p>
    <w:p w14:paraId="320EFCAD" w14:textId="6F051199" w:rsidR="001B11EB" w:rsidRPr="00725766" w:rsidRDefault="001B11EB">
      <w:pPr>
        <w:pStyle w:val="TOC3"/>
        <w:rPr>
          <w:rFonts w:ascii="Calibri" w:hAnsi="Calibri"/>
          <w:sz w:val="22"/>
          <w:szCs w:val="22"/>
          <w:lang w:eastAsia="en-GB"/>
        </w:rPr>
      </w:pPr>
      <w:r>
        <w:t>5.24.</w:t>
      </w:r>
      <w:r>
        <w:rPr>
          <w:lang w:eastAsia="zh-CN"/>
        </w:rPr>
        <w:t>4</w:t>
      </w:r>
      <w:r w:rsidRPr="00725766">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_Toc67396652 \h </w:instrText>
      </w:r>
      <w:r>
        <w:fldChar w:fldCharType="separate"/>
      </w:r>
      <w:r>
        <w:t>60</w:t>
      </w:r>
      <w:r>
        <w:fldChar w:fldCharType="end"/>
      </w:r>
    </w:p>
    <w:p w14:paraId="040039BD" w14:textId="449A4524" w:rsidR="001B11EB" w:rsidRPr="00725766" w:rsidRDefault="001B11EB">
      <w:pPr>
        <w:pStyle w:val="TOC2"/>
        <w:rPr>
          <w:rFonts w:ascii="Calibri" w:hAnsi="Calibri"/>
          <w:sz w:val="22"/>
          <w:szCs w:val="22"/>
          <w:lang w:eastAsia="en-GB"/>
        </w:rPr>
      </w:pPr>
      <w:r>
        <w:t>5.</w:t>
      </w:r>
      <w:r>
        <w:rPr>
          <w:lang w:eastAsia="zh-CN"/>
        </w:rPr>
        <w:t>25</w:t>
      </w:r>
      <w:r w:rsidRPr="00725766">
        <w:rPr>
          <w:rFonts w:ascii="Calibri" w:hAnsi="Calibri"/>
          <w:sz w:val="22"/>
          <w:szCs w:val="22"/>
          <w:lang w:eastAsia="en-GB"/>
        </w:rPr>
        <w:tab/>
      </w:r>
      <w:r>
        <w:t>Rate adaptation for media endpoints</w:t>
      </w:r>
      <w:r>
        <w:tab/>
      </w:r>
      <w:r>
        <w:fldChar w:fldCharType="begin" w:fldLock="1"/>
      </w:r>
      <w:r>
        <w:instrText xml:space="preserve"> PAGEREF _Toc67396653 \h </w:instrText>
      </w:r>
      <w:r>
        <w:fldChar w:fldCharType="separate"/>
      </w:r>
      <w:r>
        <w:t>61</w:t>
      </w:r>
      <w:r>
        <w:fldChar w:fldCharType="end"/>
      </w:r>
    </w:p>
    <w:p w14:paraId="17B3C6AD" w14:textId="5B775BCA" w:rsidR="001B11EB" w:rsidRPr="00725766" w:rsidRDefault="001B11EB">
      <w:pPr>
        <w:pStyle w:val="TOC2"/>
        <w:rPr>
          <w:rFonts w:ascii="Calibri" w:hAnsi="Calibri"/>
          <w:sz w:val="22"/>
          <w:szCs w:val="22"/>
          <w:lang w:eastAsia="en-GB"/>
        </w:rPr>
      </w:pPr>
      <w:r>
        <w:t>5.26</w:t>
      </w:r>
      <w:r w:rsidRPr="00725766">
        <w:rPr>
          <w:rFonts w:ascii="Calibri" w:hAnsi="Calibri"/>
          <w:sz w:val="22"/>
          <w:szCs w:val="22"/>
          <w:lang w:eastAsia="en-GB"/>
        </w:rPr>
        <w:tab/>
      </w:r>
      <w:r>
        <w:t>RTCP Codec Control Commands and Indications</w:t>
      </w:r>
      <w:r>
        <w:tab/>
      </w:r>
      <w:r>
        <w:fldChar w:fldCharType="begin" w:fldLock="1"/>
      </w:r>
      <w:r>
        <w:instrText xml:space="preserve"> PAGEREF _Toc67396654 \h </w:instrText>
      </w:r>
      <w:r>
        <w:fldChar w:fldCharType="separate"/>
      </w:r>
      <w:r>
        <w:t>62</w:t>
      </w:r>
      <w:r>
        <w:fldChar w:fldCharType="end"/>
      </w:r>
    </w:p>
    <w:p w14:paraId="66D9AB78" w14:textId="663E52C7" w:rsidR="001B11EB" w:rsidRPr="00725766" w:rsidRDefault="001B11EB">
      <w:pPr>
        <w:pStyle w:val="TOC1"/>
        <w:rPr>
          <w:rFonts w:ascii="Calibri" w:hAnsi="Calibri"/>
          <w:szCs w:val="22"/>
          <w:lang w:eastAsia="en-GB"/>
        </w:rPr>
      </w:pPr>
      <w:r>
        <w:t>6</w:t>
      </w:r>
      <w:r w:rsidRPr="00725766">
        <w:rPr>
          <w:rFonts w:ascii="Calibri" w:hAnsi="Calibri"/>
          <w:szCs w:val="22"/>
        </w:rPr>
        <w:tab/>
      </w:r>
      <w:r>
        <w:t>MRFC-MRFP Procedures</w:t>
      </w:r>
      <w:r>
        <w:tab/>
      </w:r>
      <w:r>
        <w:fldChar w:fldCharType="begin" w:fldLock="1"/>
      </w:r>
      <w:r>
        <w:instrText xml:space="preserve"> PAGEREF _Toc67396655 \h </w:instrText>
      </w:r>
      <w:r>
        <w:fldChar w:fldCharType="separate"/>
      </w:r>
      <w:r>
        <w:t>63</w:t>
      </w:r>
      <w:r>
        <w:fldChar w:fldCharType="end"/>
      </w:r>
    </w:p>
    <w:p w14:paraId="47940584" w14:textId="2804126A" w:rsidR="001B11EB" w:rsidRPr="00725766" w:rsidRDefault="001B11EB">
      <w:pPr>
        <w:pStyle w:val="TOC2"/>
        <w:rPr>
          <w:rFonts w:ascii="Calibri" w:hAnsi="Calibri"/>
          <w:sz w:val="22"/>
          <w:szCs w:val="22"/>
          <w:lang w:eastAsia="en-GB"/>
        </w:rPr>
      </w:pPr>
      <w:r>
        <w:t>6.1</w:t>
      </w:r>
      <w:r w:rsidRPr="00725766">
        <w:rPr>
          <w:rFonts w:ascii="Calibri" w:hAnsi="Calibri"/>
          <w:sz w:val="22"/>
          <w:szCs w:val="22"/>
          <w:lang w:eastAsia="en-GB"/>
        </w:rPr>
        <w:tab/>
      </w:r>
      <w:r>
        <w:t>Non-Call Related Procedures</w:t>
      </w:r>
      <w:r>
        <w:tab/>
      </w:r>
      <w:r>
        <w:fldChar w:fldCharType="begin" w:fldLock="1"/>
      </w:r>
      <w:r>
        <w:instrText xml:space="preserve"> PAGEREF _Toc67396656 \h </w:instrText>
      </w:r>
      <w:r>
        <w:fldChar w:fldCharType="separate"/>
      </w:r>
      <w:r>
        <w:t>63</w:t>
      </w:r>
      <w:r>
        <w:fldChar w:fldCharType="end"/>
      </w:r>
    </w:p>
    <w:p w14:paraId="14A47A83" w14:textId="175C77F5" w:rsidR="001B11EB" w:rsidRPr="00725766" w:rsidRDefault="001B11EB">
      <w:pPr>
        <w:pStyle w:val="TOC3"/>
        <w:rPr>
          <w:rFonts w:ascii="Calibri" w:hAnsi="Calibri"/>
          <w:sz w:val="22"/>
          <w:szCs w:val="22"/>
          <w:lang w:eastAsia="en-GB"/>
        </w:rPr>
      </w:pPr>
      <w:r>
        <w:t>6.1.1</w:t>
      </w:r>
      <w:r w:rsidRPr="00725766">
        <w:rPr>
          <w:rFonts w:ascii="Calibri" w:hAnsi="Calibri"/>
          <w:sz w:val="22"/>
          <w:szCs w:val="22"/>
        </w:rPr>
        <w:tab/>
      </w:r>
      <w:r>
        <w:rPr>
          <w:lang w:eastAsia="zh-CN"/>
        </w:rPr>
        <w:t>General</w:t>
      </w:r>
      <w:r>
        <w:tab/>
      </w:r>
      <w:r>
        <w:fldChar w:fldCharType="begin" w:fldLock="1"/>
      </w:r>
      <w:r>
        <w:instrText xml:space="preserve"> PAGEREF _Toc67396657 \h </w:instrText>
      </w:r>
      <w:r>
        <w:fldChar w:fldCharType="separate"/>
      </w:r>
      <w:r>
        <w:t>63</w:t>
      </w:r>
      <w:r>
        <w:fldChar w:fldCharType="end"/>
      </w:r>
    </w:p>
    <w:p w14:paraId="04FCBA1A" w14:textId="09D5D76B" w:rsidR="001B11EB" w:rsidRPr="00725766" w:rsidRDefault="001B11EB">
      <w:pPr>
        <w:pStyle w:val="TOC3"/>
        <w:rPr>
          <w:rFonts w:ascii="Calibri" w:hAnsi="Calibri"/>
          <w:sz w:val="22"/>
          <w:szCs w:val="22"/>
          <w:lang w:eastAsia="en-GB"/>
        </w:rPr>
      </w:pPr>
      <w:r>
        <w:t>6.1.2</w:t>
      </w:r>
      <w:r w:rsidRPr="00725766">
        <w:rPr>
          <w:rFonts w:ascii="Calibri" w:hAnsi="Calibri"/>
          <w:sz w:val="22"/>
          <w:szCs w:val="22"/>
        </w:rPr>
        <w:tab/>
      </w:r>
      <w:r>
        <w:rPr>
          <w:lang w:eastAsia="zh-CN"/>
        </w:rPr>
        <w:t>MRFP Unavailable</w:t>
      </w:r>
      <w:r>
        <w:tab/>
      </w:r>
      <w:r>
        <w:fldChar w:fldCharType="begin" w:fldLock="1"/>
      </w:r>
      <w:r>
        <w:instrText xml:space="preserve"> PAGEREF _Toc67396658 \h </w:instrText>
      </w:r>
      <w:r>
        <w:fldChar w:fldCharType="separate"/>
      </w:r>
      <w:r>
        <w:t>63</w:t>
      </w:r>
      <w:r>
        <w:fldChar w:fldCharType="end"/>
      </w:r>
    </w:p>
    <w:p w14:paraId="6E7C27FF" w14:textId="136EC7A3" w:rsidR="001B11EB" w:rsidRPr="00725766" w:rsidRDefault="001B11EB">
      <w:pPr>
        <w:pStyle w:val="TOC3"/>
        <w:rPr>
          <w:rFonts w:ascii="Calibri" w:hAnsi="Calibri"/>
          <w:sz w:val="22"/>
          <w:szCs w:val="22"/>
          <w:lang w:eastAsia="en-GB"/>
        </w:rPr>
      </w:pPr>
      <w:r>
        <w:t>6.1.3</w:t>
      </w:r>
      <w:r w:rsidRPr="00725766">
        <w:rPr>
          <w:rFonts w:ascii="Calibri" w:hAnsi="Calibri"/>
          <w:sz w:val="22"/>
          <w:szCs w:val="22"/>
        </w:rPr>
        <w:tab/>
      </w:r>
      <w:r>
        <w:rPr>
          <w:lang w:eastAsia="zh-CN"/>
        </w:rPr>
        <w:t>MRFP Available</w:t>
      </w:r>
      <w:r>
        <w:tab/>
      </w:r>
      <w:r>
        <w:fldChar w:fldCharType="begin" w:fldLock="1"/>
      </w:r>
      <w:r>
        <w:instrText xml:space="preserve"> PAGEREF _Toc67396659 \h </w:instrText>
      </w:r>
      <w:r>
        <w:fldChar w:fldCharType="separate"/>
      </w:r>
      <w:r>
        <w:t>64</w:t>
      </w:r>
      <w:r>
        <w:fldChar w:fldCharType="end"/>
      </w:r>
    </w:p>
    <w:p w14:paraId="2C175674" w14:textId="1C4BC6A0" w:rsidR="001B11EB" w:rsidRPr="00725766" w:rsidRDefault="001B11EB">
      <w:pPr>
        <w:pStyle w:val="TOC3"/>
        <w:rPr>
          <w:rFonts w:ascii="Calibri" w:hAnsi="Calibri"/>
          <w:sz w:val="22"/>
          <w:szCs w:val="22"/>
          <w:lang w:eastAsia="en-GB"/>
        </w:rPr>
      </w:pPr>
      <w:r>
        <w:t>6.1.4</w:t>
      </w:r>
      <w:r w:rsidRPr="00725766">
        <w:rPr>
          <w:rFonts w:ascii="Calibri" w:hAnsi="Calibri"/>
          <w:sz w:val="22"/>
          <w:szCs w:val="22"/>
        </w:rPr>
        <w:tab/>
      </w:r>
      <w:r>
        <w:rPr>
          <w:lang w:eastAsia="zh-CN"/>
        </w:rPr>
        <w:t>MRFP Recovery</w:t>
      </w:r>
      <w:r>
        <w:tab/>
      </w:r>
      <w:r>
        <w:fldChar w:fldCharType="begin" w:fldLock="1"/>
      </w:r>
      <w:r>
        <w:instrText xml:space="preserve"> PAGEREF _Toc67396660 \h </w:instrText>
      </w:r>
      <w:r>
        <w:fldChar w:fldCharType="separate"/>
      </w:r>
      <w:r>
        <w:t>65</w:t>
      </w:r>
      <w:r>
        <w:fldChar w:fldCharType="end"/>
      </w:r>
    </w:p>
    <w:p w14:paraId="165C5A83" w14:textId="23BCF3B9" w:rsidR="001B11EB" w:rsidRPr="00725766" w:rsidRDefault="001B11EB">
      <w:pPr>
        <w:pStyle w:val="TOC3"/>
        <w:rPr>
          <w:rFonts w:ascii="Calibri" w:hAnsi="Calibri"/>
          <w:sz w:val="22"/>
          <w:szCs w:val="22"/>
          <w:lang w:eastAsia="en-GB"/>
        </w:rPr>
      </w:pPr>
      <w:r>
        <w:t>6.1.5</w:t>
      </w:r>
      <w:r w:rsidRPr="00725766">
        <w:rPr>
          <w:rFonts w:ascii="Calibri" w:hAnsi="Calibri"/>
          <w:sz w:val="22"/>
          <w:szCs w:val="22"/>
        </w:rPr>
        <w:tab/>
      </w:r>
      <w:r>
        <w:rPr>
          <w:lang w:eastAsia="zh-CN"/>
        </w:rPr>
        <w:t>MRFC Recovery</w:t>
      </w:r>
      <w:r>
        <w:tab/>
      </w:r>
      <w:r>
        <w:fldChar w:fldCharType="begin" w:fldLock="1"/>
      </w:r>
      <w:r>
        <w:instrText xml:space="preserve"> PAGEREF _Toc67396661 \h </w:instrText>
      </w:r>
      <w:r>
        <w:fldChar w:fldCharType="separate"/>
      </w:r>
      <w:r>
        <w:t>66</w:t>
      </w:r>
      <w:r>
        <w:fldChar w:fldCharType="end"/>
      </w:r>
    </w:p>
    <w:p w14:paraId="70091A2B" w14:textId="13B1B27D" w:rsidR="001B11EB" w:rsidRPr="00725766" w:rsidRDefault="001B11EB">
      <w:pPr>
        <w:pStyle w:val="TOC4"/>
        <w:rPr>
          <w:rFonts w:ascii="Calibri" w:hAnsi="Calibri"/>
          <w:sz w:val="22"/>
          <w:szCs w:val="22"/>
          <w:lang w:eastAsia="en-GB"/>
        </w:rPr>
      </w:pPr>
      <w:r>
        <w:t>6.1.5.1</w:t>
      </w:r>
      <w:r w:rsidRPr="00725766">
        <w:rPr>
          <w:rFonts w:ascii="Calibri" w:hAnsi="Calibri"/>
          <w:sz w:val="22"/>
          <w:szCs w:val="22"/>
          <w:lang w:eastAsia="en-GB"/>
        </w:rPr>
        <w:tab/>
      </w:r>
      <w:r>
        <w:t>General</w:t>
      </w:r>
      <w:r>
        <w:tab/>
      </w:r>
      <w:r>
        <w:fldChar w:fldCharType="begin" w:fldLock="1"/>
      </w:r>
      <w:r>
        <w:instrText xml:space="preserve"> PAGEREF _Toc67396662 \h </w:instrText>
      </w:r>
      <w:r>
        <w:fldChar w:fldCharType="separate"/>
      </w:r>
      <w:r>
        <w:t>66</w:t>
      </w:r>
      <w:r>
        <w:fldChar w:fldCharType="end"/>
      </w:r>
    </w:p>
    <w:p w14:paraId="283DE7DF" w14:textId="71BC2014" w:rsidR="001B11EB" w:rsidRPr="00725766" w:rsidRDefault="001B11EB">
      <w:pPr>
        <w:pStyle w:val="TOC4"/>
        <w:rPr>
          <w:rFonts w:ascii="Calibri" w:hAnsi="Calibri"/>
          <w:sz w:val="22"/>
          <w:szCs w:val="22"/>
          <w:lang w:eastAsia="en-GB"/>
        </w:rPr>
      </w:pPr>
      <w:r>
        <w:t>6.1.5.2</w:t>
      </w:r>
      <w:r w:rsidRPr="00725766">
        <w:rPr>
          <w:rFonts w:ascii="Calibri" w:hAnsi="Calibri"/>
          <w:sz w:val="22"/>
          <w:szCs w:val="22"/>
          <w:lang w:eastAsia="en-GB"/>
        </w:rPr>
        <w:tab/>
      </w:r>
      <w:r>
        <w:t>MRFC Restoration</w:t>
      </w:r>
      <w:r>
        <w:tab/>
      </w:r>
      <w:r>
        <w:fldChar w:fldCharType="begin" w:fldLock="1"/>
      </w:r>
      <w:r>
        <w:instrText xml:space="preserve"> PAGEREF _Toc67396663 \h </w:instrText>
      </w:r>
      <w:r>
        <w:fldChar w:fldCharType="separate"/>
      </w:r>
      <w:r>
        <w:t>66</w:t>
      </w:r>
      <w:r>
        <w:fldChar w:fldCharType="end"/>
      </w:r>
    </w:p>
    <w:p w14:paraId="69F5206A" w14:textId="2640A6A2" w:rsidR="001B11EB" w:rsidRPr="00725766" w:rsidRDefault="001B11EB">
      <w:pPr>
        <w:pStyle w:val="TOC3"/>
        <w:rPr>
          <w:rFonts w:ascii="Calibri" w:hAnsi="Calibri"/>
          <w:sz w:val="22"/>
          <w:szCs w:val="22"/>
          <w:lang w:eastAsia="en-GB"/>
        </w:rPr>
      </w:pPr>
      <w:r>
        <w:t>6.1.6</w:t>
      </w:r>
      <w:r w:rsidRPr="00725766">
        <w:rPr>
          <w:rFonts w:ascii="Calibri" w:hAnsi="Calibri"/>
          <w:sz w:val="22"/>
          <w:szCs w:val="22"/>
        </w:rPr>
        <w:tab/>
      </w:r>
      <w:r>
        <w:rPr>
          <w:lang w:eastAsia="zh-CN"/>
        </w:rPr>
        <w:t>MRFP Re-register</w:t>
      </w:r>
      <w:r>
        <w:tab/>
      </w:r>
      <w:r>
        <w:fldChar w:fldCharType="begin" w:fldLock="1"/>
      </w:r>
      <w:r>
        <w:instrText xml:space="preserve"> PAGEREF _Toc67396664 \h </w:instrText>
      </w:r>
      <w:r>
        <w:fldChar w:fldCharType="separate"/>
      </w:r>
      <w:r>
        <w:t>66</w:t>
      </w:r>
      <w:r>
        <w:fldChar w:fldCharType="end"/>
      </w:r>
    </w:p>
    <w:p w14:paraId="7BE96A81" w14:textId="055D45D0" w:rsidR="001B11EB" w:rsidRPr="00725766" w:rsidRDefault="001B11EB">
      <w:pPr>
        <w:pStyle w:val="TOC3"/>
        <w:rPr>
          <w:rFonts w:ascii="Calibri" w:hAnsi="Calibri"/>
          <w:sz w:val="22"/>
          <w:szCs w:val="22"/>
          <w:lang w:eastAsia="en-GB"/>
        </w:rPr>
      </w:pPr>
      <w:r>
        <w:t>6.1.7</w:t>
      </w:r>
      <w:r w:rsidRPr="00725766">
        <w:rPr>
          <w:rFonts w:ascii="Calibri" w:hAnsi="Calibri"/>
          <w:sz w:val="22"/>
          <w:szCs w:val="22"/>
        </w:rPr>
        <w:tab/>
      </w:r>
      <w:r>
        <w:rPr>
          <w:lang w:eastAsia="zh-CN"/>
        </w:rPr>
        <w:t>MRFP Re-registration Ordered by MRFC</w:t>
      </w:r>
      <w:r>
        <w:tab/>
      </w:r>
      <w:r>
        <w:fldChar w:fldCharType="begin" w:fldLock="1"/>
      </w:r>
      <w:r>
        <w:instrText xml:space="preserve"> PAGEREF _Toc67396665 \h </w:instrText>
      </w:r>
      <w:r>
        <w:fldChar w:fldCharType="separate"/>
      </w:r>
      <w:r>
        <w:t>67</w:t>
      </w:r>
      <w:r>
        <w:fldChar w:fldCharType="end"/>
      </w:r>
    </w:p>
    <w:p w14:paraId="44A7DB90" w14:textId="09588885" w:rsidR="001B11EB" w:rsidRPr="00725766" w:rsidRDefault="001B11EB">
      <w:pPr>
        <w:pStyle w:val="TOC3"/>
        <w:rPr>
          <w:rFonts w:ascii="Calibri" w:hAnsi="Calibri"/>
          <w:sz w:val="22"/>
          <w:szCs w:val="22"/>
          <w:lang w:eastAsia="en-GB"/>
        </w:rPr>
      </w:pPr>
      <w:r>
        <w:t>6.1.8</w:t>
      </w:r>
      <w:r w:rsidRPr="00725766">
        <w:rPr>
          <w:rFonts w:ascii="Calibri" w:hAnsi="Calibri"/>
          <w:sz w:val="22"/>
          <w:szCs w:val="22"/>
        </w:rPr>
        <w:tab/>
      </w:r>
      <w:r>
        <w:rPr>
          <w:lang w:eastAsia="zh-CN"/>
        </w:rPr>
        <w:t>Audit of MRFP</w:t>
      </w:r>
      <w:r>
        <w:tab/>
      </w:r>
      <w:r>
        <w:fldChar w:fldCharType="begin" w:fldLock="1"/>
      </w:r>
      <w:r>
        <w:instrText xml:space="preserve"> PAGEREF _Toc67396666 \h </w:instrText>
      </w:r>
      <w:r>
        <w:fldChar w:fldCharType="separate"/>
      </w:r>
      <w:r>
        <w:t>67</w:t>
      </w:r>
      <w:r>
        <w:fldChar w:fldCharType="end"/>
      </w:r>
    </w:p>
    <w:p w14:paraId="769EF129" w14:textId="566F3832" w:rsidR="001B11EB" w:rsidRPr="00725766" w:rsidRDefault="001B11EB">
      <w:pPr>
        <w:pStyle w:val="TOC4"/>
        <w:rPr>
          <w:rFonts w:ascii="Calibri" w:hAnsi="Calibri"/>
          <w:sz w:val="22"/>
          <w:szCs w:val="22"/>
          <w:lang w:eastAsia="en-GB"/>
        </w:rPr>
      </w:pPr>
      <w:r>
        <w:t>6.1.8.1</w:t>
      </w:r>
      <w:r w:rsidRPr="00725766">
        <w:rPr>
          <w:rFonts w:ascii="Calibri" w:hAnsi="Calibri"/>
          <w:sz w:val="22"/>
          <w:szCs w:val="22"/>
          <w:lang w:eastAsia="en-GB"/>
        </w:rPr>
        <w:tab/>
      </w:r>
      <w:r>
        <w:t>Audit of Value</w:t>
      </w:r>
      <w:r>
        <w:tab/>
      </w:r>
      <w:r>
        <w:fldChar w:fldCharType="begin" w:fldLock="1"/>
      </w:r>
      <w:r>
        <w:instrText xml:space="preserve"> PAGEREF _Toc67396667 \h </w:instrText>
      </w:r>
      <w:r>
        <w:fldChar w:fldCharType="separate"/>
      </w:r>
      <w:r>
        <w:t>67</w:t>
      </w:r>
      <w:r>
        <w:fldChar w:fldCharType="end"/>
      </w:r>
    </w:p>
    <w:p w14:paraId="4A96A788" w14:textId="34671B33" w:rsidR="001B11EB" w:rsidRPr="00725766" w:rsidRDefault="001B11EB">
      <w:pPr>
        <w:pStyle w:val="TOC3"/>
        <w:rPr>
          <w:rFonts w:ascii="Calibri" w:hAnsi="Calibri"/>
          <w:sz w:val="22"/>
          <w:szCs w:val="22"/>
          <w:lang w:eastAsia="en-GB"/>
        </w:rPr>
      </w:pPr>
      <w:r>
        <w:t>6.1.8.2</w:t>
      </w:r>
      <w:r w:rsidRPr="00725766">
        <w:rPr>
          <w:rFonts w:ascii="Calibri" w:hAnsi="Calibri"/>
          <w:sz w:val="22"/>
          <w:szCs w:val="22"/>
          <w:lang w:eastAsia="en-GB"/>
        </w:rPr>
        <w:tab/>
      </w:r>
      <w:r>
        <w:t>Audit of Capability</w:t>
      </w:r>
      <w:r>
        <w:tab/>
      </w:r>
      <w:r>
        <w:fldChar w:fldCharType="begin" w:fldLock="1"/>
      </w:r>
      <w:r>
        <w:instrText xml:space="preserve"> PAGEREF _Toc67396668 \h </w:instrText>
      </w:r>
      <w:r>
        <w:fldChar w:fldCharType="separate"/>
      </w:r>
      <w:r>
        <w:t>67</w:t>
      </w:r>
      <w:r>
        <w:fldChar w:fldCharType="end"/>
      </w:r>
    </w:p>
    <w:p w14:paraId="10A5ED24" w14:textId="2EF7275A" w:rsidR="001B11EB" w:rsidRPr="00725766" w:rsidRDefault="001B11EB">
      <w:pPr>
        <w:pStyle w:val="TOC3"/>
        <w:rPr>
          <w:rFonts w:ascii="Calibri" w:hAnsi="Calibri"/>
          <w:sz w:val="22"/>
          <w:szCs w:val="22"/>
          <w:lang w:eastAsia="en-GB"/>
        </w:rPr>
      </w:pPr>
      <w:r>
        <w:t>6.1.9</w:t>
      </w:r>
      <w:r w:rsidRPr="00725766">
        <w:rPr>
          <w:rFonts w:ascii="Calibri" w:hAnsi="Calibri"/>
          <w:sz w:val="22"/>
          <w:szCs w:val="22"/>
        </w:rPr>
        <w:tab/>
      </w:r>
      <w:r>
        <w:rPr>
          <w:lang w:eastAsia="zh-CN"/>
        </w:rPr>
        <w:t>MRFP Capability Change</w:t>
      </w:r>
      <w:r>
        <w:tab/>
      </w:r>
      <w:r>
        <w:fldChar w:fldCharType="begin" w:fldLock="1"/>
      </w:r>
      <w:r>
        <w:instrText xml:space="preserve"> PAGEREF _Toc67396669 \h </w:instrText>
      </w:r>
      <w:r>
        <w:fldChar w:fldCharType="separate"/>
      </w:r>
      <w:r>
        <w:t>68</w:t>
      </w:r>
      <w:r>
        <w:fldChar w:fldCharType="end"/>
      </w:r>
    </w:p>
    <w:p w14:paraId="488744A9" w14:textId="70E26544" w:rsidR="001B11EB" w:rsidRPr="00725766" w:rsidRDefault="001B11EB">
      <w:pPr>
        <w:pStyle w:val="TOC3"/>
        <w:rPr>
          <w:rFonts w:ascii="Calibri" w:hAnsi="Calibri"/>
          <w:sz w:val="22"/>
          <w:szCs w:val="22"/>
          <w:lang w:eastAsia="en-GB"/>
        </w:rPr>
      </w:pPr>
      <w:r>
        <w:t>6.1.10</w:t>
      </w:r>
      <w:r w:rsidRPr="00725766">
        <w:rPr>
          <w:rFonts w:ascii="Calibri" w:hAnsi="Calibri"/>
          <w:sz w:val="22"/>
          <w:szCs w:val="22"/>
        </w:rPr>
        <w:tab/>
      </w:r>
      <w:r>
        <w:rPr>
          <w:lang w:eastAsia="zh-CN"/>
        </w:rPr>
        <w:t>MRFC Out of service</w:t>
      </w:r>
      <w:r>
        <w:tab/>
      </w:r>
      <w:r>
        <w:fldChar w:fldCharType="begin" w:fldLock="1"/>
      </w:r>
      <w:r>
        <w:instrText xml:space="preserve"> PAGEREF _Toc67396670 \h </w:instrText>
      </w:r>
      <w:r>
        <w:fldChar w:fldCharType="separate"/>
      </w:r>
      <w:r>
        <w:t>68</w:t>
      </w:r>
      <w:r>
        <w:fldChar w:fldCharType="end"/>
      </w:r>
    </w:p>
    <w:p w14:paraId="0861E549" w14:textId="42D3F0FF" w:rsidR="001B11EB" w:rsidRPr="00725766" w:rsidRDefault="001B11EB">
      <w:pPr>
        <w:pStyle w:val="TOC3"/>
        <w:rPr>
          <w:rFonts w:ascii="Calibri" w:hAnsi="Calibri"/>
          <w:sz w:val="22"/>
          <w:szCs w:val="22"/>
          <w:lang w:eastAsia="en-GB"/>
        </w:rPr>
      </w:pPr>
      <w:r>
        <w:t>6.1.11</w:t>
      </w:r>
      <w:r w:rsidRPr="00725766">
        <w:rPr>
          <w:rFonts w:ascii="Calibri" w:hAnsi="Calibri"/>
          <w:sz w:val="22"/>
          <w:szCs w:val="22"/>
        </w:rPr>
        <w:tab/>
      </w:r>
      <w:r>
        <w:rPr>
          <w:lang w:eastAsia="zh-CN"/>
        </w:rPr>
        <w:t>MRFP Resource Congestion Handling – Activate</w:t>
      </w:r>
      <w:r>
        <w:tab/>
      </w:r>
      <w:r>
        <w:fldChar w:fldCharType="begin" w:fldLock="1"/>
      </w:r>
      <w:r>
        <w:instrText xml:space="preserve"> PAGEREF _Toc67396671 \h </w:instrText>
      </w:r>
      <w:r>
        <w:fldChar w:fldCharType="separate"/>
      </w:r>
      <w:r>
        <w:t>68</w:t>
      </w:r>
      <w:r>
        <w:fldChar w:fldCharType="end"/>
      </w:r>
    </w:p>
    <w:p w14:paraId="2EA5C57D" w14:textId="433CB317" w:rsidR="001B11EB" w:rsidRPr="00725766" w:rsidRDefault="001B11EB">
      <w:pPr>
        <w:pStyle w:val="TOC3"/>
        <w:rPr>
          <w:rFonts w:ascii="Calibri" w:hAnsi="Calibri"/>
          <w:sz w:val="22"/>
          <w:szCs w:val="22"/>
          <w:lang w:eastAsia="en-GB"/>
        </w:rPr>
      </w:pPr>
      <w:r>
        <w:t>6.1.12</w:t>
      </w:r>
      <w:r w:rsidRPr="00725766">
        <w:rPr>
          <w:rFonts w:ascii="Calibri" w:hAnsi="Calibri"/>
          <w:sz w:val="22"/>
          <w:szCs w:val="22"/>
        </w:rPr>
        <w:tab/>
      </w:r>
      <w:r>
        <w:rPr>
          <w:lang w:eastAsia="zh-CN"/>
        </w:rPr>
        <w:t>MRFP Resource Congestion Handling -Indication</w:t>
      </w:r>
      <w:r>
        <w:tab/>
      </w:r>
      <w:r>
        <w:fldChar w:fldCharType="begin" w:fldLock="1"/>
      </w:r>
      <w:r>
        <w:instrText xml:space="preserve"> PAGEREF _Toc67396672 \h </w:instrText>
      </w:r>
      <w:r>
        <w:fldChar w:fldCharType="separate"/>
      </w:r>
      <w:r>
        <w:t>69</w:t>
      </w:r>
      <w:r>
        <w:fldChar w:fldCharType="end"/>
      </w:r>
    </w:p>
    <w:p w14:paraId="28960715" w14:textId="1A7E4A47" w:rsidR="001B11EB" w:rsidRPr="00725766" w:rsidRDefault="001B11EB">
      <w:pPr>
        <w:pStyle w:val="TOC2"/>
        <w:rPr>
          <w:rFonts w:ascii="Calibri" w:hAnsi="Calibri"/>
          <w:sz w:val="22"/>
          <w:szCs w:val="22"/>
          <w:lang w:eastAsia="en-GB"/>
        </w:rPr>
      </w:pPr>
      <w:r>
        <w:t>6.1.13</w:t>
      </w:r>
      <w:r w:rsidRPr="00725766">
        <w:rPr>
          <w:rFonts w:ascii="Calibri" w:hAnsi="Calibri"/>
          <w:sz w:val="22"/>
          <w:szCs w:val="22"/>
        </w:rPr>
        <w:tab/>
      </w:r>
      <w:r>
        <w:t>Hanging termination detection</w:t>
      </w:r>
      <w:r>
        <w:tab/>
      </w:r>
      <w:r>
        <w:fldChar w:fldCharType="begin" w:fldLock="1"/>
      </w:r>
      <w:r>
        <w:instrText xml:space="preserve"> PAGEREF _Toc67396673 \h </w:instrText>
      </w:r>
      <w:r>
        <w:fldChar w:fldCharType="separate"/>
      </w:r>
      <w:r>
        <w:t>69</w:t>
      </w:r>
      <w:r>
        <w:fldChar w:fldCharType="end"/>
      </w:r>
    </w:p>
    <w:p w14:paraId="1E9A6CB9" w14:textId="291BDDB8" w:rsidR="001B11EB" w:rsidRPr="00725766" w:rsidRDefault="001B11EB">
      <w:pPr>
        <w:pStyle w:val="TOC2"/>
        <w:rPr>
          <w:rFonts w:ascii="Calibri" w:hAnsi="Calibri"/>
          <w:sz w:val="22"/>
          <w:szCs w:val="22"/>
          <w:lang w:eastAsia="en-GB"/>
        </w:rPr>
      </w:pPr>
      <w:r>
        <w:t>6.2</w:t>
      </w:r>
      <w:r w:rsidRPr="00725766">
        <w:rPr>
          <w:rFonts w:ascii="Calibri" w:hAnsi="Calibri"/>
          <w:sz w:val="22"/>
          <w:szCs w:val="22"/>
        </w:rPr>
        <w:tab/>
      </w:r>
      <w:r>
        <w:t xml:space="preserve">Call </w:t>
      </w:r>
      <w:r>
        <w:rPr>
          <w:lang w:eastAsia="zh-CN"/>
        </w:rPr>
        <w:t>Related</w:t>
      </w:r>
      <w:r>
        <w:t xml:space="preserve"> Procedure</w:t>
      </w:r>
      <w:r>
        <w:rPr>
          <w:lang w:eastAsia="zh-CN"/>
        </w:rPr>
        <w:t>s</w:t>
      </w:r>
      <w:r>
        <w:tab/>
      </w:r>
      <w:r>
        <w:fldChar w:fldCharType="begin" w:fldLock="1"/>
      </w:r>
      <w:r>
        <w:instrText xml:space="preserve"> PAGEREF _Toc67396674 \h </w:instrText>
      </w:r>
      <w:r>
        <w:fldChar w:fldCharType="separate"/>
      </w:r>
      <w:r>
        <w:t>69</w:t>
      </w:r>
      <w:r>
        <w:fldChar w:fldCharType="end"/>
      </w:r>
    </w:p>
    <w:p w14:paraId="2549C29C" w14:textId="4446FC7E" w:rsidR="001B11EB" w:rsidRPr="00725766" w:rsidRDefault="001B11EB">
      <w:pPr>
        <w:pStyle w:val="TOC3"/>
        <w:rPr>
          <w:rFonts w:ascii="Calibri" w:hAnsi="Calibri"/>
          <w:sz w:val="22"/>
          <w:szCs w:val="22"/>
          <w:lang w:eastAsia="en-GB"/>
        </w:rPr>
      </w:pPr>
      <w:r>
        <w:t>6.2.1</w:t>
      </w:r>
      <w:r w:rsidRPr="00725766">
        <w:rPr>
          <w:rFonts w:ascii="Calibri" w:hAnsi="Calibri"/>
          <w:sz w:val="22"/>
          <w:szCs w:val="22"/>
        </w:rPr>
        <w:tab/>
      </w:r>
      <w:r>
        <w:rPr>
          <w:lang w:eastAsia="zh-CN"/>
        </w:rPr>
        <w:t>Play Tone Procedure</w:t>
      </w:r>
      <w:r>
        <w:tab/>
      </w:r>
      <w:r>
        <w:fldChar w:fldCharType="begin" w:fldLock="1"/>
      </w:r>
      <w:r>
        <w:instrText xml:space="preserve"> PAGEREF _Toc67396675 \h </w:instrText>
      </w:r>
      <w:r>
        <w:fldChar w:fldCharType="separate"/>
      </w:r>
      <w:r>
        <w:t>69</w:t>
      </w:r>
      <w:r>
        <w:fldChar w:fldCharType="end"/>
      </w:r>
    </w:p>
    <w:p w14:paraId="19BBA681" w14:textId="3FAA6A6D" w:rsidR="001B11EB" w:rsidRPr="00725766" w:rsidRDefault="001B11EB">
      <w:pPr>
        <w:pStyle w:val="TOC4"/>
        <w:rPr>
          <w:rFonts w:ascii="Calibri" w:hAnsi="Calibri"/>
          <w:sz w:val="22"/>
          <w:szCs w:val="22"/>
          <w:lang w:eastAsia="en-GB"/>
        </w:rPr>
      </w:pPr>
      <w:r w:rsidRPr="001B11EB">
        <w:t>6.2.1.1</w:t>
      </w:r>
      <w:r w:rsidRPr="00725766">
        <w:rPr>
          <w:rFonts w:ascii="Calibri" w:hAnsi="Calibri"/>
          <w:sz w:val="22"/>
          <w:szCs w:val="22"/>
          <w:lang w:eastAsia="en-GB"/>
        </w:rPr>
        <w:tab/>
      </w:r>
      <w:r w:rsidRPr="00742C39">
        <w:rPr>
          <w:rFonts w:eastAsia="Batang"/>
        </w:rPr>
        <w:t>General</w:t>
      </w:r>
      <w:r>
        <w:tab/>
      </w:r>
      <w:r>
        <w:fldChar w:fldCharType="begin" w:fldLock="1"/>
      </w:r>
      <w:r>
        <w:instrText xml:space="preserve"> PAGEREF _Toc67396676 \h </w:instrText>
      </w:r>
      <w:r>
        <w:fldChar w:fldCharType="separate"/>
      </w:r>
      <w:r>
        <w:t>69</w:t>
      </w:r>
      <w:r>
        <w:fldChar w:fldCharType="end"/>
      </w:r>
    </w:p>
    <w:p w14:paraId="4EEF4F72" w14:textId="0365730D" w:rsidR="001B11EB" w:rsidRPr="00725766" w:rsidRDefault="001B11EB">
      <w:pPr>
        <w:pStyle w:val="TOC4"/>
        <w:rPr>
          <w:rFonts w:ascii="Calibri" w:hAnsi="Calibri"/>
          <w:sz w:val="22"/>
          <w:szCs w:val="22"/>
          <w:lang w:eastAsia="en-GB"/>
        </w:rPr>
      </w:pPr>
      <w:r>
        <w:t>6.2.1.2</w:t>
      </w:r>
      <w:r w:rsidRPr="00725766">
        <w:rPr>
          <w:rFonts w:ascii="Calibri" w:hAnsi="Calibri"/>
          <w:sz w:val="22"/>
          <w:szCs w:val="22"/>
          <w:lang w:eastAsia="en-GB"/>
        </w:rPr>
        <w:tab/>
      </w:r>
      <w:r>
        <w:t>Send tone</w:t>
      </w:r>
      <w:r>
        <w:tab/>
      </w:r>
      <w:r>
        <w:fldChar w:fldCharType="begin" w:fldLock="1"/>
      </w:r>
      <w:r>
        <w:instrText xml:space="preserve"> PAGEREF _Toc67396677 \h </w:instrText>
      </w:r>
      <w:r>
        <w:fldChar w:fldCharType="separate"/>
      </w:r>
      <w:r>
        <w:t>70</w:t>
      </w:r>
      <w:r>
        <w:fldChar w:fldCharType="end"/>
      </w:r>
    </w:p>
    <w:p w14:paraId="4DC7A52D" w14:textId="4EE74E09" w:rsidR="001B11EB" w:rsidRPr="00725766" w:rsidRDefault="001B11EB">
      <w:pPr>
        <w:pStyle w:val="TOC4"/>
        <w:rPr>
          <w:rFonts w:ascii="Calibri" w:hAnsi="Calibri"/>
          <w:sz w:val="22"/>
          <w:szCs w:val="22"/>
          <w:lang w:eastAsia="en-GB"/>
        </w:rPr>
      </w:pPr>
      <w:r>
        <w:t>6.2.1.3</w:t>
      </w:r>
      <w:r w:rsidRPr="00725766">
        <w:rPr>
          <w:rFonts w:ascii="Calibri" w:hAnsi="Calibri"/>
          <w:sz w:val="22"/>
          <w:szCs w:val="22"/>
          <w:lang w:eastAsia="en-GB"/>
        </w:rPr>
        <w:tab/>
      </w:r>
      <w:r>
        <w:t>Stop tone</w:t>
      </w:r>
      <w:r>
        <w:tab/>
      </w:r>
      <w:r>
        <w:fldChar w:fldCharType="begin" w:fldLock="1"/>
      </w:r>
      <w:r>
        <w:instrText xml:space="preserve"> PAGEREF _Toc67396678 \h </w:instrText>
      </w:r>
      <w:r>
        <w:fldChar w:fldCharType="separate"/>
      </w:r>
      <w:r>
        <w:t>70</w:t>
      </w:r>
      <w:r>
        <w:fldChar w:fldCharType="end"/>
      </w:r>
    </w:p>
    <w:p w14:paraId="7F18843D" w14:textId="15528E57" w:rsidR="001B11EB" w:rsidRPr="00725766" w:rsidRDefault="001B11EB">
      <w:pPr>
        <w:pStyle w:val="TOC4"/>
        <w:rPr>
          <w:rFonts w:ascii="Calibri" w:hAnsi="Calibri"/>
          <w:sz w:val="22"/>
          <w:szCs w:val="22"/>
          <w:lang w:eastAsia="en-GB"/>
        </w:rPr>
      </w:pPr>
      <w:r w:rsidRPr="001B11EB">
        <w:t>6.2.1.4</w:t>
      </w:r>
      <w:r w:rsidRPr="00725766">
        <w:rPr>
          <w:rFonts w:ascii="Calibri" w:hAnsi="Calibri"/>
          <w:sz w:val="22"/>
          <w:szCs w:val="22"/>
          <w:lang w:eastAsia="en-GB"/>
        </w:rPr>
        <w:tab/>
      </w:r>
      <w:r w:rsidRPr="00742C39">
        <w:rPr>
          <w:rFonts w:eastAsia="Batang"/>
        </w:rPr>
        <w:t>Tone completed</w:t>
      </w:r>
      <w:r>
        <w:tab/>
      </w:r>
      <w:r>
        <w:fldChar w:fldCharType="begin" w:fldLock="1"/>
      </w:r>
      <w:r>
        <w:instrText xml:space="preserve"> PAGEREF _Toc67396679 \h </w:instrText>
      </w:r>
      <w:r>
        <w:fldChar w:fldCharType="separate"/>
      </w:r>
      <w:r>
        <w:t>70</w:t>
      </w:r>
      <w:r>
        <w:fldChar w:fldCharType="end"/>
      </w:r>
    </w:p>
    <w:p w14:paraId="6A9610A4" w14:textId="24296E8F" w:rsidR="001B11EB" w:rsidRPr="00725766" w:rsidRDefault="001B11EB">
      <w:pPr>
        <w:pStyle w:val="TOC4"/>
        <w:rPr>
          <w:rFonts w:ascii="Calibri" w:hAnsi="Calibri"/>
          <w:sz w:val="22"/>
          <w:szCs w:val="22"/>
          <w:lang w:eastAsia="en-GB"/>
        </w:rPr>
      </w:pPr>
      <w:r w:rsidRPr="001B11EB">
        <w:t>6.2.1.5</w:t>
      </w:r>
      <w:r w:rsidRPr="00725766">
        <w:rPr>
          <w:rFonts w:ascii="Calibri" w:hAnsi="Calibri"/>
          <w:sz w:val="22"/>
          <w:szCs w:val="22"/>
          <w:lang w:eastAsia="en-GB"/>
        </w:rPr>
        <w:tab/>
      </w:r>
      <w:r w:rsidRPr="00742C39">
        <w:rPr>
          <w:rFonts w:eastAsia="Batang"/>
        </w:rPr>
        <w:t>Message sequence chart</w:t>
      </w:r>
      <w:r>
        <w:tab/>
      </w:r>
      <w:r>
        <w:fldChar w:fldCharType="begin" w:fldLock="1"/>
      </w:r>
      <w:r>
        <w:instrText xml:space="preserve"> PAGEREF _Toc67396680 \h </w:instrText>
      </w:r>
      <w:r>
        <w:fldChar w:fldCharType="separate"/>
      </w:r>
      <w:r>
        <w:t>70</w:t>
      </w:r>
      <w:r>
        <w:fldChar w:fldCharType="end"/>
      </w:r>
    </w:p>
    <w:p w14:paraId="1A0966C8" w14:textId="47763F5B" w:rsidR="001B11EB" w:rsidRPr="00725766" w:rsidRDefault="001B11EB">
      <w:pPr>
        <w:pStyle w:val="TOC3"/>
        <w:rPr>
          <w:rFonts w:ascii="Calibri" w:hAnsi="Calibri"/>
          <w:sz w:val="22"/>
          <w:szCs w:val="22"/>
          <w:lang w:eastAsia="en-GB"/>
        </w:rPr>
      </w:pPr>
      <w:r>
        <w:t>6.2.2</w:t>
      </w:r>
      <w:r w:rsidRPr="00725766">
        <w:rPr>
          <w:rFonts w:ascii="Calibri" w:hAnsi="Calibri"/>
          <w:sz w:val="22"/>
          <w:szCs w:val="22"/>
        </w:rPr>
        <w:tab/>
      </w:r>
      <w:r>
        <w:rPr>
          <w:lang w:eastAsia="zh-CN"/>
        </w:rPr>
        <w:t>Play Announcement Procedure</w:t>
      </w:r>
      <w:r>
        <w:tab/>
      </w:r>
      <w:r>
        <w:fldChar w:fldCharType="begin" w:fldLock="1"/>
      </w:r>
      <w:r>
        <w:instrText xml:space="preserve"> PAGEREF _Toc67396681 \h </w:instrText>
      </w:r>
      <w:r>
        <w:fldChar w:fldCharType="separate"/>
      </w:r>
      <w:r>
        <w:t>71</w:t>
      </w:r>
      <w:r>
        <w:fldChar w:fldCharType="end"/>
      </w:r>
    </w:p>
    <w:p w14:paraId="75B8BC27" w14:textId="5E1B21DB" w:rsidR="001B11EB" w:rsidRPr="00725766" w:rsidRDefault="001B11EB">
      <w:pPr>
        <w:pStyle w:val="TOC4"/>
        <w:rPr>
          <w:rFonts w:ascii="Calibri" w:hAnsi="Calibri"/>
          <w:sz w:val="22"/>
          <w:szCs w:val="22"/>
          <w:lang w:eastAsia="en-GB"/>
        </w:rPr>
      </w:pPr>
      <w:r>
        <w:t>6.2.2.1</w:t>
      </w:r>
      <w:r w:rsidRPr="00725766">
        <w:rPr>
          <w:rFonts w:ascii="Calibri" w:hAnsi="Calibri"/>
          <w:sz w:val="22"/>
          <w:szCs w:val="22"/>
          <w:lang w:eastAsia="en-GB"/>
        </w:rPr>
        <w:tab/>
      </w:r>
      <w:r>
        <w:t>General</w:t>
      </w:r>
      <w:r>
        <w:tab/>
      </w:r>
      <w:r>
        <w:fldChar w:fldCharType="begin" w:fldLock="1"/>
      </w:r>
      <w:r>
        <w:instrText xml:space="preserve"> PAGEREF _Toc67396682 \h </w:instrText>
      </w:r>
      <w:r>
        <w:fldChar w:fldCharType="separate"/>
      </w:r>
      <w:r>
        <w:t>71</w:t>
      </w:r>
      <w:r>
        <w:fldChar w:fldCharType="end"/>
      </w:r>
    </w:p>
    <w:p w14:paraId="4B171888" w14:textId="762EB6F4" w:rsidR="001B11EB" w:rsidRPr="00725766" w:rsidRDefault="001B11EB">
      <w:pPr>
        <w:pStyle w:val="TOC4"/>
        <w:rPr>
          <w:rFonts w:ascii="Calibri" w:hAnsi="Calibri"/>
          <w:sz w:val="22"/>
          <w:szCs w:val="22"/>
          <w:lang w:eastAsia="en-GB"/>
        </w:rPr>
      </w:pPr>
      <w:r w:rsidRPr="001B11EB">
        <w:t>6.2.2.2</w:t>
      </w:r>
      <w:r w:rsidRPr="00725766">
        <w:rPr>
          <w:rFonts w:ascii="Calibri" w:hAnsi="Calibri"/>
          <w:sz w:val="22"/>
          <w:szCs w:val="22"/>
          <w:lang w:eastAsia="en-GB"/>
        </w:rPr>
        <w:tab/>
      </w:r>
      <w:r w:rsidRPr="00742C39">
        <w:rPr>
          <w:rFonts w:eastAsia="Batang"/>
        </w:rPr>
        <w:t>Start announcement</w:t>
      </w:r>
      <w:r>
        <w:tab/>
      </w:r>
      <w:r>
        <w:fldChar w:fldCharType="begin" w:fldLock="1"/>
      </w:r>
      <w:r>
        <w:instrText xml:space="preserve"> PAGEREF _Toc67396683 \h </w:instrText>
      </w:r>
      <w:r>
        <w:fldChar w:fldCharType="separate"/>
      </w:r>
      <w:r>
        <w:t>71</w:t>
      </w:r>
      <w:r>
        <w:fldChar w:fldCharType="end"/>
      </w:r>
    </w:p>
    <w:p w14:paraId="5014F6B1" w14:textId="4A8AEB48" w:rsidR="001B11EB" w:rsidRPr="00725766" w:rsidRDefault="001B11EB">
      <w:pPr>
        <w:pStyle w:val="TOC4"/>
        <w:rPr>
          <w:rFonts w:ascii="Calibri" w:hAnsi="Calibri"/>
          <w:sz w:val="22"/>
          <w:szCs w:val="22"/>
          <w:lang w:eastAsia="en-GB"/>
        </w:rPr>
      </w:pPr>
      <w:r w:rsidRPr="001B11EB">
        <w:t>6.2.2.3</w:t>
      </w:r>
      <w:r w:rsidRPr="00725766">
        <w:rPr>
          <w:rFonts w:ascii="Calibri" w:hAnsi="Calibri"/>
          <w:sz w:val="22"/>
          <w:szCs w:val="22"/>
          <w:lang w:eastAsia="en-GB"/>
        </w:rPr>
        <w:tab/>
      </w:r>
      <w:r w:rsidRPr="00742C39">
        <w:rPr>
          <w:rFonts w:eastAsia="Batang"/>
        </w:rPr>
        <w:t>Stop announcement</w:t>
      </w:r>
      <w:r>
        <w:tab/>
      </w:r>
      <w:r>
        <w:fldChar w:fldCharType="begin" w:fldLock="1"/>
      </w:r>
      <w:r>
        <w:instrText xml:space="preserve"> PAGEREF _Toc67396684 \h </w:instrText>
      </w:r>
      <w:r>
        <w:fldChar w:fldCharType="separate"/>
      </w:r>
      <w:r>
        <w:t>72</w:t>
      </w:r>
      <w:r>
        <w:fldChar w:fldCharType="end"/>
      </w:r>
    </w:p>
    <w:p w14:paraId="4F48C39C" w14:textId="5B770F45" w:rsidR="001B11EB" w:rsidRPr="00725766" w:rsidRDefault="001B11EB">
      <w:pPr>
        <w:pStyle w:val="TOC4"/>
        <w:rPr>
          <w:rFonts w:ascii="Calibri" w:hAnsi="Calibri"/>
          <w:sz w:val="22"/>
          <w:szCs w:val="22"/>
          <w:lang w:eastAsia="en-GB"/>
        </w:rPr>
      </w:pPr>
      <w:r w:rsidRPr="001B11EB">
        <w:t>6.2.2.4</w:t>
      </w:r>
      <w:r w:rsidRPr="00725766">
        <w:rPr>
          <w:rFonts w:ascii="Calibri" w:hAnsi="Calibri"/>
          <w:sz w:val="22"/>
          <w:szCs w:val="22"/>
          <w:lang w:eastAsia="en-GB"/>
        </w:rPr>
        <w:tab/>
      </w:r>
      <w:r w:rsidRPr="00742C39">
        <w:rPr>
          <w:rFonts w:eastAsia="Batang"/>
        </w:rPr>
        <w:t>Announcement completed</w:t>
      </w:r>
      <w:r>
        <w:tab/>
      </w:r>
      <w:r>
        <w:fldChar w:fldCharType="begin" w:fldLock="1"/>
      </w:r>
      <w:r>
        <w:instrText xml:space="preserve"> PAGEREF _Toc67396685 \h </w:instrText>
      </w:r>
      <w:r>
        <w:fldChar w:fldCharType="separate"/>
      </w:r>
      <w:r>
        <w:t>72</w:t>
      </w:r>
      <w:r>
        <w:fldChar w:fldCharType="end"/>
      </w:r>
    </w:p>
    <w:p w14:paraId="3585134F" w14:textId="752E52D7" w:rsidR="001B11EB" w:rsidRPr="00725766" w:rsidRDefault="001B11EB">
      <w:pPr>
        <w:pStyle w:val="TOC4"/>
        <w:rPr>
          <w:rFonts w:ascii="Calibri" w:hAnsi="Calibri"/>
          <w:sz w:val="22"/>
          <w:szCs w:val="22"/>
          <w:lang w:eastAsia="en-GB"/>
        </w:rPr>
      </w:pPr>
      <w:r w:rsidRPr="001B11EB">
        <w:t>6.2.2.5</w:t>
      </w:r>
      <w:r w:rsidRPr="00725766">
        <w:rPr>
          <w:rFonts w:ascii="Calibri" w:hAnsi="Calibri"/>
          <w:sz w:val="22"/>
          <w:szCs w:val="22"/>
          <w:lang w:eastAsia="en-GB"/>
        </w:rPr>
        <w:tab/>
      </w:r>
      <w:r w:rsidRPr="00742C39">
        <w:rPr>
          <w:rFonts w:eastAsia="Batang"/>
        </w:rPr>
        <w:t>Message sequence chart</w:t>
      </w:r>
      <w:r>
        <w:tab/>
      </w:r>
      <w:r>
        <w:fldChar w:fldCharType="begin" w:fldLock="1"/>
      </w:r>
      <w:r>
        <w:instrText xml:space="preserve"> PAGEREF _Toc67396686 \h </w:instrText>
      </w:r>
      <w:r>
        <w:fldChar w:fldCharType="separate"/>
      </w:r>
      <w:r>
        <w:t>72</w:t>
      </w:r>
      <w:r>
        <w:fldChar w:fldCharType="end"/>
      </w:r>
    </w:p>
    <w:p w14:paraId="4D429D28" w14:textId="0BC3BC0C" w:rsidR="001B11EB" w:rsidRPr="00725766" w:rsidRDefault="001B11EB">
      <w:pPr>
        <w:pStyle w:val="TOC3"/>
        <w:rPr>
          <w:rFonts w:ascii="Calibri" w:hAnsi="Calibri"/>
          <w:sz w:val="22"/>
          <w:szCs w:val="22"/>
          <w:lang w:eastAsia="en-GB"/>
        </w:rPr>
      </w:pPr>
      <w:r>
        <w:t>6.2.3</w:t>
      </w:r>
      <w:r w:rsidRPr="00725766">
        <w:rPr>
          <w:rFonts w:ascii="Calibri" w:hAnsi="Calibri"/>
          <w:sz w:val="22"/>
          <w:szCs w:val="22"/>
        </w:rPr>
        <w:tab/>
      </w:r>
      <w:r>
        <w:rPr>
          <w:lang w:eastAsia="zh-CN"/>
        </w:rPr>
        <w:t>Text to Speech Procedure</w:t>
      </w:r>
      <w:r>
        <w:tab/>
      </w:r>
      <w:r>
        <w:fldChar w:fldCharType="begin" w:fldLock="1"/>
      </w:r>
      <w:r>
        <w:instrText xml:space="preserve"> PAGEREF _Toc67396687 \h </w:instrText>
      </w:r>
      <w:r>
        <w:fldChar w:fldCharType="separate"/>
      </w:r>
      <w:r>
        <w:t>73</w:t>
      </w:r>
      <w:r>
        <w:fldChar w:fldCharType="end"/>
      </w:r>
    </w:p>
    <w:p w14:paraId="0F93F11C" w14:textId="7C5DEE6D" w:rsidR="001B11EB" w:rsidRPr="00725766" w:rsidRDefault="001B11EB">
      <w:pPr>
        <w:pStyle w:val="TOC4"/>
        <w:rPr>
          <w:rFonts w:ascii="Calibri" w:hAnsi="Calibri"/>
          <w:sz w:val="22"/>
          <w:szCs w:val="22"/>
          <w:lang w:eastAsia="en-GB"/>
        </w:rPr>
      </w:pPr>
      <w:r w:rsidRPr="001B11EB">
        <w:t>6.2.3.1</w:t>
      </w:r>
      <w:r w:rsidRPr="00725766">
        <w:rPr>
          <w:rFonts w:ascii="Calibri" w:hAnsi="Calibri"/>
          <w:sz w:val="22"/>
          <w:szCs w:val="22"/>
          <w:lang w:eastAsia="en-GB"/>
        </w:rPr>
        <w:tab/>
      </w:r>
      <w:r w:rsidRPr="00742C39">
        <w:rPr>
          <w:rFonts w:eastAsia="Batang"/>
        </w:rPr>
        <w:t>General</w:t>
      </w:r>
      <w:r>
        <w:tab/>
      </w:r>
      <w:r>
        <w:fldChar w:fldCharType="begin" w:fldLock="1"/>
      </w:r>
      <w:r>
        <w:instrText xml:space="preserve"> PAGEREF _Toc67396688 \h </w:instrText>
      </w:r>
      <w:r>
        <w:fldChar w:fldCharType="separate"/>
      </w:r>
      <w:r>
        <w:t>73</w:t>
      </w:r>
      <w:r>
        <w:fldChar w:fldCharType="end"/>
      </w:r>
    </w:p>
    <w:p w14:paraId="39957007" w14:textId="40E1A60F" w:rsidR="001B11EB" w:rsidRPr="00725766" w:rsidRDefault="001B11EB">
      <w:pPr>
        <w:pStyle w:val="TOC4"/>
        <w:rPr>
          <w:rFonts w:ascii="Calibri" w:hAnsi="Calibri"/>
          <w:sz w:val="22"/>
          <w:szCs w:val="22"/>
          <w:lang w:eastAsia="en-GB"/>
        </w:rPr>
      </w:pPr>
      <w:r w:rsidRPr="001B11EB">
        <w:t>6.2.3.2</w:t>
      </w:r>
      <w:r w:rsidRPr="00725766">
        <w:rPr>
          <w:rFonts w:ascii="Calibri" w:hAnsi="Calibri"/>
          <w:sz w:val="22"/>
          <w:szCs w:val="22"/>
          <w:lang w:eastAsia="en-GB"/>
        </w:rPr>
        <w:tab/>
      </w:r>
      <w:r w:rsidRPr="00742C39">
        <w:rPr>
          <w:rFonts w:eastAsia="Batang"/>
        </w:rPr>
        <w:t>Start TTS</w:t>
      </w:r>
      <w:r>
        <w:tab/>
      </w:r>
      <w:r>
        <w:fldChar w:fldCharType="begin" w:fldLock="1"/>
      </w:r>
      <w:r>
        <w:instrText xml:space="preserve"> PAGEREF _Toc67396689 \h </w:instrText>
      </w:r>
      <w:r>
        <w:fldChar w:fldCharType="separate"/>
      </w:r>
      <w:r>
        <w:t>73</w:t>
      </w:r>
      <w:r>
        <w:fldChar w:fldCharType="end"/>
      </w:r>
    </w:p>
    <w:p w14:paraId="34F78081" w14:textId="256B9964" w:rsidR="001B11EB" w:rsidRPr="00725766" w:rsidRDefault="001B11EB">
      <w:pPr>
        <w:pStyle w:val="TOC4"/>
        <w:rPr>
          <w:rFonts w:ascii="Calibri" w:hAnsi="Calibri"/>
          <w:sz w:val="22"/>
          <w:szCs w:val="22"/>
          <w:lang w:eastAsia="en-GB"/>
        </w:rPr>
      </w:pPr>
      <w:r w:rsidRPr="001B11EB">
        <w:t>6.2.3.3</w:t>
      </w:r>
      <w:r w:rsidRPr="00725766">
        <w:rPr>
          <w:rFonts w:ascii="Calibri" w:hAnsi="Calibri"/>
          <w:sz w:val="22"/>
          <w:szCs w:val="22"/>
          <w:lang w:eastAsia="en-GB"/>
        </w:rPr>
        <w:tab/>
      </w:r>
      <w:r w:rsidRPr="00742C39">
        <w:rPr>
          <w:rFonts w:eastAsia="Batang"/>
        </w:rPr>
        <w:t>Stop TTS</w:t>
      </w:r>
      <w:r>
        <w:tab/>
      </w:r>
      <w:r>
        <w:fldChar w:fldCharType="begin" w:fldLock="1"/>
      </w:r>
      <w:r>
        <w:instrText xml:space="preserve"> PAGEREF _Toc67396690 \h </w:instrText>
      </w:r>
      <w:r>
        <w:fldChar w:fldCharType="separate"/>
      </w:r>
      <w:r>
        <w:t>74</w:t>
      </w:r>
      <w:r>
        <w:fldChar w:fldCharType="end"/>
      </w:r>
    </w:p>
    <w:p w14:paraId="1609A50A" w14:textId="7A065A9B" w:rsidR="001B11EB" w:rsidRPr="00725766" w:rsidRDefault="001B11EB">
      <w:pPr>
        <w:pStyle w:val="TOC4"/>
        <w:rPr>
          <w:rFonts w:ascii="Calibri" w:hAnsi="Calibri"/>
          <w:sz w:val="22"/>
          <w:szCs w:val="22"/>
          <w:lang w:eastAsia="en-GB"/>
        </w:rPr>
      </w:pPr>
      <w:r w:rsidRPr="001B11EB">
        <w:t>6.2.3.4</w:t>
      </w:r>
      <w:r w:rsidRPr="00725766">
        <w:rPr>
          <w:rFonts w:ascii="Calibri" w:hAnsi="Calibri"/>
          <w:sz w:val="22"/>
          <w:szCs w:val="22"/>
          <w:lang w:eastAsia="en-GB"/>
        </w:rPr>
        <w:tab/>
      </w:r>
      <w:r w:rsidRPr="00742C39">
        <w:rPr>
          <w:rFonts w:eastAsia="Batang"/>
        </w:rPr>
        <w:t>TTS Completed</w:t>
      </w:r>
      <w:r>
        <w:tab/>
      </w:r>
      <w:r>
        <w:fldChar w:fldCharType="begin" w:fldLock="1"/>
      </w:r>
      <w:r>
        <w:instrText xml:space="preserve"> PAGEREF _Toc67396691 \h </w:instrText>
      </w:r>
      <w:r>
        <w:fldChar w:fldCharType="separate"/>
      </w:r>
      <w:r>
        <w:t>74</w:t>
      </w:r>
      <w:r>
        <w:fldChar w:fldCharType="end"/>
      </w:r>
    </w:p>
    <w:p w14:paraId="0B0D31C0" w14:textId="690BA376" w:rsidR="001B11EB" w:rsidRPr="00725766" w:rsidRDefault="001B11EB">
      <w:pPr>
        <w:pStyle w:val="TOC4"/>
        <w:rPr>
          <w:rFonts w:ascii="Calibri" w:hAnsi="Calibri"/>
          <w:sz w:val="22"/>
          <w:szCs w:val="22"/>
          <w:lang w:eastAsia="en-GB"/>
        </w:rPr>
      </w:pPr>
      <w:r w:rsidRPr="001B11EB">
        <w:t>6.2.3.5</w:t>
      </w:r>
      <w:r w:rsidRPr="00725766">
        <w:rPr>
          <w:rFonts w:ascii="Calibri" w:hAnsi="Calibri"/>
          <w:sz w:val="22"/>
          <w:szCs w:val="22"/>
          <w:lang w:eastAsia="en-GB"/>
        </w:rPr>
        <w:tab/>
      </w:r>
      <w:r w:rsidRPr="00742C39">
        <w:rPr>
          <w:rFonts w:eastAsia="Batang"/>
        </w:rPr>
        <w:t>Message sequence chart</w:t>
      </w:r>
      <w:r>
        <w:tab/>
      </w:r>
      <w:r>
        <w:fldChar w:fldCharType="begin" w:fldLock="1"/>
      </w:r>
      <w:r>
        <w:instrText xml:space="preserve"> PAGEREF _Toc67396692 \h </w:instrText>
      </w:r>
      <w:r>
        <w:fldChar w:fldCharType="separate"/>
      </w:r>
      <w:r>
        <w:t>74</w:t>
      </w:r>
      <w:r>
        <w:fldChar w:fldCharType="end"/>
      </w:r>
    </w:p>
    <w:p w14:paraId="143A404F" w14:textId="305FCA48" w:rsidR="001B11EB" w:rsidRPr="00725766" w:rsidRDefault="001B11EB">
      <w:pPr>
        <w:pStyle w:val="TOC3"/>
        <w:rPr>
          <w:rFonts w:ascii="Calibri" w:hAnsi="Calibri"/>
          <w:sz w:val="22"/>
          <w:szCs w:val="22"/>
          <w:lang w:eastAsia="en-GB"/>
        </w:rPr>
      </w:pPr>
      <w:r>
        <w:t>6.2.4</w:t>
      </w:r>
      <w:r w:rsidRPr="00725766">
        <w:rPr>
          <w:rFonts w:ascii="Calibri" w:hAnsi="Calibri"/>
          <w:sz w:val="22"/>
          <w:szCs w:val="22"/>
        </w:rPr>
        <w:tab/>
      </w:r>
      <w:r>
        <w:rPr>
          <w:lang w:eastAsia="zh-CN"/>
        </w:rPr>
        <w:t>Audio Record Procedure</w:t>
      </w:r>
      <w:r>
        <w:tab/>
      </w:r>
      <w:r>
        <w:fldChar w:fldCharType="begin" w:fldLock="1"/>
      </w:r>
      <w:r>
        <w:instrText xml:space="preserve"> PAGEREF _Toc67396693 \h </w:instrText>
      </w:r>
      <w:r>
        <w:fldChar w:fldCharType="separate"/>
      </w:r>
      <w:r>
        <w:t>75</w:t>
      </w:r>
      <w:r>
        <w:fldChar w:fldCharType="end"/>
      </w:r>
    </w:p>
    <w:p w14:paraId="19C1DAF6" w14:textId="40EEE353" w:rsidR="001B11EB" w:rsidRPr="00725766" w:rsidRDefault="001B11EB">
      <w:pPr>
        <w:pStyle w:val="TOC4"/>
        <w:rPr>
          <w:rFonts w:ascii="Calibri" w:hAnsi="Calibri"/>
          <w:sz w:val="22"/>
          <w:szCs w:val="22"/>
          <w:lang w:eastAsia="en-GB"/>
        </w:rPr>
      </w:pPr>
      <w:r w:rsidRPr="001B11EB">
        <w:t>6.2.4.1</w:t>
      </w:r>
      <w:r w:rsidRPr="00725766">
        <w:rPr>
          <w:rFonts w:ascii="Calibri" w:hAnsi="Calibri"/>
          <w:sz w:val="22"/>
          <w:szCs w:val="22"/>
          <w:lang w:eastAsia="en-GB"/>
        </w:rPr>
        <w:tab/>
      </w:r>
      <w:r w:rsidRPr="00742C39">
        <w:rPr>
          <w:rFonts w:eastAsia="SimSun"/>
        </w:rPr>
        <w:t>General</w:t>
      </w:r>
      <w:r>
        <w:tab/>
      </w:r>
      <w:r>
        <w:fldChar w:fldCharType="begin" w:fldLock="1"/>
      </w:r>
      <w:r>
        <w:instrText xml:space="preserve"> PAGEREF _Toc67396694 \h </w:instrText>
      </w:r>
      <w:r>
        <w:fldChar w:fldCharType="separate"/>
      </w:r>
      <w:r>
        <w:t>75</w:t>
      </w:r>
      <w:r>
        <w:fldChar w:fldCharType="end"/>
      </w:r>
    </w:p>
    <w:p w14:paraId="3CF9D50D" w14:textId="18D75470" w:rsidR="001B11EB" w:rsidRPr="00725766" w:rsidRDefault="001B11EB">
      <w:pPr>
        <w:pStyle w:val="TOC4"/>
        <w:rPr>
          <w:rFonts w:ascii="Calibri" w:hAnsi="Calibri"/>
          <w:sz w:val="22"/>
          <w:szCs w:val="22"/>
          <w:lang w:eastAsia="en-GB"/>
        </w:rPr>
      </w:pPr>
      <w:r w:rsidRPr="001B11EB">
        <w:t>6.2.4.2</w:t>
      </w:r>
      <w:r w:rsidRPr="00725766">
        <w:rPr>
          <w:rFonts w:ascii="Calibri" w:hAnsi="Calibri"/>
          <w:sz w:val="22"/>
          <w:szCs w:val="22"/>
          <w:lang w:eastAsia="en-GB"/>
        </w:rPr>
        <w:tab/>
      </w:r>
      <w:r w:rsidRPr="00742C39">
        <w:rPr>
          <w:rFonts w:eastAsia="SimSun"/>
        </w:rPr>
        <w:t>Start audio record</w:t>
      </w:r>
      <w:r>
        <w:tab/>
      </w:r>
      <w:r>
        <w:fldChar w:fldCharType="begin" w:fldLock="1"/>
      </w:r>
      <w:r>
        <w:instrText xml:space="preserve"> PAGEREF _Toc67396695 \h </w:instrText>
      </w:r>
      <w:r>
        <w:fldChar w:fldCharType="separate"/>
      </w:r>
      <w:r>
        <w:t>75</w:t>
      </w:r>
      <w:r>
        <w:fldChar w:fldCharType="end"/>
      </w:r>
    </w:p>
    <w:p w14:paraId="576F2AB7" w14:textId="2BAED755" w:rsidR="001B11EB" w:rsidRPr="00725766" w:rsidRDefault="001B11EB">
      <w:pPr>
        <w:pStyle w:val="TOC4"/>
        <w:rPr>
          <w:rFonts w:ascii="Calibri" w:hAnsi="Calibri"/>
          <w:sz w:val="22"/>
          <w:szCs w:val="22"/>
          <w:lang w:eastAsia="en-GB"/>
        </w:rPr>
      </w:pPr>
      <w:r w:rsidRPr="001B11EB">
        <w:lastRenderedPageBreak/>
        <w:t>6.2.4.3</w:t>
      </w:r>
      <w:r w:rsidRPr="00725766">
        <w:rPr>
          <w:rFonts w:ascii="Calibri" w:hAnsi="Calibri"/>
          <w:sz w:val="22"/>
          <w:szCs w:val="22"/>
          <w:lang w:eastAsia="en-GB"/>
        </w:rPr>
        <w:tab/>
      </w:r>
      <w:r w:rsidRPr="00742C39">
        <w:rPr>
          <w:rFonts w:eastAsia="SimSun"/>
        </w:rPr>
        <w:t>Stop audio record</w:t>
      </w:r>
      <w:r>
        <w:tab/>
      </w:r>
      <w:r>
        <w:fldChar w:fldCharType="begin" w:fldLock="1"/>
      </w:r>
      <w:r>
        <w:instrText xml:space="preserve"> PAGEREF _Toc67396696 \h </w:instrText>
      </w:r>
      <w:r>
        <w:fldChar w:fldCharType="separate"/>
      </w:r>
      <w:r>
        <w:t>75</w:t>
      </w:r>
      <w:r>
        <w:fldChar w:fldCharType="end"/>
      </w:r>
    </w:p>
    <w:p w14:paraId="5EC683E6" w14:textId="165BA8AF" w:rsidR="001B11EB" w:rsidRPr="00725766" w:rsidRDefault="001B11EB">
      <w:pPr>
        <w:pStyle w:val="TOC4"/>
        <w:rPr>
          <w:rFonts w:ascii="Calibri" w:hAnsi="Calibri"/>
          <w:sz w:val="22"/>
          <w:szCs w:val="22"/>
          <w:lang w:eastAsia="en-GB"/>
        </w:rPr>
      </w:pPr>
      <w:r w:rsidRPr="001B11EB">
        <w:t>6.2.4.4</w:t>
      </w:r>
      <w:r w:rsidRPr="00725766">
        <w:rPr>
          <w:rFonts w:ascii="Calibri" w:hAnsi="Calibri"/>
          <w:sz w:val="22"/>
          <w:szCs w:val="22"/>
          <w:lang w:eastAsia="en-GB"/>
        </w:rPr>
        <w:tab/>
      </w:r>
      <w:r w:rsidRPr="00742C39">
        <w:rPr>
          <w:rFonts w:eastAsia="SimSun"/>
        </w:rPr>
        <w:t>Audio record completed</w:t>
      </w:r>
      <w:r>
        <w:tab/>
      </w:r>
      <w:r>
        <w:fldChar w:fldCharType="begin" w:fldLock="1"/>
      </w:r>
      <w:r>
        <w:instrText xml:space="preserve"> PAGEREF _Toc67396697 \h </w:instrText>
      </w:r>
      <w:r>
        <w:fldChar w:fldCharType="separate"/>
      </w:r>
      <w:r>
        <w:t>75</w:t>
      </w:r>
      <w:r>
        <w:fldChar w:fldCharType="end"/>
      </w:r>
    </w:p>
    <w:p w14:paraId="00BEEB18" w14:textId="4C2A02A0" w:rsidR="001B11EB" w:rsidRPr="00725766" w:rsidRDefault="001B11EB">
      <w:pPr>
        <w:pStyle w:val="TOC4"/>
        <w:rPr>
          <w:rFonts w:ascii="Calibri" w:hAnsi="Calibri"/>
          <w:sz w:val="22"/>
          <w:szCs w:val="22"/>
          <w:lang w:eastAsia="en-GB"/>
        </w:rPr>
      </w:pPr>
      <w:r w:rsidRPr="001B11EB">
        <w:t>6.2.4.5</w:t>
      </w:r>
      <w:r w:rsidRPr="00725766">
        <w:rPr>
          <w:rFonts w:ascii="Calibri" w:hAnsi="Calibri"/>
          <w:sz w:val="22"/>
          <w:szCs w:val="22"/>
          <w:lang w:eastAsia="en-GB"/>
        </w:rPr>
        <w:tab/>
      </w:r>
      <w:r w:rsidRPr="00742C39">
        <w:rPr>
          <w:rFonts w:eastAsia="SimSun"/>
        </w:rPr>
        <w:t>Message sequence chart</w:t>
      </w:r>
      <w:r>
        <w:tab/>
      </w:r>
      <w:r>
        <w:fldChar w:fldCharType="begin" w:fldLock="1"/>
      </w:r>
      <w:r>
        <w:instrText xml:space="preserve"> PAGEREF _Toc67396698 \h </w:instrText>
      </w:r>
      <w:r>
        <w:fldChar w:fldCharType="separate"/>
      </w:r>
      <w:r>
        <w:t>75</w:t>
      </w:r>
      <w:r>
        <w:fldChar w:fldCharType="end"/>
      </w:r>
    </w:p>
    <w:p w14:paraId="374DB7B5" w14:textId="6E34557F" w:rsidR="001B11EB" w:rsidRPr="00725766" w:rsidRDefault="001B11EB">
      <w:pPr>
        <w:pStyle w:val="TOC3"/>
        <w:rPr>
          <w:rFonts w:ascii="Calibri" w:hAnsi="Calibri"/>
          <w:sz w:val="22"/>
          <w:szCs w:val="22"/>
          <w:lang w:eastAsia="en-GB"/>
        </w:rPr>
      </w:pPr>
      <w:r>
        <w:t>6.2.5</w:t>
      </w:r>
      <w:r w:rsidRPr="00725766">
        <w:rPr>
          <w:rFonts w:ascii="Calibri" w:hAnsi="Calibri"/>
          <w:sz w:val="22"/>
          <w:szCs w:val="22"/>
          <w:lang w:eastAsia="en-GB"/>
        </w:rPr>
        <w:tab/>
      </w:r>
      <w:r>
        <w:t xml:space="preserve">DTMF Collection </w:t>
      </w:r>
      <w:r>
        <w:rPr>
          <w:lang w:eastAsia="zh-CN"/>
        </w:rPr>
        <w:t>Procedure</w:t>
      </w:r>
      <w:r>
        <w:tab/>
      </w:r>
      <w:r>
        <w:fldChar w:fldCharType="begin" w:fldLock="1"/>
      </w:r>
      <w:r>
        <w:instrText xml:space="preserve"> PAGEREF _Toc67396699 \h </w:instrText>
      </w:r>
      <w:r>
        <w:fldChar w:fldCharType="separate"/>
      </w:r>
      <w:r>
        <w:t>76</w:t>
      </w:r>
      <w:r>
        <w:fldChar w:fldCharType="end"/>
      </w:r>
    </w:p>
    <w:p w14:paraId="3B8D793E" w14:textId="11F8C5DB" w:rsidR="001B11EB" w:rsidRPr="00725766" w:rsidRDefault="001B11EB">
      <w:pPr>
        <w:pStyle w:val="TOC3"/>
        <w:rPr>
          <w:rFonts w:ascii="Calibri" w:hAnsi="Calibri"/>
          <w:sz w:val="22"/>
          <w:szCs w:val="22"/>
          <w:lang w:eastAsia="en-GB"/>
        </w:rPr>
      </w:pPr>
      <w:r>
        <w:t>6.2.</w:t>
      </w:r>
      <w:r>
        <w:rPr>
          <w:lang w:eastAsia="zh-CN"/>
        </w:rPr>
        <w:t>6</w:t>
      </w:r>
      <w:r w:rsidRPr="00725766">
        <w:rPr>
          <w:rFonts w:ascii="Calibri" w:hAnsi="Calibri"/>
          <w:sz w:val="22"/>
          <w:szCs w:val="22"/>
          <w:lang w:eastAsia="en-GB"/>
        </w:rPr>
        <w:tab/>
      </w:r>
      <w:r>
        <w:rPr>
          <w:lang w:eastAsia="zh-CN"/>
        </w:rPr>
        <w:t>Automatic Speech Recognition Procedure</w:t>
      </w:r>
      <w:r>
        <w:tab/>
      </w:r>
      <w:r>
        <w:fldChar w:fldCharType="begin" w:fldLock="1"/>
      </w:r>
      <w:r>
        <w:instrText xml:space="preserve"> PAGEREF _Toc67396700 \h </w:instrText>
      </w:r>
      <w:r>
        <w:fldChar w:fldCharType="separate"/>
      </w:r>
      <w:r>
        <w:t>77</w:t>
      </w:r>
      <w:r>
        <w:fldChar w:fldCharType="end"/>
      </w:r>
    </w:p>
    <w:p w14:paraId="3D710056" w14:textId="623C4DFC" w:rsidR="001B11EB" w:rsidRPr="00725766" w:rsidRDefault="001B11EB">
      <w:pPr>
        <w:pStyle w:val="TOC4"/>
        <w:rPr>
          <w:rFonts w:ascii="Calibri" w:hAnsi="Calibri"/>
          <w:sz w:val="22"/>
          <w:szCs w:val="22"/>
          <w:lang w:eastAsia="en-GB"/>
        </w:rPr>
      </w:pPr>
      <w:r w:rsidRPr="001B11EB">
        <w:t>6.2.6.1</w:t>
      </w:r>
      <w:r w:rsidRPr="00725766">
        <w:rPr>
          <w:rFonts w:ascii="Calibri" w:hAnsi="Calibri"/>
          <w:sz w:val="22"/>
          <w:szCs w:val="22"/>
          <w:lang w:eastAsia="en-GB"/>
        </w:rPr>
        <w:tab/>
      </w:r>
      <w:r w:rsidRPr="00742C39">
        <w:rPr>
          <w:rFonts w:eastAsia="SimSun"/>
        </w:rPr>
        <w:t>General</w:t>
      </w:r>
      <w:r>
        <w:tab/>
      </w:r>
      <w:r>
        <w:fldChar w:fldCharType="begin" w:fldLock="1"/>
      </w:r>
      <w:r>
        <w:instrText xml:space="preserve"> PAGEREF _Toc67396701 \h </w:instrText>
      </w:r>
      <w:r>
        <w:fldChar w:fldCharType="separate"/>
      </w:r>
      <w:r>
        <w:t>77</w:t>
      </w:r>
      <w:r>
        <w:fldChar w:fldCharType="end"/>
      </w:r>
    </w:p>
    <w:p w14:paraId="3326C1A7" w14:textId="7C6819EC" w:rsidR="001B11EB" w:rsidRPr="00725766" w:rsidRDefault="001B11EB">
      <w:pPr>
        <w:pStyle w:val="TOC4"/>
        <w:rPr>
          <w:rFonts w:ascii="Calibri" w:hAnsi="Calibri"/>
          <w:sz w:val="22"/>
          <w:szCs w:val="22"/>
          <w:lang w:eastAsia="en-GB"/>
        </w:rPr>
      </w:pPr>
      <w:r w:rsidRPr="001B11EB">
        <w:t>6.2.6.2</w:t>
      </w:r>
      <w:r w:rsidRPr="00725766">
        <w:rPr>
          <w:rFonts w:ascii="Calibri" w:hAnsi="Calibri"/>
          <w:sz w:val="22"/>
          <w:szCs w:val="22"/>
          <w:lang w:eastAsia="en-GB"/>
        </w:rPr>
        <w:tab/>
      </w:r>
      <w:r w:rsidRPr="00742C39">
        <w:rPr>
          <w:rFonts w:eastAsia="SimSun"/>
        </w:rPr>
        <w:t>Start ASR</w:t>
      </w:r>
      <w:r>
        <w:tab/>
      </w:r>
      <w:r>
        <w:fldChar w:fldCharType="begin" w:fldLock="1"/>
      </w:r>
      <w:r>
        <w:instrText xml:space="preserve"> PAGEREF _Toc67396702 \h </w:instrText>
      </w:r>
      <w:r>
        <w:fldChar w:fldCharType="separate"/>
      </w:r>
      <w:r>
        <w:t>77</w:t>
      </w:r>
      <w:r>
        <w:fldChar w:fldCharType="end"/>
      </w:r>
    </w:p>
    <w:p w14:paraId="70DFF869" w14:textId="18445736" w:rsidR="001B11EB" w:rsidRPr="00725766" w:rsidRDefault="001B11EB">
      <w:pPr>
        <w:pStyle w:val="TOC4"/>
        <w:rPr>
          <w:rFonts w:ascii="Calibri" w:hAnsi="Calibri"/>
          <w:sz w:val="22"/>
          <w:szCs w:val="22"/>
          <w:lang w:eastAsia="en-GB"/>
        </w:rPr>
      </w:pPr>
      <w:r w:rsidRPr="001B11EB">
        <w:t>6.2.6.3</w:t>
      </w:r>
      <w:r w:rsidRPr="00725766">
        <w:rPr>
          <w:rFonts w:ascii="Calibri" w:hAnsi="Calibri"/>
          <w:sz w:val="22"/>
          <w:szCs w:val="22"/>
          <w:lang w:eastAsia="en-GB"/>
        </w:rPr>
        <w:tab/>
      </w:r>
      <w:r w:rsidRPr="00742C39">
        <w:rPr>
          <w:rFonts w:eastAsia="SimSun"/>
        </w:rPr>
        <w:t>Stop ASR</w:t>
      </w:r>
      <w:r>
        <w:tab/>
      </w:r>
      <w:r>
        <w:fldChar w:fldCharType="begin" w:fldLock="1"/>
      </w:r>
      <w:r>
        <w:instrText xml:space="preserve"> PAGEREF _Toc67396703 \h </w:instrText>
      </w:r>
      <w:r>
        <w:fldChar w:fldCharType="separate"/>
      </w:r>
      <w:r>
        <w:t>78</w:t>
      </w:r>
      <w:r>
        <w:fldChar w:fldCharType="end"/>
      </w:r>
    </w:p>
    <w:p w14:paraId="5B49BEB1" w14:textId="0A415420" w:rsidR="001B11EB" w:rsidRPr="00725766" w:rsidRDefault="001B11EB">
      <w:pPr>
        <w:pStyle w:val="TOC4"/>
        <w:rPr>
          <w:rFonts w:ascii="Calibri" w:hAnsi="Calibri"/>
          <w:sz w:val="22"/>
          <w:szCs w:val="22"/>
          <w:lang w:eastAsia="en-GB"/>
        </w:rPr>
      </w:pPr>
      <w:r w:rsidRPr="001B11EB">
        <w:t>6.2.6.5</w:t>
      </w:r>
      <w:r w:rsidRPr="00725766">
        <w:rPr>
          <w:rFonts w:ascii="Calibri" w:hAnsi="Calibri"/>
          <w:sz w:val="22"/>
          <w:szCs w:val="22"/>
          <w:lang w:eastAsia="en-GB"/>
        </w:rPr>
        <w:tab/>
      </w:r>
      <w:r w:rsidRPr="00742C39">
        <w:rPr>
          <w:rFonts w:eastAsia="Batang"/>
        </w:rPr>
        <w:t>Message sequence chart</w:t>
      </w:r>
      <w:r>
        <w:tab/>
      </w:r>
      <w:r>
        <w:fldChar w:fldCharType="begin" w:fldLock="1"/>
      </w:r>
      <w:r>
        <w:instrText xml:space="preserve"> PAGEREF _Toc67396704 \h </w:instrText>
      </w:r>
      <w:r>
        <w:fldChar w:fldCharType="separate"/>
      </w:r>
      <w:r>
        <w:t>78</w:t>
      </w:r>
      <w:r>
        <w:fldChar w:fldCharType="end"/>
      </w:r>
    </w:p>
    <w:p w14:paraId="37257188" w14:textId="24EAC32D" w:rsidR="001B11EB" w:rsidRPr="00725766" w:rsidRDefault="001B11EB">
      <w:pPr>
        <w:pStyle w:val="TOC3"/>
        <w:rPr>
          <w:rFonts w:ascii="Calibri" w:hAnsi="Calibri"/>
          <w:sz w:val="22"/>
          <w:szCs w:val="22"/>
          <w:lang w:eastAsia="en-GB"/>
        </w:rPr>
      </w:pPr>
      <w:r>
        <w:t>6.2.</w:t>
      </w:r>
      <w:r>
        <w:rPr>
          <w:lang w:eastAsia="zh-CN"/>
        </w:rPr>
        <w:t>7</w:t>
      </w:r>
      <w:r w:rsidRPr="00725766">
        <w:rPr>
          <w:rFonts w:ascii="Calibri" w:hAnsi="Calibri"/>
          <w:sz w:val="22"/>
          <w:szCs w:val="22"/>
          <w:lang w:eastAsia="en-GB"/>
        </w:rPr>
        <w:tab/>
      </w:r>
      <w:r>
        <w:rPr>
          <w:lang w:eastAsia="zh-CN"/>
        </w:rPr>
        <w:t>Play Multimedia Procedure</w:t>
      </w:r>
      <w:r>
        <w:tab/>
      </w:r>
      <w:r>
        <w:fldChar w:fldCharType="begin" w:fldLock="1"/>
      </w:r>
      <w:r>
        <w:instrText xml:space="preserve"> PAGEREF _Toc67396705 \h </w:instrText>
      </w:r>
      <w:r>
        <w:fldChar w:fldCharType="separate"/>
      </w:r>
      <w:r>
        <w:t>79</w:t>
      </w:r>
      <w:r>
        <w:fldChar w:fldCharType="end"/>
      </w:r>
    </w:p>
    <w:p w14:paraId="32813118" w14:textId="216BA40B" w:rsidR="001B11EB" w:rsidRPr="00725766" w:rsidRDefault="001B11EB">
      <w:pPr>
        <w:pStyle w:val="TOC4"/>
        <w:rPr>
          <w:rFonts w:ascii="Calibri" w:hAnsi="Calibri"/>
          <w:sz w:val="22"/>
          <w:szCs w:val="22"/>
          <w:lang w:eastAsia="en-GB"/>
        </w:rPr>
      </w:pPr>
      <w:r>
        <w:t>6.2.7.1</w:t>
      </w:r>
      <w:r w:rsidRPr="00725766">
        <w:rPr>
          <w:rFonts w:ascii="Calibri" w:hAnsi="Calibri"/>
          <w:sz w:val="22"/>
          <w:szCs w:val="22"/>
          <w:lang w:eastAsia="en-GB"/>
        </w:rPr>
        <w:tab/>
      </w:r>
      <w:r>
        <w:t>General</w:t>
      </w:r>
      <w:r>
        <w:tab/>
      </w:r>
      <w:r>
        <w:fldChar w:fldCharType="begin" w:fldLock="1"/>
      </w:r>
      <w:r>
        <w:instrText xml:space="preserve"> PAGEREF _Toc67396706 \h </w:instrText>
      </w:r>
      <w:r>
        <w:fldChar w:fldCharType="separate"/>
      </w:r>
      <w:r>
        <w:t>79</w:t>
      </w:r>
      <w:r>
        <w:fldChar w:fldCharType="end"/>
      </w:r>
    </w:p>
    <w:p w14:paraId="21453286" w14:textId="07B9CC7D" w:rsidR="001B11EB" w:rsidRPr="00725766" w:rsidRDefault="001B11EB">
      <w:pPr>
        <w:pStyle w:val="TOC4"/>
        <w:rPr>
          <w:rFonts w:ascii="Calibri" w:hAnsi="Calibri"/>
          <w:sz w:val="22"/>
          <w:szCs w:val="22"/>
          <w:lang w:eastAsia="en-GB"/>
        </w:rPr>
      </w:pPr>
      <w:r w:rsidRPr="001B11EB">
        <w:t>6.2.7.2</w:t>
      </w:r>
      <w:r w:rsidRPr="00725766">
        <w:rPr>
          <w:rFonts w:ascii="Calibri" w:hAnsi="Calibri"/>
          <w:sz w:val="22"/>
          <w:szCs w:val="22"/>
          <w:lang w:eastAsia="en-GB"/>
        </w:rPr>
        <w:tab/>
      </w:r>
      <w:r w:rsidRPr="00742C39">
        <w:rPr>
          <w:rFonts w:eastAsia="Batang"/>
        </w:rPr>
        <w:t>H.248 context model</w:t>
      </w:r>
      <w:r>
        <w:tab/>
      </w:r>
      <w:r>
        <w:fldChar w:fldCharType="begin" w:fldLock="1"/>
      </w:r>
      <w:r>
        <w:instrText xml:space="preserve"> PAGEREF _Toc67396707 \h </w:instrText>
      </w:r>
      <w:r>
        <w:fldChar w:fldCharType="separate"/>
      </w:r>
      <w:r>
        <w:t>79</w:t>
      </w:r>
      <w:r>
        <w:fldChar w:fldCharType="end"/>
      </w:r>
    </w:p>
    <w:p w14:paraId="76AFF91F" w14:textId="21F80C1B" w:rsidR="001B11EB" w:rsidRPr="00725766" w:rsidRDefault="001B11EB">
      <w:pPr>
        <w:pStyle w:val="TOC4"/>
        <w:rPr>
          <w:rFonts w:ascii="Calibri" w:hAnsi="Calibri"/>
          <w:sz w:val="22"/>
          <w:szCs w:val="22"/>
          <w:lang w:eastAsia="en-GB"/>
        </w:rPr>
      </w:pPr>
      <w:r w:rsidRPr="001B11EB">
        <w:t>6.2.7.3</w:t>
      </w:r>
      <w:r w:rsidRPr="00725766">
        <w:rPr>
          <w:rFonts w:ascii="Calibri" w:hAnsi="Calibri"/>
          <w:sz w:val="22"/>
          <w:szCs w:val="22"/>
          <w:lang w:eastAsia="en-GB"/>
        </w:rPr>
        <w:tab/>
      </w:r>
      <w:r w:rsidRPr="00742C39">
        <w:rPr>
          <w:rFonts w:eastAsia="Batang"/>
        </w:rPr>
        <w:t>Start playing multimedia</w:t>
      </w:r>
      <w:r>
        <w:tab/>
      </w:r>
      <w:r>
        <w:fldChar w:fldCharType="begin" w:fldLock="1"/>
      </w:r>
      <w:r>
        <w:instrText xml:space="preserve"> PAGEREF _Toc67396708 \h </w:instrText>
      </w:r>
      <w:r>
        <w:fldChar w:fldCharType="separate"/>
      </w:r>
      <w:r>
        <w:t>80</w:t>
      </w:r>
      <w:r>
        <w:fldChar w:fldCharType="end"/>
      </w:r>
    </w:p>
    <w:p w14:paraId="57F50E2D" w14:textId="25F68496" w:rsidR="001B11EB" w:rsidRPr="00725766" w:rsidRDefault="001B11EB">
      <w:pPr>
        <w:pStyle w:val="TOC4"/>
        <w:rPr>
          <w:rFonts w:ascii="Calibri" w:hAnsi="Calibri"/>
          <w:sz w:val="22"/>
          <w:szCs w:val="22"/>
          <w:lang w:eastAsia="en-GB"/>
        </w:rPr>
      </w:pPr>
      <w:r w:rsidRPr="001B11EB">
        <w:t>6.2.7.4</w:t>
      </w:r>
      <w:r w:rsidRPr="00725766">
        <w:rPr>
          <w:rFonts w:ascii="Calibri" w:hAnsi="Calibri"/>
          <w:sz w:val="22"/>
          <w:szCs w:val="22"/>
          <w:lang w:eastAsia="en-GB"/>
        </w:rPr>
        <w:tab/>
      </w:r>
      <w:r w:rsidRPr="00742C39">
        <w:rPr>
          <w:rFonts w:eastAsia="Batang"/>
        </w:rPr>
        <w:t>Stop playing multimedia</w:t>
      </w:r>
      <w:r>
        <w:tab/>
      </w:r>
      <w:r>
        <w:fldChar w:fldCharType="begin" w:fldLock="1"/>
      </w:r>
      <w:r>
        <w:instrText xml:space="preserve"> PAGEREF _Toc67396709 \h </w:instrText>
      </w:r>
      <w:r>
        <w:fldChar w:fldCharType="separate"/>
      </w:r>
      <w:r>
        <w:t>80</w:t>
      </w:r>
      <w:r>
        <w:fldChar w:fldCharType="end"/>
      </w:r>
    </w:p>
    <w:p w14:paraId="6F2DAE2F" w14:textId="311C7380" w:rsidR="001B11EB" w:rsidRPr="00725766" w:rsidRDefault="001B11EB">
      <w:pPr>
        <w:pStyle w:val="TOC4"/>
        <w:rPr>
          <w:rFonts w:ascii="Calibri" w:hAnsi="Calibri"/>
          <w:sz w:val="22"/>
          <w:szCs w:val="22"/>
          <w:lang w:eastAsia="en-GB"/>
        </w:rPr>
      </w:pPr>
      <w:r w:rsidRPr="001B11EB">
        <w:t>6.2.7.5</w:t>
      </w:r>
      <w:r w:rsidRPr="00725766">
        <w:rPr>
          <w:rFonts w:ascii="Calibri" w:hAnsi="Calibri"/>
          <w:sz w:val="22"/>
          <w:szCs w:val="22"/>
          <w:lang w:eastAsia="en-GB"/>
        </w:rPr>
        <w:tab/>
      </w:r>
      <w:r w:rsidRPr="00742C39">
        <w:rPr>
          <w:rFonts w:eastAsia="Batang"/>
        </w:rPr>
        <w:t>Playing multimedia completed</w:t>
      </w:r>
      <w:r>
        <w:tab/>
      </w:r>
      <w:r>
        <w:fldChar w:fldCharType="begin" w:fldLock="1"/>
      </w:r>
      <w:r>
        <w:instrText xml:space="preserve"> PAGEREF _Toc67396710 \h </w:instrText>
      </w:r>
      <w:r>
        <w:fldChar w:fldCharType="separate"/>
      </w:r>
      <w:r>
        <w:t>80</w:t>
      </w:r>
      <w:r>
        <w:fldChar w:fldCharType="end"/>
      </w:r>
    </w:p>
    <w:p w14:paraId="4680391C" w14:textId="5FD78E8D" w:rsidR="001B11EB" w:rsidRPr="00725766" w:rsidRDefault="001B11EB">
      <w:pPr>
        <w:pStyle w:val="TOC4"/>
        <w:rPr>
          <w:rFonts w:ascii="Calibri" w:hAnsi="Calibri"/>
          <w:sz w:val="22"/>
          <w:szCs w:val="22"/>
          <w:lang w:eastAsia="en-GB"/>
        </w:rPr>
      </w:pPr>
      <w:r w:rsidRPr="001B11EB">
        <w:t>6.2.7.6</w:t>
      </w:r>
      <w:r w:rsidRPr="00725766">
        <w:rPr>
          <w:rFonts w:ascii="Calibri" w:hAnsi="Calibri"/>
          <w:sz w:val="22"/>
          <w:szCs w:val="22"/>
          <w:lang w:eastAsia="en-GB"/>
        </w:rPr>
        <w:tab/>
      </w:r>
      <w:r w:rsidRPr="00742C39">
        <w:rPr>
          <w:rFonts w:eastAsia="Batang"/>
        </w:rPr>
        <w:t>Message sequence chart</w:t>
      </w:r>
      <w:r>
        <w:tab/>
      </w:r>
      <w:r>
        <w:fldChar w:fldCharType="begin" w:fldLock="1"/>
      </w:r>
      <w:r>
        <w:instrText xml:space="preserve"> PAGEREF _Toc67396711 \h </w:instrText>
      </w:r>
      <w:r>
        <w:fldChar w:fldCharType="separate"/>
      </w:r>
      <w:r>
        <w:t>80</w:t>
      </w:r>
      <w:r>
        <w:fldChar w:fldCharType="end"/>
      </w:r>
    </w:p>
    <w:p w14:paraId="401BC0B6" w14:textId="00F19E5B" w:rsidR="001B11EB" w:rsidRPr="00725766" w:rsidRDefault="001B11EB">
      <w:pPr>
        <w:pStyle w:val="TOC4"/>
        <w:rPr>
          <w:rFonts w:ascii="Calibri" w:hAnsi="Calibri"/>
          <w:sz w:val="22"/>
          <w:szCs w:val="22"/>
          <w:lang w:eastAsia="en-GB"/>
        </w:rPr>
      </w:pPr>
      <w:r w:rsidRPr="001B11EB">
        <w:t>6.2.7.</w:t>
      </w:r>
      <w:r w:rsidRPr="001B11EB">
        <w:rPr>
          <w:lang w:eastAsia="zh-CN"/>
        </w:rPr>
        <w:t>7</w:t>
      </w:r>
      <w:r w:rsidRPr="00725766">
        <w:rPr>
          <w:rFonts w:ascii="Calibri" w:hAnsi="Calibri"/>
          <w:sz w:val="22"/>
          <w:szCs w:val="22"/>
          <w:lang w:eastAsia="en-GB"/>
        </w:rPr>
        <w:tab/>
      </w:r>
      <w:r w:rsidRPr="00742C39">
        <w:rPr>
          <w:rFonts w:eastAsia="Batang"/>
        </w:rPr>
        <w:t xml:space="preserve">Start playing </w:t>
      </w:r>
      <w:r>
        <w:rPr>
          <w:lang w:eastAsia="zh-CN"/>
        </w:rPr>
        <w:t>message</w:t>
      </w:r>
      <w:r>
        <w:tab/>
      </w:r>
      <w:r>
        <w:fldChar w:fldCharType="begin" w:fldLock="1"/>
      </w:r>
      <w:r>
        <w:instrText xml:space="preserve"> PAGEREF _Toc67396712 \h </w:instrText>
      </w:r>
      <w:r>
        <w:fldChar w:fldCharType="separate"/>
      </w:r>
      <w:r>
        <w:t>81</w:t>
      </w:r>
      <w:r>
        <w:fldChar w:fldCharType="end"/>
      </w:r>
    </w:p>
    <w:p w14:paraId="03BCE248" w14:textId="213392D5" w:rsidR="001B11EB" w:rsidRPr="00725766" w:rsidRDefault="001B11EB">
      <w:pPr>
        <w:pStyle w:val="TOC4"/>
        <w:rPr>
          <w:rFonts w:ascii="Calibri" w:hAnsi="Calibri"/>
          <w:sz w:val="22"/>
          <w:szCs w:val="22"/>
          <w:lang w:eastAsia="en-GB"/>
        </w:rPr>
      </w:pPr>
      <w:r w:rsidRPr="001B11EB">
        <w:t>6.2.7.</w:t>
      </w:r>
      <w:r w:rsidRPr="001B11EB">
        <w:rPr>
          <w:lang w:eastAsia="zh-CN"/>
        </w:rPr>
        <w:t>8</w:t>
      </w:r>
      <w:r w:rsidRPr="00725766">
        <w:rPr>
          <w:rFonts w:ascii="Calibri" w:hAnsi="Calibri"/>
          <w:sz w:val="22"/>
          <w:szCs w:val="22"/>
          <w:lang w:eastAsia="en-GB"/>
        </w:rPr>
        <w:tab/>
      </w:r>
      <w:r w:rsidRPr="00742C39">
        <w:rPr>
          <w:rFonts w:eastAsia="Batang"/>
        </w:rPr>
        <w:t>Stop playing message</w:t>
      </w:r>
      <w:r>
        <w:tab/>
      </w:r>
      <w:r>
        <w:fldChar w:fldCharType="begin" w:fldLock="1"/>
      </w:r>
      <w:r>
        <w:instrText xml:space="preserve"> PAGEREF _Toc67396713 \h </w:instrText>
      </w:r>
      <w:r>
        <w:fldChar w:fldCharType="separate"/>
      </w:r>
      <w:r>
        <w:t>81</w:t>
      </w:r>
      <w:r>
        <w:fldChar w:fldCharType="end"/>
      </w:r>
    </w:p>
    <w:p w14:paraId="0041A7AC" w14:textId="6FB5761B" w:rsidR="001B11EB" w:rsidRPr="00725766" w:rsidRDefault="001B11EB">
      <w:pPr>
        <w:pStyle w:val="TOC4"/>
        <w:rPr>
          <w:rFonts w:ascii="Calibri" w:hAnsi="Calibri"/>
          <w:sz w:val="22"/>
          <w:szCs w:val="22"/>
          <w:lang w:eastAsia="en-GB"/>
        </w:rPr>
      </w:pPr>
      <w:r w:rsidRPr="001B11EB">
        <w:t>6.2.7.</w:t>
      </w:r>
      <w:r w:rsidRPr="001B11EB">
        <w:rPr>
          <w:lang w:eastAsia="zh-CN"/>
        </w:rPr>
        <w:t>9</w:t>
      </w:r>
      <w:r w:rsidRPr="00725766">
        <w:rPr>
          <w:rFonts w:ascii="Calibri" w:hAnsi="Calibri"/>
          <w:sz w:val="22"/>
          <w:szCs w:val="22"/>
          <w:lang w:eastAsia="en-GB"/>
        </w:rPr>
        <w:tab/>
      </w:r>
      <w:r w:rsidRPr="00742C39">
        <w:rPr>
          <w:rFonts w:eastAsia="Batang"/>
        </w:rPr>
        <w:t>Playing message completed</w:t>
      </w:r>
      <w:r>
        <w:tab/>
      </w:r>
      <w:r>
        <w:fldChar w:fldCharType="begin" w:fldLock="1"/>
      </w:r>
      <w:r>
        <w:instrText xml:space="preserve"> PAGEREF _Toc67396714 \h </w:instrText>
      </w:r>
      <w:r>
        <w:fldChar w:fldCharType="separate"/>
      </w:r>
      <w:r>
        <w:t>82</w:t>
      </w:r>
      <w:r>
        <w:fldChar w:fldCharType="end"/>
      </w:r>
    </w:p>
    <w:p w14:paraId="71CA17D8" w14:textId="21CB9A5F" w:rsidR="001B11EB" w:rsidRPr="00725766" w:rsidRDefault="001B11EB">
      <w:pPr>
        <w:pStyle w:val="TOC4"/>
        <w:rPr>
          <w:rFonts w:ascii="Calibri" w:hAnsi="Calibri"/>
          <w:sz w:val="22"/>
          <w:szCs w:val="22"/>
          <w:lang w:eastAsia="en-GB"/>
        </w:rPr>
      </w:pPr>
      <w:r w:rsidRPr="001B11EB">
        <w:t>6.2.7.</w:t>
      </w:r>
      <w:r w:rsidRPr="001B11EB">
        <w:rPr>
          <w:lang w:eastAsia="zh-CN"/>
        </w:rPr>
        <w:t>10</w:t>
      </w:r>
      <w:r w:rsidRPr="00725766">
        <w:rPr>
          <w:rFonts w:ascii="Calibri" w:hAnsi="Calibri"/>
          <w:sz w:val="22"/>
          <w:szCs w:val="22"/>
          <w:lang w:eastAsia="en-GB"/>
        </w:rPr>
        <w:tab/>
      </w:r>
      <w:r w:rsidRPr="00742C39">
        <w:rPr>
          <w:rFonts w:eastAsia="Batang"/>
        </w:rPr>
        <w:t>Message sequence chart</w:t>
      </w:r>
      <w:r>
        <w:tab/>
      </w:r>
      <w:r>
        <w:fldChar w:fldCharType="begin" w:fldLock="1"/>
      </w:r>
      <w:r>
        <w:instrText xml:space="preserve"> PAGEREF _Toc67396715 \h </w:instrText>
      </w:r>
      <w:r>
        <w:fldChar w:fldCharType="separate"/>
      </w:r>
      <w:r>
        <w:t>82</w:t>
      </w:r>
      <w:r>
        <w:fldChar w:fldCharType="end"/>
      </w:r>
    </w:p>
    <w:p w14:paraId="7101B9AB" w14:textId="0F6A2BE6" w:rsidR="001B11EB" w:rsidRPr="00725766" w:rsidRDefault="001B11EB">
      <w:pPr>
        <w:pStyle w:val="TOC3"/>
        <w:rPr>
          <w:rFonts w:ascii="Calibri" w:hAnsi="Calibri"/>
          <w:sz w:val="22"/>
          <w:szCs w:val="22"/>
          <w:lang w:eastAsia="en-GB"/>
        </w:rPr>
      </w:pPr>
      <w:r>
        <w:t>6.2.8</w:t>
      </w:r>
      <w:r w:rsidRPr="00725766">
        <w:rPr>
          <w:rFonts w:ascii="Calibri" w:hAnsi="Calibri"/>
          <w:sz w:val="22"/>
          <w:szCs w:val="22"/>
        </w:rPr>
        <w:tab/>
      </w:r>
      <w:r>
        <w:rPr>
          <w:lang w:eastAsia="zh-CN"/>
        </w:rPr>
        <w:t>Multimedia Record Procedure</w:t>
      </w:r>
      <w:r>
        <w:tab/>
      </w:r>
      <w:r>
        <w:fldChar w:fldCharType="begin" w:fldLock="1"/>
      </w:r>
      <w:r>
        <w:instrText xml:space="preserve"> PAGEREF _Toc67396716 \h </w:instrText>
      </w:r>
      <w:r>
        <w:fldChar w:fldCharType="separate"/>
      </w:r>
      <w:r>
        <w:t>82</w:t>
      </w:r>
      <w:r>
        <w:fldChar w:fldCharType="end"/>
      </w:r>
    </w:p>
    <w:p w14:paraId="6A3CDB9D" w14:textId="37A8F812" w:rsidR="001B11EB" w:rsidRPr="00725766" w:rsidRDefault="001B11EB">
      <w:pPr>
        <w:pStyle w:val="TOC4"/>
        <w:rPr>
          <w:rFonts w:ascii="Calibri" w:hAnsi="Calibri"/>
          <w:sz w:val="22"/>
          <w:szCs w:val="22"/>
          <w:lang w:eastAsia="en-GB"/>
        </w:rPr>
      </w:pPr>
      <w:r w:rsidRPr="001B11EB">
        <w:t>6.2.8.1</w:t>
      </w:r>
      <w:r w:rsidRPr="00725766">
        <w:rPr>
          <w:rFonts w:ascii="Calibri" w:hAnsi="Calibri"/>
          <w:sz w:val="22"/>
          <w:szCs w:val="22"/>
          <w:lang w:eastAsia="en-GB"/>
        </w:rPr>
        <w:tab/>
      </w:r>
      <w:r w:rsidRPr="00742C39">
        <w:rPr>
          <w:rFonts w:eastAsia="Batang"/>
        </w:rPr>
        <w:t>General</w:t>
      </w:r>
      <w:r>
        <w:tab/>
      </w:r>
      <w:r>
        <w:fldChar w:fldCharType="begin" w:fldLock="1"/>
      </w:r>
      <w:r>
        <w:instrText xml:space="preserve"> PAGEREF _Toc67396717 \h </w:instrText>
      </w:r>
      <w:r>
        <w:fldChar w:fldCharType="separate"/>
      </w:r>
      <w:r>
        <w:t>82</w:t>
      </w:r>
      <w:r>
        <w:fldChar w:fldCharType="end"/>
      </w:r>
    </w:p>
    <w:p w14:paraId="3BC21809" w14:textId="2B83AAF3" w:rsidR="001B11EB" w:rsidRPr="00725766" w:rsidRDefault="001B11EB">
      <w:pPr>
        <w:pStyle w:val="TOC4"/>
        <w:rPr>
          <w:rFonts w:ascii="Calibri" w:hAnsi="Calibri"/>
          <w:sz w:val="22"/>
          <w:szCs w:val="22"/>
          <w:lang w:eastAsia="en-GB"/>
        </w:rPr>
      </w:pPr>
      <w:r w:rsidRPr="001B11EB">
        <w:t>6.2.8.2</w:t>
      </w:r>
      <w:r w:rsidRPr="00725766">
        <w:rPr>
          <w:rFonts w:ascii="Calibri" w:hAnsi="Calibri"/>
          <w:sz w:val="22"/>
          <w:szCs w:val="22"/>
          <w:lang w:eastAsia="en-GB"/>
        </w:rPr>
        <w:tab/>
      </w:r>
      <w:r w:rsidRPr="00742C39">
        <w:rPr>
          <w:rFonts w:eastAsia="Batang"/>
        </w:rPr>
        <w:t>H.248 context model</w:t>
      </w:r>
      <w:r>
        <w:tab/>
      </w:r>
      <w:r>
        <w:fldChar w:fldCharType="begin" w:fldLock="1"/>
      </w:r>
      <w:r>
        <w:instrText xml:space="preserve"> PAGEREF _Toc67396718 \h </w:instrText>
      </w:r>
      <w:r>
        <w:fldChar w:fldCharType="separate"/>
      </w:r>
      <w:r>
        <w:t>83</w:t>
      </w:r>
      <w:r>
        <w:fldChar w:fldCharType="end"/>
      </w:r>
    </w:p>
    <w:p w14:paraId="2020F0BB" w14:textId="04AB2825" w:rsidR="001B11EB" w:rsidRPr="00725766" w:rsidRDefault="001B11EB">
      <w:pPr>
        <w:pStyle w:val="TOC4"/>
        <w:rPr>
          <w:rFonts w:ascii="Calibri" w:hAnsi="Calibri"/>
          <w:sz w:val="22"/>
          <w:szCs w:val="22"/>
          <w:lang w:eastAsia="en-GB"/>
        </w:rPr>
      </w:pPr>
      <w:r w:rsidRPr="001B11EB">
        <w:t>6.2.8.3</w:t>
      </w:r>
      <w:r w:rsidRPr="00725766">
        <w:rPr>
          <w:rFonts w:ascii="Calibri" w:hAnsi="Calibri"/>
          <w:sz w:val="22"/>
          <w:szCs w:val="22"/>
          <w:lang w:eastAsia="en-GB"/>
        </w:rPr>
        <w:tab/>
      </w:r>
      <w:r w:rsidRPr="00742C39">
        <w:rPr>
          <w:rFonts w:eastAsia="Batang"/>
        </w:rPr>
        <w:t>Start multimedia Record</w:t>
      </w:r>
      <w:r>
        <w:tab/>
      </w:r>
      <w:r>
        <w:fldChar w:fldCharType="begin" w:fldLock="1"/>
      </w:r>
      <w:r>
        <w:instrText xml:space="preserve"> PAGEREF _Toc67396719 \h </w:instrText>
      </w:r>
      <w:r>
        <w:fldChar w:fldCharType="separate"/>
      </w:r>
      <w:r>
        <w:t>83</w:t>
      </w:r>
      <w:r>
        <w:fldChar w:fldCharType="end"/>
      </w:r>
    </w:p>
    <w:p w14:paraId="2ABFF925" w14:textId="584860F3" w:rsidR="001B11EB" w:rsidRPr="00725766" w:rsidRDefault="001B11EB">
      <w:pPr>
        <w:pStyle w:val="TOC4"/>
        <w:rPr>
          <w:rFonts w:ascii="Calibri" w:hAnsi="Calibri"/>
          <w:sz w:val="22"/>
          <w:szCs w:val="22"/>
          <w:lang w:eastAsia="en-GB"/>
        </w:rPr>
      </w:pPr>
      <w:r w:rsidRPr="001B11EB">
        <w:t>6.2.8.4</w:t>
      </w:r>
      <w:r w:rsidRPr="00725766">
        <w:rPr>
          <w:rFonts w:ascii="Calibri" w:hAnsi="Calibri"/>
          <w:sz w:val="22"/>
          <w:szCs w:val="22"/>
          <w:lang w:eastAsia="en-GB"/>
        </w:rPr>
        <w:tab/>
      </w:r>
      <w:r w:rsidRPr="00742C39">
        <w:rPr>
          <w:rFonts w:eastAsia="Batang"/>
        </w:rPr>
        <w:t>Stop multimedia record</w:t>
      </w:r>
      <w:r>
        <w:tab/>
      </w:r>
      <w:r>
        <w:fldChar w:fldCharType="begin" w:fldLock="1"/>
      </w:r>
      <w:r>
        <w:instrText xml:space="preserve"> PAGEREF _Toc67396720 \h </w:instrText>
      </w:r>
      <w:r>
        <w:fldChar w:fldCharType="separate"/>
      </w:r>
      <w:r>
        <w:t>83</w:t>
      </w:r>
      <w:r>
        <w:fldChar w:fldCharType="end"/>
      </w:r>
    </w:p>
    <w:p w14:paraId="21C5D7A9" w14:textId="0C2F3B5F" w:rsidR="001B11EB" w:rsidRPr="00725766" w:rsidRDefault="001B11EB">
      <w:pPr>
        <w:pStyle w:val="TOC4"/>
        <w:rPr>
          <w:rFonts w:ascii="Calibri" w:hAnsi="Calibri"/>
          <w:sz w:val="22"/>
          <w:szCs w:val="22"/>
          <w:lang w:eastAsia="en-GB"/>
        </w:rPr>
      </w:pPr>
      <w:r w:rsidRPr="001B11EB">
        <w:t>6.2.8.5</w:t>
      </w:r>
      <w:r w:rsidRPr="00725766">
        <w:rPr>
          <w:rFonts w:ascii="Calibri" w:hAnsi="Calibri"/>
          <w:sz w:val="22"/>
          <w:szCs w:val="22"/>
          <w:lang w:eastAsia="en-GB"/>
        </w:rPr>
        <w:tab/>
      </w:r>
      <w:r w:rsidRPr="00742C39">
        <w:rPr>
          <w:rFonts w:eastAsia="Batang"/>
        </w:rPr>
        <w:t>Multimedia record Completed</w:t>
      </w:r>
      <w:r>
        <w:tab/>
      </w:r>
      <w:r>
        <w:fldChar w:fldCharType="begin" w:fldLock="1"/>
      </w:r>
      <w:r>
        <w:instrText xml:space="preserve"> PAGEREF _Toc67396721 \h </w:instrText>
      </w:r>
      <w:r>
        <w:fldChar w:fldCharType="separate"/>
      </w:r>
      <w:r>
        <w:t>83</w:t>
      </w:r>
      <w:r>
        <w:fldChar w:fldCharType="end"/>
      </w:r>
    </w:p>
    <w:p w14:paraId="3DEF325B" w14:textId="3993AA74" w:rsidR="001B11EB" w:rsidRPr="00725766" w:rsidRDefault="001B11EB">
      <w:pPr>
        <w:pStyle w:val="TOC4"/>
        <w:rPr>
          <w:rFonts w:ascii="Calibri" w:hAnsi="Calibri"/>
          <w:sz w:val="22"/>
          <w:szCs w:val="22"/>
          <w:lang w:eastAsia="en-GB"/>
        </w:rPr>
      </w:pPr>
      <w:r w:rsidRPr="001B11EB">
        <w:t>6.2.8.6</w:t>
      </w:r>
      <w:r w:rsidRPr="00725766">
        <w:rPr>
          <w:rFonts w:ascii="Calibri" w:hAnsi="Calibri"/>
          <w:sz w:val="22"/>
          <w:szCs w:val="22"/>
          <w:lang w:eastAsia="en-GB"/>
        </w:rPr>
        <w:tab/>
      </w:r>
      <w:r w:rsidRPr="00742C39">
        <w:rPr>
          <w:rFonts w:eastAsia="Batang"/>
        </w:rPr>
        <w:t>Message sequence chart</w:t>
      </w:r>
      <w:r>
        <w:tab/>
      </w:r>
      <w:r>
        <w:fldChar w:fldCharType="begin" w:fldLock="1"/>
      </w:r>
      <w:r>
        <w:instrText xml:space="preserve"> PAGEREF _Toc67396722 \h </w:instrText>
      </w:r>
      <w:r>
        <w:fldChar w:fldCharType="separate"/>
      </w:r>
      <w:r>
        <w:t>84</w:t>
      </w:r>
      <w:r>
        <w:fldChar w:fldCharType="end"/>
      </w:r>
    </w:p>
    <w:p w14:paraId="1C6B9D3C" w14:textId="15E690A7" w:rsidR="001B11EB" w:rsidRPr="00725766" w:rsidRDefault="001B11EB">
      <w:pPr>
        <w:pStyle w:val="TOC4"/>
        <w:rPr>
          <w:rFonts w:ascii="Calibri" w:hAnsi="Calibri"/>
          <w:sz w:val="22"/>
          <w:szCs w:val="22"/>
          <w:lang w:eastAsia="en-GB"/>
        </w:rPr>
      </w:pPr>
      <w:r w:rsidRPr="001B11EB">
        <w:t>6.2.8.</w:t>
      </w:r>
      <w:r w:rsidRPr="001B11EB">
        <w:rPr>
          <w:rFonts w:ascii="SimSun" w:hAnsi="SimSun"/>
          <w:lang w:eastAsia="zh-CN"/>
        </w:rPr>
        <w:t>7</w:t>
      </w:r>
      <w:r w:rsidRPr="00725766">
        <w:rPr>
          <w:rFonts w:ascii="Calibri" w:hAnsi="Calibri"/>
          <w:sz w:val="22"/>
          <w:szCs w:val="22"/>
          <w:lang w:eastAsia="en-GB"/>
        </w:rPr>
        <w:tab/>
      </w:r>
      <w:r w:rsidRPr="00742C39">
        <w:rPr>
          <w:rFonts w:eastAsia="Batang"/>
        </w:rPr>
        <w:t xml:space="preserve">Start </w:t>
      </w:r>
      <w:r>
        <w:rPr>
          <w:lang w:eastAsia="zh-CN"/>
        </w:rPr>
        <w:t>Message</w:t>
      </w:r>
      <w:r w:rsidRPr="00742C39">
        <w:rPr>
          <w:rFonts w:eastAsia="Batang"/>
        </w:rPr>
        <w:t xml:space="preserve"> Record</w:t>
      </w:r>
      <w:r>
        <w:tab/>
      </w:r>
      <w:r>
        <w:fldChar w:fldCharType="begin" w:fldLock="1"/>
      </w:r>
      <w:r>
        <w:instrText xml:space="preserve"> PAGEREF _Toc67396723 \h </w:instrText>
      </w:r>
      <w:r>
        <w:fldChar w:fldCharType="separate"/>
      </w:r>
      <w:r>
        <w:t>84</w:t>
      </w:r>
      <w:r>
        <w:fldChar w:fldCharType="end"/>
      </w:r>
    </w:p>
    <w:p w14:paraId="677BC7E8" w14:textId="2E2FDE3D" w:rsidR="001B11EB" w:rsidRPr="00725766" w:rsidRDefault="001B11EB">
      <w:pPr>
        <w:pStyle w:val="TOC4"/>
        <w:rPr>
          <w:rFonts w:ascii="Calibri" w:hAnsi="Calibri"/>
          <w:sz w:val="22"/>
          <w:szCs w:val="22"/>
          <w:lang w:eastAsia="en-GB"/>
        </w:rPr>
      </w:pPr>
      <w:r w:rsidRPr="001B11EB">
        <w:t>6.2.8.</w:t>
      </w:r>
      <w:r w:rsidRPr="001B11EB">
        <w:rPr>
          <w:lang w:eastAsia="zh-CN"/>
        </w:rPr>
        <w:t>8</w:t>
      </w:r>
      <w:r w:rsidRPr="00725766">
        <w:rPr>
          <w:rFonts w:ascii="Calibri" w:hAnsi="Calibri"/>
          <w:sz w:val="22"/>
          <w:szCs w:val="22"/>
          <w:lang w:eastAsia="en-GB"/>
        </w:rPr>
        <w:tab/>
      </w:r>
      <w:r w:rsidRPr="00742C39">
        <w:rPr>
          <w:rFonts w:eastAsia="Batang"/>
        </w:rPr>
        <w:t xml:space="preserve">Stop </w:t>
      </w:r>
      <w:r>
        <w:rPr>
          <w:lang w:eastAsia="zh-CN"/>
        </w:rPr>
        <w:t>Message</w:t>
      </w:r>
      <w:r w:rsidRPr="00742C39">
        <w:rPr>
          <w:rFonts w:eastAsia="Batang"/>
        </w:rPr>
        <w:t xml:space="preserve"> record</w:t>
      </w:r>
      <w:r>
        <w:tab/>
      </w:r>
      <w:r>
        <w:fldChar w:fldCharType="begin" w:fldLock="1"/>
      </w:r>
      <w:r>
        <w:instrText xml:space="preserve"> PAGEREF _Toc67396724 \h </w:instrText>
      </w:r>
      <w:r>
        <w:fldChar w:fldCharType="separate"/>
      </w:r>
      <w:r>
        <w:t>85</w:t>
      </w:r>
      <w:r>
        <w:fldChar w:fldCharType="end"/>
      </w:r>
    </w:p>
    <w:p w14:paraId="12B10991" w14:textId="7021CC45" w:rsidR="001B11EB" w:rsidRPr="00725766" w:rsidRDefault="001B11EB">
      <w:pPr>
        <w:pStyle w:val="TOC4"/>
        <w:rPr>
          <w:rFonts w:ascii="Calibri" w:hAnsi="Calibri"/>
          <w:sz w:val="22"/>
          <w:szCs w:val="22"/>
          <w:lang w:eastAsia="en-GB"/>
        </w:rPr>
      </w:pPr>
      <w:r w:rsidRPr="001B11EB">
        <w:t>6.2.8.</w:t>
      </w:r>
      <w:r w:rsidRPr="001B11EB">
        <w:rPr>
          <w:lang w:eastAsia="zh-CN"/>
        </w:rPr>
        <w:t>9</w:t>
      </w:r>
      <w:r w:rsidRPr="00725766">
        <w:rPr>
          <w:rFonts w:ascii="Calibri" w:hAnsi="Calibri"/>
          <w:sz w:val="22"/>
          <w:szCs w:val="22"/>
          <w:lang w:eastAsia="en-GB"/>
        </w:rPr>
        <w:tab/>
      </w:r>
      <w:r>
        <w:rPr>
          <w:lang w:eastAsia="zh-CN"/>
        </w:rPr>
        <w:t>Message</w:t>
      </w:r>
      <w:r w:rsidRPr="00742C39">
        <w:rPr>
          <w:rFonts w:eastAsia="Batang"/>
        </w:rPr>
        <w:t xml:space="preserve"> record Completed</w:t>
      </w:r>
      <w:r>
        <w:tab/>
      </w:r>
      <w:r>
        <w:fldChar w:fldCharType="begin" w:fldLock="1"/>
      </w:r>
      <w:r>
        <w:instrText xml:space="preserve"> PAGEREF _Toc67396725 \h </w:instrText>
      </w:r>
      <w:r>
        <w:fldChar w:fldCharType="separate"/>
      </w:r>
      <w:r>
        <w:t>85</w:t>
      </w:r>
      <w:r>
        <w:fldChar w:fldCharType="end"/>
      </w:r>
    </w:p>
    <w:p w14:paraId="2CC8C3F0" w14:textId="611A24C9" w:rsidR="001B11EB" w:rsidRPr="00725766" w:rsidRDefault="001B11EB">
      <w:pPr>
        <w:pStyle w:val="TOC4"/>
        <w:rPr>
          <w:rFonts w:ascii="Calibri" w:hAnsi="Calibri"/>
          <w:sz w:val="22"/>
          <w:szCs w:val="22"/>
          <w:lang w:eastAsia="en-GB"/>
        </w:rPr>
      </w:pPr>
      <w:r w:rsidRPr="001B11EB">
        <w:t>6.2.8.</w:t>
      </w:r>
      <w:r w:rsidRPr="001B11EB">
        <w:rPr>
          <w:lang w:eastAsia="zh-CN"/>
        </w:rPr>
        <w:t>10</w:t>
      </w:r>
      <w:r w:rsidRPr="00725766">
        <w:rPr>
          <w:rFonts w:ascii="Calibri" w:hAnsi="Calibri"/>
          <w:sz w:val="22"/>
          <w:szCs w:val="22"/>
          <w:lang w:eastAsia="en-GB"/>
        </w:rPr>
        <w:tab/>
      </w:r>
      <w:r w:rsidRPr="00742C39">
        <w:rPr>
          <w:rFonts w:eastAsia="Batang"/>
        </w:rPr>
        <w:t>Message sequence chart</w:t>
      </w:r>
      <w:r>
        <w:tab/>
      </w:r>
      <w:r>
        <w:fldChar w:fldCharType="begin" w:fldLock="1"/>
      </w:r>
      <w:r>
        <w:instrText xml:space="preserve"> PAGEREF _Toc67396726 \h </w:instrText>
      </w:r>
      <w:r>
        <w:fldChar w:fldCharType="separate"/>
      </w:r>
      <w:r>
        <w:t>85</w:t>
      </w:r>
      <w:r>
        <w:fldChar w:fldCharType="end"/>
      </w:r>
    </w:p>
    <w:p w14:paraId="2D1193DF" w14:textId="47BDE9F7" w:rsidR="001B11EB" w:rsidRPr="00725766" w:rsidRDefault="001B11EB">
      <w:pPr>
        <w:pStyle w:val="TOC3"/>
        <w:rPr>
          <w:rFonts w:ascii="Calibri" w:hAnsi="Calibri"/>
          <w:sz w:val="22"/>
          <w:szCs w:val="22"/>
          <w:lang w:eastAsia="en-GB"/>
        </w:rPr>
      </w:pPr>
      <w:r>
        <w:t>6.2.</w:t>
      </w:r>
      <w:r>
        <w:rPr>
          <w:lang w:eastAsia="zh-CN"/>
        </w:rPr>
        <w:t>9</w:t>
      </w:r>
      <w:r w:rsidRPr="00725766">
        <w:rPr>
          <w:rFonts w:ascii="Calibri" w:hAnsi="Calibri"/>
          <w:sz w:val="22"/>
          <w:szCs w:val="22"/>
          <w:lang w:eastAsia="en-GB"/>
        </w:rPr>
        <w:tab/>
      </w:r>
      <w:r>
        <w:rPr>
          <w:lang w:eastAsia="zh-CN"/>
        </w:rPr>
        <w:t>Audio Conference Procedure</w:t>
      </w:r>
      <w:r>
        <w:tab/>
      </w:r>
      <w:r>
        <w:fldChar w:fldCharType="begin" w:fldLock="1"/>
      </w:r>
      <w:r>
        <w:instrText xml:space="preserve"> PAGEREF _Toc67396727 \h </w:instrText>
      </w:r>
      <w:r>
        <w:fldChar w:fldCharType="separate"/>
      </w:r>
      <w:r>
        <w:t>86</w:t>
      </w:r>
      <w:r>
        <w:fldChar w:fldCharType="end"/>
      </w:r>
    </w:p>
    <w:p w14:paraId="1662A902" w14:textId="3374A02D" w:rsidR="001B11EB" w:rsidRPr="00725766" w:rsidRDefault="001B11EB">
      <w:pPr>
        <w:pStyle w:val="TOC4"/>
        <w:rPr>
          <w:rFonts w:ascii="Calibri" w:hAnsi="Calibri"/>
          <w:sz w:val="22"/>
          <w:szCs w:val="22"/>
          <w:lang w:eastAsia="en-GB"/>
        </w:rPr>
      </w:pPr>
      <w:r w:rsidRPr="001B11EB">
        <w:t>6.2.9.1</w:t>
      </w:r>
      <w:r w:rsidRPr="00725766">
        <w:rPr>
          <w:rFonts w:ascii="Calibri" w:hAnsi="Calibri"/>
          <w:sz w:val="22"/>
          <w:szCs w:val="22"/>
          <w:lang w:eastAsia="en-GB"/>
        </w:rPr>
        <w:tab/>
      </w:r>
      <w:r w:rsidRPr="00742C39">
        <w:rPr>
          <w:rFonts w:eastAsia="Batang"/>
        </w:rPr>
        <w:t>Context Model</w:t>
      </w:r>
      <w:r>
        <w:tab/>
      </w:r>
      <w:r>
        <w:fldChar w:fldCharType="begin" w:fldLock="1"/>
      </w:r>
      <w:r>
        <w:instrText xml:space="preserve"> PAGEREF _Toc67396728 \h </w:instrText>
      </w:r>
      <w:r>
        <w:fldChar w:fldCharType="separate"/>
      </w:r>
      <w:r>
        <w:t>86</w:t>
      </w:r>
      <w:r>
        <w:fldChar w:fldCharType="end"/>
      </w:r>
    </w:p>
    <w:p w14:paraId="61FA60C8" w14:textId="6FF71CE0" w:rsidR="001B11EB" w:rsidRPr="00725766" w:rsidRDefault="001B11EB">
      <w:pPr>
        <w:pStyle w:val="TOC4"/>
        <w:rPr>
          <w:rFonts w:ascii="Calibri" w:hAnsi="Calibri"/>
          <w:sz w:val="22"/>
          <w:szCs w:val="22"/>
          <w:lang w:eastAsia="en-GB"/>
        </w:rPr>
      </w:pPr>
      <w:r w:rsidRPr="001B11EB">
        <w:t>6.2.9.2</w:t>
      </w:r>
      <w:r w:rsidRPr="00725766">
        <w:rPr>
          <w:rFonts w:ascii="Calibri" w:hAnsi="Calibri"/>
          <w:sz w:val="22"/>
          <w:szCs w:val="22"/>
          <w:lang w:eastAsia="en-GB"/>
        </w:rPr>
        <w:tab/>
      </w:r>
      <w:r w:rsidRPr="00742C39">
        <w:rPr>
          <w:rFonts w:eastAsia="Batang"/>
        </w:rPr>
        <w:t>Ad-hoc Conferences</w:t>
      </w:r>
      <w:r>
        <w:tab/>
      </w:r>
      <w:r>
        <w:fldChar w:fldCharType="begin" w:fldLock="1"/>
      </w:r>
      <w:r>
        <w:instrText xml:space="preserve"> PAGEREF _Toc67396729 \h </w:instrText>
      </w:r>
      <w:r>
        <w:fldChar w:fldCharType="separate"/>
      </w:r>
      <w:r>
        <w:t>86</w:t>
      </w:r>
      <w:r>
        <w:fldChar w:fldCharType="end"/>
      </w:r>
    </w:p>
    <w:p w14:paraId="5D5FB531" w14:textId="100C50A8" w:rsidR="001B11EB" w:rsidRPr="00725766" w:rsidRDefault="001B11EB">
      <w:pPr>
        <w:pStyle w:val="TOC5"/>
        <w:rPr>
          <w:rFonts w:ascii="Calibri" w:hAnsi="Calibri"/>
          <w:sz w:val="22"/>
          <w:szCs w:val="22"/>
          <w:lang w:eastAsia="en-GB"/>
        </w:rPr>
      </w:pPr>
      <w:r>
        <w:t>6.2.9.2.1</w:t>
      </w:r>
      <w:r w:rsidRPr="00725766">
        <w:rPr>
          <w:rFonts w:ascii="Calibri" w:hAnsi="Calibri"/>
          <w:sz w:val="22"/>
          <w:szCs w:val="22"/>
          <w:lang w:eastAsia="en-GB"/>
        </w:rPr>
        <w:tab/>
      </w:r>
      <w:r>
        <w:t>General</w:t>
      </w:r>
      <w:r>
        <w:tab/>
      </w:r>
      <w:r>
        <w:fldChar w:fldCharType="begin" w:fldLock="1"/>
      </w:r>
      <w:r>
        <w:instrText xml:space="preserve"> PAGEREF _Toc67396730 \h </w:instrText>
      </w:r>
      <w:r>
        <w:fldChar w:fldCharType="separate"/>
      </w:r>
      <w:r>
        <w:t>86</w:t>
      </w:r>
      <w:r>
        <w:fldChar w:fldCharType="end"/>
      </w:r>
    </w:p>
    <w:p w14:paraId="3BB6FF27" w14:textId="6B93184D" w:rsidR="001B11EB" w:rsidRPr="00725766" w:rsidRDefault="001B11EB">
      <w:pPr>
        <w:pStyle w:val="TOC5"/>
        <w:rPr>
          <w:rFonts w:ascii="Calibri" w:hAnsi="Calibri"/>
          <w:sz w:val="22"/>
          <w:szCs w:val="22"/>
          <w:lang w:eastAsia="en-GB"/>
        </w:rPr>
      </w:pPr>
      <w:r>
        <w:t>6.2.9.2.2</w:t>
      </w:r>
      <w:r w:rsidRPr="00725766">
        <w:rPr>
          <w:rFonts w:ascii="Calibri" w:hAnsi="Calibri"/>
          <w:sz w:val="22"/>
          <w:szCs w:val="22"/>
        </w:rPr>
        <w:tab/>
      </w:r>
      <w:r>
        <w:rPr>
          <w:lang w:eastAsia="zh-CN"/>
        </w:rPr>
        <w:t>Create Ad-hoc Audio Conference Procedure</w:t>
      </w:r>
      <w:r>
        <w:tab/>
      </w:r>
      <w:r>
        <w:fldChar w:fldCharType="begin" w:fldLock="1"/>
      </w:r>
      <w:r>
        <w:instrText xml:space="preserve"> PAGEREF _Toc67396731 \h </w:instrText>
      </w:r>
      <w:r>
        <w:fldChar w:fldCharType="separate"/>
      </w:r>
      <w:r>
        <w:t>86</w:t>
      </w:r>
      <w:r>
        <w:fldChar w:fldCharType="end"/>
      </w:r>
    </w:p>
    <w:p w14:paraId="766759A6" w14:textId="314C26D0" w:rsidR="001B11EB" w:rsidRPr="00725766" w:rsidRDefault="001B11EB">
      <w:pPr>
        <w:pStyle w:val="TOC5"/>
        <w:rPr>
          <w:rFonts w:ascii="Calibri" w:hAnsi="Calibri"/>
          <w:sz w:val="22"/>
          <w:szCs w:val="22"/>
          <w:lang w:eastAsia="en-GB"/>
        </w:rPr>
      </w:pPr>
      <w:r>
        <w:t>6.2.9.2.3</w:t>
      </w:r>
      <w:r w:rsidRPr="00725766">
        <w:rPr>
          <w:rFonts w:ascii="Calibri" w:hAnsi="Calibri"/>
          <w:sz w:val="22"/>
          <w:szCs w:val="22"/>
        </w:rPr>
        <w:tab/>
      </w:r>
      <w:r>
        <w:rPr>
          <w:lang w:eastAsia="zh-CN"/>
        </w:rPr>
        <w:t>Closure of Audio Conference Procedure</w:t>
      </w:r>
      <w:r>
        <w:tab/>
      </w:r>
      <w:r>
        <w:fldChar w:fldCharType="begin" w:fldLock="1"/>
      </w:r>
      <w:r>
        <w:instrText xml:space="preserve"> PAGEREF _Toc67396732 \h </w:instrText>
      </w:r>
      <w:r>
        <w:fldChar w:fldCharType="separate"/>
      </w:r>
      <w:r>
        <w:t>87</w:t>
      </w:r>
      <w:r>
        <w:fldChar w:fldCharType="end"/>
      </w:r>
    </w:p>
    <w:p w14:paraId="75E73761" w14:textId="33D89175" w:rsidR="001B11EB" w:rsidRPr="00725766" w:rsidRDefault="001B11EB">
      <w:pPr>
        <w:pStyle w:val="TOC5"/>
        <w:rPr>
          <w:rFonts w:ascii="Calibri" w:hAnsi="Calibri"/>
          <w:sz w:val="22"/>
          <w:szCs w:val="22"/>
          <w:lang w:eastAsia="en-GB"/>
        </w:rPr>
      </w:pPr>
      <w:r>
        <w:t>6.2.9.2.4</w:t>
      </w:r>
      <w:r w:rsidRPr="00725766">
        <w:rPr>
          <w:rFonts w:ascii="Calibri" w:hAnsi="Calibri"/>
          <w:sz w:val="22"/>
          <w:szCs w:val="22"/>
        </w:rPr>
        <w:tab/>
      </w:r>
      <w:r>
        <w:rPr>
          <w:lang w:eastAsia="zh-CN"/>
        </w:rPr>
        <w:t>Add Subsequent User to Conference; Dial-out</w:t>
      </w:r>
      <w:r>
        <w:tab/>
      </w:r>
      <w:r>
        <w:fldChar w:fldCharType="begin" w:fldLock="1"/>
      </w:r>
      <w:r>
        <w:instrText xml:space="preserve"> PAGEREF _Toc67396733 \h </w:instrText>
      </w:r>
      <w:r>
        <w:fldChar w:fldCharType="separate"/>
      </w:r>
      <w:r>
        <w:t>87</w:t>
      </w:r>
      <w:r>
        <w:fldChar w:fldCharType="end"/>
      </w:r>
    </w:p>
    <w:p w14:paraId="42446AAA" w14:textId="48AFF884" w:rsidR="001B11EB" w:rsidRPr="00725766" w:rsidRDefault="001B11EB">
      <w:pPr>
        <w:pStyle w:val="TOC5"/>
        <w:rPr>
          <w:rFonts w:ascii="Calibri" w:hAnsi="Calibri"/>
          <w:sz w:val="22"/>
          <w:szCs w:val="22"/>
          <w:lang w:eastAsia="en-GB"/>
        </w:rPr>
      </w:pPr>
      <w:r>
        <w:t>6.2.9.2.5</w:t>
      </w:r>
      <w:r w:rsidRPr="00725766">
        <w:rPr>
          <w:rFonts w:ascii="Calibri" w:hAnsi="Calibri"/>
          <w:sz w:val="22"/>
          <w:szCs w:val="22"/>
        </w:rPr>
        <w:tab/>
      </w:r>
      <w:r>
        <w:rPr>
          <w:lang w:eastAsia="zh-CN"/>
        </w:rPr>
        <w:t>Add subsequent user to conference; Dial-in</w:t>
      </w:r>
      <w:r>
        <w:tab/>
      </w:r>
      <w:r>
        <w:fldChar w:fldCharType="begin" w:fldLock="1"/>
      </w:r>
      <w:r>
        <w:instrText xml:space="preserve"> PAGEREF _Toc67396734 \h </w:instrText>
      </w:r>
      <w:r>
        <w:fldChar w:fldCharType="separate"/>
      </w:r>
      <w:r>
        <w:t>88</w:t>
      </w:r>
      <w:r>
        <w:fldChar w:fldCharType="end"/>
      </w:r>
    </w:p>
    <w:p w14:paraId="55BCE149" w14:textId="030D34F5" w:rsidR="001B11EB" w:rsidRPr="00725766" w:rsidRDefault="001B11EB">
      <w:pPr>
        <w:pStyle w:val="TOC5"/>
        <w:rPr>
          <w:rFonts w:ascii="Calibri" w:hAnsi="Calibri"/>
          <w:sz w:val="22"/>
          <w:szCs w:val="22"/>
          <w:lang w:eastAsia="en-GB"/>
        </w:rPr>
      </w:pPr>
      <w:r>
        <w:t>6.2.9.2.6</w:t>
      </w:r>
      <w:r w:rsidRPr="00725766">
        <w:rPr>
          <w:rFonts w:ascii="Calibri" w:hAnsi="Calibri"/>
          <w:sz w:val="22"/>
          <w:szCs w:val="22"/>
        </w:rPr>
        <w:tab/>
      </w:r>
      <w:r>
        <w:rPr>
          <w:lang w:eastAsia="zh-CN"/>
        </w:rPr>
        <w:t>Remove Conference Participant Procedure</w:t>
      </w:r>
      <w:r>
        <w:tab/>
      </w:r>
      <w:r>
        <w:fldChar w:fldCharType="begin" w:fldLock="1"/>
      </w:r>
      <w:r>
        <w:instrText xml:space="preserve"> PAGEREF _Toc67396735 \h </w:instrText>
      </w:r>
      <w:r>
        <w:fldChar w:fldCharType="separate"/>
      </w:r>
      <w:r>
        <w:t>89</w:t>
      </w:r>
      <w:r>
        <w:fldChar w:fldCharType="end"/>
      </w:r>
    </w:p>
    <w:p w14:paraId="4A1B8C14" w14:textId="76F8B7D7" w:rsidR="001B11EB" w:rsidRPr="00725766" w:rsidRDefault="001B11EB">
      <w:pPr>
        <w:pStyle w:val="TOC3"/>
        <w:rPr>
          <w:rFonts w:ascii="Calibri" w:hAnsi="Calibri"/>
          <w:sz w:val="22"/>
          <w:szCs w:val="22"/>
          <w:lang w:eastAsia="en-GB"/>
        </w:rPr>
      </w:pPr>
      <w:r>
        <w:t>6.2.</w:t>
      </w:r>
      <w:r>
        <w:rPr>
          <w:lang w:eastAsia="zh-CN"/>
        </w:rPr>
        <w:t>10</w:t>
      </w:r>
      <w:r w:rsidRPr="00725766">
        <w:rPr>
          <w:rFonts w:ascii="Calibri" w:hAnsi="Calibri"/>
          <w:sz w:val="22"/>
          <w:szCs w:val="22"/>
          <w:lang w:eastAsia="en-GB"/>
        </w:rPr>
        <w:tab/>
      </w:r>
      <w:r>
        <w:rPr>
          <w:lang w:eastAsia="zh-CN"/>
        </w:rPr>
        <w:t>Multimedia Conference Procedures</w:t>
      </w:r>
      <w:r>
        <w:tab/>
      </w:r>
      <w:r>
        <w:fldChar w:fldCharType="begin" w:fldLock="1"/>
      </w:r>
      <w:r>
        <w:instrText xml:space="preserve"> PAGEREF _Toc67396736 \h </w:instrText>
      </w:r>
      <w:r>
        <w:fldChar w:fldCharType="separate"/>
      </w:r>
      <w:r>
        <w:t>90</w:t>
      </w:r>
      <w:r>
        <w:fldChar w:fldCharType="end"/>
      </w:r>
    </w:p>
    <w:p w14:paraId="1DD9BDF3" w14:textId="4324BF0A" w:rsidR="001B11EB" w:rsidRPr="00725766" w:rsidRDefault="001B11EB">
      <w:pPr>
        <w:pStyle w:val="TOC4"/>
        <w:rPr>
          <w:rFonts w:ascii="Calibri" w:hAnsi="Calibri"/>
          <w:sz w:val="22"/>
          <w:szCs w:val="22"/>
          <w:lang w:eastAsia="en-GB"/>
        </w:rPr>
      </w:pPr>
      <w:r>
        <w:t>6.2.10.1</w:t>
      </w:r>
      <w:r w:rsidRPr="00725766">
        <w:rPr>
          <w:rFonts w:ascii="Calibri" w:hAnsi="Calibri"/>
          <w:sz w:val="22"/>
          <w:szCs w:val="22"/>
          <w:lang w:eastAsia="en-GB"/>
        </w:rPr>
        <w:tab/>
      </w:r>
      <w:r>
        <w:t>Context Model</w:t>
      </w:r>
      <w:r>
        <w:tab/>
      </w:r>
      <w:r>
        <w:fldChar w:fldCharType="begin" w:fldLock="1"/>
      </w:r>
      <w:r>
        <w:instrText xml:space="preserve"> PAGEREF _Toc67396737 \h </w:instrText>
      </w:r>
      <w:r>
        <w:fldChar w:fldCharType="separate"/>
      </w:r>
      <w:r>
        <w:t>90</w:t>
      </w:r>
      <w:r>
        <w:fldChar w:fldCharType="end"/>
      </w:r>
    </w:p>
    <w:p w14:paraId="4558CF38" w14:textId="71E7F686" w:rsidR="001B11EB" w:rsidRPr="00725766" w:rsidRDefault="001B11EB">
      <w:pPr>
        <w:pStyle w:val="TOC4"/>
        <w:rPr>
          <w:rFonts w:ascii="Calibri" w:hAnsi="Calibri"/>
          <w:sz w:val="22"/>
          <w:szCs w:val="22"/>
          <w:lang w:eastAsia="en-GB"/>
        </w:rPr>
      </w:pPr>
      <w:r>
        <w:t>6.2.10.2</w:t>
      </w:r>
      <w:r w:rsidRPr="00725766">
        <w:rPr>
          <w:rFonts w:ascii="Calibri" w:hAnsi="Calibri"/>
          <w:sz w:val="22"/>
          <w:szCs w:val="22"/>
          <w:lang w:eastAsia="en-GB"/>
        </w:rPr>
        <w:tab/>
      </w:r>
      <w:r>
        <w:t>Ad-hoc Conferences</w:t>
      </w:r>
      <w:r>
        <w:tab/>
      </w:r>
      <w:r>
        <w:fldChar w:fldCharType="begin" w:fldLock="1"/>
      </w:r>
      <w:r>
        <w:instrText xml:space="preserve"> PAGEREF _Toc67396738 \h </w:instrText>
      </w:r>
      <w:r>
        <w:fldChar w:fldCharType="separate"/>
      </w:r>
      <w:r>
        <w:t>90</w:t>
      </w:r>
      <w:r>
        <w:fldChar w:fldCharType="end"/>
      </w:r>
    </w:p>
    <w:p w14:paraId="7B127D2B" w14:textId="224C4D5E" w:rsidR="001B11EB" w:rsidRPr="00725766" w:rsidRDefault="001B11EB">
      <w:pPr>
        <w:pStyle w:val="TOC5"/>
        <w:rPr>
          <w:rFonts w:ascii="Calibri" w:hAnsi="Calibri"/>
          <w:sz w:val="22"/>
          <w:szCs w:val="22"/>
          <w:lang w:eastAsia="en-GB"/>
        </w:rPr>
      </w:pPr>
      <w:r>
        <w:t>6.2.10.2.1</w:t>
      </w:r>
      <w:r w:rsidRPr="00725766">
        <w:rPr>
          <w:rFonts w:ascii="Calibri" w:hAnsi="Calibri"/>
          <w:sz w:val="22"/>
          <w:szCs w:val="22"/>
          <w:lang w:eastAsia="en-GB"/>
        </w:rPr>
        <w:tab/>
      </w:r>
      <w:r>
        <w:t>General</w:t>
      </w:r>
      <w:r>
        <w:tab/>
      </w:r>
      <w:r>
        <w:fldChar w:fldCharType="begin" w:fldLock="1"/>
      </w:r>
      <w:r>
        <w:instrText xml:space="preserve"> PAGEREF _Toc67396739 \h </w:instrText>
      </w:r>
      <w:r>
        <w:fldChar w:fldCharType="separate"/>
      </w:r>
      <w:r>
        <w:t>90</w:t>
      </w:r>
      <w:r>
        <w:fldChar w:fldCharType="end"/>
      </w:r>
    </w:p>
    <w:p w14:paraId="0F58D50F" w14:textId="17ADA77F" w:rsidR="001B11EB" w:rsidRPr="00725766" w:rsidRDefault="001B11EB">
      <w:pPr>
        <w:pStyle w:val="TOC5"/>
        <w:rPr>
          <w:rFonts w:ascii="Calibri" w:hAnsi="Calibri"/>
          <w:sz w:val="22"/>
          <w:szCs w:val="22"/>
          <w:lang w:eastAsia="en-GB"/>
        </w:rPr>
      </w:pPr>
      <w:r>
        <w:t>6.2.10.2.2</w:t>
      </w:r>
      <w:r w:rsidRPr="00725766">
        <w:rPr>
          <w:rFonts w:ascii="Calibri" w:hAnsi="Calibri"/>
          <w:sz w:val="22"/>
          <w:szCs w:val="22"/>
        </w:rPr>
        <w:tab/>
      </w:r>
      <w:r>
        <w:rPr>
          <w:lang w:eastAsia="zh-CN"/>
        </w:rPr>
        <w:t>Create Ad-hoc Multimedia Conference Procedure</w:t>
      </w:r>
      <w:r>
        <w:tab/>
      </w:r>
      <w:r>
        <w:fldChar w:fldCharType="begin" w:fldLock="1"/>
      </w:r>
      <w:r>
        <w:instrText xml:space="preserve"> PAGEREF _Toc67396740 \h </w:instrText>
      </w:r>
      <w:r>
        <w:fldChar w:fldCharType="separate"/>
      </w:r>
      <w:r>
        <w:t>90</w:t>
      </w:r>
      <w:r>
        <w:fldChar w:fldCharType="end"/>
      </w:r>
    </w:p>
    <w:p w14:paraId="5DF24C6E" w14:textId="7FA8312B" w:rsidR="001B11EB" w:rsidRPr="00725766" w:rsidRDefault="001B11EB">
      <w:pPr>
        <w:pStyle w:val="TOC5"/>
        <w:rPr>
          <w:rFonts w:ascii="Calibri" w:hAnsi="Calibri"/>
          <w:sz w:val="22"/>
          <w:szCs w:val="22"/>
          <w:lang w:eastAsia="en-GB"/>
        </w:rPr>
      </w:pPr>
      <w:r>
        <w:t>6.2.10.2.3</w:t>
      </w:r>
      <w:r w:rsidRPr="00725766">
        <w:rPr>
          <w:rFonts w:ascii="Calibri" w:hAnsi="Calibri"/>
          <w:sz w:val="22"/>
          <w:szCs w:val="22"/>
        </w:rPr>
        <w:tab/>
      </w:r>
      <w:r>
        <w:rPr>
          <w:lang w:eastAsia="zh-CN"/>
        </w:rPr>
        <w:t>Closure of Multimedia Conference Procedure</w:t>
      </w:r>
      <w:r>
        <w:tab/>
      </w:r>
      <w:r>
        <w:fldChar w:fldCharType="begin" w:fldLock="1"/>
      </w:r>
      <w:r>
        <w:instrText xml:space="preserve"> PAGEREF _Toc67396741 \h </w:instrText>
      </w:r>
      <w:r>
        <w:fldChar w:fldCharType="separate"/>
      </w:r>
      <w:r>
        <w:t>91</w:t>
      </w:r>
      <w:r>
        <w:fldChar w:fldCharType="end"/>
      </w:r>
    </w:p>
    <w:p w14:paraId="336B09B4" w14:textId="30DC4356" w:rsidR="001B11EB" w:rsidRPr="00725766" w:rsidRDefault="001B11EB">
      <w:pPr>
        <w:pStyle w:val="TOC5"/>
        <w:rPr>
          <w:rFonts w:ascii="Calibri" w:hAnsi="Calibri"/>
          <w:sz w:val="22"/>
          <w:szCs w:val="22"/>
          <w:lang w:eastAsia="en-GB"/>
        </w:rPr>
      </w:pPr>
      <w:r>
        <w:t>6.2.10.2.4</w:t>
      </w:r>
      <w:r w:rsidRPr="00725766">
        <w:rPr>
          <w:rFonts w:ascii="Calibri" w:hAnsi="Calibri"/>
          <w:sz w:val="22"/>
          <w:szCs w:val="22"/>
        </w:rPr>
        <w:tab/>
      </w:r>
      <w:r>
        <w:rPr>
          <w:lang w:eastAsia="zh-CN"/>
        </w:rPr>
        <w:t>Add Subsequent User to Conference; Dial-out</w:t>
      </w:r>
      <w:r>
        <w:tab/>
      </w:r>
      <w:r>
        <w:fldChar w:fldCharType="begin" w:fldLock="1"/>
      </w:r>
      <w:r>
        <w:instrText xml:space="preserve"> PAGEREF _Toc67396742 \h </w:instrText>
      </w:r>
      <w:r>
        <w:fldChar w:fldCharType="separate"/>
      </w:r>
      <w:r>
        <w:t>91</w:t>
      </w:r>
      <w:r>
        <w:fldChar w:fldCharType="end"/>
      </w:r>
    </w:p>
    <w:p w14:paraId="2C600DE4" w14:textId="72DD8916" w:rsidR="001B11EB" w:rsidRPr="00725766" w:rsidRDefault="001B11EB">
      <w:pPr>
        <w:pStyle w:val="TOC5"/>
        <w:rPr>
          <w:rFonts w:ascii="Calibri" w:hAnsi="Calibri"/>
          <w:sz w:val="22"/>
          <w:szCs w:val="22"/>
          <w:lang w:eastAsia="en-GB"/>
        </w:rPr>
      </w:pPr>
      <w:r>
        <w:t>6.2.10.2.5</w:t>
      </w:r>
      <w:r w:rsidRPr="00725766">
        <w:rPr>
          <w:rFonts w:ascii="Calibri" w:hAnsi="Calibri"/>
          <w:sz w:val="22"/>
          <w:szCs w:val="22"/>
        </w:rPr>
        <w:tab/>
      </w:r>
      <w:r>
        <w:rPr>
          <w:lang w:eastAsia="zh-CN"/>
        </w:rPr>
        <w:t>Add subsequent user to conference; Dial-in</w:t>
      </w:r>
      <w:r>
        <w:tab/>
      </w:r>
      <w:r>
        <w:fldChar w:fldCharType="begin" w:fldLock="1"/>
      </w:r>
      <w:r>
        <w:instrText xml:space="preserve"> PAGEREF _Toc67396743 \h </w:instrText>
      </w:r>
      <w:r>
        <w:fldChar w:fldCharType="separate"/>
      </w:r>
      <w:r>
        <w:t>92</w:t>
      </w:r>
      <w:r>
        <w:fldChar w:fldCharType="end"/>
      </w:r>
    </w:p>
    <w:p w14:paraId="7C01B2F3" w14:textId="7A28DBA1" w:rsidR="001B11EB" w:rsidRPr="00725766" w:rsidRDefault="001B11EB">
      <w:pPr>
        <w:pStyle w:val="TOC5"/>
        <w:rPr>
          <w:rFonts w:ascii="Calibri" w:hAnsi="Calibri"/>
          <w:sz w:val="22"/>
          <w:szCs w:val="22"/>
          <w:lang w:eastAsia="en-GB"/>
        </w:rPr>
      </w:pPr>
      <w:r>
        <w:t>6.2.10.2.6</w:t>
      </w:r>
      <w:r w:rsidRPr="00725766">
        <w:rPr>
          <w:rFonts w:ascii="Calibri" w:hAnsi="Calibri"/>
          <w:sz w:val="22"/>
          <w:szCs w:val="22"/>
        </w:rPr>
        <w:tab/>
      </w:r>
      <w:r>
        <w:rPr>
          <w:lang w:eastAsia="zh-CN"/>
        </w:rPr>
        <w:t>Remove Conference Participant Procedure</w:t>
      </w:r>
      <w:r>
        <w:tab/>
      </w:r>
      <w:r>
        <w:fldChar w:fldCharType="begin" w:fldLock="1"/>
      </w:r>
      <w:r>
        <w:instrText xml:space="preserve"> PAGEREF _Toc67396744 \h </w:instrText>
      </w:r>
      <w:r>
        <w:fldChar w:fldCharType="separate"/>
      </w:r>
      <w:r>
        <w:t>93</w:t>
      </w:r>
      <w:r>
        <w:fldChar w:fldCharType="end"/>
      </w:r>
    </w:p>
    <w:p w14:paraId="683B0D49" w14:textId="33847DCE" w:rsidR="001B11EB" w:rsidRPr="00725766" w:rsidRDefault="001B11EB">
      <w:pPr>
        <w:pStyle w:val="TOC5"/>
        <w:rPr>
          <w:rFonts w:ascii="Calibri" w:hAnsi="Calibri"/>
          <w:sz w:val="22"/>
          <w:szCs w:val="22"/>
          <w:lang w:eastAsia="en-GB"/>
        </w:rPr>
      </w:pPr>
      <w:r>
        <w:t>6.2.10.2.7</w:t>
      </w:r>
      <w:r w:rsidRPr="00725766">
        <w:rPr>
          <w:rFonts w:ascii="Calibri" w:hAnsi="Calibri"/>
          <w:sz w:val="22"/>
          <w:szCs w:val="22"/>
          <w:lang w:eastAsia="en-GB"/>
        </w:rPr>
        <w:tab/>
      </w:r>
      <w:r>
        <w:t>Create Ad-hoc Multi-stream Multiparty Conference Procedure</w:t>
      </w:r>
      <w:r>
        <w:tab/>
      </w:r>
      <w:r>
        <w:fldChar w:fldCharType="begin" w:fldLock="1"/>
      </w:r>
      <w:r>
        <w:instrText xml:space="preserve"> PAGEREF _Toc67396745 \h </w:instrText>
      </w:r>
      <w:r>
        <w:fldChar w:fldCharType="separate"/>
      </w:r>
      <w:r>
        <w:t>94</w:t>
      </w:r>
      <w:r>
        <w:fldChar w:fldCharType="end"/>
      </w:r>
    </w:p>
    <w:p w14:paraId="3C7990D9" w14:textId="38E8A449" w:rsidR="001B11EB" w:rsidRPr="00725766" w:rsidRDefault="001B11EB">
      <w:pPr>
        <w:pStyle w:val="TOC6"/>
        <w:rPr>
          <w:rFonts w:ascii="Calibri" w:hAnsi="Calibri"/>
          <w:sz w:val="22"/>
          <w:szCs w:val="22"/>
          <w:lang w:eastAsia="en-GB"/>
        </w:rPr>
      </w:pPr>
      <w:r>
        <w:t>6.2.10.2.7.1</w:t>
      </w:r>
      <w:r w:rsidRPr="00725766">
        <w:rPr>
          <w:rFonts w:ascii="Calibri" w:hAnsi="Calibri"/>
          <w:sz w:val="22"/>
          <w:szCs w:val="22"/>
          <w:lang w:eastAsia="en-GB"/>
        </w:rPr>
        <w:tab/>
      </w:r>
      <w:r>
        <w:t>Context Model</w:t>
      </w:r>
      <w:r>
        <w:tab/>
      </w:r>
      <w:r>
        <w:fldChar w:fldCharType="begin" w:fldLock="1"/>
      </w:r>
      <w:r>
        <w:instrText xml:space="preserve"> PAGEREF _Toc67396746 \h </w:instrText>
      </w:r>
      <w:r>
        <w:fldChar w:fldCharType="separate"/>
      </w:r>
      <w:r>
        <w:t>94</w:t>
      </w:r>
      <w:r>
        <w:fldChar w:fldCharType="end"/>
      </w:r>
    </w:p>
    <w:p w14:paraId="1EB69AD1" w14:textId="381EFECD" w:rsidR="001B11EB" w:rsidRPr="00725766" w:rsidRDefault="001B11EB">
      <w:pPr>
        <w:pStyle w:val="TOC6"/>
        <w:rPr>
          <w:rFonts w:ascii="Calibri" w:hAnsi="Calibri"/>
          <w:sz w:val="22"/>
          <w:szCs w:val="22"/>
          <w:lang w:eastAsia="en-GB"/>
        </w:rPr>
      </w:pPr>
      <w:r>
        <w:t>6.2.10.2.7.2</w:t>
      </w:r>
      <w:r w:rsidRPr="00725766">
        <w:rPr>
          <w:rFonts w:ascii="Calibri" w:hAnsi="Calibri"/>
          <w:sz w:val="22"/>
          <w:szCs w:val="22"/>
          <w:lang w:eastAsia="en-GB"/>
        </w:rPr>
        <w:tab/>
      </w:r>
      <w:r>
        <w:t>MMCMH conference establishment procedure using "dial-in" method</w:t>
      </w:r>
      <w:r>
        <w:tab/>
      </w:r>
      <w:r>
        <w:fldChar w:fldCharType="begin" w:fldLock="1"/>
      </w:r>
      <w:r>
        <w:instrText xml:space="preserve"> PAGEREF _Toc67396747 \h </w:instrText>
      </w:r>
      <w:r>
        <w:fldChar w:fldCharType="separate"/>
      </w:r>
      <w:r>
        <w:t>95</w:t>
      </w:r>
      <w:r>
        <w:fldChar w:fldCharType="end"/>
      </w:r>
    </w:p>
    <w:p w14:paraId="5E5E106D" w14:textId="17D9BD12" w:rsidR="001B11EB" w:rsidRPr="00725766" w:rsidRDefault="001B11EB">
      <w:pPr>
        <w:pStyle w:val="TOC4"/>
        <w:rPr>
          <w:rFonts w:ascii="Calibri" w:hAnsi="Calibri"/>
          <w:sz w:val="22"/>
          <w:szCs w:val="22"/>
          <w:lang w:eastAsia="en-GB"/>
        </w:rPr>
      </w:pPr>
      <w:r>
        <w:t>6.2.10.</w:t>
      </w:r>
      <w:r>
        <w:rPr>
          <w:lang w:eastAsia="zh-CN"/>
        </w:rPr>
        <w:t>3</w:t>
      </w:r>
      <w:r w:rsidRPr="00725766">
        <w:rPr>
          <w:rFonts w:ascii="Calibri" w:hAnsi="Calibri"/>
          <w:sz w:val="22"/>
          <w:szCs w:val="22"/>
          <w:lang w:eastAsia="en-GB"/>
        </w:rPr>
        <w:tab/>
      </w:r>
      <w:r>
        <w:t>Message Conferencing</w:t>
      </w:r>
      <w:r>
        <w:tab/>
      </w:r>
      <w:r>
        <w:fldChar w:fldCharType="begin" w:fldLock="1"/>
      </w:r>
      <w:r>
        <w:instrText xml:space="preserve"> PAGEREF _Toc67396748 \h </w:instrText>
      </w:r>
      <w:r>
        <w:fldChar w:fldCharType="separate"/>
      </w:r>
      <w:r>
        <w:t>100</w:t>
      </w:r>
      <w:r>
        <w:fldChar w:fldCharType="end"/>
      </w:r>
    </w:p>
    <w:p w14:paraId="59A910E5" w14:textId="3B46F4EB" w:rsidR="001B11EB" w:rsidRPr="00725766" w:rsidRDefault="001B11EB">
      <w:pPr>
        <w:pStyle w:val="TOC5"/>
        <w:rPr>
          <w:rFonts w:ascii="Calibri" w:hAnsi="Calibri"/>
          <w:sz w:val="22"/>
          <w:szCs w:val="22"/>
          <w:lang w:eastAsia="en-GB"/>
        </w:rPr>
      </w:pPr>
      <w:r>
        <w:t>6.2.10.</w:t>
      </w:r>
      <w:r>
        <w:rPr>
          <w:lang w:eastAsia="zh-CN"/>
        </w:rPr>
        <w:t>3</w:t>
      </w:r>
      <w:r>
        <w:t>.1</w:t>
      </w:r>
      <w:r w:rsidRPr="00725766">
        <w:rPr>
          <w:rFonts w:ascii="Calibri" w:hAnsi="Calibri"/>
          <w:sz w:val="22"/>
          <w:szCs w:val="22"/>
          <w:lang w:eastAsia="en-GB"/>
        </w:rPr>
        <w:tab/>
      </w:r>
      <w:r>
        <w:rPr>
          <w:lang w:eastAsia="zh-CN"/>
        </w:rPr>
        <w:t>General</w:t>
      </w:r>
      <w:r>
        <w:tab/>
      </w:r>
      <w:r>
        <w:fldChar w:fldCharType="begin" w:fldLock="1"/>
      </w:r>
      <w:r>
        <w:instrText xml:space="preserve"> PAGEREF _Toc67396749 \h </w:instrText>
      </w:r>
      <w:r>
        <w:fldChar w:fldCharType="separate"/>
      </w:r>
      <w:r>
        <w:t>100</w:t>
      </w:r>
      <w:r>
        <w:fldChar w:fldCharType="end"/>
      </w:r>
    </w:p>
    <w:p w14:paraId="45F9FF3A" w14:textId="3D81AEC3" w:rsidR="001B11EB" w:rsidRPr="00725766" w:rsidRDefault="001B11EB">
      <w:pPr>
        <w:pStyle w:val="TOC5"/>
        <w:rPr>
          <w:rFonts w:ascii="Calibri" w:hAnsi="Calibri"/>
          <w:sz w:val="22"/>
          <w:szCs w:val="22"/>
          <w:lang w:eastAsia="en-GB"/>
        </w:rPr>
      </w:pPr>
      <w:r w:rsidRPr="001B11EB">
        <w:t>6.2.10.</w:t>
      </w:r>
      <w:r w:rsidRPr="001B11EB">
        <w:rPr>
          <w:lang w:eastAsia="zh-CN"/>
        </w:rPr>
        <w:t>3</w:t>
      </w:r>
      <w:r w:rsidRPr="001B11EB">
        <w:t>.</w:t>
      </w:r>
      <w:r w:rsidRPr="001B11EB">
        <w:rPr>
          <w:lang w:eastAsia="zh-CN"/>
        </w:rPr>
        <w:t>2</w:t>
      </w:r>
      <w:r w:rsidRPr="00725766">
        <w:rPr>
          <w:rFonts w:ascii="Calibri" w:hAnsi="Calibri"/>
          <w:sz w:val="22"/>
          <w:szCs w:val="22"/>
          <w:lang w:eastAsia="en-GB"/>
        </w:rPr>
        <w:tab/>
      </w:r>
      <w:r w:rsidRPr="00742C39">
        <w:rPr>
          <w:lang w:val="da-DK" w:eastAsia="zh-CN"/>
        </w:rPr>
        <w:t>Messages S</w:t>
      </w:r>
      <w:r w:rsidRPr="00742C39">
        <w:rPr>
          <w:lang w:val="da-DK"/>
        </w:rPr>
        <w:t>tatistics</w:t>
      </w:r>
      <w:r>
        <w:tab/>
      </w:r>
      <w:r>
        <w:fldChar w:fldCharType="begin" w:fldLock="1"/>
      </w:r>
      <w:r>
        <w:instrText xml:space="preserve"> PAGEREF _Toc67396750 \h </w:instrText>
      </w:r>
      <w:r>
        <w:fldChar w:fldCharType="separate"/>
      </w:r>
      <w:r>
        <w:t>101</w:t>
      </w:r>
      <w:r>
        <w:fldChar w:fldCharType="end"/>
      </w:r>
    </w:p>
    <w:p w14:paraId="22C12C57" w14:textId="0D221CDC" w:rsidR="001B11EB" w:rsidRPr="00725766" w:rsidRDefault="001B11EB">
      <w:pPr>
        <w:pStyle w:val="TOC6"/>
        <w:rPr>
          <w:rFonts w:ascii="Calibri" w:hAnsi="Calibri"/>
          <w:sz w:val="22"/>
          <w:szCs w:val="22"/>
          <w:lang w:eastAsia="en-GB"/>
        </w:rPr>
      </w:pPr>
      <w:r>
        <w:t>6.2.10.3.3</w:t>
      </w:r>
      <w:r w:rsidRPr="00725766">
        <w:rPr>
          <w:rFonts w:ascii="Calibri" w:hAnsi="Calibri"/>
          <w:sz w:val="22"/>
          <w:szCs w:val="22"/>
        </w:rPr>
        <w:tab/>
      </w:r>
      <w:r>
        <w:rPr>
          <w:lang w:eastAsia="zh-CN"/>
        </w:rPr>
        <w:t>Message Filtering</w:t>
      </w:r>
      <w:r>
        <w:tab/>
      </w:r>
      <w:r>
        <w:fldChar w:fldCharType="begin" w:fldLock="1"/>
      </w:r>
      <w:r>
        <w:instrText xml:space="preserve"> PAGEREF _Toc67396751 \h </w:instrText>
      </w:r>
      <w:r>
        <w:fldChar w:fldCharType="separate"/>
      </w:r>
      <w:r>
        <w:t>103</w:t>
      </w:r>
      <w:r>
        <w:fldChar w:fldCharType="end"/>
      </w:r>
    </w:p>
    <w:p w14:paraId="67CEB808" w14:textId="71A863DE" w:rsidR="001B11EB" w:rsidRPr="00725766" w:rsidRDefault="001B11EB">
      <w:pPr>
        <w:pStyle w:val="TOC3"/>
        <w:rPr>
          <w:rFonts w:ascii="Calibri" w:hAnsi="Calibri"/>
          <w:sz w:val="22"/>
          <w:szCs w:val="22"/>
          <w:lang w:eastAsia="en-GB"/>
        </w:rPr>
      </w:pPr>
      <w:r>
        <w:t>6.2.</w:t>
      </w:r>
      <w:r>
        <w:rPr>
          <w:lang w:eastAsia="zh-CN"/>
        </w:rPr>
        <w:t>11</w:t>
      </w:r>
      <w:r w:rsidRPr="00725766">
        <w:rPr>
          <w:rFonts w:ascii="Calibri" w:hAnsi="Calibri"/>
          <w:sz w:val="22"/>
          <w:szCs w:val="22"/>
          <w:lang w:eastAsia="en-GB"/>
        </w:rPr>
        <w:tab/>
      </w:r>
      <w:r>
        <w:rPr>
          <w:lang w:eastAsia="zh-CN"/>
        </w:rPr>
        <w:t>Audio Transcoding Procedure</w:t>
      </w:r>
      <w:r>
        <w:tab/>
      </w:r>
      <w:r>
        <w:fldChar w:fldCharType="begin" w:fldLock="1"/>
      </w:r>
      <w:r>
        <w:instrText xml:space="preserve"> PAGEREF _Toc67396752 \h </w:instrText>
      </w:r>
      <w:r>
        <w:fldChar w:fldCharType="separate"/>
      </w:r>
      <w:r>
        <w:t>104</w:t>
      </w:r>
      <w:r>
        <w:fldChar w:fldCharType="end"/>
      </w:r>
    </w:p>
    <w:p w14:paraId="0076EE1E" w14:textId="048518B5" w:rsidR="001B11EB" w:rsidRPr="00725766" w:rsidRDefault="001B11EB">
      <w:pPr>
        <w:pStyle w:val="TOC3"/>
        <w:rPr>
          <w:rFonts w:ascii="Calibri" w:hAnsi="Calibri"/>
          <w:sz w:val="22"/>
          <w:szCs w:val="22"/>
          <w:lang w:eastAsia="en-GB"/>
        </w:rPr>
      </w:pPr>
      <w:r>
        <w:t>6.2.</w:t>
      </w:r>
      <w:r>
        <w:rPr>
          <w:lang w:eastAsia="zh-CN"/>
        </w:rPr>
        <w:t>12</w:t>
      </w:r>
      <w:r w:rsidRPr="00725766">
        <w:rPr>
          <w:rFonts w:ascii="Calibri" w:hAnsi="Calibri"/>
          <w:sz w:val="22"/>
          <w:szCs w:val="22"/>
          <w:lang w:eastAsia="en-GB"/>
        </w:rPr>
        <w:tab/>
      </w:r>
      <w:r>
        <w:rPr>
          <w:lang w:eastAsia="zh-CN"/>
        </w:rPr>
        <w:t>Video Transcoding Procedure</w:t>
      </w:r>
      <w:r>
        <w:tab/>
      </w:r>
      <w:r>
        <w:fldChar w:fldCharType="begin" w:fldLock="1"/>
      </w:r>
      <w:r>
        <w:instrText xml:space="preserve"> PAGEREF _Toc67396753 \h </w:instrText>
      </w:r>
      <w:r>
        <w:fldChar w:fldCharType="separate"/>
      </w:r>
      <w:r>
        <w:t>104</w:t>
      </w:r>
      <w:r>
        <w:fldChar w:fldCharType="end"/>
      </w:r>
    </w:p>
    <w:p w14:paraId="6D9994E4" w14:textId="6DA81BC9" w:rsidR="001B11EB" w:rsidRPr="00725766" w:rsidRDefault="001B11EB">
      <w:pPr>
        <w:pStyle w:val="TOC3"/>
        <w:rPr>
          <w:rFonts w:ascii="Calibri" w:hAnsi="Calibri"/>
          <w:sz w:val="22"/>
          <w:szCs w:val="22"/>
          <w:lang w:eastAsia="en-GB"/>
        </w:rPr>
      </w:pPr>
      <w:r>
        <w:t>6.2.13</w:t>
      </w:r>
      <w:r w:rsidRPr="00725766">
        <w:rPr>
          <w:rFonts w:ascii="Calibri" w:hAnsi="Calibri"/>
          <w:sz w:val="22"/>
          <w:szCs w:val="22"/>
          <w:lang w:eastAsia="en-GB"/>
        </w:rPr>
        <w:tab/>
      </w:r>
      <w:r>
        <w:t>Floor Control</w:t>
      </w:r>
      <w:r>
        <w:tab/>
      </w:r>
      <w:r>
        <w:fldChar w:fldCharType="begin" w:fldLock="1"/>
      </w:r>
      <w:r>
        <w:instrText xml:space="preserve"> PAGEREF _Toc67396754 \h </w:instrText>
      </w:r>
      <w:r>
        <w:fldChar w:fldCharType="separate"/>
      </w:r>
      <w:r>
        <w:t>104</w:t>
      </w:r>
      <w:r>
        <w:fldChar w:fldCharType="end"/>
      </w:r>
    </w:p>
    <w:p w14:paraId="37F1DE2C" w14:textId="6544AEAE" w:rsidR="001B11EB" w:rsidRPr="00725766" w:rsidRDefault="001B11EB">
      <w:pPr>
        <w:pStyle w:val="TOC4"/>
        <w:rPr>
          <w:rFonts w:ascii="Calibri" w:hAnsi="Calibri"/>
          <w:sz w:val="22"/>
          <w:szCs w:val="22"/>
          <w:lang w:eastAsia="en-GB"/>
        </w:rPr>
      </w:pPr>
      <w:r>
        <w:t>6.2.13.1</w:t>
      </w:r>
      <w:r w:rsidRPr="00725766">
        <w:rPr>
          <w:rFonts w:ascii="Calibri" w:hAnsi="Calibri"/>
          <w:sz w:val="22"/>
          <w:szCs w:val="22"/>
          <w:lang w:eastAsia="en-GB"/>
        </w:rPr>
        <w:tab/>
      </w:r>
      <w:r>
        <w:t>General</w:t>
      </w:r>
      <w:r>
        <w:tab/>
      </w:r>
      <w:r>
        <w:fldChar w:fldCharType="begin" w:fldLock="1"/>
      </w:r>
      <w:r>
        <w:instrText xml:space="preserve"> PAGEREF _Toc67396755 \h </w:instrText>
      </w:r>
      <w:r>
        <w:fldChar w:fldCharType="separate"/>
      </w:r>
      <w:r>
        <w:t>104</w:t>
      </w:r>
      <w:r>
        <w:fldChar w:fldCharType="end"/>
      </w:r>
    </w:p>
    <w:p w14:paraId="54E52037" w14:textId="33010CB9" w:rsidR="001B11EB" w:rsidRPr="00725766" w:rsidRDefault="001B11EB">
      <w:pPr>
        <w:pStyle w:val="TOC4"/>
        <w:rPr>
          <w:rFonts w:ascii="Calibri" w:hAnsi="Calibri"/>
          <w:sz w:val="22"/>
          <w:szCs w:val="22"/>
          <w:lang w:eastAsia="en-GB"/>
        </w:rPr>
      </w:pPr>
      <w:r>
        <w:t>6.2.13.2</w:t>
      </w:r>
      <w:r w:rsidRPr="00725766">
        <w:rPr>
          <w:rFonts w:ascii="Calibri" w:hAnsi="Calibri"/>
          <w:sz w:val="22"/>
          <w:szCs w:val="22"/>
        </w:rPr>
        <w:tab/>
      </w:r>
      <w:r>
        <w:rPr>
          <w:lang w:eastAsia="zh-CN"/>
        </w:rPr>
        <w:t>Floor Control within the MRFP</w:t>
      </w:r>
      <w:r>
        <w:tab/>
      </w:r>
      <w:r>
        <w:fldChar w:fldCharType="begin" w:fldLock="1"/>
      </w:r>
      <w:r>
        <w:instrText xml:space="preserve"> PAGEREF _Toc67396756 \h </w:instrText>
      </w:r>
      <w:r>
        <w:fldChar w:fldCharType="separate"/>
      </w:r>
      <w:r>
        <w:t>105</w:t>
      </w:r>
      <w:r>
        <w:fldChar w:fldCharType="end"/>
      </w:r>
    </w:p>
    <w:p w14:paraId="7511BCD6" w14:textId="02C4C460" w:rsidR="001B11EB" w:rsidRPr="00725766" w:rsidRDefault="001B11EB">
      <w:pPr>
        <w:pStyle w:val="TOC5"/>
        <w:rPr>
          <w:rFonts w:ascii="Calibri" w:hAnsi="Calibri"/>
          <w:sz w:val="22"/>
          <w:szCs w:val="22"/>
          <w:lang w:eastAsia="en-GB"/>
        </w:rPr>
      </w:pPr>
      <w:r>
        <w:t>6.2.13.2.1</w:t>
      </w:r>
      <w:r w:rsidRPr="00725766">
        <w:rPr>
          <w:rFonts w:ascii="Calibri" w:hAnsi="Calibri"/>
          <w:sz w:val="22"/>
          <w:szCs w:val="22"/>
          <w:lang w:eastAsia="en-GB"/>
        </w:rPr>
        <w:tab/>
      </w:r>
      <w:r>
        <w:t>Floor Control Connection Establishment</w:t>
      </w:r>
      <w:r>
        <w:tab/>
      </w:r>
      <w:r>
        <w:fldChar w:fldCharType="begin" w:fldLock="1"/>
      </w:r>
      <w:r>
        <w:instrText xml:space="preserve"> PAGEREF _Toc67396757 \h </w:instrText>
      </w:r>
      <w:r>
        <w:fldChar w:fldCharType="separate"/>
      </w:r>
      <w:r>
        <w:t>105</w:t>
      </w:r>
      <w:r>
        <w:fldChar w:fldCharType="end"/>
      </w:r>
    </w:p>
    <w:p w14:paraId="44865C4C" w14:textId="63C378E1" w:rsidR="001B11EB" w:rsidRPr="00725766" w:rsidRDefault="001B11EB">
      <w:pPr>
        <w:pStyle w:val="TOC5"/>
        <w:rPr>
          <w:rFonts w:ascii="Calibri" w:hAnsi="Calibri"/>
          <w:sz w:val="22"/>
          <w:szCs w:val="22"/>
          <w:lang w:eastAsia="en-GB"/>
        </w:rPr>
      </w:pPr>
      <w:r>
        <w:lastRenderedPageBreak/>
        <w:t>6.2.13.2.2</w:t>
      </w:r>
      <w:r w:rsidRPr="00725766">
        <w:rPr>
          <w:rFonts w:ascii="Calibri" w:hAnsi="Calibri"/>
          <w:sz w:val="22"/>
          <w:szCs w:val="22"/>
          <w:lang w:eastAsia="en-GB"/>
        </w:rPr>
        <w:tab/>
      </w:r>
      <w:r>
        <w:t>Configure Conference and Floor Control Policy Indication</w:t>
      </w:r>
      <w:r>
        <w:tab/>
      </w:r>
      <w:r>
        <w:fldChar w:fldCharType="begin" w:fldLock="1"/>
      </w:r>
      <w:r>
        <w:instrText xml:space="preserve"> PAGEREF _Toc67396758 \h </w:instrText>
      </w:r>
      <w:r>
        <w:fldChar w:fldCharType="separate"/>
      </w:r>
      <w:r>
        <w:t>105</w:t>
      </w:r>
      <w:r>
        <w:fldChar w:fldCharType="end"/>
      </w:r>
    </w:p>
    <w:p w14:paraId="718FA181" w14:textId="6AD5E800" w:rsidR="001B11EB" w:rsidRPr="00725766" w:rsidRDefault="001B11EB">
      <w:pPr>
        <w:pStyle w:val="TOC5"/>
        <w:rPr>
          <w:rFonts w:ascii="Calibri" w:hAnsi="Calibri"/>
          <w:sz w:val="22"/>
          <w:szCs w:val="22"/>
          <w:lang w:eastAsia="en-GB"/>
        </w:rPr>
      </w:pPr>
      <w:r>
        <w:t>6.2.13.2.3</w:t>
      </w:r>
      <w:r w:rsidRPr="00725766">
        <w:rPr>
          <w:rFonts w:ascii="Calibri" w:hAnsi="Calibri"/>
          <w:sz w:val="22"/>
          <w:szCs w:val="22"/>
          <w:lang w:eastAsia="en-GB"/>
        </w:rPr>
        <w:tab/>
      </w:r>
      <w:r>
        <w:t>Floor Chair Designation</w:t>
      </w:r>
      <w:r>
        <w:tab/>
      </w:r>
      <w:r>
        <w:fldChar w:fldCharType="begin" w:fldLock="1"/>
      </w:r>
      <w:r>
        <w:instrText xml:space="preserve"> PAGEREF _Toc67396759 \h </w:instrText>
      </w:r>
      <w:r>
        <w:fldChar w:fldCharType="separate"/>
      </w:r>
      <w:r>
        <w:t>106</w:t>
      </w:r>
      <w:r>
        <w:fldChar w:fldCharType="end"/>
      </w:r>
    </w:p>
    <w:p w14:paraId="2E33C029" w14:textId="2F8995EA" w:rsidR="001B11EB" w:rsidRPr="00725766" w:rsidRDefault="001B11EB">
      <w:pPr>
        <w:pStyle w:val="TOC5"/>
        <w:rPr>
          <w:rFonts w:ascii="Calibri" w:hAnsi="Calibri"/>
          <w:sz w:val="22"/>
          <w:szCs w:val="22"/>
          <w:lang w:eastAsia="en-GB"/>
        </w:rPr>
      </w:pPr>
      <w:r>
        <w:t>6.2.13.2.4</w:t>
      </w:r>
      <w:r w:rsidRPr="00725766">
        <w:rPr>
          <w:rFonts w:ascii="Calibri" w:hAnsi="Calibri"/>
          <w:sz w:val="22"/>
          <w:szCs w:val="22"/>
          <w:lang w:eastAsia="en-GB"/>
        </w:rPr>
        <w:tab/>
      </w:r>
      <w:r>
        <w:t xml:space="preserve">Floor </w:t>
      </w:r>
      <w:r>
        <w:rPr>
          <w:lang w:eastAsia="zh-CN"/>
        </w:rPr>
        <w:t>Request</w:t>
      </w:r>
      <w:r>
        <w:t xml:space="preserve"> Decision</w:t>
      </w:r>
      <w:r>
        <w:tab/>
      </w:r>
      <w:r>
        <w:fldChar w:fldCharType="begin" w:fldLock="1"/>
      </w:r>
      <w:r>
        <w:instrText xml:space="preserve"> PAGEREF _Toc67396760 \h </w:instrText>
      </w:r>
      <w:r>
        <w:fldChar w:fldCharType="separate"/>
      </w:r>
      <w:r>
        <w:t>107</w:t>
      </w:r>
      <w:r>
        <w:fldChar w:fldCharType="end"/>
      </w:r>
    </w:p>
    <w:p w14:paraId="125FA6C2" w14:textId="6AC398A5" w:rsidR="001B11EB" w:rsidRPr="00725766" w:rsidRDefault="001B11EB">
      <w:pPr>
        <w:pStyle w:val="TOC5"/>
        <w:rPr>
          <w:rFonts w:ascii="Calibri" w:hAnsi="Calibri"/>
          <w:sz w:val="22"/>
          <w:szCs w:val="22"/>
          <w:lang w:eastAsia="en-GB"/>
        </w:rPr>
      </w:pPr>
      <w:r>
        <w:t>6.2.13.2.</w:t>
      </w:r>
      <w:r>
        <w:rPr>
          <w:lang w:eastAsia="zh-CN"/>
        </w:rPr>
        <w:t>5</w:t>
      </w:r>
      <w:r w:rsidRPr="00725766">
        <w:rPr>
          <w:rFonts w:ascii="Calibri" w:hAnsi="Calibri"/>
          <w:sz w:val="22"/>
          <w:szCs w:val="22"/>
          <w:lang w:eastAsia="en-GB"/>
        </w:rPr>
        <w:tab/>
      </w:r>
      <w:r>
        <w:rPr>
          <w:lang w:eastAsia="zh-CN"/>
        </w:rPr>
        <w:t>Media Update and Confirmation</w:t>
      </w:r>
      <w:r>
        <w:tab/>
      </w:r>
      <w:r>
        <w:fldChar w:fldCharType="begin" w:fldLock="1"/>
      </w:r>
      <w:r>
        <w:instrText xml:space="preserve"> PAGEREF _Toc67396761 \h </w:instrText>
      </w:r>
      <w:r>
        <w:fldChar w:fldCharType="separate"/>
      </w:r>
      <w:r>
        <w:t>108</w:t>
      </w:r>
      <w:r>
        <w:fldChar w:fldCharType="end"/>
      </w:r>
    </w:p>
    <w:p w14:paraId="7A8D2D5A" w14:textId="0F8FE6FA" w:rsidR="001B11EB" w:rsidRPr="00725766" w:rsidRDefault="001B11EB">
      <w:pPr>
        <w:pStyle w:val="TOC5"/>
        <w:rPr>
          <w:rFonts w:ascii="Calibri" w:hAnsi="Calibri"/>
          <w:sz w:val="22"/>
          <w:szCs w:val="22"/>
          <w:lang w:eastAsia="en-GB"/>
        </w:rPr>
      </w:pPr>
      <w:r>
        <w:t>6.2.13.2.</w:t>
      </w:r>
      <w:r>
        <w:rPr>
          <w:lang w:eastAsia="zh-CN"/>
        </w:rPr>
        <w:t>6</w:t>
      </w:r>
      <w:r w:rsidRPr="00725766">
        <w:rPr>
          <w:rFonts w:ascii="Calibri" w:hAnsi="Calibri"/>
          <w:sz w:val="22"/>
          <w:szCs w:val="22"/>
          <w:lang w:eastAsia="en-GB"/>
        </w:rPr>
        <w:tab/>
      </w:r>
      <w:r>
        <w:t>Floor Control Procedure</w:t>
      </w:r>
      <w:r>
        <w:tab/>
      </w:r>
      <w:r>
        <w:fldChar w:fldCharType="begin" w:fldLock="1"/>
      </w:r>
      <w:r>
        <w:instrText xml:space="preserve"> PAGEREF _Toc67396762 \h </w:instrText>
      </w:r>
      <w:r>
        <w:fldChar w:fldCharType="separate"/>
      </w:r>
      <w:r>
        <w:t>109</w:t>
      </w:r>
      <w:r>
        <w:fldChar w:fldCharType="end"/>
      </w:r>
    </w:p>
    <w:p w14:paraId="1511BD79" w14:textId="669CA13E" w:rsidR="001B11EB" w:rsidRPr="00725766" w:rsidRDefault="001B11EB">
      <w:pPr>
        <w:pStyle w:val="TOC5"/>
        <w:rPr>
          <w:rFonts w:ascii="Calibri" w:hAnsi="Calibri"/>
          <w:sz w:val="22"/>
          <w:szCs w:val="22"/>
          <w:lang w:eastAsia="en-GB"/>
        </w:rPr>
      </w:pPr>
      <w:r>
        <w:t>6.2.13.2.</w:t>
      </w:r>
      <w:r>
        <w:rPr>
          <w:lang w:eastAsia="zh-CN"/>
        </w:rPr>
        <w:t>7</w:t>
      </w:r>
      <w:r w:rsidRPr="00725766">
        <w:rPr>
          <w:rFonts w:ascii="Calibri" w:hAnsi="Calibri"/>
          <w:sz w:val="22"/>
          <w:szCs w:val="22"/>
          <w:lang w:eastAsia="en-GB"/>
        </w:rPr>
        <w:tab/>
      </w:r>
      <w:r>
        <w:t>Floor Control Connection Release</w:t>
      </w:r>
      <w:r>
        <w:tab/>
      </w:r>
      <w:r>
        <w:fldChar w:fldCharType="begin" w:fldLock="1"/>
      </w:r>
      <w:r>
        <w:instrText xml:space="preserve"> PAGEREF _Toc67396763 \h </w:instrText>
      </w:r>
      <w:r>
        <w:fldChar w:fldCharType="separate"/>
      </w:r>
      <w:r>
        <w:t>109</w:t>
      </w:r>
      <w:r>
        <w:fldChar w:fldCharType="end"/>
      </w:r>
    </w:p>
    <w:p w14:paraId="649E9476" w14:textId="5BB08625" w:rsidR="001B11EB" w:rsidRPr="00725766" w:rsidRDefault="001B11EB">
      <w:pPr>
        <w:pStyle w:val="TOC5"/>
        <w:rPr>
          <w:rFonts w:ascii="Calibri" w:hAnsi="Calibri"/>
          <w:sz w:val="22"/>
          <w:szCs w:val="22"/>
          <w:lang w:eastAsia="en-GB"/>
        </w:rPr>
      </w:pPr>
      <w:r>
        <w:t>6.2.13.2.</w:t>
      </w:r>
      <w:r>
        <w:rPr>
          <w:lang w:eastAsia="zh-CN"/>
        </w:rPr>
        <w:t>8</w:t>
      </w:r>
      <w:r w:rsidRPr="00725766">
        <w:rPr>
          <w:rFonts w:ascii="Calibri" w:hAnsi="Calibri"/>
          <w:sz w:val="22"/>
          <w:szCs w:val="22"/>
          <w:lang w:eastAsia="en-GB"/>
        </w:rPr>
        <w:tab/>
      </w:r>
      <w:r>
        <w:t>Example Message sequence chart</w:t>
      </w:r>
      <w:r>
        <w:tab/>
      </w:r>
      <w:r>
        <w:fldChar w:fldCharType="begin" w:fldLock="1"/>
      </w:r>
      <w:r>
        <w:instrText xml:space="preserve"> PAGEREF _Toc67396764 \h </w:instrText>
      </w:r>
      <w:r>
        <w:fldChar w:fldCharType="separate"/>
      </w:r>
      <w:r>
        <w:t>109</w:t>
      </w:r>
      <w:r>
        <w:fldChar w:fldCharType="end"/>
      </w:r>
    </w:p>
    <w:p w14:paraId="32B253FA" w14:textId="7B45D29A" w:rsidR="001B11EB" w:rsidRPr="00725766" w:rsidRDefault="001B11EB">
      <w:pPr>
        <w:pStyle w:val="TOC3"/>
        <w:rPr>
          <w:rFonts w:ascii="Calibri" w:hAnsi="Calibri"/>
          <w:sz w:val="22"/>
          <w:szCs w:val="22"/>
          <w:lang w:eastAsia="en-GB"/>
        </w:rPr>
      </w:pPr>
      <w:r>
        <w:t>6.2.14</w:t>
      </w:r>
      <w:r w:rsidRPr="00725766">
        <w:rPr>
          <w:rFonts w:ascii="Calibri" w:hAnsi="Calibri"/>
          <w:sz w:val="22"/>
          <w:szCs w:val="22"/>
          <w:lang w:eastAsia="en-GB"/>
        </w:rPr>
        <w:tab/>
      </w:r>
      <w:r>
        <w:t>Explicit Congestion Notification Support</w:t>
      </w:r>
      <w:r>
        <w:tab/>
      </w:r>
      <w:r>
        <w:fldChar w:fldCharType="begin" w:fldLock="1"/>
      </w:r>
      <w:r>
        <w:instrText xml:space="preserve"> PAGEREF _Toc67396765 \h </w:instrText>
      </w:r>
      <w:r>
        <w:fldChar w:fldCharType="separate"/>
      </w:r>
      <w:r>
        <w:t>111</w:t>
      </w:r>
      <w:r>
        <w:fldChar w:fldCharType="end"/>
      </w:r>
    </w:p>
    <w:p w14:paraId="7E4C60E1" w14:textId="346BC855" w:rsidR="001B11EB" w:rsidRPr="00725766" w:rsidRDefault="001B11EB">
      <w:pPr>
        <w:pStyle w:val="TOC4"/>
        <w:rPr>
          <w:rFonts w:ascii="Calibri" w:hAnsi="Calibri"/>
          <w:sz w:val="22"/>
          <w:szCs w:val="22"/>
          <w:lang w:eastAsia="en-GB"/>
        </w:rPr>
      </w:pPr>
      <w:r>
        <w:t>6.2.14.1</w:t>
      </w:r>
      <w:r w:rsidRPr="00725766">
        <w:rPr>
          <w:rFonts w:ascii="Calibri" w:hAnsi="Calibri"/>
          <w:sz w:val="22"/>
          <w:szCs w:val="22"/>
          <w:lang w:eastAsia="en-GB"/>
        </w:rPr>
        <w:tab/>
      </w:r>
      <w:r>
        <w:t>General</w:t>
      </w:r>
      <w:r>
        <w:tab/>
      </w:r>
      <w:r>
        <w:fldChar w:fldCharType="begin" w:fldLock="1"/>
      </w:r>
      <w:r>
        <w:instrText xml:space="preserve"> PAGEREF _Toc67396766 \h </w:instrText>
      </w:r>
      <w:r>
        <w:fldChar w:fldCharType="separate"/>
      </w:r>
      <w:r>
        <w:t>111</w:t>
      </w:r>
      <w:r>
        <w:fldChar w:fldCharType="end"/>
      </w:r>
    </w:p>
    <w:p w14:paraId="532D8761" w14:textId="3310AF0D" w:rsidR="001B11EB" w:rsidRPr="00725766" w:rsidRDefault="001B11EB">
      <w:pPr>
        <w:pStyle w:val="TOC4"/>
        <w:rPr>
          <w:rFonts w:ascii="Calibri" w:hAnsi="Calibri"/>
          <w:sz w:val="22"/>
          <w:szCs w:val="22"/>
          <w:lang w:eastAsia="en-GB"/>
        </w:rPr>
      </w:pPr>
      <w:r w:rsidRPr="001B11EB">
        <w:t>6.2.14.2</w:t>
      </w:r>
      <w:r w:rsidRPr="00725766">
        <w:rPr>
          <w:rFonts w:ascii="Calibri" w:hAnsi="Calibri"/>
          <w:sz w:val="22"/>
          <w:szCs w:val="22"/>
          <w:lang w:eastAsia="en-GB"/>
        </w:rPr>
        <w:tab/>
      </w:r>
      <w:r w:rsidRPr="00742C39">
        <w:rPr>
          <w:rFonts w:eastAsia="Batang"/>
        </w:rPr>
        <w:t>Message sequence chart, Request ECN</w:t>
      </w:r>
      <w:r>
        <w:tab/>
      </w:r>
      <w:r>
        <w:fldChar w:fldCharType="begin" w:fldLock="1"/>
      </w:r>
      <w:r>
        <w:instrText xml:space="preserve"> PAGEREF _Toc67396767 \h </w:instrText>
      </w:r>
      <w:r>
        <w:fldChar w:fldCharType="separate"/>
      </w:r>
      <w:r>
        <w:t>111</w:t>
      </w:r>
      <w:r>
        <w:fldChar w:fldCharType="end"/>
      </w:r>
    </w:p>
    <w:p w14:paraId="14AF86F5" w14:textId="7CFA5A7A" w:rsidR="001B11EB" w:rsidRPr="00725766" w:rsidRDefault="001B11EB">
      <w:pPr>
        <w:pStyle w:val="TOC4"/>
        <w:rPr>
          <w:rFonts w:ascii="Calibri" w:hAnsi="Calibri"/>
          <w:sz w:val="22"/>
          <w:szCs w:val="22"/>
          <w:lang w:eastAsia="en-GB"/>
        </w:rPr>
      </w:pPr>
      <w:r w:rsidRPr="001B11EB">
        <w:t>6.2.14.3</w:t>
      </w:r>
      <w:r w:rsidRPr="00725766">
        <w:rPr>
          <w:rFonts w:ascii="Calibri" w:hAnsi="Calibri"/>
          <w:sz w:val="22"/>
          <w:szCs w:val="22"/>
          <w:lang w:eastAsia="en-GB"/>
        </w:rPr>
        <w:tab/>
      </w:r>
      <w:r w:rsidRPr="00742C39">
        <w:rPr>
          <w:rFonts w:eastAsia="Batang"/>
        </w:rPr>
        <w:t>Message sequence chart, Report ECN Failure Event</w:t>
      </w:r>
      <w:r>
        <w:tab/>
      </w:r>
      <w:r>
        <w:fldChar w:fldCharType="begin" w:fldLock="1"/>
      </w:r>
      <w:r>
        <w:instrText xml:space="preserve"> PAGEREF _Toc67396768 \h </w:instrText>
      </w:r>
      <w:r>
        <w:fldChar w:fldCharType="separate"/>
      </w:r>
      <w:r>
        <w:t>112</w:t>
      </w:r>
      <w:r>
        <w:fldChar w:fldCharType="end"/>
      </w:r>
    </w:p>
    <w:p w14:paraId="2CD91C01" w14:textId="546D04A4" w:rsidR="001B11EB" w:rsidRPr="00725766" w:rsidRDefault="001B11EB">
      <w:pPr>
        <w:pStyle w:val="TOC3"/>
        <w:rPr>
          <w:rFonts w:ascii="Calibri" w:hAnsi="Calibri"/>
          <w:sz w:val="22"/>
          <w:szCs w:val="22"/>
          <w:lang w:eastAsia="en-GB"/>
        </w:rPr>
      </w:pPr>
      <w:r>
        <w:t>6.2.15</w:t>
      </w:r>
      <w:r w:rsidRPr="00725766">
        <w:rPr>
          <w:rFonts w:ascii="Calibri" w:hAnsi="Calibri"/>
          <w:sz w:val="22"/>
          <w:szCs w:val="22"/>
          <w:lang w:eastAsia="en-GB"/>
        </w:rPr>
        <w:tab/>
      </w:r>
      <w:r>
        <w:t>Multimedia Priority Service Congestion Control Procedures</w:t>
      </w:r>
      <w:r>
        <w:tab/>
      </w:r>
      <w:r>
        <w:fldChar w:fldCharType="begin" w:fldLock="1"/>
      </w:r>
      <w:r>
        <w:instrText xml:space="preserve"> PAGEREF _Toc67396769 \h </w:instrText>
      </w:r>
      <w:r>
        <w:fldChar w:fldCharType="separate"/>
      </w:r>
      <w:r>
        <w:t>112</w:t>
      </w:r>
      <w:r>
        <w:fldChar w:fldCharType="end"/>
      </w:r>
    </w:p>
    <w:p w14:paraId="20141248" w14:textId="0EA7454F" w:rsidR="001B11EB" w:rsidRPr="00725766" w:rsidRDefault="001B11EB">
      <w:pPr>
        <w:pStyle w:val="TOC4"/>
        <w:rPr>
          <w:rFonts w:ascii="Calibri" w:hAnsi="Calibri"/>
          <w:sz w:val="22"/>
          <w:szCs w:val="22"/>
          <w:lang w:eastAsia="en-GB"/>
        </w:rPr>
      </w:pPr>
      <w:r>
        <w:t>6.2.15.1</w:t>
      </w:r>
      <w:r w:rsidRPr="00725766">
        <w:rPr>
          <w:rFonts w:ascii="Calibri" w:hAnsi="Calibri"/>
          <w:sz w:val="22"/>
          <w:szCs w:val="22"/>
          <w:lang w:eastAsia="en-GB"/>
        </w:rPr>
        <w:tab/>
      </w:r>
      <w:r>
        <w:t>General</w:t>
      </w:r>
      <w:r>
        <w:tab/>
      </w:r>
      <w:r>
        <w:fldChar w:fldCharType="begin" w:fldLock="1"/>
      </w:r>
      <w:r>
        <w:instrText xml:space="preserve"> PAGEREF _Toc67396770 \h </w:instrText>
      </w:r>
      <w:r>
        <w:fldChar w:fldCharType="separate"/>
      </w:r>
      <w:r>
        <w:t>112</w:t>
      </w:r>
      <w:r>
        <w:fldChar w:fldCharType="end"/>
      </w:r>
    </w:p>
    <w:p w14:paraId="3D0E054F" w14:textId="4B96D532" w:rsidR="001B11EB" w:rsidRPr="00725766" w:rsidRDefault="001B11EB">
      <w:pPr>
        <w:pStyle w:val="TOC4"/>
        <w:rPr>
          <w:rFonts w:ascii="Calibri" w:hAnsi="Calibri"/>
          <w:sz w:val="22"/>
          <w:szCs w:val="22"/>
          <w:lang w:eastAsia="en-GB"/>
        </w:rPr>
      </w:pPr>
      <w:r>
        <w:t>6.2.15.2</w:t>
      </w:r>
      <w:r w:rsidRPr="00725766">
        <w:rPr>
          <w:rFonts w:ascii="Calibri" w:hAnsi="Calibri"/>
          <w:sz w:val="22"/>
          <w:szCs w:val="22"/>
          <w:lang w:eastAsia="en-GB"/>
        </w:rPr>
        <w:tab/>
      </w:r>
      <w:r>
        <w:t>MRFP Resource Congestion in ADD response, request is queued</w:t>
      </w:r>
      <w:r>
        <w:tab/>
      </w:r>
      <w:r>
        <w:fldChar w:fldCharType="begin" w:fldLock="1"/>
      </w:r>
      <w:r>
        <w:instrText xml:space="preserve"> PAGEREF _Toc67396771 \h </w:instrText>
      </w:r>
      <w:r>
        <w:fldChar w:fldCharType="separate"/>
      </w:r>
      <w:r>
        <w:t>113</w:t>
      </w:r>
      <w:r>
        <w:fldChar w:fldCharType="end"/>
      </w:r>
    </w:p>
    <w:p w14:paraId="5DEE8788" w14:textId="2711C3AF" w:rsidR="001B11EB" w:rsidRPr="00725766" w:rsidRDefault="001B11EB">
      <w:pPr>
        <w:pStyle w:val="TOC4"/>
        <w:rPr>
          <w:rFonts w:ascii="Calibri" w:hAnsi="Calibri"/>
          <w:sz w:val="22"/>
          <w:szCs w:val="22"/>
          <w:lang w:eastAsia="en-GB"/>
        </w:rPr>
      </w:pPr>
      <w:r>
        <w:t>6.2.15.3</w:t>
      </w:r>
      <w:r w:rsidRPr="00725766">
        <w:rPr>
          <w:rFonts w:ascii="Calibri" w:hAnsi="Calibri"/>
          <w:sz w:val="22"/>
          <w:szCs w:val="22"/>
          <w:lang w:eastAsia="en-GB"/>
        </w:rPr>
        <w:tab/>
      </w:r>
      <w:r>
        <w:t>MRFP Resource Congestion in ADD response, MRFC seizes new MRFP</w:t>
      </w:r>
      <w:r>
        <w:tab/>
      </w:r>
      <w:r>
        <w:fldChar w:fldCharType="begin" w:fldLock="1"/>
      </w:r>
      <w:r>
        <w:instrText xml:space="preserve"> PAGEREF _Toc67396772 \h </w:instrText>
      </w:r>
      <w:r>
        <w:fldChar w:fldCharType="separate"/>
      </w:r>
      <w:r>
        <w:t>113</w:t>
      </w:r>
      <w:r>
        <w:fldChar w:fldCharType="end"/>
      </w:r>
    </w:p>
    <w:p w14:paraId="22D25276" w14:textId="3320C626" w:rsidR="001B11EB" w:rsidRPr="00725766" w:rsidRDefault="001B11EB">
      <w:pPr>
        <w:pStyle w:val="TOC4"/>
        <w:rPr>
          <w:rFonts w:ascii="Calibri" w:hAnsi="Calibri"/>
          <w:sz w:val="22"/>
          <w:szCs w:val="22"/>
          <w:lang w:eastAsia="en-GB"/>
        </w:rPr>
      </w:pPr>
      <w:r>
        <w:t>6.2.15.4</w:t>
      </w:r>
      <w:r w:rsidRPr="00725766">
        <w:rPr>
          <w:rFonts w:ascii="Calibri" w:hAnsi="Calibri"/>
          <w:sz w:val="22"/>
          <w:szCs w:val="22"/>
          <w:lang w:eastAsia="en-GB"/>
        </w:rPr>
        <w:tab/>
      </w:r>
      <w:r>
        <w:t>MRFP Priority Resource Allocation</w:t>
      </w:r>
      <w:r>
        <w:tab/>
      </w:r>
      <w:r>
        <w:fldChar w:fldCharType="begin" w:fldLock="1"/>
      </w:r>
      <w:r>
        <w:instrText xml:space="preserve"> PAGEREF _Toc67396773 \h </w:instrText>
      </w:r>
      <w:r>
        <w:fldChar w:fldCharType="separate"/>
      </w:r>
      <w:r>
        <w:t>113</w:t>
      </w:r>
      <w:r>
        <w:fldChar w:fldCharType="end"/>
      </w:r>
    </w:p>
    <w:p w14:paraId="79B23B7A" w14:textId="54E3251F" w:rsidR="001B11EB" w:rsidRPr="00725766" w:rsidRDefault="001B11EB">
      <w:pPr>
        <w:pStyle w:val="TOC4"/>
        <w:rPr>
          <w:rFonts w:ascii="Calibri" w:hAnsi="Calibri"/>
          <w:sz w:val="22"/>
          <w:szCs w:val="22"/>
          <w:lang w:eastAsia="en-GB"/>
        </w:rPr>
      </w:pPr>
      <w:r>
        <w:t>6.2.15.5</w:t>
      </w:r>
      <w:r w:rsidRPr="00725766">
        <w:rPr>
          <w:rFonts w:ascii="Calibri" w:hAnsi="Calibri"/>
          <w:sz w:val="22"/>
          <w:szCs w:val="22"/>
          <w:lang w:eastAsia="en-GB"/>
        </w:rPr>
        <w:tab/>
      </w:r>
      <w:r>
        <w:t>MRFP Priority User Data marking</w:t>
      </w:r>
      <w:r>
        <w:tab/>
      </w:r>
      <w:r>
        <w:fldChar w:fldCharType="begin" w:fldLock="1"/>
      </w:r>
      <w:r>
        <w:instrText xml:space="preserve"> PAGEREF _Toc67396774 \h </w:instrText>
      </w:r>
      <w:r>
        <w:fldChar w:fldCharType="separate"/>
      </w:r>
      <w:r>
        <w:t>114</w:t>
      </w:r>
      <w:r>
        <w:fldChar w:fldCharType="end"/>
      </w:r>
    </w:p>
    <w:p w14:paraId="45A0A384" w14:textId="7BFF0DC1" w:rsidR="001B11EB" w:rsidRPr="00725766" w:rsidRDefault="001B11EB">
      <w:pPr>
        <w:pStyle w:val="TOC3"/>
        <w:rPr>
          <w:rFonts w:ascii="Calibri" w:hAnsi="Calibri"/>
          <w:sz w:val="22"/>
          <w:szCs w:val="22"/>
          <w:lang w:eastAsia="en-GB"/>
        </w:rPr>
      </w:pPr>
      <w:r>
        <w:t>6.2.16</w:t>
      </w:r>
      <w:r w:rsidRPr="00725766">
        <w:rPr>
          <w:rFonts w:ascii="Calibri" w:hAnsi="Calibri"/>
          <w:sz w:val="22"/>
          <w:szCs w:val="22"/>
          <w:lang w:eastAsia="en-GB"/>
        </w:rPr>
        <w:tab/>
      </w:r>
      <w:r>
        <w:t>Coordination of Video Orientation</w:t>
      </w:r>
      <w:r>
        <w:tab/>
      </w:r>
      <w:r>
        <w:fldChar w:fldCharType="begin" w:fldLock="1"/>
      </w:r>
      <w:r>
        <w:instrText xml:space="preserve"> PAGEREF _Toc67396775 \h </w:instrText>
      </w:r>
      <w:r>
        <w:fldChar w:fldCharType="separate"/>
      </w:r>
      <w:r>
        <w:t>114</w:t>
      </w:r>
      <w:r>
        <w:fldChar w:fldCharType="end"/>
      </w:r>
    </w:p>
    <w:p w14:paraId="3EADE3E2" w14:textId="38B14788" w:rsidR="001B11EB" w:rsidRPr="00725766" w:rsidRDefault="001B11EB">
      <w:pPr>
        <w:pStyle w:val="TOC3"/>
        <w:rPr>
          <w:rFonts w:ascii="Calibri" w:hAnsi="Calibri"/>
          <w:sz w:val="22"/>
          <w:szCs w:val="22"/>
          <w:lang w:eastAsia="en-GB"/>
        </w:rPr>
      </w:pPr>
      <w:r>
        <w:t>6.2.17</w:t>
      </w:r>
      <w:r w:rsidRPr="00725766">
        <w:rPr>
          <w:rFonts w:ascii="Calibri" w:hAnsi="Calibri"/>
          <w:sz w:val="22"/>
          <w:szCs w:val="22"/>
          <w:lang w:eastAsia="en-GB"/>
        </w:rPr>
        <w:tab/>
      </w:r>
      <w:r>
        <w:t>Support of generic image attributes</w:t>
      </w:r>
      <w:r>
        <w:tab/>
      </w:r>
      <w:r>
        <w:fldChar w:fldCharType="begin" w:fldLock="1"/>
      </w:r>
      <w:r>
        <w:instrText xml:space="preserve"> PAGEREF _Toc67396776 \h </w:instrText>
      </w:r>
      <w:r>
        <w:fldChar w:fldCharType="separate"/>
      </w:r>
      <w:r>
        <w:t>115</w:t>
      </w:r>
      <w:r>
        <w:fldChar w:fldCharType="end"/>
      </w:r>
    </w:p>
    <w:p w14:paraId="300C2247" w14:textId="09F77B78" w:rsidR="001B11EB" w:rsidRPr="00725766" w:rsidRDefault="001B11EB">
      <w:pPr>
        <w:pStyle w:val="TOC4"/>
        <w:rPr>
          <w:rFonts w:ascii="Calibri" w:hAnsi="Calibri"/>
          <w:sz w:val="22"/>
          <w:szCs w:val="22"/>
          <w:lang w:eastAsia="en-GB"/>
        </w:rPr>
      </w:pPr>
      <w:r>
        <w:t>6.2.17.1</w:t>
      </w:r>
      <w:r w:rsidRPr="00725766">
        <w:rPr>
          <w:rFonts w:ascii="Calibri" w:hAnsi="Calibri"/>
          <w:sz w:val="22"/>
          <w:szCs w:val="22"/>
          <w:lang w:eastAsia="en-GB"/>
        </w:rPr>
        <w:tab/>
      </w:r>
      <w:r>
        <w:t>General</w:t>
      </w:r>
      <w:r>
        <w:tab/>
      </w:r>
      <w:r>
        <w:fldChar w:fldCharType="begin" w:fldLock="1"/>
      </w:r>
      <w:r>
        <w:instrText xml:space="preserve"> PAGEREF _Toc67396777 \h </w:instrText>
      </w:r>
      <w:r>
        <w:fldChar w:fldCharType="separate"/>
      </w:r>
      <w:r>
        <w:t>115</w:t>
      </w:r>
      <w:r>
        <w:fldChar w:fldCharType="end"/>
      </w:r>
    </w:p>
    <w:p w14:paraId="5C8BDB14" w14:textId="77E47D6B" w:rsidR="001B11EB" w:rsidRPr="00725766" w:rsidRDefault="001B11EB">
      <w:pPr>
        <w:pStyle w:val="TOC4"/>
        <w:rPr>
          <w:rFonts w:ascii="Calibri" w:hAnsi="Calibri"/>
          <w:sz w:val="22"/>
          <w:szCs w:val="22"/>
          <w:lang w:eastAsia="en-GB"/>
        </w:rPr>
      </w:pPr>
      <w:r>
        <w:t>6.2.17.2</w:t>
      </w:r>
      <w:r w:rsidRPr="00725766">
        <w:rPr>
          <w:rFonts w:ascii="Calibri" w:hAnsi="Calibri"/>
          <w:sz w:val="22"/>
          <w:szCs w:val="22"/>
          <w:lang w:eastAsia="en-GB"/>
        </w:rPr>
        <w:tab/>
      </w:r>
      <w:r>
        <w:t>Indication of generic image attributes</w:t>
      </w:r>
      <w:r>
        <w:tab/>
      </w:r>
      <w:r>
        <w:fldChar w:fldCharType="begin" w:fldLock="1"/>
      </w:r>
      <w:r>
        <w:instrText xml:space="preserve"> PAGEREF _Toc67396778 \h </w:instrText>
      </w:r>
      <w:r>
        <w:fldChar w:fldCharType="separate"/>
      </w:r>
      <w:r>
        <w:t>115</w:t>
      </w:r>
      <w:r>
        <w:fldChar w:fldCharType="end"/>
      </w:r>
    </w:p>
    <w:p w14:paraId="7C606D92" w14:textId="332B2B85" w:rsidR="001B11EB" w:rsidRPr="00725766" w:rsidRDefault="001B11EB">
      <w:pPr>
        <w:pStyle w:val="TOC3"/>
        <w:rPr>
          <w:rFonts w:ascii="Calibri" w:hAnsi="Calibri"/>
          <w:sz w:val="22"/>
          <w:szCs w:val="22"/>
          <w:lang w:eastAsia="en-GB"/>
        </w:rPr>
      </w:pPr>
      <w:r>
        <w:t>6.2.</w:t>
      </w:r>
      <w:r>
        <w:rPr>
          <w:lang w:eastAsia="zh-CN"/>
        </w:rPr>
        <w:t>18</w:t>
      </w:r>
      <w:r w:rsidRPr="00725766">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_Toc67396779 \h </w:instrText>
      </w:r>
      <w:r>
        <w:fldChar w:fldCharType="separate"/>
      </w:r>
      <w:r>
        <w:t>116</w:t>
      </w:r>
      <w:r>
        <w:fldChar w:fldCharType="end"/>
      </w:r>
    </w:p>
    <w:p w14:paraId="1A587C0B" w14:textId="155AD92D" w:rsidR="001B11EB" w:rsidRPr="00725766" w:rsidRDefault="001B11EB">
      <w:pPr>
        <w:pStyle w:val="TOC4"/>
        <w:rPr>
          <w:rFonts w:ascii="Calibri" w:hAnsi="Calibri"/>
          <w:sz w:val="22"/>
          <w:szCs w:val="22"/>
          <w:lang w:eastAsia="en-GB"/>
        </w:rPr>
      </w:pPr>
      <w:r>
        <w:t>6.2.18.1</w:t>
      </w:r>
      <w:r w:rsidRPr="00725766">
        <w:rPr>
          <w:rFonts w:ascii="Calibri" w:hAnsi="Calibri"/>
          <w:sz w:val="22"/>
          <w:szCs w:val="22"/>
          <w:lang w:eastAsia="en-GB"/>
        </w:rPr>
        <w:tab/>
      </w:r>
      <w:r>
        <w:t>ICE lite</w:t>
      </w:r>
      <w:r>
        <w:tab/>
      </w:r>
      <w:r>
        <w:fldChar w:fldCharType="begin" w:fldLock="1"/>
      </w:r>
      <w:r>
        <w:instrText xml:space="preserve"> PAGEREF _Toc67396780 \h </w:instrText>
      </w:r>
      <w:r>
        <w:fldChar w:fldCharType="separate"/>
      </w:r>
      <w:r>
        <w:t>116</w:t>
      </w:r>
      <w:r>
        <w:fldChar w:fldCharType="end"/>
      </w:r>
    </w:p>
    <w:p w14:paraId="4F9B6B2A" w14:textId="6C7B39ED" w:rsidR="001B11EB" w:rsidRPr="00725766" w:rsidRDefault="001B11EB">
      <w:pPr>
        <w:pStyle w:val="TOC4"/>
        <w:rPr>
          <w:rFonts w:ascii="Calibri" w:hAnsi="Calibri"/>
          <w:sz w:val="22"/>
          <w:szCs w:val="22"/>
          <w:lang w:eastAsia="en-GB"/>
        </w:rPr>
      </w:pPr>
      <w:r>
        <w:t>6.2.18.2</w:t>
      </w:r>
      <w:r w:rsidRPr="00725766">
        <w:rPr>
          <w:rFonts w:ascii="Calibri" w:hAnsi="Calibri"/>
          <w:sz w:val="22"/>
          <w:szCs w:val="22"/>
          <w:lang w:eastAsia="en-GB"/>
        </w:rPr>
        <w:tab/>
      </w:r>
      <w:r>
        <w:t>Full ICE</w:t>
      </w:r>
      <w:r>
        <w:tab/>
      </w:r>
      <w:r>
        <w:fldChar w:fldCharType="begin" w:fldLock="1"/>
      </w:r>
      <w:r>
        <w:instrText xml:space="preserve"> PAGEREF _Toc67396781 \h </w:instrText>
      </w:r>
      <w:r>
        <w:fldChar w:fldCharType="separate"/>
      </w:r>
      <w:r>
        <w:t>116</w:t>
      </w:r>
      <w:r>
        <w:fldChar w:fldCharType="end"/>
      </w:r>
    </w:p>
    <w:p w14:paraId="186B1ACE" w14:textId="12F6622A" w:rsidR="001B11EB" w:rsidRPr="00725766" w:rsidRDefault="001B11EB">
      <w:pPr>
        <w:pStyle w:val="TOC4"/>
        <w:rPr>
          <w:rFonts w:ascii="Calibri" w:hAnsi="Calibri"/>
          <w:sz w:val="22"/>
          <w:szCs w:val="22"/>
          <w:lang w:eastAsia="en-GB"/>
        </w:rPr>
      </w:pPr>
      <w:r>
        <w:t>6.2.18.</w:t>
      </w:r>
      <w:r>
        <w:rPr>
          <w:lang w:eastAsia="zh-CN"/>
        </w:rPr>
        <w:t>3</w:t>
      </w:r>
      <w:r w:rsidRPr="00725766">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_Toc67396782 \h </w:instrText>
      </w:r>
      <w:r>
        <w:fldChar w:fldCharType="separate"/>
      </w:r>
      <w:r>
        <w:t>117</w:t>
      </w:r>
      <w:r>
        <w:fldChar w:fldCharType="end"/>
      </w:r>
    </w:p>
    <w:p w14:paraId="5FEFFD91" w14:textId="2AB32194" w:rsidR="001B11EB" w:rsidRPr="00725766" w:rsidRDefault="001B11EB">
      <w:pPr>
        <w:pStyle w:val="TOC4"/>
        <w:rPr>
          <w:rFonts w:ascii="Calibri" w:hAnsi="Calibri"/>
          <w:sz w:val="22"/>
          <w:szCs w:val="22"/>
          <w:lang w:eastAsia="en-GB"/>
        </w:rPr>
      </w:pPr>
      <w:r>
        <w:t>6.2.18.</w:t>
      </w:r>
      <w:r>
        <w:rPr>
          <w:lang w:eastAsia="zh-CN"/>
        </w:rPr>
        <w:t>4</w:t>
      </w:r>
      <w:r w:rsidRPr="00725766">
        <w:rPr>
          <w:rFonts w:ascii="Calibri" w:hAnsi="Calibri"/>
          <w:sz w:val="22"/>
          <w:szCs w:val="22"/>
          <w:lang w:eastAsia="en-GB"/>
        </w:rPr>
        <w:tab/>
      </w:r>
      <w:r>
        <w:rPr>
          <w:lang w:eastAsia="zh-CN"/>
        </w:rPr>
        <w:t>New peer reflexive candidate</w:t>
      </w:r>
      <w:r>
        <w:t xml:space="preserve"> notification (</w:t>
      </w:r>
      <w:r>
        <w:rPr>
          <w:lang w:eastAsia="zh-CN"/>
        </w:rPr>
        <w:t>full ICE</w:t>
      </w:r>
      <w:r>
        <w:t>)</w:t>
      </w:r>
      <w:r>
        <w:tab/>
      </w:r>
      <w:r>
        <w:fldChar w:fldCharType="begin" w:fldLock="1"/>
      </w:r>
      <w:r>
        <w:instrText xml:space="preserve"> PAGEREF _Toc67396783 \h </w:instrText>
      </w:r>
      <w:r>
        <w:fldChar w:fldCharType="separate"/>
      </w:r>
      <w:r>
        <w:t>117</w:t>
      </w:r>
      <w:r>
        <w:fldChar w:fldCharType="end"/>
      </w:r>
    </w:p>
    <w:p w14:paraId="14DF8E60" w14:textId="607CCDFC" w:rsidR="001B11EB" w:rsidRPr="00725766" w:rsidRDefault="001B11EB">
      <w:pPr>
        <w:pStyle w:val="TOC3"/>
        <w:rPr>
          <w:rFonts w:ascii="Calibri" w:hAnsi="Calibri"/>
          <w:sz w:val="22"/>
          <w:szCs w:val="22"/>
          <w:lang w:eastAsia="en-GB"/>
        </w:rPr>
      </w:pPr>
      <w:r>
        <w:t>6.2.19</w:t>
      </w:r>
      <w:r w:rsidRPr="00725766">
        <w:rPr>
          <w:rFonts w:ascii="Calibri" w:hAnsi="Calibri"/>
          <w:sz w:val="22"/>
          <w:szCs w:val="22"/>
          <w:lang w:eastAsia="en-GB"/>
        </w:rPr>
        <w:tab/>
      </w:r>
      <w:r>
        <w:t>End-to-end security for TCP based media using TLS</w:t>
      </w:r>
      <w:r>
        <w:tab/>
      </w:r>
      <w:r>
        <w:fldChar w:fldCharType="begin" w:fldLock="1"/>
      </w:r>
      <w:r>
        <w:instrText xml:space="preserve"> PAGEREF _Toc67396784 \h </w:instrText>
      </w:r>
      <w:r>
        <w:fldChar w:fldCharType="separate"/>
      </w:r>
      <w:r>
        <w:t>118</w:t>
      </w:r>
      <w:r>
        <w:fldChar w:fldCharType="end"/>
      </w:r>
    </w:p>
    <w:p w14:paraId="5F65C586" w14:textId="1E2478AF" w:rsidR="001B11EB" w:rsidRPr="00725766" w:rsidRDefault="001B11EB">
      <w:pPr>
        <w:pStyle w:val="TOC4"/>
        <w:rPr>
          <w:rFonts w:ascii="Calibri" w:hAnsi="Calibri"/>
          <w:sz w:val="22"/>
          <w:szCs w:val="22"/>
          <w:lang w:eastAsia="en-GB"/>
        </w:rPr>
      </w:pPr>
      <w:r>
        <w:t>6.2.19.1</w:t>
      </w:r>
      <w:r w:rsidRPr="00725766">
        <w:rPr>
          <w:rFonts w:ascii="Calibri" w:hAnsi="Calibri"/>
          <w:sz w:val="22"/>
          <w:szCs w:val="22"/>
          <w:lang w:eastAsia="en-GB"/>
        </w:rPr>
        <w:tab/>
      </w:r>
      <w:r>
        <w:t>General</w:t>
      </w:r>
      <w:r>
        <w:tab/>
      </w:r>
      <w:r>
        <w:fldChar w:fldCharType="begin" w:fldLock="1"/>
      </w:r>
      <w:r>
        <w:instrText xml:space="preserve"> PAGEREF _Toc67396785 \h </w:instrText>
      </w:r>
      <w:r>
        <w:fldChar w:fldCharType="separate"/>
      </w:r>
      <w:r>
        <w:t>118</w:t>
      </w:r>
      <w:r>
        <w:fldChar w:fldCharType="end"/>
      </w:r>
    </w:p>
    <w:p w14:paraId="5E579EEA" w14:textId="550B6D6D" w:rsidR="001B11EB" w:rsidRPr="00725766" w:rsidRDefault="001B11EB">
      <w:pPr>
        <w:pStyle w:val="TOC4"/>
        <w:rPr>
          <w:rFonts w:ascii="Calibri" w:hAnsi="Calibri"/>
          <w:sz w:val="22"/>
          <w:szCs w:val="22"/>
          <w:lang w:eastAsia="en-GB"/>
        </w:rPr>
      </w:pPr>
      <w:r>
        <w:t>6.2.19.2</w:t>
      </w:r>
      <w:r w:rsidRPr="00725766">
        <w:rPr>
          <w:rFonts w:ascii="Calibri" w:hAnsi="Calibri"/>
          <w:sz w:val="22"/>
          <w:szCs w:val="22"/>
          <w:lang w:eastAsia="en-GB"/>
        </w:rPr>
        <w:tab/>
      </w:r>
      <w:r>
        <w:t>Specific procedures for session based messaging (MSRP)</w:t>
      </w:r>
      <w:r>
        <w:tab/>
      </w:r>
      <w:r>
        <w:fldChar w:fldCharType="begin" w:fldLock="1"/>
      </w:r>
      <w:r>
        <w:instrText xml:space="preserve"> PAGEREF _Toc67396786 \h </w:instrText>
      </w:r>
      <w:r>
        <w:fldChar w:fldCharType="separate"/>
      </w:r>
      <w:r>
        <w:t>118</w:t>
      </w:r>
      <w:r>
        <w:fldChar w:fldCharType="end"/>
      </w:r>
    </w:p>
    <w:p w14:paraId="62784CCD" w14:textId="1C3A40EB" w:rsidR="001B11EB" w:rsidRPr="00725766" w:rsidRDefault="001B11EB">
      <w:pPr>
        <w:pStyle w:val="TOC5"/>
        <w:rPr>
          <w:rFonts w:ascii="Calibri" w:hAnsi="Calibri"/>
          <w:sz w:val="22"/>
          <w:szCs w:val="22"/>
          <w:lang w:eastAsia="en-GB"/>
        </w:rPr>
      </w:pPr>
      <w:r>
        <w:t>6.2.19.2.1</w:t>
      </w:r>
      <w:r w:rsidRPr="00725766">
        <w:rPr>
          <w:rFonts w:ascii="Calibri" w:hAnsi="Calibri"/>
          <w:sz w:val="22"/>
          <w:szCs w:val="22"/>
          <w:lang w:eastAsia="en-GB"/>
        </w:rPr>
        <w:tab/>
      </w:r>
      <w:r>
        <w:t>IMS UE originating procedures ("dial-in" scenario) for e2e</w:t>
      </w:r>
      <w:r>
        <w:tab/>
      </w:r>
      <w:r>
        <w:fldChar w:fldCharType="begin" w:fldLock="1"/>
      </w:r>
      <w:r>
        <w:instrText xml:space="preserve"> PAGEREF _Toc67396787 \h </w:instrText>
      </w:r>
      <w:r>
        <w:fldChar w:fldCharType="separate"/>
      </w:r>
      <w:r>
        <w:t>118</w:t>
      </w:r>
      <w:r>
        <w:fldChar w:fldCharType="end"/>
      </w:r>
    </w:p>
    <w:p w14:paraId="3C272D7D" w14:textId="507D0DC3" w:rsidR="001B11EB" w:rsidRPr="00725766" w:rsidRDefault="001B11EB">
      <w:pPr>
        <w:pStyle w:val="TOC5"/>
        <w:rPr>
          <w:rFonts w:ascii="Calibri" w:hAnsi="Calibri"/>
          <w:sz w:val="22"/>
          <w:szCs w:val="22"/>
          <w:lang w:eastAsia="en-GB"/>
        </w:rPr>
      </w:pPr>
      <w:r>
        <w:t>6.2.19.2.2</w:t>
      </w:r>
      <w:r w:rsidRPr="00725766">
        <w:rPr>
          <w:rFonts w:ascii="Calibri" w:hAnsi="Calibri"/>
          <w:sz w:val="22"/>
          <w:szCs w:val="22"/>
          <w:lang w:eastAsia="en-GB"/>
        </w:rPr>
        <w:tab/>
      </w:r>
      <w:r>
        <w:t>IMS UE terminating procedures ("dial-out" scenario) for e2e</w:t>
      </w:r>
      <w:r>
        <w:tab/>
      </w:r>
      <w:r>
        <w:fldChar w:fldCharType="begin" w:fldLock="1"/>
      </w:r>
      <w:r>
        <w:instrText xml:space="preserve"> PAGEREF _Toc67396788 \h </w:instrText>
      </w:r>
      <w:r>
        <w:fldChar w:fldCharType="separate"/>
      </w:r>
      <w:r>
        <w:t>120</w:t>
      </w:r>
      <w:r>
        <w:fldChar w:fldCharType="end"/>
      </w:r>
    </w:p>
    <w:p w14:paraId="4608E628" w14:textId="517FA230" w:rsidR="001B11EB" w:rsidRPr="00725766" w:rsidRDefault="001B11EB">
      <w:pPr>
        <w:pStyle w:val="TOC4"/>
        <w:rPr>
          <w:rFonts w:ascii="Calibri" w:hAnsi="Calibri"/>
          <w:sz w:val="22"/>
          <w:szCs w:val="22"/>
          <w:lang w:eastAsia="en-GB"/>
        </w:rPr>
      </w:pPr>
      <w:r>
        <w:t>6.2.19.3</w:t>
      </w:r>
      <w:r w:rsidRPr="00725766">
        <w:rPr>
          <w:rFonts w:ascii="Calibri" w:hAnsi="Calibri"/>
          <w:sz w:val="22"/>
          <w:szCs w:val="22"/>
          <w:lang w:eastAsia="en-GB"/>
        </w:rPr>
        <w:tab/>
      </w:r>
      <w:r>
        <w:t>Specific procedures for Floor Control Service (BFCP)</w:t>
      </w:r>
      <w:r>
        <w:tab/>
      </w:r>
      <w:r>
        <w:fldChar w:fldCharType="begin" w:fldLock="1"/>
      </w:r>
      <w:r>
        <w:instrText xml:space="preserve"> PAGEREF _Toc67396789 \h </w:instrText>
      </w:r>
      <w:r>
        <w:fldChar w:fldCharType="separate"/>
      </w:r>
      <w:r>
        <w:t>122</w:t>
      </w:r>
      <w:r>
        <w:fldChar w:fldCharType="end"/>
      </w:r>
    </w:p>
    <w:p w14:paraId="5E726CE3" w14:textId="46DF6EA7" w:rsidR="001B11EB" w:rsidRPr="00725766" w:rsidRDefault="001B11EB">
      <w:pPr>
        <w:pStyle w:val="TOC5"/>
        <w:rPr>
          <w:rFonts w:ascii="Calibri" w:hAnsi="Calibri"/>
          <w:sz w:val="22"/>
          <w:szCs w:val="22"/>
          <w:lang w:eastAsia="en-GB"/>
        </w:rPr>
      </w:pPr>
      <w:r>
        <w:t>6.2.19.3.1</w:t>
      </w:r>
      <w:r w:rsidRPr="00725766">
        <w:rPr>
          <w:rFonts w:ascii="Calibri" w:hAnsi="Calibri"/>
          <w:sz w:val="22"/>
          <w:szCs w:val="22"/>
          <w:lang w:eastAsia="en-GB"/>
        </w:rPr>
        <w:tab/>
      </w:r>
      <w:r>
        <w:t>IMS UE requesting e2e protected Floor control connection</w:t>
      </w:r>
      <w:r>
        <w:tab/>
      </w:r>
      <w:r>
        <w:fldChar w:fldCharType="begin" w:fldLock="1"/>
      </w:r>
      <w:r>
        <w:instrText xml:space="preserve"> PAGEREF _Toc67396790 \h </w:instrText>
      </w:r>
      <w:r>
        <w:fldChar w:fldCharType="separate"/>
      </w:r>
      <w:r>
        <w:t>122</w:t>
      </w:r>
      <w:r>
        <w:fldChar w:fldCharType="end"/>
      </w:r>
    </w:p>
    <w:p w14:paraId="66C830EE" w14:textId="4473DC44" w:rsidR="001B11EB" w:rsidRPr="00725766" w:rsidRDefault="001B11EB">
      <w:pPr>
        <w:pStyle w:val="TOC4"/>
        <w:rPr>
          <w:rFonts w:ascii="Calibri" w:hAnsi="Calibri"/>
          <w:sz w:val="22"/>
          <w:szCs w:val="22"/>
          <w:lang w:eastAsia="en-GB"/>
        </w:rPr>
      </w:pPr>
      <w:r w:rsidRPr="001B11EB">
        <w:t>6.2.19.4</w:t>
      </w:r>
      <w:r w:rsidRPr="00725766">
        <w:rPr>
          <w:rFonts w:ascii="Calibri" w:hAnsi="Calibri"/>
          <w:sz w:val="22"/>
          <w:szCs w:val="22"/>
          <w:lang w:eastAsia="en-GB"/>
        </w:rPr>
        <w:tab/>
      </w:r>
      <w:r w:rsidRPr="00742C39">
        <w:rPr>
          <w:lang w:val="fr-FR"/>
        </w:rPr>
        <w:t>TLS session establishment Failure Indication</w:t>
      </w:r>
      <w:r>
        <w:tab/>
      </w:r>
      <w:r>
        <w:fldChar w:fldCharType="begin" w:fldLock="1"/>
      </w:r>
      <w:r>
        <w:instrText xml:space="preserve"> PAGEREF _Toc67396791 \h </w:instrText>
      </w:r>
      <w:r>
        <w:fldChar w:fldCharType="separate"/>
      </w:r>
      <w:r>
        <w:t>124</w:t>
      </w:r>
      <w:r>
        <w:fldChar w:fldCharType="end"/>
      </w:r>
    </w:p>
    <w:p w14:paraId="290A0CF4" w14:textId="1A03BDE6" w:rsidR="001B11EB" w:rsidRPr="00725766" w:rsidRDefault="001B11EB">
      <w:pPr>
        <w:pStyle w:val="TOC3"/>
        <w:rPr>
          <w:rFonts w:ascii="Calibri" w:hAnsi="Calibri"/>
          <w:sz w:val="22"/>
          <w:szCs w:val="22"/>
          <w:lang w:eastAsia="en-GB"/>
        </w:rPr>
      </w:pPr>
      <w:r>
        <w:t>6.2.20</w:t>
      </w:r>
      <w:r w:rsidRPr="00725766">
        <w:rPr>
          <w:rFonts w:ascii="Calibri" w:hAnsi="Calibri"/>
          <w:sz w:val="22"/>
          <w:szCs w:val="22"/>
          <w:lang w:eastAsia="en-GB"/>
        </w:rPr>
        <w:tab/>
      </w:r>
      <w:r>
        <w:t>TCP bearer connection control</w:t>
      </w:r>
      <w:r>
        <w:tab/>
      </w:r>
      <w:r>
        <w:fldChar w:fldCharType="begin" w:fldLock="1"/>
      </w:r>
      <w:r>
        <w:instrText xml:space="preserve"> PAGEREF _Toc67396792 \h </w:instrText>
      </w:r>
      <w:r>
        <w:fldChar w:fldCharType="separate"/>
      </w:r>
      <w:r>
        <w:t>124</w:t>
      </w:r>
      <w:r>
        <w:fldChar w:fldCharType="end"/>
      </w:r>
    </w:p>
    <w:p w14:paraId="019FB51A" w14:textId="6CAD5C8E" w:rsidR="001B11EB" w:rsidRPr="00725766" w:rsidRDefault="001B11EB">
      <w:pPr>
        <w:pStyle w:val="TOC4"/>
        <w:rPr>
          <w:rFonts w:ascii="Calibri" w:hAnsi="Calibri"/>
          <w:sz w:val="22"/>
          <w:szCs w:val="22"/>
          <w:lang w:eastAsia="en-GB"/>
        </w:rPr>
      </w:pPr>
      <w:r>
        <w:t>6.2.20.1</w:t>
      </w:r>
      <w:r w:rsidRPr="00725766">
        <w:rPr>
          <w:rFonts w:ascii="Calibri" w:hAnsi="Calibri"/>
          <w:sz w:val="22"/>
          <w:szCs w:val="22"/>
          <w:lang w:eastAsia="en-GB"/>
        </w:rPr>
        <w:tab/>
      </w:r>
      <w:r>
        <w:t>TCP connection establishment</w:t>
      </w:r>
      <w:r>
        <w:tab/>
      </w:r>
      <w:r>
        <w:fldChar w:fldCharType="begin" w:fldLock="1"/>
      </w:r>
      <w:r>
        <w:instrText xml:space="preserve"> PAGEREF _Toc67396793 \h </w:instrText>
      </w:r>
      <w:r>
        <w:fldChar w:fldCharType="separate"/>
      </w:r>
      <w:r>
        <w:t>124</w:t>
      </w:r>
      <w:r>
        <w:fldChar w:fldCharType="end"/>
      </w:r>
    </w:p>
    <w:p w14:paraId="66F34C5B" w14:textId="65A96632" w:rsidR="001B11EB" w:rsidRPr="00725766" w:rsidRDefault="001B11EB">
      <w:pPr>
        <w:pStyle w:val="TOC4"/>
        <w:rPr>
          <w:rFonts w:ascii="Calibri" w:hAnsi="Calibri"/>
          <w:sz w:val="22"/>
          <w:szCs w:val="22"/>
          <w:lang w:eastAsia="en-GB"/>
        </w:rPr>
      </w:pPr>
      <w:r>
        <w:t>6.2.20.2</w:t>
      </w:r>
      <w:r w:rsidRPr="00725766">
        <w:rPr>
          <w:rFonts w:ascii="Calibri" w:hAnsi="Calibri"/>
          <w:sz w:val="22"/>
          <w:szCs w:val="22"/>
          <w:lang w:eastAsia="en-GB"/>
        </w:rPr>
        <w:tab/>
      </w:r>
      <w:r>
        <w:t>TCP connection establishment Failure Indication</w:t>
      </w:r>
      <w:r>
        <w:tab/>
      </w:r>
      <w:r>
        <w:fldChar w:fldCharType="begin" w:fldLock="1"/>
      </w:r>
      <w:r>
        <w:instrText xml:space="preserve"> PAGEREF _Toc67396794 \h </w:instrText>
      </w:r>
      <w:r>
        <w:fldChar w:fldCharType="separate"/>
      </w:r>
      <w:r>
        <w:t>126</w:t>
      </w:r>
      <w:r>
        <w:fldChar w:fldCharType="end"/>
      </w:r>
    </w:p>
    <w:p w14:paraId="1EC53BD1" w14:textId="6B9B25CB" w:rsidR="001B11EB" w:rsidRPr="00725766" w:rsidRDefault="001B11EB">
      <w:pPr>
        <w:pStyle w:val="TOC3"/>
        <w:rPr>
          <w:rFonts w:ascii="Calibri" w:hAnsi="Calibri"/>
          <w:sz w:val="22"/>
          <w:szCs w:val="22"/>
          <w:lang w:eastAsia="en-GB"/>
        </w:rPr>
      </w:pPr>
      <w:r>
        <w:t>6.2.21</w:t>
      </w:r>
      <w:r w:rsidRPr="00725766">
        <w:rPr>
          <w:rFonts w:ascii="Calibri" w:hAnsi="Calibri"/>
          <w:sz w:val="22"/>
          <w:szCs w:val="22"/>
          <w:lang w:eastAsia="en-GB"/>
        </w:rPr>
        <w:tab/>
      </w:r>
      <w:r>
        <w:rPr>
          <w:lang w:eastAsia="zh-CN"/>
        </w:rPr>
        <w:t>Telepresence Procedures</w:t>
      </w:r>
      <w:r>
        <w:tab/>
      </w:r>
      <w:r>
        <w:fldChar w:fldCharType="begin" w:fldLock="1"/>
      </w:r>
      <w:r>
        <w:instrText xml:space="preserve"> PAGEREF _Toc67396795 \h </w:instrText>
      </w:r>
      <w:r>
        <w:fldChar w:fldCharType="separate"/>
      </w:r>
      <w:r>
        <w:t>126</w:t>
      </w:r>
      <w:r>
        <w:fldChar w:fldCharType="end"/>
      </w:r>
    </w:p>
    <w:p w14:paraId="0F94906E" w14:textId="6371B065" w:rsidR="001B11EB" w:rsidRPr="00725766" w:rsidRDefault="001B11EB">
      <w:pPr>
        <w:pStyle w:val="TOC3"/>
        <w:rPr>
          <w:rFonts w:ascii="Calibri" w:hAnsi="Calibri"/>
          <w:sz w:val="22"/>
          <w:szCs w:val="22"/>
          <w:lang w:eastAsia="en-GB"/>
        </w:rPr>
      </w:pPr>
      <w:r>
        <w:t>6.2.22</w:t>
      </w:r>
      <w:r w:rsidRPr="00725766">
        <w:rPr>
          <w:rFonts w:ascii="Calibri" w:hAnsi="Calibri"/>
          <w:sz w:val="22"/>
          <w:szCs w:val="22"/>
          <w:lang w:eastAsia="en-GB"/>
        </w:rPr>
        <w:tab/>
      </w:r>
      <w:r>
        <w:t>Video Region-of-Interest (ROI)</w:t>
      </w:r>
      <w:r>
        <w:tab/>
      </w:r>
      <w:r>
        <w:fldChar w:fldCharType="begin" w:fldLock="1"/>
      </w:r>
      <w:r>
        <w:instrText xml:space="preserve"> PAGEREF _Toc67396796 \h </w:instrText>
      </w:r>
      <w:r>
        <w:fldChar w:fldCharType="separate"/>
      </w:r>
      <w:r>
        <w:t>129</w:t>
      </w:r>
      <w:r>
        <w:fldChar w:fldCharType="end"/>
      </w:r>
    </w:p>
    <w:p w14:paraId="517574B9" w14:textId="53AFA000" w:rsidR="001B11EB" w:rsidRPr="00725766" w:rsidRDefault="001B11EB">
      <w:pPr>
        <w:pStyle w:val="TOC4"/>
        <w:rPr>
          <w:rFonts w:ascii="Calibri" w:hAnsi="Calibri"/>
          <w:sz w:val="22"/>
          <w:szCs w:val="22"/>
          <w:lang w:eastAsia="en-GB"/>
        </w:rPr>
      </w:pPr>
      <w:r>
        <w:t>6.2.22.1</w:t>
      </w:r>
      <w:r w:rsidRPr="00725766">
        <w:rPr>
          <w:rFonts w:ascii="Calibri" w:hAnsi="Calibri"/>
          <w:sz w:val="22"/>
          <w:szCs w:val="22"/>
          <w:lang w:eastAsia="en-GB"/>
        </w:rPr>
        <w:tab/>
      </w:r>
      <w:r>
        <w:t>Video Region-of-Interest (ROI) using FECC</w:t>
      </w:r>
      <w:r>
        <w:tab/>
      </w:r>
      <w:r>
        <w:fldChar w:fldCharType="begin" w:fldLock="1"/>
      </w:r>
      <w:r>
        <w:instrText xml:space="preserve"> PAGEREF _Toc67396797 \h </w:instrText>
      </w:r>
      <w:r>
        <w:fldChar w:fldCharType="separate"/>
      </w:r>
      <w:r>
        <w:t>129</w:t>
      </w:r>
      <w:r>
        <w:fldChar w:fldCharType="end"/>
      </w:r>
    </w:p>
    <w:p w14:paraId="220BAFDB" w14:textId="6F7F8440" w:rsidR="001B11EB" w:rsidRPr="00725766" w:rsidRDefault="001B11EB">
      <w:pPr>
        <w:pStyle w:val="TOC4"/>
        <w:rPr>
          <w:rFonts w:ascii="Calibri" w:hAnsi="Calibri"/>
          <w:sz w:val="22"/>
          <w:szCs w:val="22"/>
          <w:lang w:eastAsia="en-GB"/>
        </w:rPr>
      </w:pPr>
      <w:r>
        <w:t>6.2.22.2</w:t>
      </w:r>
      <w:r w:rsidRPr="00725766">
        <w:rPr>
          <w:rFonts w:ascii="Calibri" w:hAnsi="Calibri"/>
          <w:sz w:val="22"/>
          <w:szCs w:val="22"/>
          <w:lang w:eastAsia="en-GB"/>
        </w:rPr>
        <w:tab/>
      </w:r>
      <w:r>
        <w:t>"Predefined ROI" mode</w:t>
      </w:r>
      <w:r>
        <w:tab/>
      </w:r>
      <w:r>
        <w:fldChar w:fldCharType="begin" w:fldLock="1"/>
      </w:r>
      <w:r>
        <w:instrText xml:space="preserve"> PAGEREF _Toc67396798 \h </w:instrText>
      </w:r>
      <w:r>
        <w:fldChar w:fldCharType="separate"/>
      </w:r>
      <w:r>
        <w:t>129</w:t>
      </w:r>
      <w:r>
        <w:fldChar w:fldCharType="end"/>
      </w:r>
    </w:p>
    <w:p w14:paraId="35662573" w14:textId="6BCF5EB5" w:rsidR="001B11EB" w:rsidRPr="00725766" w:rsidRDefault="001B11EB">
      <w:pPr>
        <w:pStyle w:val="TOC4"/>
        <w:rPr>
          <w:rFonts w:ascii="Calibri" w:hAnsi="Calibri"/>
          <w:sz w:val="22"/>
          <w:szCs w:val="22"/>
          <w:lang w:eastAsia="en-GB"/>
        </w:rPr>
      </w:pPr>
      <w:r>
        <w:t>6.2.22.3</w:t>
      </w:r>
      <w:r w:rsidRPr="00725766">
        <w:rPr>
          <w:rFonts w:ascii="Calibri" w:hAnsi="Calibri"/>
          <w:sz w:val="22"/>
          <w:szCs w:val="22"/>
          <w:lang w:eastAsia="en-GB"/>
        </w:rPr>
        <w:tab/>
      </w:r>
      <w:r>
        <w:t>"Arbitrary ROI" mode</w:t>
      </w:r>
      <w:r>
        <w:tab/>
      </w:r>
      <w:r>
        <w:fldChar w:fldCharType="begin" w:fldLock="1"/>
      </w:r>
      <w:r>
        <w:instrText xml:space="preserve"> PAGEREF _Toc67396799 \h </w:instrText>
      </w:r>
      <w:r>
        <w:fldChar w:fldCharType="separate"/>
      </w:r>
      <w:r>
        <w:t>130</w:t>
      </w:r>
      <w:r>
        <w:fldChar w:fldCharType="end"/>
      </w:r>
    </w:p>
    <w:p w14:paraId="2AB76BCB" w14:textId="151CF0AB" w:rsidR="001B11EB" w:rsidRPr="00725766" w:rsidRDefault="001B11EB">
      <w:pPr>
        <w:pStyle w:val="TOC3"/>
        <w:rPr>
          <w:rFonts w:ascii="Calibri" w:hAnsi="Calibri"/>
          <w:sz w:val="22"/>
          <w:szCs w:val="22"/>
          <w:lang w:eastAsia="en-GB"/>
        </w:rPr>
      </w:pPr>
      <w:r>
        <w:t>6.2.23</w:t>
      </w:r>
      <w:r w:rsidRPr="00725766">
        <w:rPr>
          <w:rFonts w:ascii="Calibri" w:hAnsi="Calibri"/>
          <w:sz w:val="22"/>
          <w:szCs w:val="22"/>
          <w:lang w:eastAsia="en-GB"/>
        </w:rPr>
        <w:tab/>
      </w:r>
      <w:r>
        <w:t>Rate adaptation for media endpoints</w:t>
      </w:r>
      <w:r>
        <w:tab/>
      </w:r>
      <w:r>
        <w:fldChar w:fldCharType="begin" w:fldLock="1"/>
      </w:r>
      <w:r>
        <w:instrText xml:space="preserve"> PAGEREF _Toc67396800 \h </w:instrText>
      </w:r>
      <w:r>
        <w:fldChar w:fldCharType="separate"/>
      </w:r>
      <w:r>
        <w:t>130</w:t>
      </w:r>
      <w:r>
        <w:fldChar w:fldCharType="end"/>
      </w:r>
    </w:p>
    <w:p w14:paraId="59AF1B5E" w14:textId="353813CB" w:rsidR="001B11EB" w:rsidRPr="00725766" w:rsidRDefault="001B11EB">
      <w:pPr>
        <w:pStyle w:val="TOC3"/>
        <w:rPr>
          <w:rFonts w:ascii="Calibri" w:hAnsi="Calibri"/>
          <w:sz w:val="22"/>
          <w:szCs w:val="22"/>
          <w:lang w:eastAsia="en-GB"/>
        </w:rPr>
      </w:pPr>
      <w:r>
        <w:t>6.2.24</w:t>
      </w:r>
      <w:r w:rsidRPr="00725766">
        <w:rPr>
          <w:rFonts w:ascii="Calibri" w:hAnsi="Calibri"/>
          <w:sz w:val="22"/>
          <w:szCs w:val="22"/>
          <w:lang w:eastAsia="en-GB"/>
        </w:rPr>
        <w:tab/>
      </w:r>
      <w:r>
        <w:t>RTCP Codec Control Commands and Indications</w:t>
      </w:r>
      <w:r>
        <w:tab/>
      </w:r>
      <w:r>
        <w:fldChar w:fldCharType="begin" w:fldLock="1"/>
      </w:r>
      <w:r>
        <w:instrText xml:space="preserve"> PAGEREF _Toc67396801 \h </w:instrText>
      </w:r>
      <w:r>
        <w:fldChar w:fldCharType="separate"/>
      </w:r>
      <w:r>
        <w:t>133</w:t>
      </w:r>
      <w:r>
        <w:fldChar w:fldCharType="end"/>
      </w:r>
    </w:p>
    <w:p w14:paraId="2DB9D013" w14:textId="6CF41ED3" w:rsidR="001B11EB" w:rsidRPr="00725766" w:rsidRDefault="001B11EB">
      <w:pPr>
        <w:pStyle w:val="TOC1"/>
        <w:rPr>
          <w:rFonts w:ascii="Calibri" w:hAnsi="Calibri"/>
          <w:szCs w:val="22"/>
          <w:lang w:eastAsia="en-GB"/>
        </w:rPr>
      </w:pPr>
      <w:r>
        <w:t>7</w:t>
      </w:r>
      <w:r w:rsidRPr="00725766">
        <w:rPr>
          <w:rFonts w:ascii="Calibri" w:hAnsi="Calibri"/>
          <w:szCs w:val="22"/>
        </w:rPr>
        <w:tab/>
      </w:r>
      <w:r>
        <w:rPr>
          <w:lang w:eastAsia="zh-CN"/>
        </w:rPr>
        <w:t>Charging</w:t>
      </w:r>
      <w:r>
        <w:tab/>
      </w:r>
      <w:r>
        <w:fldChar w:fldCharType="begin" w:fldLock="1"/>
      </w:r>
      <w:r>
        <w:instrText xml:space="preserve"> PAGEREF _Toc67396802 \h </w:instrText>
      </w:r>
      <w:r>
        <w:fldChar w:fldCharType="separate"/>
      </w:r>
      <w:r>
        <w:t>134</w:t>
      </w:r>
      <w:r>
        <w:fldChar w:fldCharType="end"/>
      </w:r>
    </w:p>
    <w:p w14:paraId="4C702418" w14:textId="2880AF67" w:rsidR="001B11EB" w:rsidRPr="00725766" w:rsidRDefault="001B11EB">
      <w:pPr>
        <w:pStyle w:val="TOC1"/>
        <w:rPr>
          <w:rFonts w:ascii="Calibri" w:hAnsi="Calibri"/>
          <w:szCs w:val="22"/>
          <w:lang w:eastAsia="en-GB"/>
        </w:rPr>
      </w:pPr>
      <w:r>
        <w:t>8</w:t>
      </w:r>
      <w:r w:rsidRPr="00725766">
        <w:rPr>
          <w:rFonts w:ascii="Calibri" w:hAnsi="Calibri"/>
          <w:szCs w:val="22"/>
        </w:rPr>
        <w:tab/>
      </w:r>
      <w:r>
        <w:rPr>
          <w:lang w:eastAsia="zh-CN"/>
        </w:rPr>
        <w:t>Messages/Procedures and contents</w:t>
      </w:r>
      <w:r>
        <w:tab/>
      </w:r>
      <w:r>
        <w:fldChar w:fldCharType="begin" w:fldLock="1"/>
      </w:r>
      <w:r>
        <w:instrText xml:space="preserve"> PAGEREF _Toc67396803 \h </w:instrText>
      </w:r>
      <w:r>
        <w:fldChar w:fldCharType="separate"/>
      </w:r>
      <w:r>
        <w:t>134</w:t>
      </w:r>
      <w:r>
        <w:fldChar w:fldCharType="end"/>
      </w:r>
    </w:p>
    <w:p w14:paraId="05259998" w14:textId="5D909A62" w:rsidR="001B11EB" w:rsidRPr="00725766" w:rsidRDefault="001B11EB">
      <w:pPr>
        <w:pStyle w:val="TOC2"/>
        <w:rPr>
          <w:rFonts w:ascii="Calibri" w:hAnsi="Calibri"/>
          <w:sz w:val="22"/>
          <w:szCs w:val="22"/>
          <w:lang w:eastAsia="en-GB"/>
        </w:rPr>
      </w:pPr>
      <w:r>
        <w:t>8.1</w:t>
      </w:r>
      <w:r w:rsidRPr="00725766">
        <w:rPr>
          <w:rFonts w:ascii="Calibri" w:hAnsi="Calibri"/>
          <w:sz w:val="22"/>
          <w:szCs w:val="22"/>
        </w:rPr>
        <w:tab/>
      </w:r>
      <w:r>
        <w:rPr>
          <w:lang w:eastAsia="zh-CN"/>
        </w:rPr>
        <w:t>General</w:t>
      </w:r>
      <w:r>
        <w:tab/>
      </w:r>
      <w:r>
        <w:fldChar w:fldCharType="begin" w:fldLock="1"/>
      </w:r>
      <w:r>
        <w:instrText xml:space="preserve"> PAGEREF _Toc67396804 \h </w:instrText>
      </w:r>
      <w:r>
        <w:fldChar w:fldCharType="separate"/>
      </w:r>
      <w:r>
        <w:t>134</w:t>
      </w:r>
      <w:r>
        <w:fldChar w:fldCharType="end"/>
      </w:r>
    </w:p>
    <w:p w14:paraId="0E820CC7" w14:textId="0ECB10A6" w:rsidR="001B11EB" w:rsidRPr="00725766" w:rsidRDefault="001B11EB">
      <w:pPr>
        <w:pStyle w:val="TOC2"/>
        <w:rPr>
          <w:rFonts w:ascii="Calibri" w:hAnsi="Calibri"/>
          <w:sz w:val="22"/>
          <w:szCs w:val="22"/>
          <w:lang w:eastAsia="en-GB"/>
        </w:rPr>
      </w:pPr>
      <w:r>
        <w:t>8.2</w:t>
      </w:r>
      <w:r w:rsidRPr="00725766">
        <w:rPr>
          <w:rFonts w:ascii="Calibri" w:hAnsi="Calibri"/>
          <w:sz w:val="22"/>
          <w:szCs w:val="22"/>
        </w:rPr>
        <w:tab/>
      </w:r>
      <w:r>
        <w:rPr>
          <w:lang w:eastAsia="zh-CN"/>
        </w:rPr>
        <w:t>Send tone</w:t>
      </w:r>
      <w:r>
        <w:tab/>
      </w:r>
      <w:r>
        <w:fldChar w:fldCharType="begin" w:fldLock="1"/>
      </w:r>
      <w:r>
        <w:instrText xml:space="preserve"> PAGEREF _Toc67396805 \h </w:instrText>
      </w:r>
      <w:r>
        <w:fldChar w:fldCharType="separate"/>
      </w:r>
      <w:r>
        <w:t>135</w:t>
      </w:r>
      <w:r>
        <w:fldChar w:fldCharType="end"/>
      </w:r>
    </w:p>
    <w:p w14:paraId="2E30D662" w14:textId="0F9F4718" w:rsidR="001B11EB" w:rsidRPr="00725766" w:rsidRDefault="001B11EB">
      <w:pPr>
        <w:pStyle w:val="TOC2"/>
        <w:rPr>
          <w:rFonts w:ascii="Calibri" w:hAnsi="Calibri"/>
          <w:sz w:val="22"/>
          <w:szCs w:val="22"/>
          <w:lang w:eastAsia="en-GB"/>
        </w:rPr>
      </w:pPr>
      <w:r>
        <w:t>8.3</w:t>
      </w:r>
      <w:r w:rsidRPr="00725766">
        <w:rPr>
          <w:rFonts w:ascii="Calibri" w:hAnsi="Calibri"/>
          <w:sz w:val="22"/>
          <w:szCs w:val="22"/>
        </w:rPr>
        <w:tab/>
      </w:r>
      <w:r>
        <w:rPr>
          <w:lang w:eastAsia="zh-CN"/>
        </w:rPr>
        <w:t>Stop tone</w:t>
      </w:r>
      <w:r>
        <w:tab/>
      </w:r>
      <w:r>
        <w:fldChar w:fldCharType="begin" w:fldLock="1"/>
      </w:r>
      <w:r>
        <w:instrText xml:space="preserve"> PAGEREF _Toc67396806 \h </w:instrText>
      </w:r>
      <w:r>
        <w:fldChar w:fldCharType="separate"/>
      </w:r>
      <w:r>
        <w:t>135</w:t>
      </w:r>
      <w:r>
        <w:fldChar w:fldCharType="end"/>
      </w:r>
    </w:p>
    <w:p w14:paraId="229D27E6" w14:textId="6873FB1B" w:rsidR="001B11EB" w:rsidRPr="00725766" w:rsidRDefault="001B11EB">
      <w:pPr>
        <w:pStyle w:val="TOC2"/>
        <w:rPr>
          <w:rFonts w:ascii="Calibri" w:hAnsi="Calibri"/>
          <w:sz w:val="22"/>
          <w:szCs w:val="22"/>
          <w:lang w:eastAsia="en-GB"/>
        </w:rPr>
      </w:pPr>
      <w:r>
        <w:t>8.4</w:t>
      </w:r>
      <w:r w:rsidRPr="00725766">
        <w:rPr>
          <w:rFonts w:ascii="Calibri" w:hAnsi="Calibri"/>
          <w:sz w:val="22"/>
          <w:szCs w:val="22"/>
        </w:rPr>
        <w:tab/>
      </w:r>
      <w:r>
        <w:rPr>
          <w:lang w:eastAsia="zh-CN"/>
        </w:rPr>
        <w:t>Tone completed</w:t>
      </w:r>
      <w:r>
        <w:tab/>
      </w:r>
      <w:r>
        <w:fldChar w:fldCharType="begin" w:fldLock="1"/>
      </w:r>
      <w:r>
        <w:instrText xml:space="preserve"> PAGEREF _Toc67396807 \h </w:instrText>
      </w:r>
      <w:r>
        <w:fldChar w:fldCharType="separate"/>
      </w:r>
      <w:r>
        <w:t>136</w:t>
      </w:r>
      <w:r>
        <w:fldChar w:fldCharType="end"/>
      </w:r>
    </w:p>
    <w:p w14:paraId="0210622C" w14:textId="6496A173" w:rsidR="001B11EB" w:rsidRPr="00725766" w:rsidRDefault="001B11EB">
      <w:pPr>
        <w:pStyle w:val="TOC2"/>
        <w:rPr>
          <w:rFonts w:ascii="Calibri" w:hAnsi="Calibri"/>
          <w:sz w:val="22"/>
          <w:szCs w:val="22"/>
          <w:lang w:eastAsia="en-GB"/>
        </w:rPr>
      </w:pPr>
      <w:r>
        <w:t>8.5</w:t>
      </w:r>
      <w:r w:rsidRPr="00725766">
        <w:rPr>
          <w:rFonts w:ascii="Calibri" w:hAnsi="Calibri"/>
          <w:sz w:val="22"/>
          <w:szCs w:val="22"/>
        </w:rPr>
        <w:tab/>
      </w:r>
      <w:r>
        <w:rPr>
          <w:lang w:eastAsia="zh-CN"/>
        </w:rPr>
        <w:t>Start announcement</w:t>
      </w:r>
      <w:r>
        <w:tab/>
      </w:r>
      <w:r>
        <w:fldChar w:fldCharType="begin" w:fldLock="1"/>
      </w:r>
      <w:r>
        <w:instrText xml:space="preserve"> PAGEREF _Toc67396808 \h </w:instrText>
      </w:r>
      <w:r>
        <w:fldChar w:fldCharType="separate"/>
      </w:r>
      <w:r>
        <w:t>136</w:t>
      </w:r>
      <w:r>
        <w:fldChar w:fldCharType="end"/>
      </w:r>
    </w:p>
    <w:p w14:paraId="4992EDA1" w14:textId="2F3BFD12" w:rsidR="001B11EB" w:rsidRPr="00725766" w:rsidRDefault="001B11EB">
      <w:pPr>
        <w:pStyle w:val="TOC2"/>
        <w:rPr>
          <w:rFonts w:ascii="Calibri" w:hAnsi="Calibri"/>
          <w:sz w:val="22"/>
          <w:szCs w:val="22"/>
          <w:lang w:eastAsia="en-GB"/>
        </w:rPr>
      </w:pPr>
      <w:r>
        <w:t>8.6</w:t>
      </w:r>
      <w:r w:rsidRPr="00725766">
        <w:rPr>
          <w:rFonts w:ascii="Calibri" w:hAnsi="Calibri"/>
          <w:sz w:val="22"/>
          <w:szCs w:val="22"/>
        </w:rPr>
        <w:tab/>
      </w:r>
      <w:r>
        <w:rPr>
          <w:lang w:eastAsia="zh-CN"/>
        </w:rPr>
        <w:t>Stop Announcement</w:t>
      </w:r>
      <w:r>
        <w:tab/>
      </w:r>
      <w:r>
        <w:fldChar w:fldCharType="begin" w:fldLock="1"/>
      </w:r>
      <w:r>
        <w:instrText xml:space="preserve"> PAGEREF _Toc67396809 \h </w:instrText>
      </w:r>
      <w:r>
        <w:fldChar w:fldCharType="separate"/>
      </w:r>
      <w:r>
        <w:t>137</w:t>
      </w:r>
      <w:r>
        <w:fldChar w:fldCharType="end"/>
      </w:r>
    </w:p>
    <w:p w14:paraId="24B30372" w14:textId="3B766F06" w:rsidR="001B11EB" w:rsidRPr="00725766" w:rsidRDefault="001B11EB">
      <w:pPr>
        <w:pStyle w:val="TOC2"/>
        <w:rPr>
          <w:rFonts w:ascii="Calibri" w:hAnsi="Calibri"/>
          <w:sz w:val="22"/>
          <w:szCs w:val="22"/>
          <w:lang w:eastAsia="en-GB"/>
        </w:rPr>
      </w:pPr>
      <w:r>
        <w:t>8.7</w:t>
      </w:r>
      <w:r w:rsidRPr="00725766">
        <w:rPr>
          <w:rFonts w:ascii="Calibri" w:hAnsi="Calibri"/>
          <w:sz w:val="22"/>
          <w:szCs w:val="22"/>
        </w:rPr>
        <w:tab/>
      </w:r>
      <w:r>
        <w:rPr>
          <w:lang w:eastAsia="zh-CN"/>
        </w:rPr>
        <w:t>Announcement Completed</w:t>
      </w:r>
      <w:r>
        <w:tab/>
      </w:r>
      <w:r>
        <w:fldChar w:fldCharType="begin" w:fldLock="1"/>
      </w:r>
      <w:r>
        <w:instrText xml:space="preserve"> PAGEREF _Toc67396810 \h </w:instrText>
      </w:r>
      <w:r>
        <w:fldChar w:fldCharType="separate"/>
      </w:r>
      <w:r>
        <w:t>137</w:t>
      </w:r>
      <w:r>
        <w:fldChar w:fldCharType="end"/>
      </w:r>
    </w:p>
    <w:p w14:paraId="0298019D" w14:textId="45EEF3C2" w:rsidR="001B11EB" w:rsidRPr="00725766" w:rsidRDefault="001B11EB">
      <w:pPr>
        <w:pStyle w:val="TOC2"/>
        <w:rPr>
          <w:rFonts w:ascii="Calibri" w:hAnsi="Calibri"/>
          <w:sz w:val="22"/>
          <w:szCs w:val="22"/>
          <w:lang w:eastAsia="en-GB"/>
        </w:rPr>
      </w:pPr>
      <w:r>
        <w:t>8.8</w:t>
      </w:r>
      <w:r w:rsidRPr="00725766">
        <w:rPr>
          <w:rFonts w:ascii="Calibri" w:hAnsi="Calibri"/>
          <w:sz w:val="22"/>
          <w:szCs w:val="22"/>
        </w:rPr>
        <w:tab/>
      </w:r>
      <w:r>
        <w:rPr>
          <w:lang w:eastAsia="zh-CN"/>
        </w:rPr>
        <w:t>Start audio record</w:t>
      </w:r>
      <w:r>
        <w:tab/>
      </w:r>
      <w:r>
        <w:fldChar w:fldCharType="begin" w:fldLock="1"/>
      </w:r>
      <w:r>
        <w:instrText xml:space="preserve"> PAGEREF _Toc67396811 \h </w:instrText>
      </w:r>
      <w:r>
        <w:fldChar w:fldCharType="separate"/>
      </w:r>
      <w:r>
        <w:t>137</w:t>
      </w:r>
      <w:r>
        <w:fldChar w:fldCharType="end"/>
      </w:r>
    </w:p>
    <w:p w14:paraId="1C82854E" w14:textId="6B26761D" w:rsidR="001B11EB" w:rsidRPr="00725766" w:rsidRDefault="001B11EB">
      <w:pPr>
        <w:pStyle w:val="TOC2"/>
        <w:rPr>
          <w:rFonts w:ascii="Calibri" w:hAnsi="Calibri"/>
          <w:sz w:val="22"/>
          <w:szCs w:val="22"/>
          <w:lang w:eastAsia="en-GB"/>
        </w:rPr>
      </w:pPr>
      <w:r>
        <w:t>8.9</w:t>
      </w:r>
      <w:r w:rsidRPr="00725766">
        <w:rPr>
          <w:rFonts w:ascii="Calibri" w:hAnsi="Calibri"/>
          <w:sz w:val="22"/>
          <w:szCs w:val="22"/>
        </w:rPr>
        <w:tab/>
      </w:r>
      <w:r>
        <w:rPr>
          <w:lang w:eastAsia="zh-CN"/>
        </w:rPr>
        <w:t>Stop audio record</w:t>
      </w:r>
      <w:r>
        <w:tab/>
      </w:r>
      <w:r>
        <w:fldChar w:fldCharType="begin" w:fldLock="1"/>
      </w:r>
      <w:r>
        <w:instrText xml:space="preserve"> PAGEREF _Toc67396812 \h </w:instrText>
      </w:r>
      <w:r>
        <w:fldChar w:fldCharType="separate"/>
      </w:r>
      <w:r>
        <w:t>138</w:t>
      </w:r>
      <w:r>
        <w:fldChar w:fldCharType="end"/>
      </w:r>
    </w:p>
    <w:p w14:paraId="5640CDB0" w14:textId="7C3F821B" w:rsidR="001B11EB" w:rsidRPr="00725766" w:rsidRDefault="001B11EB">
      <w:pPr>
        <w:pStyle w:val="TOC2"/>
        <w:rPr>
          <w:rFonts w:ascii="Calibri" w:hAnsi="Calibri"/>
          <w:sz w:val="22"/>
          <w:szCs w:val="22"/>
          <w:lang w:eastAsia="en-GB"/>
        </w:rPr>
      </w:pPr>
      <w:r>
        <w:t>8.10</w:t>
      </w:r>
      <w:r w:rsidRPr="00725766">
        <w:rPr>
          <w:rFonts w:ascii="Calibri" w:hAnsi="Calibri"/>
          <w:sz w:val="22"/>
          <w:szCs w:val="22"/>
        </w:rPr>
        <w:tab/>
      </w:r>
      <w:r>
        <w:rPr>
          <w:lang w:eastAsia="zh-CN"/>
        </w:rPr>
        <w:t>Audio record completed</w:t>
      </w:r>
      <w:r>
        <w:tab/>
      </w:r>
      <w:r>
        <w:fldChar w:fldCharType="begin" w:fldLock="1"/>
      </w:r>
      <w:r>
        <w:instrText xml:space="preserve"> PAGEREF _Toc67396813 \h </w:instrText>
      </w:r>
      <w:r>
        <w:fldChar w:fldCharType="separate"/>
      </w:r>
      <w:r>
        <w:t>138</w:t>
      </w:r>
      <w:r>
        <w:fldChar w:fldCharType="end"/>
      </w:r>
    </w:p>
    <w:p w14:paraId="0F1FCD4E" w14:textId="5A48D1A1" w:rsidR="001B11EB" w:rsidRPr="00725766" w:rsidRDefault="001B11EB">
      <w:pPr>
        <w:pStyle w:val="TOC2"/>
        <w:rPr>
          <w:rFonts w:ascii="Calibri" w:hAnsi="Calibri"/>
          <w:sz w:val="22"/>
          <w:szCs w:val="22"/>
          <w:lang w:eastAsia="en-GB"/>
        </w:rPr>
      </w:pPr>
      <w:r>
        <w:t>8.</w:t>
      </w:r>
      <w:r>
        <w:rPr>
          <w:lang w:eastAsia="zh-CN"/>
        </w:rPr>
        <w:t>11</w:t>
      </w:r>
      <w:r w:rsidRPr="00725766">
        <w:rPr>
          <w:rFonts w:ascii="Calibri" w:hAnsi="Calibri"/>
          <w:sz w:val="22"/>
          <w:szCs w:val="22"/>
          <w:lang w:eastAsia="en-GB"/>
        </w:rPr>
        <w:tab/>
      </w:r>
      <w:r>
        <w:t>Detect DTMF</w:t>
      </w:r>
      <w:r>
        <w:tab/>
      </w:r>
      <w:r>
        <w:fldChar w:fldCharType="begin" w:fldLock="1"/>
      </w:r>
      <w:r>
        <w:instrText xml:space="preserve"> PAGEREF _Toc67396814 \h </w:instrText>
      </w:r>
      <w:r>
        <w:fldChar w:fldCharType="separate"/>
      </w:r>
      <w:r>
        <w:t>139</w:t>
      </w:r>
      <w:r>
        <w:fldChar w:fldCharType="end"/>
      </w:r>
    </w:p>
    <w:p w14:paraId="5213E02F" w14:textId="34DD2876" w:rsidR="001B11EB" w:rsidRPr="00725766" w:rsidRDefault="001B11EB">
      <w:pPr>
        <w:pStyle w:val="TOC2"/>
        <w:rPr>
          <w:rFonts w:ascii="Calibri" w:hAnsi="Calibri"/>
          <w:sz w:val="22"/>
          <w:szCs w:val="22"/>
          <w:lang w:eastAsia="en-GB"/>
        </w:rPr>
      </w:pPr>
      <w:r>
        <w:t>8.</w:t>
      </w:r>
      <w:r>
        <w:rPr>
          <w:lang w:eastAsia="zh-CN"/>
        </w:rPr>
        <w:t>12</w:t>
      </w:r>
      <w:r w:rsidRPr="00725766">
        <w:rPr>
          <w:rFonts w:ascii="Calibri" w:hAnsi="Calibri"/>
          <w:sz w:val="22"/>
          <w:szCs w:val="22"/>
          <w:lang w:eastAsia="en-GB"/>
        </w:rPr>
        <w:tab/>
      </w:r>
      <w:r>
        <w:t>Stop DTMF Detection</w:t>
      </w:r>
      <w:r>
        <w:tab/>
      </w:r>
      <w:r>
        <w:fldChar w:fldCharType="begin" w:fldLock="1"/>
      </w:r>
      <w:r>
        <w:instrText xml:space="preserve"> PAGEREF _Toc67396815 \h </w:instrText>
      </w:r>
      <w:r>
        <w:fldChar w:fldCharType="separate"/>
      </w:r>
      <w:r>
        <w:t>139</w:t>
      </w:r>
      <w:r>
        <w:fldChar w:fldCharType="end"/>
      </w:r>
    </w:p>
    <w:p w14:paraId="5F8C436A" w14:textId="4C1E7010" w:rsidR="001B11EB" w:rsidRPr="00725766" w:rsidRDefault="001B11EB">
      <w:pPr>
        <w:pStyle w:val="TOC2"/>
        <w:rPr>
          <w:rFonts w:ascii="Calibri" w:hAnsi="Calibri"/>
          <w:sz w:val="22"/>
          <w:szCs w:val="22"/>
          <w:lang w:eastAsia="en-GB"/>
        </w:rPr>
      </w:pPr>
      <w:r>
        <w:t>8.13</w:t>
      </w:r>
      <w:r w:rsidRPr="00725766">
        <w:rPr>
          <w:rFonts w:ascii="Calibri" w:hAnsi="Calibri"/>
          <w:sz w:val="22"/>
          <w:szCs w:val="22"/>
          <w:lang w:eastAsia="en-GB"/>
        </w:rPr>
        <w:tab/>
      </w:r>
      <w:r>
        <w:t>Report DTMF</w:t>
      </w:r>
      <w:r>
        <w:tab/>
      </w:r>
      <w:r>
        <w:fldChar w:fldCharType="begin" w:fldLock="1"/>
      </w:r>
      <w:r>
        <w:instrText xml:space="preserve"> PAGEREF _Toc67396816 \h </w:instrText>
      </w:r>
      <w:r>
        <w:fldChar w:fldCharType="separate"/>
      </w:r>
      <w:r>
        <w:t>140</w:t>
      </w:r>
      <w:r>
        <w:fldChar w:fldCharType="end"/>
      </w:r>
    </w:p>
    <w:p w14:paraId="23031945" w14:textId="078D615A" w:rsidR="001B11EB" w:rsidRPr="00725766" w:rsidRDefault="001B11EB">
      <w:pPr>
        <w:pStyle w:val="TOC2"/>
        <w:rPr>
          <w:rFonts w:ascii="Calibri" w:hAnsi="Calibri"/>
          <w:sz w:val="22"/>
          <w:szCs w:val="22"/>
          <w:lang w:eastAsia="en-GB"/>
        </w:rPr>
      </w:pPr>
      <w:r>
        <w:t>8.14</w:t>
      </w:r>
      <w:r w:rsidRPr="00725766">
        <w:rPr>
          <w:rFonts w:ascii="Calibri" w:hAnsi="Calibri"/>
          <w:sz w:val="22"/>
          <w:szCs w:val="22"/>
        </w:rPr>
        <w:tab/>
      </w:r>
      <w:r>
        <w:rPr>
          <w:lang w:eastAsia="zh-CN"/>
        </w:rPr>
        <w:t>Start playing multimedia</w:t>
      </w:r>
      <w:r>
        <w:tab/>
      </w:r>
      <w:r>
        <w:fldChar w:fldCharType="begin" w:fldLock="1"/>
      </w:r>
      <w:r>
        <w:instrText xml:space="preserve"> PAGEREF _Toc67396817 \h </w:instrText>
      </w:r>
      <w:r>
        <w:fldChar w:fldCharType="separate"/>
      </w:r>
      <w:r>
        <w:t>140</w:t>
      </w:r>
      <w:r>
        <w:fldChar w:fldCharType="end"/>
      </w:r>
    </w:p>
    <w:p w14:paraId="48ED24C9" w14:textId="3DCE0C62" w:rsidR="001B11EB" w:rsidRPr="00725766" w:rsidRDefault="001B11EB">
      <w:pPr>
        <w:pStyle w:val="TOC2"/>
        <w:rPr>
          <w:rFonts w:ascii="Calibri" w:hAnsi="Calibri"/>
          <w:sz w:val="22"/>
          <w:szCs w:val="22"/>
          <w:lang w:eastAsia="en-GB"/>
        </w:rPr>
      </w:pPr>
      <w:r>
        <w:lastRenderedPageBreak/>
        <w:t>8.15</w:t>
      </w:r>
      <w:r w:rsidRPr="00725766">
        <w:rPr>
          <w:rFonts w:ascii="Calibri" w:hAnsi="Calibri"/>
          <w:sz w:val="22"/>
          <w:szCs w:val="22"/>
        </w:rPr>
        <w:tab/>
      </w:r>
      <w:r>
        <w:rPr>
          <w:lang w:eastAsia="zh-CN"/>
        </w:rPr>
        <w:t>Stop playing multimedia</w:t>
      </w:r>
      <w:r>
        <w:tab/>
      </w:r>
      <w:r>
        <w:fldChar w:fldCharType="begin" w:fldLock="1"/>
      </w:r>
      <w:r>
        <w:instrText xml:space="preserve"> PAGEREF _Toc67396818 \h </w:instrText>
      </w:r>
      <w:r>
        <w:fldChar w:fldCharType="separate"/>
      </w:r>
      <w:r>
        <w:t>141</w:t>
      </w:r>
      <w:r>
        <w:fldChar w:fldCharType="end"/>
      </w:r>
    </w:p>
    <w:p w14:paraId="4CA9201D" w14:textId="47A720C4" w:rsidR="001B11EB" w:rsidRPr="00725766" w:rsidRDefault="001B11EB">
      <w:pPr>
        <w:pStyle w:val="TOC2"/>
        <w:rPr>
          <w:rFonts w:ascii="Calibri" w:hAnsi="Calibri"/>
          <w:sz w:val="22"/>
          <w:szCs w:val="22"/>
          <w:lang w:eastAsia="en-GB"/>
        </w:rPr>
      </w:pPr>
      <w:r>
        <w:t>8.16</w:t>
      </w:r>
      <w:r w:rsidRPr="00725766">
        <w:rPr>
          <w:rFonts w:ascii="Calibri" w:hAnsi="Calibri"/>
          <w:sz w:val="22"/>
          <w:szCs w:val="22"/>
        </w:rPr>
        <w:tab/>
      </w:r>
      <w:r>
        <w:rPr>
          <w:lang w:eastAsia="zh-CN"/>
        </w:rPr>
        <w:t>Playing multimedia completed</w:t>
      </w:r>
      <w:r>
        <w:tab/>
      </w:r>
      <w:r>
        <w:fldChar w:fldCharType="begin" w:fldLock="1"/>
      </w:r>
      <w:r>
        <w:instrText xml:space="preserve"> PAGEREF _Toc67396819 \h </w:instrText>
      </w:r>
      <w:r>
        <w:fldChar w:fldCharType="separate"/>
      </w:r>
      <w:r>
        <w:t>141</w:t>
      </w:r>
      <w:r>
        <w:fldChar w:fldCharType="end"/>
      </w:r>
    </w:p>
    <w:p w14:paraId="0F41E45C" w14:textId="45E0C67B" w:rsidR="001B11EB" w:rsidRPr="00725766" w:rsidRDefault="001B11EB">
      <w:pPr>
        <w:pStyle w:val="TOC2"/>
        <w:rPr>
          <w:rFonts w:ascii="Calibri" w:hAnsi="Calibri"/>
          <w:sz w:val="22"/>
          <w:szCs w:val="22"/>
          <w:lang w:eastAsia="en-GB"/>
        </w:rPr>
      </w:pPr>
      <w:r>
        <w:t>8.17</w:t>
      </w:r>
      <w:r w:rsidRPr="00725766">
        <w:rPr>
          <w:rFonts w:ascii="Calibri" w:hAnsi="Calibri"/>
          <w:sz w:val="22"/>
          <w:szCs w:val="22"/>
        </w:rPr>
        <w:tab/>
      </w:r>
      <w:r>
        <w:rPr>
          <w:lang w:eastAsia="zh-CN"/>
        </w:rPr>
        <w:t>Start multimedia record</w:t>
      </w:r>
      <w:r>
        <w:tab/>
      </w:r>
      <w:r>
        <w:fldChar w:fldCharType="begin" w:fldLock="1"/>
      </w:r>
      <w:r>
        <w:instrText xml:space="preserve"> PAGEREF _Toc67396820 \h </w:instrText>
      </w:r>
      <w:r>
        <w:fldChar w:fldCharType="separate"/>
      </w:r>
      <w:r>
        <w:t>141</w:t>
      </w:r>
      <w:r>
        <w:fldChar w:fldCharType="end"/>
      </w:r>
    </w:p>
    <w:p w14:paraId="6DE25F82" w14:textId="7A6B00C2" w:rsidR="001B11EB" w:rsidRPr="00725766" w:rsidRDefault="001B11EB">
      <w:pPr>
        <w:pStyle w:val="TOC2"/>
        <w:rPr>
          <w:rFonts w:ascii="Calibri" w:hAnsi="Calibri"/>
          <w:sz w:val="22"/>
          <w:szCs w:val="22"/>
          <w:lang w:eastAsia="en-GB"/>
        </w:rPr>
      </w:pPr>
      <w:r>
        <w:t>8.18</w:t>
      </w:r>
      <w:r w:rsidRPr="00725766">
        <w:rPr>
          <w:rFonts w:ascii="Calibri" w:hAnsi="Calibri"/>
          <w:sz w:val="22"/>
          <w:szCs w:val="22"/>
        </w:rPr>
        <w:tab/>
      </w:r>
      <w:r>
        <w:rPr>
          <w:lang w:eastAsia="zh-CN"/>
        </w:rPr>
        <w:t>Stop multimedia record</w:t>
      </w:r>
      <w:r>
        <w:tab/>
      </w:r>
      <w:r>
        <w:fldChar w:fldCharType="begin" w:fldLock="1"/>
      </w:r>
      <w:r>
        <w:instrText xml:space="preserve"> PAGEREF _Toc67396821 \h </w:instrText>
      </w:r>
      <w:r>
        <w:fldChar w:fldCharType="separate"/>
      </w:r>
      <w:r>
        <w:t>142</w:t>
      </w:r>
      <w:r>
        <w:fldChar w:fldCharType="end"/>
      </w:r>
    </w:p>
    <w:p w14:paraId="2076E003" w14:textId="084239BD" w:rsidR="001B11EB" w:rsidRPr="00725766" w:rsidRDefault="001B11EB">
      <w:pPr>
        <w:pStyle w:val="TOC2"/>
        <w:rPr>
          <w:rFonts w:ascii="Calibri" w:hAnsi="Calibri"/>
          <w:sz w:val="22"/>
          <w:szCs w:val="22"/>
          <w:lang w:eastAsia="en-GB"/>
        </w:rPr>
      </w:pPr>
      <w:r>
        <w:t>8.19</w:t>
      </w:r>
      <w:r w:rsidRPr="00725766">
        <w:rPr>
          <w:rFonts w:ascii="Calibri" w:hAnsi="Calibri"/>
          <w:sz w:val="22"/>
          <w:szCs w:val="22"/>
        </w:rPr>
        <w:tab/>
      </w:r>
      <w:r>
        <w:rPr>
          <w:lang w:eastAsia="zh-CN"/>
        </w:rPr>
        <w:t>Multimedia record completed</w:t>
      </w:r>
      <w:r>
        <w:tab/>
      </w:r>
      <w:r>
        <w:fldChar w:fldCharType="begin" w:fldLock="1"/>
      </w:r>
      <w:r>
        <w:instrText xml:space="preserve"> PAGEREF _Toc67396822 \h </w:instrText>
      </w:r>
      <w:r>
        <w:fldChar w:fldCharType="separate"/>
      </w:r>
      <w:r>
        <w:t>142</w:t>
      </w:r>
      <w:r>
        <w:fldChar w:fldCharType="end"/>
      </w:r>
    </w:p>
    <w:p w14:paraId="0B7C8838" w14:textId="530C6ACC" w:rsidR="001B11EB" w:rsidRPr="00725766" w:rsidRDefault="001B11EB">
      <w:pPr>
        <w:pStyle w:val="TOC2"/>
        <w:rPr>
          <w:rFonts w:ascii="Calibri" w:hAnsi="Calibri"/>
          <w:sz w:val="22"/>
          <w:szCs w:val="22"/>
          <w:lang w:eastAsia="en-GB"/>
        </w:rPr>
      </w:pPr>
      <w:r>
        <w:t>8.20</w:t>
      </w:r>
      <w:r w:rsidRPr="00725766">
        <w:rPr>
          <w:rFonts w:ascii="Calibri" w:hAnsi="Calibri"/>
          <w:sz w:val="22"/>
          <w:szCs w:val="22"/>
        </w:rPr>
        <w:tab/>
      </w:r>
      <w:r>
        <w:rPr>
          <w:lang w:eastAsia="zh-CN"/>
        </w:rPr>
        <w:t>Reserve and Configure IMS Resources</w:t>
      </w:r>
      <w:r>
        <w:tab/>
      </w:r>
      <w:r>
        <w:fldChar w:fldCharType="begin" w:fldLock="1"/>
      </w:r>
      <w:r>
        <w:instrText xml:space="preserve"> PAGEREF _Toc67396823 \h </w:instrText>
      </w:r>
      <w:r>
        <w:fldChar w:fldCharType="separate"/>
      </w:r>
      <w:r>
        <w:t>143</w:t>
      </w:r>
      <w:r>
        <w:fldChar w:fldCharType="end"/>
      </w:r>
    </w:p>
    <w:p w14:paraId="43827781" w14:textId="013D7626" w:rsidR="001B11EB" w:rsidRPr="00725766" w:rsidRDefault="001B11EB">
      <w:pPr>
        <w:pStyle w:val="TOC2"/>
        <w:rPr>
          <w:rFonts w:ascii="Calibri" w:hAnsi="Calibri"/>
          <w:sz w:val="22"/>
          <w:szCs w:val="22"/>
          <w:lang w:eastAsia="en-GB"/>
        </w:rPr>
      </w:pPr>
      <w:r>
        <w:t>8.21</w:t>
      </w:r>
      <w:r w:rsidRPr="00725766">
        <w:rPr>
          <w:rFonts w:ascii="Calibri" w:hAnsi="Calibri"/>
          <w:sz w:val="22"/>
          <w:szCs w:val="22"/>
        </w:rPr>
        <w:tab/>
      </w:r>
      <w:r>
        <w:rPr>
          <w:lang w:eastAsia="zh-CN"/>
        </w:rPr>
        <w:t>Reserve IMS Resources Procedure</w:t>
      </w:r>
      <w:r>
        <w:tab/>
      </w:r>
      <w:r>
        <w:fldChar w:fldCharType="begin" w:fldLock="1"/>
      </w:r>
      <w:r>
        <w:instrText xml:space="preserve"> PAGEREF _Toc67396824 \h </w:instrText>
      </w:r>
      <w:r>
        <w:fldChar w:fldCharType="separate"/>
      </w:r>
      <w:r>
        <w:t>149</w:t>
      </w:r>
      <w:r>
        <w:fldChar w:fldCharType="end"/>
      </w:r>
    </w:p>
    <w:p w14:paraId="7F2F5B50" w14:textId="1A304F36" w:rsidR="001B11EB" w:rsidRPr="00725766" w:rsidRDefault="001B11EB">
      <w:pPr>
        <w:pStyle w:val="TOC2"/>
        <w:rPr>
          <w:rFonts w:ascii="Calibri" w:hAnsi="Calibri"/>
          <w:sz w:val="22"/>
          <w:szCs w:val="22"/>
          <w:lang w:eastAsia="en-GB"/>
        </w:rPr>
      </w:pPr>
      <w:r>
        <w:t>8.22</w:t>
      </w:r>
      <w:r w:rsidRPr="00725766">
        <w:rPr>
          <w:rFonts w:ascii="Calibri" w:hAnsi="Calibri"/>
          <w:sz w:val="22"/>
          <w:szCs w:val="22"/>
        </w:rPr>
        <w:tab/>
      </w:r>
      <w:r>
        <w:rPr>
          <w:lang w:eastAsia="zh-CN"/>
        </w:rPr>
        <w:t>Configure IMS Resources Procedure</w:t>
      </w:r>
      <w:r>
        <w:tab/>
      </w:r>
      <w:r>
        <w:fldChar w:fldCharType="begin" w:fldLock="1"/>
      </w:r>
      <w:r>
        <w:instrText xml:space="preserve"> PAGEREF _Toc67396825 \h </w:instrText>
      </w:r>
      <w:r>
        <w:fldChar w:fldCharType="separate"/>
      </w:r>
      <w:r>
        <w:t>154</w:t>
      </w:r>
      <w:r>
        <w:fldChar w:fldCharType="end"/>
      </w:r>
    </w:p>
    <w:p w14:paraId="56CF08E4" w14:textId="0225E6C1" w:rsidR="001B11EB" w:rsidRPr="00725766" w:rsidRDefault="001B11EB">
      <w:pPr>
        <w:pStyle w:val="TOC2"/>
        <w:rPr>
          <w:rFonts w:ascii="Calibri" w:hAnsi="Calibri"/>
          <w:sz w:val="22"/>
          <w:szCs w:val="22"/>
          <w:lang w:eastAsia="en-GB"/>
        </w:rPr>
      </w:pPr>
      <w:r>
        <w:t>8.23</w:t>
      </w:r>
      <w:r w:rsidRPr="00725766">
        <w:rPr>
          <w:rFonts w:ascii="Calibri" w:hAnsi="Calibri"/>
          <w:sz w:val="22"/>
          <w:szCs w:val="22"/>
        </w:rPr>
        <w:tab/>
      </w:r>
      <w:r>
        <w:rPr>
          <w:lang w:eastAsia="zh-CN"/>
        </w:rPr>
        <w:t>Release IMS Termination</w:t>
      </w:r>
      <w:r>
        <w:tab/>
      </w:r>
      <w:r>
        <w:fldChar w:fldCharType="begin" w:fldLock="1"/>
      </w:r>
      <w:r>
        <w:instrText xml:space="preserve"> PAGEREF _Toc67396826 \h </w:instrText>
      </w:r>
      <w:r>
        <w:fldChar w:fldCharType="separate"/>
      </w:r>
      <w:r>
        <w:t>158</w:t>
      </w:r>
      <w:r>
        <w:fldChar w:fldCharType="end"/>
      </w:r>
    </w:p>
    <w:p w14:paraId="5F950458" w14:textId="64847ABD" w:rsidR="001B11EB" w:rsidRPr="00725766" w:rsidRDefault="001B11EB">
      <w:pPr>
        <w:pStyle w:val="TOC2"/>
        <w:rPr>
          <w:rFonts w:ascii="Calibri" w:hAnsi="Calibri"/>
          <w:sz w:val="22"/>
          <w:szCs w:val="22"/>
          <w:lang w:eastAsia="en-GB"/>
        </w:rPr>
      </w:pPr>
      <w:r>
        <w:t>8.24</w:t>
      </w:r>
      <w:r w:rsidRPr="00725766">
        <w:rPr>
          <w:rFonts w:ascii="Calibri" w:hAnsi="Calibri"/>
          <w:sz w:val="22"/>
          <w:szCs w:val="22"/>
        </w:rPr>
        <w:tab/>
      </w:r>
      <w:r>
        <w:rPr>
          <w:lang w:eastAsia="zh-CN"/>
        </w:rPr>
        <w:t>Start TTS</w:t>
      </w:r>
      <w:r>
        <w:tab/>
      </w:r>
      <w:r>
        <w:fldChar w:fldCharType="begin" w:fldLock="1"/>
      </w:r>
      <w:r>
        <w:instrText xml:space="preserve"> PAGEREF _Toc67396827 \h </w:instrText>
      </w:r>
      <w:r>
        <w:fldChar w:fldCharType="separate"/>
      </w:r>
      <w:r>
        <w:t>158</w:t>
      </w:r>
      <w:r>
        <w:fldChar w:fldCharType="end"/>
      </w:r>
    </w:p>
    <w:p w14:paraId="72D484EC" w14:textId="5B93664A" w:rsidR="001B11EB" w:rsidRPr="00725766" w:rsidRDefault="001B11EB">
      <w:pPr>
        <w:pStyle w:val="TOC2"/>
        <w:rPr>
          <w:rFonts w:ascii="Calibri" w:hAnsi="Calibri"/>
          <w:sz w:val="22"/>
          <w:szCs w:val="22"/>
          <w:lang w:eastAsia="en-GB"/>
        </w:rPr>
      </w:pPr>
      <w:r>
        <w:t>8.25</w:t>
      </w:r>
      <w:r w:rsidRPr="00725766">
        <w:rPr>
          <w:rFonts w:ascii="Calibri" w:hAnsi="Calibri"/>
          <w:sz w:val="22"/>
          <w:szCs w:val="22"/>
        </w:rPr>
        <w:tab/>
      </w:r>
      <w:r>
        <w:rPr>
          <w:lang w:eastAsia="zh-CN"/>
        </w:rPr>
        <w:t>Stop TTS</w:t>
      </w:r>
      <w:r>
        <w:tab/>
      </w:r>
      <w:r>
        <w:fldChar w:fldCharType="begin" w:fldLock="1"/>
      </w:r>
      <w:r>
        <w:instrText xml:space="preserve"> PAGEREF _Toc67396828 \h </w:instrText>
      </w:r>
      <w:r>
        <w:fldChar w:fldCharType="separate"/>
      </w:r>
      <w:r>
        <w:t>159</w:t>
      </w:r>
      <w:r>
        <w:fldChar w:fldCharType="end"/>
      </w:r>
    </w:p>
    <w:p w14:paraId="5DFC5395" w14:textId="0E79969F" w:rsidR="001B11EB" w:rsidRPr="00725766" w:rsidRDefault="001B11EB">
      <w:pPr>
        <w:pStyle w:val="TOC2"/>
        <w:rPr>
          <w:rFonts w:ascii="Calibri" w:hAnsi="Calibri"/>
          <w:sz w:val="22"/>
          <w:szCs w:val="22"/>
          <w:lang w:eastAsia="en-GB"/>
        </w:rPr>
      </w:pPr>
      <w:r>
        <w:t>8.26</w:t>
      </w:r>
      <w:r w:rsidRPr="00725766">
        <w:rPr>
          <w:rFonts w:ascii="Calibri" w:hAnsi="Calibri"/>
          <w:sz w:val="22"/>
          <w:szCs w:val="22"/>
        </w:rPr>
        <w:tab/>
      </w:r>
      <w:r>
        <w:rPr>
          <w:lang w:eastAsia="zh-CN"/>
        </w:rPr>
        <w:t>TTS Completed</w:t>
      </w:r>
      <w:r>
        <w:tab/>
      </w:r>
      <w:r>
        <w:fldChar w:fldCharType="begin" w:fldLock="1"/>
      </w:r>
      <w:r>
        <w:instrText xml:space="preserve"> PAGEREF _Toc67396829 \h </w:instrText>
      </w:r>
      <w:r>
        <w:fldChar w:fldCharType="separate"/>
      </w:r>
      <w:r>
        <w:t>159</w:t>
      </w:r>
      <w:r>
        <w:fldChar w:fldCharType="end"/>
      </w:r>
    </w:p>
    <w:p w14:paraId="341F7317" w14:textId="04A21927" w:rsidR="001B11EB" w:rsidRPr="00725766" w:rsidRDefault="001B11EB">
      <w:pPr>
        <w:pStyle w:val="TOC2"/>
        <w:rPr>
          <w:rFonts w:ascii="Calibri" w:hAnsi="Calibri"/>
          <w:sz w:val="22"/>
          <w:szCs w:val="22"/>
          <w:lang w:eastAsia="en-GB"/>
        </w:rPr>
      </w:pPr>
      <w:r>
        <w:t>8.27</w:t>
      </w:r>
      <w:r w:rsidRPr="00725766">
        <w:rPr>
          <w:rFonts w:ascii="Calibri" w:hAnsi="Calibri"/>
          <w:sz w:val="22"/>
          <w:szCs w:val="22"/>
        </w:rPr>
        <w:tab/>
      </w:r>
      <w:r>
        <w:rPr>
          <w:lang w:eastAsia="zh-CN"/>
        </w:rPr>
        <w:t>Start ASR</w:t>
      </w:r>
      <w:r>
        <w:tab/>
      </w:r>
      <w:r>
        <w:fldChar w:fldCharType="begin" w:fldLock="1"/>
      </w:r>
      <w:r>
        <w:instrText xml:space="preserve"> PAGEREF _Toc67396830 \h </w:instrText>
      </w:r>
      <w:r>
        <w:fldChar w:fldCharType="separate"/>
      </w:r>
      <w:r>
        <w:t>159</w:t>
      </w:r>
      <w:r>
        <w:fldChar w:fldCharType="end"/>
      </w:r>
    </w:p>
    <w:p w14:paraId="358F0BC7" w14:textId="2D210423" w:rsidR="001B11EB" w:rsidRPr="00725766" w:rsidRDefault="001B11EB">
      <w:pPr>
        <w:pStyle w:val="TOC2"/>
        <w:rPr>
          <w:rFonts w:ascii="Calibri" w:hAnsi="Calibri"/>
          <w:sz w:val="22"/>
          <w:szCs w:val="22"/>
          <w:lang w:eastAsia="en-GB"/>
        </w:rPr>
      </w:pPr>
      <w:r>
        <w:t>8.28</w:t>
      </w:r>
      <w:r w:rsidRPr="00725766">
        <w:rPr>
          <w:rFonts w:ascii="Calibri" w:hAnsi="Calibri"/>
          <w:sz w:val="22"/>
          <w:szCs w:val="22"/>
        </w:rPr>
        <w:tab/>
      </w:r>
      <w:r>
        <w:rPr>
          <w:lang w:eastAsia="zh-CN"/>
        </w:rPr>
        <w:t>Stop ASR</w:t>
      </w:r>
      <w:r>
        <w:tab/>
      </w:r>
      <w:r>
        <w:fldChar w:fldCharType="begin" w:fldLock="1"/>
      </w:r>
      <w:r>
        <w:instrText xml:space="preserve"> PAGEREF _Toc67396831 \h </w:instrText>
      </w:r>
      <w:r>
        <w:fldChar w:fldCharType="separate"/>
      </w:r>
      <w:r>
        <w:t>160</w:t>
      </w:r>
      <w:r>
        <w:fldChar w:fldCharType="end"/>
      </w:r>
    </w:p>
    <w:p w14:paraId="4BC3A3A4" w14:textId="1617C8E8" w:rsidR="001B11EB" w:rsidRPr="00725766" w:rsidRDefault="001B11EB">
      <w:pPr>
        <w:pStyle w:val="TOC2"/>
        <w:rPr>
          <w:rFonts w:ascii="Calibri" w:hAnsi="Calibri"/>
          <w:sz w:val="22"/>
          <w:szCs w:val="22"/>
          <w:lang w:eastAsia="en-GB"/>
        </w:rPr>
      </w:pPr>
      <w:r>
        <w:t>8.29</w:t>
      </w:r>
      <w:r w:rsidRPr="00725766">
        <w:rPr>
          <w:rFonts w:ascii="Calibri" w:hAnsi="Calibri"/>
          <w:sz w:val="22"/>
          <w:szCs w:val="22"/>
        </w:rPr>
        <w:tab/>
      </w:r>
      <w:r>
        <w:rPr>
          <w:lang w:eastAsia="zh-CN"/>
        </w:rPr>
        <w:t>ASR completed</w:t>
      </w:r>
      <w:r>
        <w:tab/>
      </w:r>
      <w:r>
        <w:fldChar w:fldCharType="begin" w:fldLock="1"/>
      </w:r>
      <w:r>
        <w:instrText xml:space="preserve"> PAGEREF _Toc67396832 \h </w:instrText>
      </w:r>
      <w:r>
        <w:fldChar w:fldCharType="separate"/>
      </w:r>
      <w:r>
        <w:t>160</w:t>
      </w:r>
      <w:r>
        <w:fldChar w:fldCharType="end"/>
      </w:r>
    </w:p>
    <w:p w14:paraId="2B6995F5" w14:textId="74E025E2" w:rsidR="001B11EB" w:rsidRPr="00725766" w:rsidRDefault="001B11EB">
      <w:pPr>
        <w:pStyle w:val="TOC2"/>
        <w:rPr>
          <w:rFonts w:ascii="Calibri" w:hAnsi="Calibri"/>
          <w:sz w:val="22"/>
          <w:szCs w:val="22"/>
          <w:lang w:eastAsia="en-GB"/>
        </w:rPr>
      </w:pPr>
      <w:r>
        <w:t>8.30</w:t>
      </w:r>
      <w:r w:rsidRPr="00725766">
        <w:rPr>
          <w:rFonts w:ascii="Calibri" w:hAnsi="Calibri"/>
          <w:sz w:val="22"/>
          <w:szCs w:val="22"/>
          <w:lang w:eastAsia="en-GB"/>
        </w:rPr>
        <w:tab/>
      </w:r>
      <w:r>
        <w:t>MRFP Out-of-Service or Maintenance Locked</w:t>
      </w:r>
      <w:r>
        <w:tab/>
      </w:r>
      <w:r>
        <w:fldChar w:fldCharType="begin" w:fldLock="1"/>
      </w:r>
      <w:r>
        <w:instrText xml:space="preserve"> PAGEREF _Toc67396833 \h </w:instrText>
      </w:r>
      <w:r>
        <w:fldChar w:fldCharType="separate"/>
      </w:r>
      <w:r>
        <w:t>161</w:t>
      </w:r>
      <w:r>
        <w:fldChar w:fldCharType="end"/>
      </w:r>
    </w:p>
    <w:p w14:paraId="0CAAA782" w14:textId="6D4AB07E" w:rsidR="001B11EB" w:rsidRPr="00725766" w:rsidRDefault="001B11EB">
      <w:pPr>
        <w:pStyle w:val="TOC2"/>
        <w:rPr>
          <w:rFonts w:ascii="Calibri" w:hAnsi="Calibri"/>
          <w:sz w:val="22"/>
          <w:szCs w:val="22"/>
          <w:lang w:eastAsia="en-GB"/>
        </w:rPr>
      </w:pPr>
      <w:r>
        <w:t>8.31</w:t>
      </w:r>
      <w:r w:rsidRPr="00725766">
        <w:rPr>
          <w:rFonts w:ascii="Calibri" w:hAnsi="Calibri"/>
          <w:sz w:val="22"/>
          <w:szCs w:val="22"/>
          <w:lang w:eastAsia="en-GB"/>
        </w:rPr>
        <w:tab/>
      </w:r>
      <w:r>
        <w:t>MRFP  Communication Up</w:t>
      </w:r>
      <w:r>
        <w:tab/>
      </w:r>
      <w:r>
        <w:fldChar w:fldCharType="begin" w:fldLock="1"/>
      </w:r>
      <w:r>
        <w:instrText xml:space="preserve"> PAGEREF _Toc67396834 \h </w:instrText>
      </w:r>
      <w:r>
        <w:fldChar w:fldCharType="separate"/>
      </w:r>
      <w:r>
        <w:t>161</w:t>
      </w:r>
      <w:r>
        <w:fldChar w:fldCharType="end"/>
      </w:r>
    </w:p>
    <w:p w14:paraId="09E8CEFE" w14:textId="705685EF" w:rsidR="001B11EB" w:rsidRPr="00725766" w:rsidRDefault="001B11EB">
      <w:pPr>
        <w:pStyle w:val="TOC2"/>
        <w:rPr>
          <w:rFonts w:ascii="Calibri" w:hAnsi="Calibri"/>
          <w:sz w:val="22"/>
          <w:szCs w:val="22"/>
          <w:lang w:eastAsia="en-GB"/>
        </w:rPr>
      </w:pPr>
      <w:r>
        <w:t>8.32</w:t>
      </w:r>
      <w:r w:rsidRPr="00725766">
        <w:rPr>
          <w:rFonts w:ascii="Calibri" w:hAnsi="Calibri"/>
          <w:sz w:val="22"/>
          <w:szCs w:val="22"/>
          <w:lang w:eastAsia="en-GB"/>
        </w:rPr>
        <w:tab/>
      </w:r>
      <w:r>
        <w:t>MRFP Restoration</w:t>
      </w:r>
      <w:r>
        <w:tab/>
      </w:r>
      <w:r>
        <w:fldChar w:fldCharType="begin" w:fldLock="1"/>
      </w:r>
      <w:r>
        <w:instrText xml:space="preserve"> PAGEREF _Toc67396835 \h </w:instrText>
      </w:r>
      <w:r>
        <w:fldChar w:fldCharType="separate"/>
      </w:r>
      <w:r>
        <w:t>162</w:t>
      </w:r>
      <w:r>
        <w:fldChar w:fldCharType="end"/>
      </w:r>
    </w:p>
    <w:p w14:paraId="4359928E" w14:textId="021C8BBF" w:rsidR="001B11EB" w:rsidRPr="00725766" w:rsidRDefault="001B11EB">
      <w:pPr>
        <w:pStyle w:val="TOC2"/>
        <w:rPr>
          <w:rFonts w:ascii="Calibri" w:hAnsi="Calibri"/>
          <w:sz w:val="22"/>
          <w:szCs w:val="22"/>
          <w:lang w:eastAsia="en-GB"/>
        </w:rPr>
      </w:pPr>
      <w:r>
        <w:t>8.33</w:t>
      </w:r>
      <w:r w:rsidRPr="00725766">
        <w:rPr>
          <w:rFonts w:ascii="Calibri" w:hAnsi="Calibri"/>
          <w:sz w:val="22"/>
          <w:szCs w:val="22"/>
          <w:lang w:eastAsia="en-GB"/>
        </w:rPr>
        <w:tab/>
      </w:r>
      <w:r>
        <w:t>MRFC Restoration</w:t>
      </w:r>
      <w:r>
        <w:tab/>
      </w:r>
      <w:r>
        <w:fldChar w:fldCharType="begin" w:fldLock="1"/>
      </w:r>
      <w:r>
        <w:instrText xml:space="preserve"> PAGEREF _Toc67396836 \h </w:instrText>
      </w:r>
      <w:r>
        <w:fldChar w:fldCharType="separate"/>
      </w:r>
      <w:r>
        <w:t>162</w:t>
      </w:r>
      <w:r>
        <w:fldChar w:fldCharType="end"/>
      </w:r>
    </w:p>
    <w:p w14:paraId="5E5838D6" w14:textId="2DBCE4DD" w:rsidR="001B11EB" w:rsidRPr="00725766" w:rsidRDefault="001B11EB">
      <w:pPr>
        <w:pStyle w:val="TOC2"/>
        <w:rPr>
          <w:rFonts w:ascii="Calibri" w:hAnsi="Calibri"/>
          <w:sz w:val="22"/>
          <w:szCs w:val="22"/>
          <w:lang w:eastAsia="en-GB"/>
        </w:rPr>
      </w:pPr>
      <w:r>
        <w:t>8.34</w:t>
      </w:r>
      <w:r w:rsidRPr="00725766">
        <w:rPr>
          <w:rFonts w:ascii="Calibri" w:hAnsi="Calibri"/>
          <w:sz w:val="22"/>
          <w:szCs w:val="22"/>
          <w:lang w:eastAsia="en-GB"/>
        </w:rPr>
        <w:tab/>
      </w:r>
      <w:r>
        <w:t>MRFP Re-register</w:t>
      </w:r>
      <w:r>
        <w:tab/>
      </w:r>
      <w:r>
        <w:fldChar w:fldCharType="begin" w:fldLock="1"/>
      </w:r>
      <w:r>
        <w:instrText xml:space="preserve"> PAGEREF _Toc67396837 \h </w:instrText>
      </w:r>
      <w:r>
        <w:fldChar w:fldCharType="separate"/>
      </w:r>
      <w:r>
        <w:t>163</w:t>
      </w:r>
      <w:r>
        <w:fldChar w:fldCharType="end"/>
      </w:r>
    </w:p>
    <w:p w14:paraId="79894F1E" w14:textId="37F2A788" w:rsidR="001B11EB" w:rsidRPr="00725766" w:rsidRDefault="001B11EB">
      <w:pPr>
        <w:pStyle w:val="TOC2"/>
        <w:rPr>
          <w:rFonts w:ascii="Calibri" w:hAnsi="Calibri"/>
          <w:sz w:val="22"/>
          <w:szCs w:val="22"/>
          <w:lang w:eastAsia="en-GB"/>
        </w:rPr>
      </w:pPr>
      <w:r>
        <w:t>8.35</w:t>
      </w:r>
      <w:r w:rsidRPr="00725766">
        <w:rPr>
          <w:rFonts w:ascii="Calibri" w:hAnsi="Calibri"/>
          <w:sz w:val="22"/>
          <w:szCs w:val="22"/>
          <w:lang w:eastAsia="en-GB"/>
        </w:rPr>
        <w:tab/>
      </w:r>
      <w:r>
        <w:t>MRFC Re-registration Ordered by MRFC</w:t>
      </w:r>
      <w:r>
        <w:tab/>
      </w:r>
      <w:r>
        <w:fldChar w:fldCharType="begin" w:fldLock="1"/>
      </w:r>
      <w:r>
        <w:instrText xml:space="preserve"> PAGEREF _Toc67396838 \h </w:instrText>
      </w:r>
      <w:r>
        <w:fldChar w:fldCharType="separate"/>
      </w:r>
      <w:r>
        <w:t>163</w:t>
      </w:r>
      <w:r>
        <w:fldChar w:fldCharType="end"/>
      </w:r>
    </w:p>
    <w:p w14:paraId="23AD28E3" w14:textId="7DFCC603" w:rsidR="001B11EB" w:rsidRPr="00725766" w:rsidRDefault="001B11EB">
      <w:pPr>
        <w:pStyle w:val="TOC2"/>
        <w:rPr>
          <w:rFonts w:ascii="Calibri" w:hAnsi="Calibri"/>
          <w:sz w:val="22"/>
          <w:szCs w:val="22"/>
          <w:lang w:eastAsia="en-GB"/>
        </w:rPr>
      </w:pPr>
      <w:r>
        <w:t>8.36</w:t>
      </w:r>
      <w:r w:rsidRPr="00725766">
        <w:rPr>
          <w:rFonts w:ascii="Calibri" w:hAnsi="Calibri"/>
          <w:sz w:val="22"/>
          <w:szCs w:val="22"/>
          <w:lang w:eastAsia="en-GB"/>
        </w:rPr>
        <w:tab/>
      </w:r>
      <w:r>
        <w:t>Audit Value</w:t>
      </w:r>
      <w:r>
        <w:tab/>
      </w:r>
      <w:r>
        <w:fldChar w:fldCharType="begin" w:fldLock="1"/>
      </w:r>
      <w:r>
        <w:instrText xml:space="preserve"> PAGEREF _Toc67396839 \h </w:instrText>
      </w:r>
      <w:r>
        <w:fldChar w:fldCharType="separate"/>
      </w:r>
      <w:r>
        <w:t>164</w:t>
      </w:r>
      <w:r>
        <w:fldChar w:fldCharType="end"/>
      </w:r>
    </w:p>
    <w:p w14:paraId="45065106" w14:textId="6941E395" w:rsidR="001B11EB" w:rsidRPr="00725766" w:rsidRDefault="001B11EB">
      <w:pPr>
        <w:pStyle w:val="TOC2"/>
        <w:rPr>
          <w:rFonts w:ascii="Calibri" w:hAnsi="Calibri"/>
          <w:sz w:val="22"/>
          <w:szCs w:val="22"/>
          <w:lang w:eastAsia="en-GB"/>
        </w:rPr>
      </w:pPr>
      <w:r>
        <w:t>8.37</w:t>
      </w:r>
      <w:r w:rsidRPr="00725766">
        <w:rPr>
          <w:rFonts w:ascii="Calibri" w:hAnsi="Calibri"/>
          <w:sz w:val="22"/>
          <w:szCs w:val="22"/>
          <w:lang w:eastAsia="en-GB"/>
        </w:rPr>
        <w:tab/>
      </w:r>
      <w:r>
        <w:t>Audit Capability</w:t>
      </w:r>
      <w:r>
        <w:tab/>
      </w:r>
      <w:r>
        <w:fldChar w:fldCharType="begin" w:fldLock="1"/>
      </w:r>
      <w:r>
        <w:instrText xml:space="preserve"> PAGEREF _Toc67396840 \h </w:instrText>
      </w:r>
      <w:r>
        <w:fldChar w:fldCharType="separate"/>
      </w:r>
      <w:r>
        <w:t>164</w:t>
      </w:r>
      <w:r>
        <w:fldChar w:fldCharType="end"/>
      </w:r>
    </w:p>
    <w:p w14:paraId="1E5F34BD" w14:textId="24E781B1" w:rsidR="001B11EB" w:rsidRPr="00725766" w:rsidRDefault="001B11EB">
      <w:pPr>
        <w:pStyle w:val="TOC2"/>
        <w:rPr>
          <w:rFonts w:ascii="Calibri" w:hAnsi="Calibri"/>
          <w:sz w:val="22"/>
          <w:szCs w:val="22"/>
          <w:lang w:eastAsia="en-GB"/>
        </w:rPr>
      </w:pPr>
      <w:r>
        <w:t>8.38</w:t>
      </w:r>
      <w:r w:rsidRPr="00725766">
        <w:rPr>
          <w:rFonts w:ascii="Calibri" w:hAnsi="Calibri"/>
          <w:sz w:val="22"/>
          <w:szCs w:val="22"/>
          <w:lang w:eastAsia="en-GB"/>
        </w:rPr>
        <w:tab/>
      </w:r>
      <w:r>
        <w:t>Capability Update</w:t>
      </w:r>
      <w:r>
        <w:tab/>
      </w:r>
      <w:r>
        <w:fldChar w:fldCharType="begin" w:fldLock="1"/>
      </w:r>
      <w:r>
        <w:instrText xml:space="preserve"> PAGEREF _Toc67396841 \h </w:instrText>
      </w:r>
      <w:r>
        <w:fldChar w:fldCharType="separate"/>
      </w:r>
      <w:r>
        <w:t>165</w:t>
      </w:r>
      <w:r>
        <w:fldChar w:fldCharType="end"/>
      </w:r>
    </w:p>
    <w:p w14:paraId="4576FD2B" w14:textId="0DB0EB8D" w:rsidR="001B11EB" w:rsidRPr="00725766" w:rsidRDefault="001B11EB">
      <w:pPr>
        <w:pStyle w:val="TOC2"/>
        <w:rPr>
          <w:rFonts w:ascii="Calibri" w:hAnsi="Calibri"/>
          <w:sz w:val="22"/>
          <w:szCs w:val="22"/>
          <w:lang w:eastAsia="en-GB"/>
        </w:rPr>
      </w:pPr>
      <w:r>
        <w:t>8.39</w:t>
      </w:r>
      <w:r w:rsidRPr="00725766">
        <w:rPr>
          <w:rFonts w:ascii="Calibri" w:hAnsi="Calibri"/>
          <w:sz w:val="22"/>
          <w:szCs w:val="22"/>
          <w:lang w:eastAsia="en-GB"/>
        </w:rPr>
        <w:tab/>
      </w:r>
      <w:r>
        <w:t>MRFC Out of Service</w:t>
      </w:r>
      <w:r>
        <w:tab/>
      </w:r>
      <w:r>
        <w:fldChar w:fldCharType="begin" w:fldLock="1"/>
      </w:r>
      <w:r>
        <w:instrText xml:space="preserve"> PAGEREF _Toc67396842 \h </w:instrText>
      </w:r>
      <w:r>
        <w:fldChar w:fldCharType="separate"/>
      </w:r>
      <w:r>
        <w:t>165</w:t>
      </w:r>
      <w:r>
        <w:fldChar w:fldCharType="end"/>
      </w:r>
    </w:p>
    <w:p w14:paraId="00DB318B" w14:textId="59B83D79" w:rsidR="001B11EB" w:rsidRPr="00725766" w:rsidRDefault="001B11EB">
      <w:pPr>
        <w:pStyle w:val="TOC2"/>
        <w:rPr>
          <w:rFonts w:ascii="Calibri" w:hAnsi="Calibri"/>
          <w:sz w:val="22"/>
          <w:szCs w:val="22"/>
          <w:lang w:eastAsia="en-GB"/>
        </w:rPr>
      </w:pPr>
      <w:r>
        <w:t>8.40</w:t>
      </w:r>
      <w:r w:rsidRPr="00725766">
        <w:rPr>
          <w:rFonts w:ascii="Calibri" w:hAnsi="Calibri"/>
          <w:sz w:val="22"/>
          <w:szCs w:val="22"/>
          <w:lang w:eastAsia="en-GB"/>
        </w:rPr>
        <w:tab/>
      </w:r>
      <w:r>
        <w:t>MRFP Resource Congestion Handling - Activate</w:t>
      </w:r>
      <w:r>
        <w:tab/>
      </w:r>
      <w:r>
        <w:fldChar w:fldCharType="begin" w:fldLock="1"/>
      </w:r>
      <w:r>
        <w:instrText xml:space="preserve"> PAGEREF _Toc67396843 \h </w:instrText>
      </w:r>
      <w:r>
        <w:fldChar w:fldCharType="separate"/>
      </w:r>
      <w:r>
        <w:t>166</w:t>
      </w:r>
      <w:r>
        <w:fldChar w:fldCharType="end"/>
      </w:r>
    </w:p>
    <w:p w14:paraId="74084994" w14:textId="00023A55" w:rsidR="001B11EB" w:rsidRPr="00725766" w:rsidRDefault="001B11EB">
      <w:pPr>
        <w:pStyle w:val="TOC2"/>
        <w:rPr>
          <w:rFonts w:ascii="Calibri" w:hAnsi="Calibri"/>
          <w:sz w:val="22"/>
          <w:szCs w:val="22"/>
          <w:lang w:eastAsia="en-GB"/>
        </w:rPr>
      </w:pPr>
      <w:r>
        <w:t>8.41</w:t>
      </w:r>
      <w:r w:rsidRPr="00725766">
        <w:rPr>
          <w:rFonts w:ascii="Calibri" w:hAnsi="Calibri"/>
          <w:sz w:val="22"/>
          <w:szCs w:val="22"/>
          <w:lang w:eastAsia="en-GB"/>
        </w:rPr>
        <w:tab/>
      </w:r>
      <w:r>
        <w:t>MRFP Resource Congestion Handling - Indication</w:t>
      </w:r>
      <w:r>
        <w:tab/>
      </w:r>
      <w:r>
        <w:fldChar w:fldCharType="begin" w:fldLock="1"/>
      </w:r>
      <w:r>
        <w:instrText xml:space="preserve"> PAGEREF _Toc67396844 \h </w:instrText>
      </w:r>
      <w:r>
        <w:fldChar w:fldCharType="separate"/>
      </w:r>
      <w:r>
        <w:t>166</w:t>
      </w:r>
      <w:r>
        <w:fldChar w:fldCharType="end"/>
      </w:r>
    </w:p>
    <w:p w14:paraId="7CFBB9C9" w14:textId="7B8BC888" w:rsidR="001B11EB" w:rsidRPr="00725766" w:rsidRDefault="001B11EB">
      <w:pPr>
        <w:pStyle w:val="TOC2"/>
        <w:rPr>
          <w:rFonts w:ascii="Calibri" w:hAnsi="Calibri"/>
          <w:sz w:val="22"/>
          <w:szCs w:val="22"/>
          <w:lang w:eastAsia="en-GB"/>
        </w:rPr>
      </w:pPr>
      <w:r>
        <w:t>8.42</w:t>
      </w:r>
      <w:r w:rsidRPr="00725766">
        <w:rPr>
          <w:rFonts w:ascii="Calibri" w:hAnsi="Calibri"/>
          <w:sz w:val="22"/>
          <w:szCs w:val="22"/>
          <w:lang w:eastAsia="en-GB"/>
        </w:rPr>
        <w:tab/>
      </w:r>
      <w:r>
        <w:t>Command Reject</w:t>
      </w:r>
      <w:r>
        <w:tab/>
      </w:r>
      <w:r>
        <w:fldChar w:fldCharType="begin" w:fldLock="1"/>
      </w:r>
      <w:r>
        <w:instrText xml:space="preserve"> PAGEREF _Toc67396845 \h </w:instrText>
      </w:r>
      <w:r>
        <w:fldChar w:fldCharType="separate"/>
      </w:r>
      <w:r>
        <w:t>167</w:t>
      </w:r>
      <w:r>
        <w:fldChar w:fldCharType="end"/>
      </w:r>
    </w:p>
    <w:p w14:paraId="60134589" w14:textId="42F271BF" w:rsidR="001B11EB" w:rsidRPr="00725766" w:rsidRDefault="001B11EB">
      <w:pPr>
        <w:pStyle w:val="TOC3"/>
        <w:rPr>
          <w:rFonts w:ascii="Calibri" w:hAnsi="Calibri"/>
          <w:sz w:val="22"/>
          <w:szCs w:val="22"/>
          <w:lang w:eastAsia="en-GB"/>
        </w:rPr>
      </w:pPr>
      <w:r>
        <w:t>8.43</w:t>
      </w:r>
      <w:r w:rsidRPr="00725766">
        <w:rPr>
          <w:rFonts w:ascii="Calibri" w:hAnsi="Calibri"/>
          <w:sz w:val="22"/>
          <w:szCs w:val="22"/>
        </w:rPr>
        <w:tab/>
      </w:r>
      <w:r>
        <w:t>Termination heartbeat indication</w:t>
      </w:r>
      <w:r>
        <w:tab/>
      </w:r>
      <w:r>
        <w:fldChar w:fldCharType="begin" w:fldLock="1"/>
      </w:r>
      <w:r>
        <w:instrText xml:space="preserve"> PAGEREF _Toc67396846 \h </w:instrText>
      </w:r>
      <w:r>
        <w:fldChar w:fldCharType="separate"/>
      </w:r>
      <w:r>
        <w:t>167</w:t>
      </w:r>
      <w:r>
        <w:fldChar w:fldCharType="end"/>
      </w:r>
    </w:p>
    <w:p w14:paraId="5E5F79CD" w14:textId="39BE5054" w:rsidR="001B11EB" w:rsidRPr="00725766" w:rsidRDefault="001B11EB">
      <w:pPr>
        <w:pStyle w:val="TOC2"/>
        <w:rPr>
          <w:rFonts w:ascii="Calibri" w:hAnsi="Calibri"/>
          <w:sz w:val="22"/>
          <w:szCs w:val="22"/>
          <w:lang w:eastAsia="en-GB"/>
        </w:rPr>
      </w:pPr>
      <w:r>
        <w:t>8.44</w:t>
      </w:r>
      <w:r w:rsidRPr="00725766">
        <w:rPr>
          <w:rFonts w:ascii="Calibri" w:hAnsi="Calibri"/>
          <w:sz w:val="22"/>
          <w:szCs w:val="22"/>
          <w:lang w:eastAsia="en-GB"/>
        </w:rPr>
        <w:tab/>
      </w:r>
      <w:r>
        <w:t>Configure BFCP Termination</w:t>
      </w:r>
      <w:r>
        <w:tab/>
      </w:r>
      <w:r>
        <w:fldChar w:fldCharType="begin" w:fldLock="1"/>
      </w:r>
      <w:r>
        <w:instrText xml:space="preserve"> PAGEREF _Toc67396847 \h </w:instrText>
      </w:r>
      <w:r>
        <w:fldChar w:fldCharType="separate"/>
      </w:r>
      <w:r>
        <w:t>167</w:t>
      </w:r>
      <w:r>
        <w:fldChar w:fldCharType="end"/>
      </w:r>
    </w:p>
    <w:p w14:paraId="0FD08FEF" w14:textId="748982F8" w:rsidR="001B11EB" w:rsidRPr="00725766" w:rsidRDefault="001B11EB">
      <w:pPr>
        <w:pStyle w:val="TOC2"/>
        <w:rPr>
          <w:rFonts w:ascii="Calibri" w:hAnsi="Calibri"/>
          <w:sz w:val="22"/>
          <w:szCs w:val="22"/>
          <w:lang w:eastAsia="en-GB"/>
        </w:rPr>
      </w:pPr>
      <w:r>
        <w:t>8.</w:t>
      </w:r>
      <w:r>
        <w:rPr>
          <w:lang w:eastAsia="zh-CN"/>
        </w:rPr>
        <w:t>45</w:t>
      </w:r>
      <w:r w:rsidRPr="00725766">
        <w:rPr>
          <w:rFonts w:ascii="Calibri" w:hAnsi="Calibri"/>
          <w:sz w:val="22"/>
          <w:szCs w:val="22"/>
          <w:lang w:eastAsia="en-GB"/>
        </w:rPr>
        <w:tab/>
      </w:r>
      <w:r>
        <w:t xml:space="preserve">Configure Conference For </w:t>
      </w:r>
      <w:r>
        <w:rPr>
          <w:lang w:eastAsia="zh-CN"/>
        </w:rPr>
        <w:t>Floor Control</w:t>
      </w:r>
      <w:r>
        <w:tab/>
      </w:r>
      <w:r>
        <w:fldChar w:fldCharType="begin" w:fldLock="1"/>
      </w:r>
      <w:r>
        <w:instrText xml:space="preserve"> PAGEREF _Toc67396848 \h </w:instrText>
      </w:r>
      <w:r>
        <w:fldChar w:fldCharType="separate"/>
      </w:r>
      <w:r>
        <w:t>168</w:t>
      </w:r>
      <w:r>
        <w:fldChar w:fldCharType="end"/>
      </w:r>
    </w:p>
    <w:p w14:paraId="4F2E6ADC" w14:textId="1CFDD8C8" w:rsidR="001B11EB" w:rsidRPr="00725766" w:rsidRDefault="001B11EB">
      <w:pPr>
        <w:pStyle w:val="TOC2"/>
        <w:rPr>
          <w:rFonts w:ascii="Calibri" w:hAnsi="Calibri"/>
          <w:sz w:val="22"/>
          <w:szCs w:val="22"/>
          <w:lang w:eastAsia="en-GB"/>
        </w:rPr>
      </w:pPr>
      <w:r>
        <w:t>8.</w:t>
      </w:r>
      <w:r>
        <w:rPr>
          <w:lang w:eastAsia="zh-CN"/>
        </w:rPr>
        <w:t>46</w:t>
      </w:r>
      <w:r w:rsidRPr="00725766">
        <w:rPr>
          <w:rFonts w:ascii="Calibri" w:hAnsi="Calibri"/>
          <w:sz w:val="22"/>
          <w:szCs w:val="22"/>
          <w:lang w:eastAsia="en-GB"/>
        </w:rPr>
        <w:tab/>
      </w:r>
      <w:r>
        <w:rPr>
          <w:lang w:eastAsia="zh-CN"/>
        </w:rPr>
        <w:t>Designate Floor Chair</w:t>
      </w:r>
      <w:r>
        <w:tab/>
      </w:r>
      <w:r>
        <w:fldChar w:fldCharType="begin" w:fldLock="1"/>
      </w:r>
      <w:r>
        <w:instrText xml:space="preserve"> PAGEREF _Toc67396849 \h </w:instrText>
      </w:r>
      <w:r>
        <w:fldChar w:fldCharType="separate"/>
      </w:r>
      <w:r>
        <w:t>169</w:t>
      </w:r>
      <w:r>
        <w:fldChar w:fldCharType="end"/>
      </w:r>
    </w:p>
    <w:p w14:paraId="42C66C1D" w14:textId="3F82EE35" w:rsidR="001B11EB" w:rsidRPr="00725766" w:rsidRDefault="001B11EB">
      <w:pPr>
        <w:pStyle w:val="TOC2"/>
        <w:rPr>
          <w:rFonts w:ascii="Calibri" w:hAnsi="Calibri"/>
          <w:sz w:val="22"/>
          <w:szCs w:val="22"/>
          <w:lang w:eastAsia="en-GB"/>
        </w:rPr>
      </w:pPr>
      <w:r>
        <w:t>8.</w:t>
      </w:r>
      <w:r>
        <w:rPr>
          <w:lang w:eastAsia="zh-CN"/>
        </w:rPr>
        <w:t>47</w:t>
      </w:r>
      <w:r w:rsidRPr="00725766">
        <w:rPr>
          <w:rFonts w:ascii="Calibri" w:hAnsi="Calibri"/>
          <w:sz w:val="22"/>
          <w:szCs w:val="22"/>
          <w:lang w:eastAsia="en-GB"/>
        </w:rPr>
        <w:tab/>
      </w:r>
      <w:r>
        <w:rPr>
          <w:lang w:eastAsia="zh-CN"/>
        </w:rPr>
        <w:t>Floor Request Decision</w:t>
      </w:r>
      <w:r>
        <w:tab/>
      </w:r>
      <w:r>
        <w:fldChar w:fldCharType="begin" w:fldLock="1"/>
      </w:r>
      <w:r>
        <w:instrText xml:space="preserve"> PAGEREF _Toc67396850 \h </w:instrText>
      </w:r>
      <w:r>
        <w:fldChar w:fldCharType="separate"/>
      </w:r>
      <w:r>
        <w:t>169</w:t>
      </w:r>
      <w:r>
        <w:fldChar w:fldCharType="end"/>
      </w:r>
    </w:p>
    <w:p w14:paraId="512E677B" w14:textId="177A76CD" w:rsidR="001B11EB" w:rsidRPr="00725766" w:rsidRDefault="001B11EB">
      <w:pPr>
        <w:pStyle w:val="TOC2"/>
        <w:rPr>
          <w:rFonts w:ascii="Calibri" w:hAnsi="Calibri"/>
          <w:sz w:val="22"/>
          <w:szCs w:val="22"/>
          <w:lang w:eastAsia="en-GB"/>
        </w:rPr>
      </w:pPr>
      <w:r>
        <w:t>8.</w:t>
      </w:r>
      <w:r>
        <w:rPr>
          <w:lang w:eastAsia="zh-CN"/>
        </w:rPr>
        <w:t>48</w:t>
      </w:r>
      <w:r w:rsidRPr="00725766">
        <w:rPr>
          <w:rFonts w:ascii="Calibri" w:hAnsi="Calibri"/>
          <w:sz w:val="22"/>
          <w:szCs w:val="22"/>
          <w:lang w:eastAsia="en-GB"/>
        </w:rPr>
        <w:tab/>
      </w:r>
      <w:r>
        <w:t xml:space="preserve">Report </w:t>
      </w:r>
      <w:r>
        <w:rPr>
          <w:lang w:eastAsia="zh-CN"/>
        </w:rPr>
        <w:t>Floor Request Decision</w:t>
      </w:r>
      <w:r>
        <w:tab/>
      </w:r>
      <w:r>
        <w:fldChar w:fldCharType="begin" w:fldLock="1"/>
      </w:r>
      <w:r>
        <w:instrText xml:space="preserve"> PAGEREF _Toc67396851 \h </w:instrText>
      </w:r>
      <w:r>
        <w:fldChar w:fldCharType="separate"/>
      </w:r>
      <w:r>
        <w:t>170</w:t>
      </w:r>
      <w:r>
        <w:fldChar w:fldCharType="end"/>
      </w:r>
    </w:p>
    <w:p w14:paraId="7C44B671" w14:textId="65C55506" w:rsidR="001B11EB" w:rsidRPr="00725766" w:rsidRDefault="001B11EB">
      <w:pPr>
        <w:pStyle w:val="TOC2"/>
        <w:rPr>
          <w:rFonts w:ascii="Calibri" w:hAnsi="Calibri"/>
          <w:sz w:val="22"/>
          <w:szCs w:val="22"/>
          <w:lang w:eastAsia="en-GB"/>
        </w:rPr>
      </w:pPr>
      <w:r>
        <w:t>8.</w:t>
      </w:r>
      <w:r>
        <w:rPr>
          <w:lang w:eastAsia="zh-CN"/>
        </w:rPr>
        <w:t>49</w:t>
      </w:r>
      <w:r w:rsidRPr="00725766">
        <w:rPr>
          <w:rFonts w:ascii="Calibri" w:hAnsi="Calibri"/>
          <w:sz w:val="22"/>
          <w:szCs w:val="22"/>
          <w:lang w:eastAsia="en-GB"/>
        </w:rPr>
        <w:tab/>
      </w:r>
      <w:r>
        <w:rPr>
          <w:lang w:eastAsia="zh-CN"/>
        </w:rPr>
        <w:t>Confirm Media Update</w:t>
      </w:r>
      <w:r>
        <w:tab/>
      </w:r>
      <w:r>
        <w:fldChar w:fldCharType="begin" w:fldLock="1"/>
      </w:r>
      <w:r>
        <w:instrText xml:space="preserve"> PAGEREF _Toc67396852 \h </w:instrText>
      </w:r>
      <w:r>
        <w:fldChar w:fldCharType="separate"/>
      </w:r>
      <w:r>
        <w:t>170</w:t>
      </w:r>
      <w:r>
        <w:fldChar w:fldCharType="end"/>
      </w:r>
    </w:p>
    <w:p w14:paraId="7318084E" w14:textId="5E9ECC7B" w:rsidR="001B11EB" w:rsidRPr="00725766" w:rsidRDefault="001B11EB">
      <w:pPr>
        <w:pStyle w:val="TOC2"/>
        <w:rPr>
          <w:rFonts w:ascii="Calibri" w:hAnsi="Calibri"/>
          <w:sz w:val="22"/>
          <w:szCs w:val="22"/>
          <w:lang w:eastAsia="en-GB"/>
        </w:rPr>
      </w:pPr>
      <w:r>
        <w:t>8.</w:t>
      </w:r>
      <w:r>
        <w:rPr>
          <w:lang w:eastAsia="zh-CN"/>
        </w:rPr>
        <w:t>50</w:t>
      </w:r>
      <w:r w:rsidRPr="00725766">
        <w:rPr>
          <w:rFonts w:ascii="Calibri" w:hAnsi="Calibri"/>
          <w:sz w:val="22"/>
          <w:szCs w:val="22"/>
          <w:lang w:eastAsia="en-GB"/>
        </w:rPr>
        <w:tab/>
      </w:r>
      <w:r>
        <w:rPr>
          <w:lang w:eastAsia="zh-CN"/>
        </w:rPr>
        <w:t>Configure Granted Quota</w:t>
      </w:r>
      <w:r>
        <w:tab/>
      </w:r>
      <w:r>
        <w:fldChar w:fldCharType="begin" w:fldLock="1"/>
      </w:r>
      <w:r>
        <w:instrText xml:space="preserve"> PAGEREF _Toc67396853 \h </w:instrText>
      </w:r>
      <w:r>
        <w:fldChar w:fldCharType="separate"/>
      </w:r>
      <w:r>
        <w:t>171</w:t>
      </w:r>
      <w:r>
        <w:fldChar w:fldCharType="end"/>
      </w:r>
    </w:p>
    <w:p w14:paraId="7C0390E4" w14:textId="784B6366" w:rsidR="001B11EB" w:rsidRPr="00725766" w:rsidRDefault="001B11EB">
      <w:pPr>
        <w:pStyle w:val="TOC2"/>
        <w:rPr>
          <w:rFonts w:ascii="Calibri" w:hAnsi="Calibri"/>
          <w:sz w:val="22"/>
          <w:szCs w:val="22"/>
          <w:lang w:eastAsia="en-GB"/>
        </w:rPr>
      </w:pPr>
      <w:r>
        <w:t>8.</w:t>
      </w:r>
      <w:r>
        <w:rPr>
          <w:lang w:eastAsia="zh-CN"/>
        </w:rPr>
        <w:t>51</w:t>
      </w:r>
      <w:r w:rsidRPr="00725766">
        <w:rPr>
          <w:rFonts w:ascii="Calibri" w:hAnsi="Calibri"/>
          <w:sz w:val="22"/>
          <w:szCs w:val="22"/>
          <w:lang w:eastAsia="en-GB"/>
        </w:rPr>
        <w:tab/>
      </w:r>
      <w:r>
        <w:rPr>
          <w:lang w:eastAsia="zh-CN"/>
        </w:rPr>
        <w:t>Report Message Statistics</w:t>
      </w:r>
      <w:r>
        <w:tab/>
      </w:r>
      <w:r>
        <w:fldChar w:fldCharType="begin" w:fldLock="1"/>
      </w:r>
      <w:r>
        <w:instrText xml:space="preserve"> PAGEREF _Toc67396854 \h </w:instrText>
      </w:r>
      <w:r>
        <w:fldChar w:fldCharType="separate"/>
      </w:r>
      <w:r>
        <w:t>171</w:t>
      </w:r>
      <w:r>
        <w:fldChar w:fldCharType="end"/>
      </w:r>
    </w:p>
    <w:p w14:paraId="2FDA8512" w14:textId="5140BE48" w:rsidR="001B11EB" w:rsidRPr="00725766" w:rsidRDefault="001B11EB">
      <w:pPr>
        <w:pStyle w:val="TOC2"/>
        <w:rPr>
          <w:rFonts w:ascii="Calibri" w:hAnsi="Calibri"/>
          <w:sz w:val="22"/>
          <w:szCs w:val="22"/>
          <w:lang w:eastAsia="en-GB"/>
        </w:rPr>
      </w:pPr>
      <w:r>
        <w:t>8.</w:t>
      </w:r>
      <w:r>
        <w:rPr>
          <w:lang w:eastAsia="zh-CN"/>
        </w:rPr>
        <w:t>52</w:t>
      </w:r>
      <w:r w:rsidRPr="00725766">
        <w:rPr>
          <w:rFonts w:ascii="Calibri" w:hAnsi="Calibri"/>
          <w:sz w:val="22"/>
          <w:szCs w:val="22"/>
          <w:lang w:eastAsia="en-GB"/>
        </w:rPr>
        <w:tab/>
      </w:r>
      <w:r>
        <w:rPr>
          <w:lang w:eastAsia="zh-CN"/>
        </w:rPr>
        <w:t>Configure Filtering Rules</w:t>
      </w:r>
      <w:r>
        <w:tab/>
      </w:r>
      <w:r>
        <w:fldChar w:fldCharType="begin" w:fldLock="1"/>
      </w:r>
      <w:r>
        <w:instrText xml:space="preserve"> PAGEREF _Toc67396855 \h </w:instrText>
      </w:r>
      <w:r>
        <w:fldChar w:fldCharType="separate"/>
      </w:r>
      <w:r>
        <w:t>172</w:t>
      </w:r>
      <w:r>
        <w:fldChar w:fldCharType="end"/>
      </w:r>
    </w:p>
    <w:p w14:paraId="6D2FE252" w14:textId="208C7D73" w:rsidR="001B11EB" w:rsidRPr="00725766" w:rsidRDefault="001B11EB">
      <w:pPr>
        <w:pStyle w:val="TOC2"/>
        <w:rPr>
          <w:rFonts w:ascii="Calibri" w:hAnsi="Calibri"/>
          <w:sz w:val="22"/>
          <w:szCs w:val="22"/>
          <w:lang w:eastAsia="en-GB"/>
        </w:rPr>
      </w:pPr>
      <w:r>
        <w:t>8.53</w:t>
      </w:r>
      <w:r w:rsidRPr="00725766">
        <w:rPr>
          <w:rFonts w:ascii="Calibri" w:hAnsi="Calibri"/>
          <w:sz w:val="22"/>
          <w:szCs w:val="22"/>
        </w:rPr>
        <w:tab/>
      </w:r>
      <w:r>
        <w:rPr>
          <w:lang w:eastAsia="zh-CN"/>
        </w:rPr>
        <w:t>Start message record</w:t>
      </w:r>
      <w:r>
        <w:tab/>
      </w:r>
      <w:r>
        <w:fldChar w:fldCharType="begin" w:fldLock="1"/>
      </w:r>
      <w:r>
        <w:instrText xml:space="preserve"> PAGEREF _Toc67396856 \h </w:instrText>
      </w:r>
      <w:r>
        <w:fldChar w:fldCharType="separate"/>
      </w:r>
      <w:r>
        <w:t>173</w:t>
      </w:r>
      <w:r>
        <w:fldChar w:fldCharType="end"/>
      </w:r>
    </w:p>
    <w:p w14:paraId="610A5B5F" w14:textId="02B085AE" w:rsidR="001B11EB" w:rsidRPr="00725766" w:rsidRDefault="001B11EB">
      <w:pPr>
        <w:pStyle w:val="TOC2"/>
        <w:rPr>
          <w:rFonts w:ascii="Calibri" w:hAnsi="Calibri"/>
          <w:sz w:val="22"/>
          <w:szCs w:val="22"/>
          <w:lang w:eastAsia="en-GB"/>
        </w:rPr>
      </w:pPr>
      <w:r>
        <w:t>8.54</w:t>
      </w:r>
      <w:r w:rsidRPr="00725766">
        <w:rPr>
          <w:rFonts w:ascii="Calibri" w:hAnsi="Calibri"/>
          <w:sz w:val="22"/>
          <w:szCs w:val="22"/>
        </w:rPr>
        <w:tab/>
      </w:r>
      <w:r>
        <w:rPr>
          <w:lang w:eastAsia="zh-CN"/>
        </w:rPr>
        <w:t>Stop message record</w:t>
      </w:r>
      <w:r>
        <w:tab/>
      </w:r>
      <w:r>
        <w:fldChar w:fldCharType="begin" w:fldLock="1"/>
      </w:r>
      <w:r>
        <w:instrText xml:space="preserve"> PAGEREF _Toc67396857 \h </w:instrText>
      </w:r>
      <w:r>
        <w:fldChar w:fldCharType="separate"/>
      </w:r>
      <w:r>
        <w:t>173</w:t>
      </w:r>
      <w:r>
        <w:fldChar w:fldCharType="end"/>
      </w:r>
    </w:p>
    <w:p w14:paraId="656047D1" w14:textId="7213CDA7" w:rsidR="001B11EB" w:rsidRPr="00725766" w:rsidRDefault="001B11EB">
      <w:pPr>
        <w:pStyle w:val="TOC2"/>
        <w:rPr>
          <w:rFonts w:ascii="Calibri" w:hAnsi="Calibri"/>
          <w:sz w:val="22"/>
          <w:szCs w:val="22"/>
          <w:lang w:eastAsia="en-GB"/>
        </w:rPr>
      </w:pPr>
      <w:r>
        <w:t>8.55</w:t>
      </w:r>
      <w:r w:rsidRPr="00725766">
        <w:rPr>
          <w:rFonts w:ascii="Calibri" w:hAnsi="Calibri"/>
          <w:sz w:val="22"/>
          <w:szCs w:val="22"/>
        </w:rPr>
        <w:tab/>
      </w:r>
      <w:r>
        <w:rPr>
          <w:lang w:eastAsia="zh-CN"/>
        </w:rPr>
        <w:t>Message record completed</w:t>
      </w:r>
      <w:r>
        <w:tab/>
      </w:r>
      <w:r>
        <w:fldChar w:fldCharType="begin" w:fldLock="1"/>
      </w:r>
      <w:r>
        <w:instrText xml:space="preserve"> PAGEREF _Toc67396858 \h </w:instrText>
      </w:r>
      <w:r>
        <w:fldChar w:fldCharType="separate"/>
      </w:r>
      <w:r>
        <w:t>173</w:t>
      </w:r>
      <w:r>
        <w:fldChar w:fldCharType="end"/>
      </w:r>
    </w:p>
    <w:p w14:paraId="39B003E1" w14:textId="11D83712" w:rsidR="001B11EB" w:rsidRPr="00725766" w:rsidRDefault="001B11EB">
      <w:pPr>
        <w:pStyle w:val="TOC2"/>
        <w:rPr>
          <w:rFonts w:ascii="Calibri" w:hAnsi="Calibri"/>
          <w:sz w:val="22"/>
          <w:szCs w:val="22"/>
          <w:lang w:eastAsia="en-GB"/>
        </w:rPr>
      </w:pPr>
      <w:r>
        <w:t>8.56</w:t>
      </w:r>
      <w:r w:rsidRPr="00725766">
        <w:rPr>
          <w:rFonts w:ascii="Calibri" w:hAnsi="Calibri"/>
          <w:sz w:val="22"/>
          <w:szCs w:val="22"/>
        </w:rPr>
        <w:tab/>
      </w:r>
      <w:r>
        <w:rPr>
          <w:lang w:eastAsia="zh-CN"/>
        </w:rPr>
        <w:t>Start playing message</w:t>
      </w:r>
      <w:r>
        <w:tab/>
      </w:r>
      <w:r>
        <w:fldChar w:fldCharType="begin" w:fldLock="1"/>
      </w:r>
      <w:r>
        <w:instrText xml:space="preserve"> PAGEREF _Toc67396859 \h </w:instrText>
      </w:r>
      <w:r>
        <w:fldChar w:fldCharType="separate"/>
      </w:r>
      <w:r>
        <w:t>174</w:t>
      </w:r>
      <w:r>
        <w:fldChar w:fldCharType="end"/>
      </w:r>
    </w:p>
    <w:p w14:paraId="3091983F" w14:textId="56FD0D98" w:rsidR="001B11EB" w:rsidRPr="00725766" w:rsidRDefault="001B11EB">
      <w:pPr>
        <w:pStyle w:val="TOC2"/>
        <w:rPr>
          <w:rFonts w:ascii="Calibri" w:hAnsi="Calibri"/>
          <w:sz w:val="22"/>
          <w:szCs w:val="22"/>
          <w:lang w:eastAsia="en-GB"/>
        </w:rPr>
      </w:pPr>
      <w:r>
        <w:t>8.57</w:t>
      </w:r>
      <w:r w:rsidRPr="00725766">
        <w:rPr>
          <w:rFonts w:ascii="Calibri" w:hAnsi="Calibri"/>
          <w:sz w:val="22"/>
          <w:szCs w:val="22"/>
        </w:rPr>
        <w:tab/>
      </w:r>
      <w:r>
        <w:rPr>
          <w:lang w:eastAsia="zh-CN"/>
        </w:rPr>
        <w:t>Stop playing message</w:t>
      </w:r>
      <w:r>
        <w:tab/>
      </w:r>
      <w:r>
        <w:fldChar w:fldCharType="begin" w:fldLock="1"/>
      </w:r>
      <w:r>
        <w:instrText xml:space="preserve"> PAGEREF _Toc67396860 \h </w:instrText>
      </w:r>
      <w:r>
        <w:fldChar w:fldCharType="separate"/>
      </w:r>
      <w:r>
        <w:t>174</w:t>
      </w:r>
      <w:r>
        <w:fldChar w:fldCharType="end"/>
      </w:r>
    </w:p>
    <w:p w14:paraId="5C8A63A1" w14:textId="3F3F1B7E" w:rsidR="001B11EB" w:rsidRPr="00725766" w:rsidRDefault="001B11EB">
      <w:pPr>
        <w:pStyle w:val="TOC2"/>
        <w:rPr>
          <w:rFonts w:ascii="Calibri" w:hAnsi="Calibri"/>
          <w:sz w:val="22"/>
          <w:szCs w:val="22"/>
          <w:lang w:eastAsia="en-GB"/>
        </w:rPr>
      </w:pPr>
      <w:r>
        <w:t>8.58</w:t>
      </w:r>
      <w:r w:rsidRPr="00725766">
        <w:rPr>
          <w:rFonts w:ascii="Calibri" w:hAnsi="Calibri"/>
          <w:sz w:val="22"/>
          <w:szCs w:val="22"/>
        </w:rPr>
        <w:tab/>
      </w:r>
      <w:r>
        <w:rPr>
          <w:lang w:eastAsia="zh-CN"/>
        </w:rPr>
        <w:t>Playing message completed</w:t>
      </w:r>
      <w:r>
        <w:tab/>
      </w:r>
      <w:r>
        <w:fldChar w:fldCharType="begin" w:fldLock="1"/>
      </w:r>
      <w:r>
        <w:instrText xml:space="preserve"> PAGEREF _Toc67396861 \h </w:instrText>
      </w:r>
      <w:r>
        <w:fldChar w:fldCharType="separate"/>
      </w:r>
      <w:r>
        <w:t>175</w:t>
      </w:r>
      <w:r>
        <w:fldChar w:fldCharType="end"/>
      </w:r>
    </w:p>
    <w:p w14:paraId="441D00EA" w14:textId="5523D363" w:rsidR="001B11EB" w:rsidRPr="00725766" w:rsidRDefault="001B11EB">
      <w:pPr>
        <w:pStyle w:val="TOC2"/>
        <w:rPr>
          <w:rFonts w:ascii="Calibri" w:hAnsi="Calibri"/>
          <w:sz w:val="22"/>
          <w:szCs w:val="22"/>
          <w:lang w:eastAsia="en-GB"/>
        </w:rPr>
      </w:pPr>
      <w:r>
        <w:t>8.</w:t>
      </w:r>
      <w:r>
        <w:rPr>
          <w:lang w:eastAsia="zh-CN"/>
        </w:rPr>
        <w:t>59</w:t>
      </w:r>
      <w:r w:rsidRPr="00725766">
        <w:rPr>
          <w:rFonts w:ascii="Calibri" w:hAnsi="Calibri"/>
          <w:sz w:val="22"/>
          <w:szCs w:val="22"/>
          <w:lang w:eastAsia="en-GB"/>
        </w:rPr>
        <w:tab/>
      </w:r>
      <w:r>
        <w:t>Modify Media</w:t>
      </w:r>
      <w:r>
        <w:tab/>
      </w:r>
      <w:r>
        <w:fldChar w:fldCharType="begin" w:fldLock="1"/>
      </w:r>
      <w:r>
        <w:instrText xml:space="preserve"> PAGEREF _Toc67396862 \h </w:instrText>
      </w:r>
      <w:r>
        <w:fldChar w:fldCharType="separate"/>
      </w:r>
      <w:r>
        <w:t>175</w:t>
      </w:r>
      <w:r>
        <w:fldChar w:fldCharType="end"/>
      </w:r>
    </w:p>
    <w:p w14:paraId="27B8DA4A" w14:textId="59799641" w:rsidR="001B11EB" w:rsidRPr="00725766" w:rsidRDefault="001B11EB">
      <w:pPr>
        <w:pStyle w:val="TOC2"/>
        <w:rPr>
          <w:rFonts w:ascii="Calibri" w:hAnsi="Calibri"/>
          <w:sz w:val="22"/>
          <w:szCs w:val="22"/>
          <w:lang w:eastAsia="en-GB"/>
        </w:rPr>
      </w:pPr>
      <w:r>
        <w:t>8.60</w:t>
      </w:r>
      <w:r w:rsidRPr="00725766">
        <w:rPr>
          <w:rFonts w:ascii="Calibri" w:hAnsi="Calibri"/>
          <w:sz w:val="22"/>
          <w:szCs w:val="22"/>
        </w:rPr>
        <w:tab/>
      </w:r>
      <w:r>
        <w:rPr>
          <w:lang w:eastAsia="zh-CN"/>
        </w:rPr>
        <w:t>ECN Failure Indication</w:t>
      </w:r>
      <w:r>
        <w:tab/>
      </w:r>
      <w:r>
        <w:fldChar w:fldCharType="begin" w:fldLock="1"/>
      </w:r>
      <w:r>
        <w:instrText xml:space="preserve"> PAGEREF _Toc67396863 \h </w:instrText>
      </w:r>
      <w:r>
        <w:fldChar w:fldCharType="separate"/>
      </w:r>
      <w:r>
        <w:t>176</w:t>
      </w:r>
      <w:r>
        <w:fldChar w:fldCharType="end"/>
      </w:r>
    </w:p>
    <w:p w14:paraId="799B1515" w14:textId="640EAE1E" w:rsidR="001B11EB" w:rsidRPr="00725766" w:rsidRDefault="001B11EB">
      <w:pPr>
        <w:pStyle w:val="TOC2"/>
        <w:rPr>
          <w:rFonts w:ascii="Calibri" w:hAnsi="Calibri"/>
          <w:sz w:val="22"/>
          <w:szCs w:val="22"/>
          <w:lang w:eastAsia="en-GB"/>
        </w:rPr>
      </w:pPr>
      <w:r>
        <w:t>8.</w:t>
      </w:r>
      <w:r>
        <w:rPr>
          <w:lang w:eastAsia="zh-CN"/>
        </w:rPr>
        <w:t>61</w:t>
      </w:r>
      <w:r w:rsidRPr="00725766">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_Toc67396864 \h </w:instrText>
      </w:r>
      <w:r>
        <w:fldChar w:fldCharType="separate"/>
      </w:r>
      <w:r>
        <w:t>177</w:t>
      </w:r>
      <w:r>
        <w:fldChar w:fldCharType="end"/>
      </w:r>
    </w:p>
    <w:p w14:paraId="4D84BC6A" w14:textId="22BCB503" w:rsidR="001B11EB" w:rsidRPr="00725766" w:rsidRDefault="001B11EB">
      <w:pPr>
        <w:pStyle w:val="TOC2"/>
        <w:rPr>
          <w:rFonts w:ascii="Calibri" w:hAnsi="Calibri"/>
          <w:sz w:val="22"/>
          <w:szCs w:val="22"/>
          <w:lang w:eastAsia="en-GB"/>
        </w:rPr>
      </w:pPr>
      <w:r>
        <w:t>8.</w:t>
      </w:r>
      <w:r>
        <w:rPr>
          <w:lang w:eastAsia="zh-CN"/>
        </w:rPr>
        <w:t>62</w:t>
      </w:r>
      <w:r w:rsidRPr="00725766">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_Toc67396865 \h </w:instrText>
      </w:r>
      <w:r>
        <w:fldChar w:fldCharType="separate"/>
      </w:r>
      <w:r>
        <w:t>177</w:t>
      </w:r>
      <w:r>
        <w:fldChar w:fldCharType="end"/>
      </w:r>
    </w:p>
    <w:p w14:paraId="783D1D06" w14:textId="6421455D" w:rsidR="001B11EB" w:rsidRPr="00725766" w:rsidRDefault="001B11EB">
      <w:pPr>
        <w:pStyle w:val="TOC2"/>
        <w:rPr>
          <w:rFonts w:ascii="Calibri" w:hAnsi="Calibri"/>
          <w:sz w:val="22"/>
          <w:szCs w:val="22"/>
          <w:lang w:eastAsia="en-GB"/>
        </w:rPr>
      </w:pPr>
      <w:r>
        <w:t>8.</w:t>
      </w:r>
      <w:r>
        <w:rPr>
          <w:lang w:eastAsia="ko-KR"/>
        </w:rPr>
        <w:t>63</w:t>
      </w:r>
      <w:r w:rsidRPr="00725766">
        <w:rPr>
          <w:rFonts w:ascii="Calibri" w:hAnsi="Calibri"/>
          <w:sz w:val="22"/>
          <w:szCs w:val="22"/>
          <w:lang w:eastAsia="en-GB"/>
        </w:rPr>
        <w:tab/>
      </w:r>
      <w:r>
        <w:t>Notify TCP connection establishment Failure Indication</w:t>
      </w:r>
      <w:r>
        <w:tab/>
      </w:r>
      <w:r>
        <w:fldChar w:fldCharType="begin" w:fldLock="1"/>
      </w:r>
      <w:r>
        <w:instrText xml:space="preserve"> PAGEREF _Toc67396866 \h </w:instrText>
      </w:r>
      <w:r>
        <w:fldChar w:fldCharType="separate"/>
      </w:r>
      <w:r>
        <w:t>178</w:t>
      </w:r>
      <w:r>
        <w:fldChar w:fldCharType="end"/>
      </w:r>
    </w:p>
    <w:p w14:paraId="5B8F6C4F" w14:textId="5BD65CA9" w:rsidR="001B11EB" w:rsidRPr="00725766" w:rsidRDefault="001B11EB">
      <w:pPr>
        <w:pStyle w:val="TOC2"/>
        <w:rPr>
          <w:rFonts w:ascii="Calibri" w:hAnsi="Calibri"/>
          <w:sz w:val="22"/>
          <w:szCs w:val="22"/>
          <w:lang w:eastAsia="en-GB"/>
        </w:rPr>
      </w:pPr>
      <w:r w:rsidRPr="001B11EB">
        <w:t>8.</w:t>
      </w:r>
      <w:r w:rsidRPr="001B11EB">
        <w:rPr>
          <w:lang w:eastAsia="ko-KR"/>
        </w:rPr>
        <w:t>64</w:t>
      </w:r>
      <w:r w:rsidRPr="00725766">
        <w:rPr>
          <w:rFonts w:ascii="Calibri" w:hAnsi="Calibri"/>
          <w:sz w:val="22"/>
          <w:szCs w:val="22"/>
          <w:lang w:eastAsia="en-GB"/>
        </w:rPr>
        <w:tab/>
      </w:r>
      <w:r w:rsidRPr="00742C39">
        <w:rPr>
          <w:lang w:val="fr-FR"/>
        </w:rPr>
        <w:t>Notify TLS session establishment Failure Indication</w:t>
      </w:r>
      <w:r>
        <w:tab/>
      </w:r>
      <w:r>
        <w:fldChar w:fldCharType="begin" w:fldLock="1"/>
      </w:r>
      <w:r>
        <w:instrText xml:space="preserve"> PAGEREF _Toc67396867 \h </w:instrText>
      </w:r>
      <w:r>
        <w:fldChar w:fldCharType="separate"/>
      </w:r>
      <w:r>
        <w:t>178</w:t>
      </w:r>
      <w:r>
        <w:fldChar w:fldCharType="end"/>
      </w:r>
    </w:p>
    <w:p w14:paraId="283AF9BA" w14:textId="7E421C28" w:rsidR="001B11EB" w:rsidRPr="00725766" w:rsidRDefault="001B11EB">
      <w:pPr>
        <w:pStyle w:val="TOC2"/>
        <w:rPr>
          <w:rFonts w:ascii="Calibri" w:hAnsi="Calibri"/>
          <w:sz w:val="22"/>
          <w:szCs w:val="22"/>
          <w:lang w:eastAsia="en-GB"/>
        </w:rPr>
      </w:pPr>
      <w:r>
        <w:t>8.</w:t>
      </w:r>
      <w:r>
        <w:rPr>
          <w:lang w:eastAsia="zh-CN"/>
        </w:rPr>
        <w:t>65</w:t>
      </w:r>
      <w:r w:rsidRPr="00725766">
        <w:rPr>
          <w:rFonts w:ascii="Calibri" w:hAnsi="Calibri"/>
          <w:sz w:val="22"/>
          <w:szCs w:val="22"/>
          <w:lang w:eastAsia="en-GB"/>
        </w:rPr>
        <w:tab/>
      </w:r>
      <w:r>
        <w:rPr>
          <w:lang w:eastAsia="zh-CN"/>
        </w:rPr>
        <w:t>CLUE Message Send</w:t>
      </w:r>
      <w:r>
        <w:tab/>
      </w:r>
      <w:r>
        <w:fldChar w:fldCharType="begin" w:fldLock="1"/>
      </w:r>
      <w:r>
        <w:instrText xml:space="preserve"> PAGEREF _Toc67396868 \h </w:instrText>
      </w:r>
      <w:r>
        <w:fldChar w:fldCharType="separate"/>
      </w:r>
      <w:r>
        <w:t>179</w:t>
      </w:r>
      <w:r>
        <w:fldChar w:fldCharType="end"/>
      </w:r>
    </w:p>
    <w:p w14:paraId="798B250A" w14:textId="71F1A128" w:rsidR="001B11EB" w:rsidRPr="00725766" w:rsidRDefault="001B11EB">
      <w:pPr>
        <w:pStyle w:val="TOC2"/>
        <w:rPr>
          <w:rFonts w:ascii="Calibri" w:hAnsi="Calibri"/>
          <w:sz w:val="22"/>
          <w:szCs w:val="22"/>
          <w:lang w:eastAsia="en-GB"/>
        </w:rPr>
      </w:pPr>
      <w:r>
        <w:t>8.</w:t>
      </w:r>
      <w:r>
        <w:rPr>
          <w:lang w:eastAsia="zh-CN"/>
        </w:rPr>
        <w:t>66</w:t>
      </w:r>
      <w:r w:rsidRPr="00725766">
        <w:rPr>
          <w:rFonts w:ascii="Calibri" w:hAnsi="Calibri"/>
          <w:sz w:val="22"/>
          <w:szCs w:val="22"/>
          <w:lang w:eastAsia="en-GB"/>
        </w:rPr>
        <w:tab/>
      </w:r>
      <w:r>
        <w:rPr>
          <w:lang w:eastAsia="zh-CN"/>
        </w:rPr>
        <w:t xml:space="preserve">CLUE Message Received </w:t>
      </w:r>
      <w:r>
        <w:t>Notification</w:t>
      </w:r>
      <w:r>
        <w:tab/>
      </w:r>
      <w:r>
        <w:fldChar w:fldCharType="begin" w:fldLock="1"/>
      </w:r>
      <w:r>
        <w:instrText xml:space="preserve"> PAGEREF _Toc67396869 \h </w:instrText>
      </w:r>
      <w:r>
        <w:fldChar w:fldCharType="separate"/>
      </w:r>
      <w:r>
        <w:t>179</w:t>
      </w:r>
      <w:r>
        <w:fldChar w:fldCharType="end"/>
      </w:r>
    </w:p>
    <w:p w14:paraId="6A18F3FB" w14:textId="39EF5862" w:rsidR="001B11EB" w:rsidRPr="00725766" w:rsidRDefault="001B11EB" w:rsidP="001B11EB">
      <w:pPr>
        <w:pStyle w:val="TOC8"/>
        <w:tabs>
          <w:tab w:val="right" w:leader="dot" w:pos="9639"/>
        </w:tabs>
        <w:rPr>
          <w:rFonts w:ascii="Calibri" w:hAnsi="Calibri"/>
          <w:b w:val="0"/>
          <w:szCs w:val="22"/>
          <w:lang w:eastAsia="en-GB"/>
        </w:rPr>
      </w:pPr>
      <w:r>
        <w:t>Annex A (informative):</w:t>
      </w:r>
      <w:r w:rsidRPr="00725766">
        <w:rPr>
          <w:rFonts w:ascii="Calibri" w:hAnsi="Calibri"/>
          <w:b w:val="0"/>
          <w:szCs w:val="22"/>
          <w:lang w:eastAsia="en-GB"/>
        </w:rPr>
        <w:tab/>
      </w:r>
      <w:r>
        <w:t>Change history</w:t>
      </w:r>
      <w:r>
        <w:tab/>
      </w:r>
      <w:r>
        <w:fldChar w:fldCharType="begin" w:fldLock="1"/>
      </w:r>
      <w:r>
        <w:instrText xml:space="preserve"> PAGEREF _Toc67396870 \h </w:instrText>
      </w:r>
      <w:r>
        <w:fldChar w:fldCharType="separate"/>
      </w:r>
      <w:r>
        <w:t>179</w:t>
      </w:r>
      <w:r>
        <w:fldChar w:fldCharType="end"/>
      </w:r>
    </w:p>
    <w:p w14:paraId="64EA61B3" w14:textId="5A54CE0E" w:rsidR="00080512" w:rsidRPr="004D3578" w:rsidRDefault="00975A8F">
      <w:r>
        <w:rPr>
          <w:noProof/>
          <w:sz w:val="22"/>
        </w:rPr>
        <w:fldChar w:fldCharType="end"/>
      </w:r>
    </w:p>
    <w:p w14:paraId="0EB30704" w14:textId="77777777" w:rsidR="00080512" w:rsidRDefault="00080512" w:rsidP="00AD072D">
      <w:pPr>
        <w:pStyle w:val="Heading1"/>
      </w:pPr>
      <w:r w:rsidRPr="004D3578">
        <w:br w:type="page"/>
      </w:r>
      <w:bookmarkStart w:id="8" w:name="foreword"/>
      <w:bookmarkStart w:id="9" w:name="_Toc2086433"/>
      <w:bookmarkStart w:id="10" w:name="_Toc67396581"/>
      <w:bookmarkEnd w:id="8"/>
      <w:r w:rsidRPr="004D3578">
        <w:lastRenderedPageBreak/>
        <w:t>Foreword</w:t>
      </w:r>
      <w:bookmarkEnd w:id="9"/>
      <w:bookmarkEnd w:id="10"/>
    </w:p>
    <w:p w14:paraId="0520E904" w14:textId="77777777" w:rsidR="00080512" w:rsidRPr="004D3578" w:rsidRDefault="00080512">
      <w:r w:rsidRPr="004D3578">
        <w:t xml:space="preserve">This Technical </w:t>
      </w:r>
      <w:bookmarkStart w:id="11" w:name="spectype3"/>
      <w:r w:rsidRPr="00AD072D">
        <w:t>Specification</w:t>
      </w:r>
      <w:bookmarkEnd w:id="11"/>
      <w:r w:rsidRPr="004D3578">
        <w:t xml:space="preserve"> has been produced by the 3</w:t>
      </w:r>
      <w:r w:rsidR="00F04712">
        <w:t>rd</w:t>
      </w:r>
      <w:r w:rsidRPr="004D3578">
        <w:t xml:space="preserve"> Generation Partnership Project (3GPP).</w:t>
      </w:r>
    </w:p>
    <w:p w14:paraId="5A97F9A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511BD1" w14:textId="77777777" w:rsidR="00080512" w:rsidRPr="004D3578" w:rsidRDefault="00080512">
      <w:pPr>
        <w:pStyle w:val="B10"/>
      </w:pPr>
      <w:r w:rsidRPr="004D3578">
        <w:t>Version x.y.z</w:t>
      </w:r>
    </w:p>
    <w:p w14:paraId="29A4D17B" w14:textId="77777777" w:rsidR="00080512" w:rsidRPr="004D3578" w:rsidRDefault="00080512">
      <w:pPr>
        <w:pStyle w:val="B10"/>
      </w:pPr>
      <w:r w:rsidRPr="004D3578">
        <w:t>where:</w:t>
      </w:r>
    </w:p>
    <w:p w14:paraId="33052A22" w14:textId="77777777" w:rsidR="00080512" w:rsidRPr="004D3578" w:rsidRDefault="00080512">
      <w:pPr>
        <w:pStyle w:val="B2"/>
      </w:pPr>
      <w:r w:rsidRPr="004D3578">
        <w:t>x</w:t>
      </w:r>
      <w:r w:rsidRPr="004D3578">
        <w:tab/>
        <w:t>the first digit:</w:t>
      </w:r>
    </w:p>
    <w:p w14:paraId="682E3B02" w14:textId="77777777" w:rsidR="00080512" w:rsidRPr="004D3578" w:rsidRDefault="00080512">
      <w:pPr>
        <w:pStyle w:val="B3"/>
      </w:pPr>
      <w:r w:rsidRPr="004D3578">
        <w:t>1</w:t>
      </w:r>
      <w:r w:rsidRPr="004D3578">
        <w:tab/>
        <w:t>presented to TSG for information;</w:t>
      </w:r>
    </w:p>
    <w:p w14:paraId="509AA1B4" w14:textId="77777777" w:rsidR="00080512" w:rsidRPr="004D3578" w:rsidRDefault="00080512">
      <w:pPr>
        <w:pStyle w:val="B3"/>
      </w:pPr>
      <w:r w:rsidRPr="004D3578">
        <w:t>2</w:t>
      </w:r>
      <w:r w:rsidRPr="004D3578">
        <w:tab/>
        <w:t>presented to TSG for approval;</w:t>
      </w:r>
    </w:p>
    <w:p w14:paraId="573A5865" w14:textId="77777777" w:rsidR="00080512" w:rsidRPr="004D3578" w:rsidRDefault="00080512">
      <w:pPr>
        <w:pStyle w:val="B3"/>
      </w:pPr>
      <w:r w:rsidRPr="004D3578">
        <w:t>3</w:t>
      </w:r>
      <w:r w:rsidRPr="004D3578">
        <w:tab/>
        <w:t>or greater indicates TSG approved document under change control.</w:t>
      </w:r>
    </w:p>
    <w:p w14:paraId="745E0B0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6D93047" w14:textId="77777777" w:rsidR="00080512" w:rsidRDefault="00080512">
      <w:pPr>
        <w:pStyle w:val="B2"/>
      </w:pPr>
      <w:r w:rsidRPr="004D3578">
        <w:t>z</w:t>
      </w:r>
      <w:r w:rsidRPr="004D3578">
        <w:tab/>
        <w:t>the third digit is incremented when editorial only changes have been incorporated in the document.</w:t>
      </w:r>
    </w:p>
    <w:p w14:paraId="651E0B00" w14:textId="77777777" w:rsidR="008C384C" w:rsidRDefault="008C384C" w:rsidP="008C384C">
      <w:r>
        <w:t xml:space="preserve">In </w:t>
      </w:r>
      <w:r w:rsidR="0074026F">
        <w:t>the present</w:t>
      </w:r>
      <w:r>
        <w:t xml:space="preserve"> document, modal verbs have the following meanings:</w:t>
      </w:r>
    </w:p>
    <w:p w14:paraId="4C98FED4" w14:textId="77777777" w:rsidR="008C384C" w:rsidRDefault="008C384C" w:rsidP="00774DA4">
      <w:pPr>
        <w:pStyle w:val="EX"/>
      </w:pPr>
      <w:r w:rsidRPr="008C384C">
        <w:rPr>
          <w:b/>
        </w:rPr>
        <w:t>shall</w:t>
      </w:r>
      <w:r w:rsidR="00975A8F">
        <w:tab/>
      </w:r>
      <w:r>
        <w:t>indicates a mandatory requirement to do something</w:t>
      </w:r>
    </w:p>
    <w:p w14:paraId="2474E036" w14:textId="77777777" w:rsidR="008C384C" w:rsidRDefault="008C384C" w:rsidP="00774DA4">
      <w:pPr>
        <w:pStyle w:val="EX"/>
      </w:pPr>
      <w:r w:rsidRPr="008C384C">
        <w:rPr>
          <w:b/>
        </w:rPr>
        <w:t>shall not</w:t>
      </w:r>
      <w:r>
        <w:tab/>
        <w:t>indicates an interdiction (</w:t>
      </w:r>
      <w:r w:rsidR="001F1132">
        <w:t>prohibition</w:t>
      </w:r>
      <w:r>
        <w:t>) to do something</w:t>
      </w:r>
    </w:p>
    <w:p w14:paraId="32CA3F40" w14:textId="77777777" w:rsidR="00BA19ED" w:rsidRPr="004D3578" w:rsidRDefault="00BA19ED" w:rsidP="00A27486">
      <w:r>
        <w:t>The constructions "shall" and "shall not" are confined to the context of normative provisions, and do not appear in Technical Reports.</w:t>
      </w:r>
    </w:p>
    <w:p w14:paraId="13E9469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7465F4E" w14:textId="77777777" w:rsidR="008C384C" w:rsidRDefault="008C384C" w:rsidP="00774DA4">
      <w:pPr>
        <w:pStyle w:val="EX"/>
      </w:pPr>
      <w:r w:rsidRPr="008C384C">
        <w:rPr>
          <w:b/>
        </w:rPr>
        <w:t>should</w:t>
      </w:r>
      <w:r w:rsidR="00975A8F">
        <w:tab/>
      </w:r>
      <w:r>
        <w:t>indicates a recommendation to do something</w:t>
      </w:r>
    </w:p>
    <w:p w14:paraId="61C3199C" w14:textId="77777777" w:rsidR="008C384C" w:rsidRDefault="008C384C" w:rsidP="00774DA4">
      <w:pPr>
        <w:pStyle w:val="EX"/>
      </w:pPr>
      <w:r w:rsidRPr="008C384C">
        <w:rPr>
          <w:b/>
        </w:rPr>
        <w:t>should not</w:t>
      </w:r>
      <w:r>
        <w:tab/>
        <w:t>indicates a recommendation not to do something</w:t>
      </w:r>
    </w:p>
    <w:p w14:paraId="14BA73A1" w14:textId="77777777" w:rsidR="008C384C" w:rsidRDefault="008C384C" w:rsidP="00774DA4">
      <w:pPr>
        <w:pStyle w:val="EX"/>
      </w:pPr>
      <w:r w:rsidRPr="00774DA4">
        <w:rPr>
          <w:b/>
        </w:rPr>
        <w:t>may</w:t>
      </w:r>
      <w:r w:rsidR="00975A8F">
        <w:tab/>
      </w:r>
      <w:r>
        <w:t>indicates permission to do something</w:t>
      </w:r>
    </w:p>
    <w:p w14:paraId="4FF2A7ED" w14:textId="77777777" w:rsidR="008C384C" w:rsidRDefault="008C384C" w:rsidP="00774DA4">
      <w:pPr>
        <w:pStyle w:val="EX"/>
      </w:pPr>
      <w:r w:rsidRPr="00774DA4">
        <w:rPr>
          <w:b/>
        </w:rPr>
        <w:t>need not</w:t>
      </w:r>
      <w:r>
        <w:tab/>
        <w:t>indicates permission not to do something</w:t>
      </w:r>
    </w:p>
    <w:p w14:paraId="2B21110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9722E5" w14:textId="77777777" w:rsidR="008C384C" w:rsidRDefault="008C384C" w:rsidP="00774DA4">
      <w:pPr>
        <w:pStyle w:val="EX"/>
      </w:pPr>
      <w:r w:rsidRPr="00774DA4">
        <w:rPr>
          <w:b/>
        </w:rPr>
        <w:t>can</w:t>
      </w:r>
      <w:r w:rsidR="00975A8F">
        <w:tab/>
      </w:r>
      <w:r>
        <w:t>indicates</w:t>
      </w:r>
      <w:r w:rsidR="00774DA4">
        <w:t xml:space="preserve"> that something is possible</w:t>
      </w:r>
    </w:p>
    <w:p w14:paraId="77226D80" w14:textId="77777777" w:rsidR="00774DA4" w:rsidRDefault="00774DA4" w:rsidP="00774DA4">
      <w:pPr>
        <w:pStyle w:val="EX"/>
      </w:pPr>
      <w:r w:rsidRPr="00774DA4">
        <w:rPr>
          <w:b/>
        </w:rPr>
        <w:t>cannot</w:t>
      </w:r>
      <w:r w:rsidR="00975A8F">
        <w:tab/>
      </w:r>
      <w:r>
        <w:t>indicates that something is impossible</w:t>
      </w:r>
    </w:p>
    <w:p w14:paraId="7ECFBE2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C0067E" w14:textId="77777777" w:rsidR="00774DA4" w:rsidRDefault="00774DA4" w:rsidP="00774DA4">
      <w:pPr>
        <w:pStyle w:val="EX"/>
      </w:pPr>
      <w:r w:rsidRPr="00774DA4">
        <w:rPr>
          <w:b/>
        </w:rPr>
        <w:t>will</w:t>
      </w:r>
      <w:r w:rsidR="00975A8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BC5B52A" w14:textId="77777777" w:rsidR="00774DA4" w:rsidRDefault="00774DA4" w:rsidP="00774DA4">
      <w:pPr>
        <w:pStyle w:val="EX"/>
      </w:pPr>
      <w:r w:rsidRPr="00774DA4">
        <w:rPr>
          <w:b/>
        </w:rPr>
        <w:t>will</w:t>
      </w:r>
      <w:r>
        <w:rPr>
          <w:b/>
        </w:rPr>
        <w:t xml:space="preserve"> not</w:t>
      </w:r>
      <w:r w:rsidR="00975A8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C3D83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4B6DA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6BB9E06" w14:textId="77777777" w:rsidR="001F1132" w:rsidRDefault="001F1132" w:rsidP="001F1132">
      <w:r>
        <w:t>In addition:</w:t>
      </w:r>
    </w:p>
    <w:p w14:paraId="46AA490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DBFC31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0AC42BE" w14:textId="77777777" w:rsidR="00774DA4" w:rsidRPr="004D3578" w:rsidRDefault="00647114" w:rsidP="00A27486">
      <w:r>
        <w:t>The constructions "is" and "is not" do not indicate requirements.</w:t>
      </w:r>
    </w:p>
    <w:p w14:paraId="3B893064" w14:textId="77777777" w:rsidR="00AD072D" w:rsidRPr="00EF20F7" w:rsidRDefault="00AD072D" w:rsidP="00AD072D">
      <w:pPr>
        <w:pStyle w:val="Heading1"/>
      </w:pPr>
      <w:bookmarkStart w:id="12" w:name="introduction"/>
      <w:bookmarkStart w:id="13" w:name="_Toc517464877"/>
      <w:bookmarkStart w:id="14" w:name="_Toc67396582"/>
      <w:bookmarkEnd w:id="12"/>
      <w:r w:rsidRPr="00EF20F7">
        <w:t>1</w:t>
      </w:r>
      <w:r w:rsidRPr="00EF20F7">
        <w:tab/>
        <w:t>Scope</w:t>
      </w:r>
      <w:bookmarkEnd w:id="13"/>
      <w:bookmarkEnd w:id="14"/>
    </w:p>
    <w:p w14:paraId="19123D1B" w14:textId="77777777" w:rsidR="00AD072D" w:rsidRPr="00EF20F7" w:rsidRDefault="00AD072D" w:rsidP="00AD072D">
      <w:r w:rsidRPr="00EF20F7">
        <w:t>This specification describes the functional requirements and information flows that generate procedures between the Multimedia Resource Function Controller (MRFC) and the Multimedia Resource Function Processor (MRFP), the Mp Interface.</w:t>
      </w:r>
    </w:p>
    <w:p w14:paraId="6BBEE0F0" w14:textId="3B264A84" w:rsidR="00AD072D" w:rsidRPr="00EF20F7" w:rsidRDefault="00AD072D" w:rsidP="00AD072D">
      <w:r w:rsidRPr="00EF20F7">
        <w:t xml:space="preserve">This specification is limited to information flows relevant to the Mp Interface; in order to define these procedures and make the functional requirements clear some triggers from an external </w:t>
      </w:r>
      <w:r w:rsidRPr="00EF20F7">
        <w:rPr>
          <w:lang w:eastAsia="zh-CN"/>
        </w:rPr>
        <w:t>i</w:t>
      </w:r>
      <w:r w:rsidRPr="00EF20F7">
        <w:t>nterface may be described</w:t>
      </w:r>
      <w:r w:rsidRPr="00EF20F7">
        <w:rPr>
          <w:lang w:eastAsia="zh-CN"/>
        </w:rPr>
        <w:t>;</w:t>
      </w:r>
      <w:r w:rsidRPr="00EF20F7">
        <w:t xml:space="preserve"> these may be specified within the Mr interface for example or within an AS in which the MRFC function resides. However for the overall stage 2 procedures of IMS see 3GPP </w:t>
      </w:r>
      <w:r w:rsidR="001B11EB" w:rsidRPr="00EF20F7">
        <w:t>TS</w:t>
      </w:r>
      <w:r w:rsidR="001B11EB">
        <w:t> </w:t>
      </w:r>
      <w:r w:rsidR="001B11EB" w:rsidRPr="00EF20F7">
        <w:t>2</w:t>
      </w:r>
      <w:r w:rsidRPr="00EF20F7">
        <w:t>3.228</w:t>
      </w:r>
      <w:r w:rsidR="001B11EB">
        <w:t> </w:t>
      </w:r>
      <w:r w:rsidR="001B11EB" w:rsidRPr="00EF20F7">
        <w:t>[</w:t>
      </w:r>
      <w:r w:rsidRPr="00EF20F7">
        <w:t>1].</w:t>
      </w:r>
    </w:p>
    <w:p w14:paraId="14C856DE" w14:textId="1AFF6E99" w:rsidR="00AD072D" w:rsidRPr="00EF20F7" w:rsidRDefault="00AD072D" w:rsidP="00AD072D">
      <w:pPr>
        <w:rPr>
          <w:lang w:eastAsia="zh-CN"/>
        </w:rPr>
      </w:pPr>
      <w:r w:rsidRPr="00EF20F7">
        <w:t>The protocol on the Mp interface is defined to comply with ITU-T H.248.1 Gateway Control Protocol; see</w:t>
      </w:r>
      <w:r w:rsidR="001B11EB">
        <w:t> </w:t>
      </w:r>
      <w:r w:rsidR="001B11EB" w:rsidRPr="00EF20F7">
        <w:t>[</w:t>
      </w:r>
      <w:r w:rsidRPr="00EF20F7">
        <w:t>3].The goal of this specification is to provide the input to defining a formal Profile within the H.248 protocol toolbox specifically for the Mp application.</w:t>
      </w:r>
    </w:p>
    <w:p w14:paraId="64B949E7" w14:textId="77777777" w:rsidR="00AD072D" w:rsidRPr="00EF20F7" w:rsidRDefault="00AD072D" w:rsidP="00AD072D">
      <w:pPr>
        <w:pStyle w:val="Heading1"/>
      </w:pPr>
      <w:bookmarkStart w:id="15" w:name="_Toc517464878"/>
      <w:bookmarkStart w:id="16" w:name="_Toc67396583"/>
      <w:r w:rsidRPr="00EF20F7">
        <w:t>2</w:t>
      </w:r>
      <w:r w:rsidRPr="00EF20F7">
        <w:tab/>
        <w:t>References</w:t>
      </w:r>
      <w:bookmarkEnd w:id="15"/>
      <w:bookmarkEnd w:id="16"/>
    </w:p>
    <w:p w14:paraId="33551928" w14:textId="77777777" w:rsidR="00AD072D" w:rsidRPr="00EF20F7" w:rsidRDefault="00AD072D" w:rsidP="00AD072D">
      <w:r w:rsidRPr="00EF20F7">
        <w:t>The following documents contain provisions which, through reference in this text, constitute provisions of the present document.</w:t>
      </w:r>
    </w:p>
    <w:p w14:paraId="62B2DF22" w14:textId="77777777" w:rsidR="00AD072D" w:rsidRPr="00EF20F7" w:rsidRDefault="00AD072D" w:rsidP="00AD072D">
      <w:pPr>
        <w:pStyle w:val="B10"/>
      </w:pPr>
      <w:r w:rsidRPr="00EF20F7">
        <w:t>-</w:t>
      </w:r>
      <w:r w:rsidRPr="00EF20F7">
        <w:tab/>
        <w:t>References are either specific (identified by date of publication, edition number, version number, etc.) or non</w:t>
      </w:r>
      <w:r w:rsidRPr="00EF20F7">
        <w:noBreakHyphen/>
        <w:t>specific.</w:t>
      </w:r>
    </w:p>
    <w:p w14:paraId="0326FFC2" w14:textId="77777777" w:rsidR="00AD072D" w:rsidRPr="00EF20F7" w:rsidRDefault="00AD072D" w:rsidP="00AD072D">
      <w:pPr>
        <w:pStyle w:val="B10"/>
      </w:pPr>
      <w:r w:rsidRPr="00EF20F7">
        <w:t>-</w:t>
      </w:r>
      <w:r w:rsidRPr="00EF20F7">
        <w:tab/>
        <w:t>For a specific reference, subsequent revisions do not apply.</w:t>
      </w:r>
    </w:p>
    <w:p w14:paraId="0A2E783E" w14:textId="77777777" w:rsidR="00AD072D" w:rsidRPr="00EF20F7" w:rsidRDefault="00AD072D" w:rsidP="00AD072D">
      <w:pPr>
        <w:pStyle w:val="B10"/>
      </w:pPr>
      <w:r w:rsidRPr="00EF20F7">
        <w:t>-</w:t>
      </w:r>
      <w:r w:rsidRPr="00EF20F7">
        <w:tab/>
        <w:t xml:space="preserve">For a non-specific reference, the latest version applies. In the case of a reference to a 3GPP document (including a GSM document), a non-specific reference implicitly refers to the latest version of that document </w:t>
      </w:r>
      <w:r w:rsidRPr="00EF20F7">
        <w:rPr>
          <w:i/>
          <w:iCs/>
        </w:rPr>
        <w:t>in the same Release as the present document</w:t>
      </w:r>
      <w:r w:rsidRPr="00EF20F7">
        <w:t>.</w:t>
      </w:r>
    </w:p>
    <w:p w14:paraId="33C78FEF" w14:textId="3D314C10" w:rsidR="00AD072D" w:rsidRPr="00EF20F7" w:rsidRDefault="00AD072D" w:rsidP="00AD072D">
      <w:pPr>
        <w:pStyle w:val="EX"/>
      </w:pPr>
      <w:r w:rsidRPr="00EF20F7">
        <w:t>[</w:t>
      </w:r>
      <w:r w:rsidRPr="00EF20F7">
        <w:rPr>
          <w:noProof/>
        </w:rPr>
        <w:t>1</w:t>
      </w:r>
      <w:r w:rsidRPr="00EF20F7">
        <w:t>]</w:t>
      </w:r>
      <w:r w:rsidRPr="00EF20F7">
        <w:tab/>
        <w:t xml:space="preserve">3GPP </w:t>
      </w:r>
      <w:r w:rsidR="001B11EB" w:rsidRPr="00EF20F7">
        <w:t>TS</w:t>
      </w:r>
      <w:r w:rsidR="001B11EB">
        <w:t> </w:t>
      </w:r>
      <w:r w:rsidR="001B11EB" w:rsidRPr="00EF20F7">
        <w:t>2</w:t>
      </w:r>
      <w:r w:rsidRPr="00EF20F7">
        <w:t>3.228: "IP Multimedia Subsystem (IMS); Stage 2".</w:t>
      </w:r>
    </w:p>
    <w:p w14:paraId="09E99125" w14:textId="5CD0EAA8" w:rsidR="00AD072D" w:rsidRPr="00EF20F7" w:rsidRDefault="00AD072D" w:rsidP="00AD072D">
      <w:pPr>
        <w:pStyle w:val="EX"/>
        <w:rPr>
          <w:lang w:eastAsia="zh-CN"/>
        </w:rPr>
      </w:pPr>
      <w:r w:rsidRPr="00EF20F7">
        <w:t>[2]</w:t>
      </w:r>
      <w:r w:rsidRPr="00EF20F7">
        <w:tab/>
        <w:t xml:space="preserve">3GPP </w:t>
      </w:r>
      <w:r w:rsidR="001B11EB" w:rsidRPr="00EF20F7">
        <w:t>TS</w:t>
      </w:r>
      <w:r w:rsidR="001B11EB">
        <w:t> </w:t>
      </w:r>
      <w:r w:rsidR="001B11EB" w:rsidRPr="00EF20F7">
        <w:t>2</w:t>
      </w:r>
      <w:r w:rsidRPr="00EF20F7">
        <w:t>3.002: "Network architecture".</w:t>
      </w:r>
    </w:p>
    <w:p w14:paraId="6071EE0D" w14:textId="77777777" w:rsidR="00AD072D" w:rsidRPr="00EF20F7" w:rsidRDefault="00AD072D" w:rsidP="00AD072D">
      <w:pPr>
        <w:pStyle w:val="EX"/>
        <w:rPr>
          <w:lang w:eastAsia="zh-CN"/>
        </w:rPr>
      </w:pPr>
      <w:r w:rsidRPr="00EF20F7">
        <w:t>[3]</w:t>
      </w:r>
      <w:r w:rsidRPr="00EF20F7">
        <w:tab/>
        <w:t>ITU-T Recommendation H.248.1 (05/2002), Gateway control protocol: Version 2 + Corrigendum 1 (03/2004) and ITU-T Recommendation H.248.1 (0</w:t>
      </w:r>
      <w:r w:rsidRPr="00EF20F7">
        <w:rPr>
          <w:lang w:eastAsia="zh-CN"/>
        </w:rPr>
        <w:t>9</w:t>
      </w:r>
      <w:r w:rsidRPr="00EF20F7">
        <w:t>/200</w:t>
      </w:r>
      <w:r w:rsidRPr="00EF20F7">
        <w:rPr>
          <w:lang w:eastAsia="zh-CN"/>
        </w:rPr>
        <w:t>5</w:t>
      </w:r>
      <w:r w:rsidRPr="00EF20F7">
        <w:t xml:space="preserve">), Gateway control protocol: Version </w:t>
      </w:r>
      <w:r w:rsidRPr="00EF20F7">
        <w:rPr>
          <w:lang w:eastAsia="zh-CN"/>
        </w:rPr>
        <w:t>3</w:t>
      </w:r>
      <w:r w:rsidRPr="00EF20F7">
        <w:t xml:space="preserve"> for Floor Control requirements.</w:t>
      </w:r>
    </w:p>
    <w:p w14:paraId="0DC6545C" w14:textId="3504D886" w:rsidR="00AD072D" w:rsidRPr="00EF20F7" w:rsidRDefault="00AD072D" w:rsidP="00AD072D">
      <w:pPr>
        <w:pStyle w:val="EX"/>
        <w:rPr>
          <w:lang w:eastAsia="zh-CN"/>
        </w:rPr>
      </w:pPr>
      <w:r w:rsidRPr="00EF20F7">
        <w:t>[4]</w:t>
      </w:r>
      <w:r w:rsidRPr="00EF20F7">
        <w:tab/>
      </w:r>
      <w:r w:rsidRPr="00EF20F7">
        <w:rPr>
          <w:lang w:eastAsia="zh-CN"/>
        </w:rPr>
        <w:t xml:space="preserve">3GPP </w:t>
      </w:r>
      <w:r w:rsidR="001B11EB" w:rsidRPr="00EF20F7">
        <w:rPr>
          <w:lang w:eastAsia="zh-CN"/>
        </w:rPr>
        <w:t>TS</w:t>
      </w:r>
      <w:r w:rsidR="001B11EB">
        <w:rPr>
          <w:lang w:eastAsia="zh-CN"/>
        </w:rPr>
        <w:t> </w:t>
      </w:r>
      <w:r w:rsidR="001B11EB" w:rsidRPr="00EF20F7">
        <w:rPr>
          <w:lang w:eastAsia="zh-CN"/>
        </w:rPr>
        <w:t>2</w:t>
      </w:r>
      <w:r w:rsidRPr="00EF20F7">
        <w:rPr>
          <w:lang w:eastAsia="zh-CN"/>
        </w:rPr>
        <w:t xml:space="preserve">4.147: </w:t>
      </w:r>
      <w:r w:rsidRPr="00EF20F7">
        <w:t>"</w:t>
      </w:r>
      <w:r w:rsidRPr="00EF20F7">
        <w:rPr>
          <w:lang w:eastAsia="zh-CN"/>
        </w:rPr>
        <w:t>Conferencing using the IP Multimedia (IM) Core Network (CN) subsystem; Stage 3</w:t>
      </w:r>
      <w:r w:rsidRPr="00EF20F7">
        <w:t>"</w:t>
      </w:r>
      <w:r w:rsidRPr="00EF20F7">
        <w:rPr>
          <w:lang w:eastAsia="zh-CN"/>
        </w:rPr>
        <w:t>.</w:t>
      </w:r>
    </w:p>
    <w:p w14:paraId="0C9F114F" w14:textId="35159EEC" w:rsidR="00AD072D" w:rsidRPr="00EF20F7" w:rsidRDefault="00AD072D" w:rsidP="00AD072D">
      <w:pPr>
        <w:pStyle w:val="EX"/>
        <w:rPr>
          <w:lang w:eastAsia="zh-CN"/>
        </w:rPr>
      </w:pPr>
      <w:r w:rsidRPr="00EF20F7">
        <w:rPr>
          <w:lang w:eastAsia="zh-CN"/>
        </w:rPr>
        <w:t>[5]</w:t>
      </w:r>
      <w:r w:rsidRPr="00EF20F7">
        <w:tab/>
        <w:t xml:space="preserve">3GPP </w:t>
      </w:r>
      <w:r w:rsidR="001B11EB" w:rsidRPr="00EF20F7">
        <w:t>TS</w:t>
      </w:r>
      <w:r w:rsidR="001B11EB">
        <w:t> </w:t>
      </w:r>
      <w:r w:rsidR="001B11EB" w:rsidRPr="00EF20F7">
        <w:t>2</w:t>
      </w:r>
      <w:r w:rsidRPr="00EF20F7">
        <w:t>6.244: "Transparent end-to-end packet switched streaming service (PSS); 3GPP file</w:t>
      </w:r>
      <w:r w:rsidRPr="00EF20F7">
        <w:rPr>
          <w:lang w:eastAsia="zh-CN"/>
        </w:rPr>
        <w:t xml:space="preserve"> format (3GP)</w:t>
      </w:r>
      <w:r w:rsidRPr="00EF20F7">
        <w:t>"</w:t>
      </w:r>
      <w:r w:rsidRPr="00EF20F7">
        <w:rPr>
          <w:lang w:eastAsia="zh-CN"/>
        </w:rPr>
        <w:t>.</w:t>
      </w:r>
    </w:p>
    <w:p w14:paraId="4D67CCE7" w14:textId="77777777" w:rsidR="00AD072D" w:rsidRPr="00EF20F7" w:rsidRDefault="00AD072D" w:rsidP="00AD072D">
      <w:pPr>
        <w:pStyle w:val="EX"/>
      </w:pPr>
      <w:r w:rsidRPr="00EF20F7">
        <w:t>[</w:t>
      </w:r>
      <w:r w:rsidRPr="00EF20F7">
        <w:rPr>
          <w:lang w:eastAsia="zh-CN"/>
        </w:rPr>
        <w:t>6</w:t>
      </w:r>
      <w:r w:rsidRPr="00EF20F7">
        <w:t>]</w:t>
      </w:r>
      <w:r w:rsidRPr="00EF20F7">
        <w:tab/>
        <w:t>3GPP TR 21.905: "Vocabulary for 3GPP Specifications".</w:t>
      </w:r>
    </w:p>
    <w:p w14:paraId="222CA584" w14:textId="250367BE" w:rsidR="00AD072D" w:rsidRPr="00EF20F7" w:rsidRDefault="00AD072D" w:rsidP="00AD072D">
      <w:pPr>
        <w:pStyle w:val="EX"/>
        <w:rPr>
          <w:lang w:eastAsia="zh-CN"/>
        </w:rPr>
      </w:pPr>
      <w:bookmarkStart w:id="17" w:name="ref23205"/>
      <w:r w:rsidRPr="00EF20F7">
        <w:t>[</w:t>
      </w:r>
      <w:r w:rsidRPr="00EF20F7">
        <w:rPr>
          <w:lang w:eastAsia="zh-CN"/>
        </w:rPr>
        <w:t>7</w:t>
      </w:r>
      <w:r w:rsidRPr="00EF20F7">
        <w:t>]</w:t>
      </w:r>
      <w:bookmarkEnd w:id="17"/>
      <w:r w:rsidRPr="00EF20F7">
        <w:tab/>
        <w:t xml:space="preserve">3GPP </w:t>
      </w:r>
      <w:r w:rsidR="001B11EB" w:rsidRPr="00EF20F7">
        <w:t>TS</w:t>
      </w:r>
      <w:r w:rsidR="001B11EB">
        <w:t> </w:t>
      </w:r>
      <w:r w:rsidR="001B11EB" w:rsidRPr="00EF20F7">
        <w:t>2</w:t>
      </w:r>
      <w:r w:rsidRPr="00EF20F7">
        <w:t>3.205: "Bearer independent circuit-switched core network; Stage 2".</w:t>
      </w:r>
    </w:p>
    <w:p w14:paraId="25D68C80" w14:textId="77777777" w:rsidR="00AD072D" w:rsidRPr="00EF20F7" w:rsidRDefault="00AD072D" w:rsidP="00AD072D">
      <w:pPr>
        <w:pStyle w:val="EX"/>
        <w:rPr>
          <w:lang w:eastAsia="zh-CN"/>
        </w:rPr>
      </w:pPr>
      <w:r w:rsidRPr="00EF20F7">
        <w:rPr>
          <w:lang w:eastAsia="zh-CN"/>
        </w:rPr>
        <w:t>[8]</w:t>
      </w:r>
      <w:r w:rsidRPr="00EF20F7">
        <w:rPr>
          <w:lang w:eastAsia="zh-CN"/>
        </w:rPr>
        <w:tab/>
        <w:t>Void.</w:t>
      </w:r>
    </w:p>
    <w:p w14:paraId="32D8D248" w14:textId="311DB1EF" w:rsidR="00AD072D" w:rsidRPr="00EF20F7" w:rsidRDefault="00AD072D" w:rsidP="00AD072D">
      <w:pPr>
        <w:pStyle w:val="EX"/>
      </w:pPr>
      <w:r w:rsidRPr="00EF20F7">
        <w:rPr>
          <w:lang w:eastAsia="zh-CN"/>
        </w:rPr>
        <w:t>[9]</w:t>
      </w:r>
      <w:r w:rsidRPr="00EF20F7">
        <w:rPr>
          <w:lang w:eastAsia="zh-CN"/>
        </w:rPr>
        <w:tab/>
      </w:r>
      <w:r w:rsidRPr="00EF20F7">
        <w:t xml:space="preserve">3GPP </w:t>
      </w:r>
      <w:r w:rsidR="001B11EB" w:rsidRPr="00EF20F7">
        <w:t>TS</w:t>
      </w:r>
      <w:r w:rsidR="001B11EB">
        <w:t> </w:t>
      </w:r>
      <w:r w:rsidR="001B11EB" w:rsidRPr="00EF20F7">
        <w:t>2</w:t>
      </w:r>
      <w:r w:rsidRPr="00EF20F7">
        <w:t>9.163: "Interworking between the IP Multimedia (IM) Core Network (CN) subsystem and Circuit Switched (CS) networks".</w:t>
      </w:r>
    </w:p>
    <w:p w14:paraId="4307EE72" w14:textId="77777777" w:rsidR="00AD072D" w:rsidRPr="00EF20F7" w:rsidRDefault="00AD072D" w:rsidP="00AD072D">
      <w:pPr>
        <w:pStyle w:val="EX"/>
        <w:rPr>
          <w:rFonts w:eastAsia="SimSun"/>
          <w:lang w:eastAsia="zh-CN"/>
        </w:rPr>
      </w:pPr>
      <w:r w:rsidRPr="00EF20F7">
        <w:rPr>
          <w:lang w:eastAsia="zh-CN"/>
        </w:rPr>
        <w:lastRenderedPageBreak/>
        <w:t>[10]</w:t>
      </w:r>
      <w:r w:rsidRPr="00EF20F7">
        <w:rPr>
          <w:lang w:eastAsia="zh-CN"/>
        </w:rPr>
        <w:tab/>
      </w:r>
      <w:r w:rsidRPr="00EF20F7">
        <w:t>IETF RFC 2833: "RTP Payload for DTMF Digits, Telephony Tones and Telephony Signals".</w:t>
      </w:r>
    </w:p>
    <w:p w14:paraId="22536089" w14:textId="77777777" w:rsidR="00AD072D" w:rsidRPr="00EF20F7" w:rsidRDefault="00AD072D" w:rsidP="00AD072D">
      <w:pPr>
        <w:pStyle w:val="EX"/>
      </w:pPr>
      <w:r w:rsidRPr="00EF20F7">
        <w:t>[11]</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2004): "Speech Synthesis Markup Language (SSML) Version 1.0".</w:t>
      </w:r>
    </w:p>
    <w:p w14:paraId="73AB286E" w14:textId="77777777" w:rsidR="00AD072D" w:rsidRPr="00EF20F7" w:rsidRDefault="00AD072D" w:rsidP="00AD072D">
      <w:pPr>
        <w:pStyle w:val="EX"/>
      </w:pPr>
      <w:r w:rsidRPr="00EF20F7">
        <w:t>[</w:t>
      </w:r>
      <w:r w:rsidRPr="00EF20F7">
        <w:rPr>
          <w:rFonts w:eastAsia="SimSun"/>
          <w:lang w:eastAsia="zh-CN"/>
        </w:rPr>
        <w:t>12</w:t>
      </w:r>
      <w:r w:rsidRPr="00EF20F7">
        <w:t>]</w:t>
      </w:r>
      <w:r>
        <w:tab/>
      </w:r>
      <w:r w:rsidRPr="00EF20F7">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2004): "Speech Recognition Grammar Specification (SRGS) Version 1.0".</w:t>
      </w:r>
    </w:p>
    <w:p w14:paraId="083AFACD" w14:textId="77777777" w:rsidR="00AD072D" w:rsidRPr="00EF20F7" w:rsidRDefault="00AD072D" w:rsidP="00AD072D">
      <w:pPr>
        <w:pStyle w:val="EX"/>
        <w:rPr>
          <w:i/>
          <w:iCs/>
        </w:rPr>
      </w:pPr>
      <w:r w:rsidRPr="00EF20F7">
        <w:t>[</w:t>
      </w:r>
      <w:r w:rsidRPr="00EF20F7">
        <w:rPr>
          <w:rFonts w:eastAsia="SimSun"/>
          <w:lang w:eastAsia="zh-CN"/>
        </w:rPr>
        <w:t>13</w:t>
      </w:r>
      <w:r w:rsidRPr="00EF20F7">
        <w:t>]</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2005): "Extensible MultiModal Annotation markup language (EMMA) (draft work in progress)".</w:t>
      </w:r>
    </w:p>
    <w:p w14:paraId="59B4413E" w14:textId="77777777" w:rsidR="00AD072D" w:rsidRPr="00EF20F7" w:rsidRDefault="00AD072D" w:rsidP="00AD072D">
      <w:pPr>
        <w:pStyle w:val="EX"/>
      </w:pPr>
      <w:r w:rsidRPr="00EF20F7">
        <w:t>[</w:t>
      </w:r>
      <w:r w:rsidRPr="00EF20F7">
        <w:rPr>
          <w:rFonts w:eastAsia="SimSun"/>
          <w:lang w:eastAsia="zh-CN"/>
        </w:rPr>
        <w:t>14</w:t>
      </w:r>
      <w:r w:rsidRPr="00EF20F7">
        <w:t>]</w:t>
      </w:r>
      <w:r w:rsidRPr="00EF20F7">
        <w:tab/>
        <w:t>3GPP TS 32.260: "Telecommunication management; Charging management; IP Multimedia Subsystem (IMS) charging".</w:t>
      </w:r>
    </w:p>
    <w:p w14:paraId="7337DF42" w14:textId="77777777" w:rsidR="00AD072D" w:rsidRPr="00EF20F7" w:rsidRDefault="00AD072D" w:rsidP="00AD072D">
      <w:pPr>
        <w:pStyle w:val="EX"/>
        <w:rPr>
          <w:lang w:eastAsia="zh-CN"/>
        </w:rPr>
      </w:pPr>
      <w:r w:rsidRPr="00EF20F7">
        <w:t>[15]</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w:t>
      </w:r>
      <w:r w:rsidRPr="00EF20F7">
        <w:rPr>
          <w:lang w:eastAsia="zh-CN"/>
        </w:rPr>
        <w:t xml:space="preserve">Recommendation </w:t>
      </w:r>
      <w:r w:rsidRPr="00EF20F7">
        <w:t>(November 2000): "Natural Language Semantics Markup Language (NLSML) for the Speech Interface Framework".</w:t>
      </w:r>
    </w:p>
    <w:p w14:paraId="417CCADB" w14:textId="0229B9D9" w:rsidR="00AD072D" w:rsidRPr="00EF20F7" w:rsidRDefault="00AD072D" w:rsidP="00AD072D">
      <w:pPr>
        <w:pStyle w:val="EX"/>
      </w:pPr>
      <w:r w:rsidRPr="00EF20F7">
        <w:rPr>
          <w:lang w:eastAsia="zh-CN"/>
        </w:rPr>
        <w:t>[16]</w:t>
      </w:r>
      <w:r w:rsidRPr="00EF20F7">
        <w:rPr>
          <w:lang w:eastAsia="zh-CN"/>
        </w:rPr>
        <w:tab/>
      </w:r>
      <w:r w:rsidRPr="00EF20F7">
        <w:t xml:space="preserve">3GPP </w:t>
      </w:r>
      <w:r w:rsidR="001B11EB" w:rsidRPr="00EF20F7">
        <w:t>TS</w:t>
      </w:r>
      <w:r w:rsidR="001B11EB">
        <w:t> </w:t>
      </w:r>
      <w:r w:rsidR="001B11EB" w:rsidRPr="00EF20F7">
        <w:t>2</w:t>
      </w:r>
      <w:r w:rsidRPr="00EF20F7">
        <w:rPr>
          <w:lang w:eastAsia="zh-CN"/>
        </w:rPr>
        <w:t>9</w:t>
      </w:r>
      <w:r w:rsidRPr="00EF20F7">
        <w:t>.</w:t>
      </w:r>
      <w:r w:rsidRPr="00EF20F7">
        <w:rPr>
          <w:lang w:eastAsia="zh-CN"/>
        </w:rPr>
        <w:t>333</w:t>
      </w:r>
      <w:r w:rsidRPr="00EF20F7">
        <w:t>: "Multimedia Resource Function Controller (MRFC) – Multimedia</w:t>
      </w:r>
      <w:r w:rsidRPr="00EF20F7">
        <w:rPr>
          <w:lang w:eastAsia="zh-CN"/>
        </w:rPr>
        <w:t xml:space="preserve"> </w:t>
      </w:r>
      <w:r w:rsidRPr="00EF20F7">
        <w:t>Resource Function Processor (MRFP) Mp Interface - Stage 3".</w:t>
      </w:r>
    </w:p>
    <w:p w14:paraId="6B7F1257" w14:textId="1CDCFCB5" w:rsidR="00AD072D" w:rsidRPr="00EF20F7" w:rsidRDefault="00AD072D" w:rsidP="00AD072D">
      <w:pPr>
        <w:pStyle w:val="EX"/>
        <w:rPr>
          <w:lang w:eastAsia="zh-CN"/>
        </w:rPr>
      </w:pPr>
      <w:r w:rsidRPr="00EF20F7">
        <w:rPr>
          <w:lang w:eastAsia="zh-CN"/>
        </w:rPr>
        <w:t>[17]</w:t>
      </w:r>
      <w:r w:rsidRPr="00EF20F7">
        <w:rPr>
          <w:lang w:eastAsia="zh-CN"/>
        </w:rPr>
        <w:tab/>
        <w:t xml:space="preserve">3GPP </w:t>
      </w:r>
      <w:r w:rsidR="001B11EB" w:rsidRPr="00EF20F7">
        <w:rPr>
          <w:lang w:eastAsia="zh-CN"/>
        </w:rPr>
        <w:t>TS</w:t>
      </w:r>
      <w:r w:rsidR="001B11EB">
        <w:rPr>
          <w:lang w:eastAsia="zh-CN"/>
        </w:rPr>
        <w:t> </w:t>
      </w:r>
      <w:r w:rsidR="001B11EB" w:rsidRPr="00EF20F7">
        <w:rPr>
          <w:lang w:eastAsia="zh-CN"/>
        </w:rPr>
        <w:t>2</w:t>
      </w:r>
      <w:r w:rsidRPr="00EF20F7">
        <w:rPr>
          <w:lang w:eastAsia="zh-CN"/>
        </w:rPr>
        <w:t xml:space="preserve">4.247: </w:t>
      </w:r>
      <w:r w:rsidRPr="00EF20F7">
        <w:t>"Messaging service using the IP Multimedia (IM) Core Network</w:t>
      </w:r>
      <w:r w:rsidRPr="00EF20F7">
        <w:rPr>
          <w:lang w:eastAsia="zh-CN"/>
        </w:rPr>
        <w:t xml:space="preserve"> </w:t>
      </w:r>
      <w:r w:rsidRPr="00EF20F7">
        <w:t>(CN) subsystem - Stage 3".</w:t>
      </w:r>
    </w:p>
    <w:p w14:paraId="04EF8B32" w14:textId="77777777" w:rsidR="00AD072D" w:rsidRPr="00EF20F7" w:rsidRDefault="00AD072D" w:rsidP="00AD072D">
      <w:pPr>
        <w:pStyle w:val="EX"/>
      </w:pPr>
      <w:r w:rsidRPr="00EF20F7">
        <w:rPr>
          <w:lang w:eastAsia="zh-CN"/>
        </w:rPr>
        <w:t>[18]</w:t>
      </w:r>
      <w:r w:rsidRPr="00EF20F7">
        <w:rPr>
          <w:lang w:eastAsia="zh-CN"/>
        </w:rPr>
        <w:tab/>
        <w:t xml:space="preserve">IETF </w:t>
      </w:r>
      <w:r w:rsidRPr="00EF20F7">
        <w:t>RFC 4975: "The Message Session Relay Protocol (MSRP)".</w:t>
      </w:r>
    </w:p>
    <w:p w14:paraId="74BBACBE" w14:textId="77777777" w:rsidR="00AD072D" w:rsidRPr="00EF20F7" w:rsidRDefault="00AD072D" w:rsidP="00AD072D">
      <w:pPr>
        <w:pStyle w:val="EX"/>
        <w:rPr>
          <w:lang w:eastAsia="zh-CN"/>
        </w:rPr>
      </w:pPr>
      <w:r w:rsidRPr="00EF20F7">
        <w:rPr>
          <w:lang w:eastAsia="zh-CN"/>
        </w:rPr>
        <w:t>[19]</w:t>
      </w:r>
      <w:r w:rsidRPr="00EF20F7">
        <w:rPr>
          <w:lang w:eastAsia="zh-CN"/>
        </w:rPr>
        <w:tab/>
      </w:r>
      <w:r w:rsidRPr="00EF20F7">
        <w:t xml:space="preserve">IETF RFC </w:t>
      </w:r>
      <w:r w:rsidRPr="00EF20F7">
        <w:rPr>
          <w:lang w:eastAsia="zh-CN"/>
        </w:rPr>
        <w:t>4376</w:t>
      </w:r>
      <w:r w:rsidRPr="00EF20F7">
        <w:t>: "Requirements for Floor Control Protocols".</w:t>
      </w:r>
    </w:p>
    <w:p w14:paraId="5EDEDBF9" w14:textId="77777777" w:rsidR="00AD072D" w:rsidRPr="00EF20F7" w:rsidRDefault="00AD072D" w:rsidP="00AD072D">
      <w:pPr>
        <w:pStyle w:val="EX"/>
      </w:pPr>
      <w:r w:rsidRPr="00EF20F7">
        <w:rPr>
          <w:lang w:eastAsia="zh-CN"/>
        </w:rPr>
        <w:t>[20]</w:t>
      </w:r>
      <w:r w:rsidRPr="00EF20F7">
        <w:rPr>
          <w:lang w:eastAsia="zh-CN"/>
        </w:rPr>
        <w:tab/>
      </w:r>
      <w:r w:rsidRPr="00EF20F7">
        <w:t xml:space="preserve">IETF RFC </w:t>
      </w:r>
      <w:r w:rsidRPr="00EF20F7">
        <w:rPr>
          <w:lang w:eastAsia="zh-CN"/>
        </w:rPr>
        <w:t>4582</w:t>
      </w:r>
      <w:r w:rsidRPr="00EF20F7">
        <w:t>: "The Binary Floor Control Protocol (BFCP)".</w:t>
      </w:r>
    </w:p>
    <w:p w14:paraId="26A9CF7A" w14:textId="77777777" w:rsidR="00AD072D" w:rsidRPr="00EF20F7" w:rsidRDefault="00AD072D" w:rsidP="00AD072D">
      <w:pPr>
        <w:pStyle w:val="EX"/>
        <w:rPr>
          <w:lang w:eastAsia="zh-CN"/>
        </w:rPr>
      </w:pPr>
      <w:r w:rsidRPr="00EF20F7">
        <w:rPr>
          <w:lang w:eastAsia="zh-CN"/>
        </w:rPr>
        <w:t>[21]</w:t>
      </w:r>
      <w:r w:rsidRPr="00EF20F7">
        <w:rPr>
          <w:lang w:eastAsia="zh-CN"/>
        </w:rPr>
        <w:tab/>
      </w:r>
      <w:r w:rsidRPr="00EF20F7">
        <w:t xml:space="preserve">IETF RFC </w:t>
      </w:r>
      <w:r w:rsidRPr="00EF20F7">
        <w:rPr>
          <w:lang w:eastAsia="zh-CN"/>
        </w:rPr>
        <w:t>4583</w:t>
      </w:r>
      <w:r w:rsidRPr="00EF20F7">
        <w:t>: "Session Description Protocol (SDP) Format for Binary Floor Control Protocol (BFCP) Streams".</w:t>
      </w:r>
    </w:p>
    <w:p w14:paraId="5B894400" w14:textId="429545D6" w:rsidR="00AD072D" w:rsidRPr="00EF20F7" w:rsidRDefault="00AD072D" w:rsidP="00AD072D">
      <w:pPr>
        <w:pStyle w:val="EX"/>
      </w:pPr>
      <w:r w:rsidRPr="00EF20F7">
        <w:t>[</w:t>
      </w:r>
      <w:r w:rsidRPr="00EF20F7">
        <w:rPr>
          <w:lang w:eastAsia="zh-CN"/>
        </w:rPr>
        <w:t>22</w:t>
      </w:r>
      <w:r w:rsidRPr="00EF20F7">
        <w:t>]</w:t>
      </w:r>
      <w:r>
        <w:tab/>
      </w:r>
      <w:r w:rsidRPr="00EF20F7">
        <w:t xml:space="preserve">3GPP </w:t>
      </w:r>
      <w:r w:rsidR="001B11EB" w:rsidRPr="00EF20F7">
        <w:t>TS</w:t>
      </w:r>
      <w:r w:rsidR="001B11EB">
        <w:t> </w:t>
      </w:r>
      <w:r w:rsidR="001B11EB" w:rsidRPr="00EF20F7">
        <w:t>2</w:t>
      </w:r>
      <w:r w:rsidRPr="00EF20F7">
        <w:t>6.140: "Multimedia Messaging Service; Media formats and codecs".</w:t>
      </w:r>
    </w:p>
    <w:p w14:paraId="3C02952F" w14:textId="77777777" w:rsidR="00AD072D" w:rsidRPr="00EF20F7" w:rsidRDefault="00AD072D" w:rsidP="00AD072D">
      <w:pPr>
        <w:pStyle w:val="EX"/>
      </w:pPr>
      <w:r w:rsidRPr="00EF20F7">
        <w:t>[23]</w:t>
      </w:r>
      <w:r w:rsidRPr="00EF20F7">
        <w:tab/>
        <w:t>3GPP TS 26.114: "IP Multimedia Subsystem (IMS); Multimedia Telephony; Media handling and interaction".</w:t>
      </w:r>
    </w:p>
    <w:p w14:paraId="4A21F61A" w14:textId="77777777" w:rsidR="00AD072D" w:rsidRPr="00EF20F7" w:rsidRDefault="00AD072D" w:rsidP="00AD072D">
      <w:pPr>
        <w:pStyle w:val="EX"/>
      </w:pPr>
      <w:r w:rsidRPr="00EF20F7">
        <w:t>[24]</w:t>
      </w:r>
      <w:r w:rsidRPr="00EF20F7">
        <w:tab/>
        <w:t>IETF RFC 3168: "The Addition of Explicit Congestion Notification (ECN) to IP".</w:t>
      </w:r>
    </w:p>
    <w:p w14:paraId="13EB2EF8" w14:textId="77777777" w:rsidR="00AD072D" w:rsidRPr="00EF20F7" w:rsidRDefault="00AD072D" w:rsidP="00AD072D">
      <w:pPr>
        <w:pStyle w:val="EX"/>
      </w:pPr>
      <w:r w:rsidRPr="00EF20F7">
        <w:t>[25]</w:t>
      </w:r>
      <w:r w:rsidRPr="00EF20F7">
        <w:tab/>
        <w:t>IETF RFC 6679: "Explicit Congestion Notification (ECN) for RTP over UDP".</w:t>
      </w:r>
    </w:p>
    <w:p w14:paraId="4075ACAC" w14:textId="77777777" w:rsidR="00AD072D" w:rsidRPr="00EF20F7" w:rsidRDefault="00AD072D" w:rsidP="00AD072D">
      <w:pPr>
        <w:pStyle w:val="EX"/>
      </w:pPr>
      <w:r w:rsidRPr="00EF20F7">
        <w:t>[26]</w:t>
      </w:r>
      <w:r w:rsidRPr="00EF20F7">
        <w:tab/>
        <w:t>3GPP TS 22.153: "Multimedia Priority Service".</w:t>
      </w:r>
    </w:p>
    <w:p w14:paraId="7D6E0E62" w14:textId="77777777" w:rsidR="00AD072D" w:rsidRPr="00EF20F7" w:rsidRDefault="00AD072D" w:rsidP="00AD072D">
      <w:pPr>
        <w:pStyle w:val="EX"/>
      </w:pPr>
      <w:r w:rsidRPr="00EF20F7">
        <w:t>[27]</w:t>
      </w:r>
      <w:r w:rsidRPr="00EF20F7">
        <w:tab/>
        <w:t>IETF RFC 5285: "A General Mechanism for RTP Header Extensions".</w:t>
      </w:r>
    </w:p>
    <w:p w14:paraId="022AC5E2" w14:textId="77777777" w:rsidR="00AD072D" w:rsidRPr="00EF20F7" w:rsidRDefault="00AD072D" w:rsidP="00AD072D">
      <w:pPr>
        <w:keepLines/>
        <w:ind w:left="1702" w:hanging="1418"/>
      </w:pPr>
      <w:r w:rsidRPr="00EF20F7">
        <w:t>[28]</w:t>
      </w:r>
      <w:r w:rsidRPr="00EF20F7">
        <w:tab/>
      </w:r>
      <w:r w:rsidRPr="00EF20F7">
        <w:rPr>
          <w:lang w:eastAsia="zh-CN"/>
        </w:rPr>
        <w:t>IETF </w:t>
      </w:r>
      <w:r w:rsidRPr="00EF20F7">
        <w:rPr>
          <w:lang w:eastAsia="ko-KR"/>
        </w:rPr>
        <w:t>RFC 6236</w:t>
      </w:r>
      <w:r w:rsidRPr="00EF20F7">
        <w:rPr>
          <w:lang w:eastAsia="zh-CN"/>
        </w:rPr>
        <w:t xml:space="preserve">: "Negotiation of Generic Image Attributes in </w:t>
      </w:r>
      <w:r w:rsidRPr="00EF20F7">
        <w:rPr>
          <w:lang w:eastAsia="ko-KR"/>
        </w:rPr>
        <w:t>the Session Description Protocol</w:t>
      </w:r>
      <w:r w:rsidRPr="00EF20F7">
        <w:rPr>
          <w:lang w:eastAsia="zh-CN"/>
        </w:rPr>
        <w:t xml:space="preserve"> </w:t>
      </w:r>
      <w:r w:rsidRPr="00EF20F7">
        <w:rPr>
          <w:lang w:eastAsia="ko-KR"/>
        </w:rPr>
        <w:t>(</w:t>
      </w:r>
      <w:r w:rsidRPr="00EF20F7">
        <w:rPr>
          <w:lang w:eastAsia="zh-CN"/>
        </w:rPr>
        <w:t>SDP</w:t>
      </w:r>
      <w:r w:rsidRPr="00EF20F7">
        <w:rPr>
          <w:lang w:eastAsia="ko-KR"/>
        </w:rPr>
        <w:t>)</w:t>
      </w:r>
      <w:r w:rsidRPr="00EF20F7">
        <w:rPr>
          <w:lang w:eastAsia="zh-CN"/>
        </w:rPr>
        <w:t>".</w:t>
      </w:r>
    </w:p>
    <w:p w14:paraId="3DF62161" w14:textId="77777777" w:rsidR="00AD072D" w:rsidRPr="00EF20F7" w:rsidRDefault="00AD072D" w:rsidP="00AD072D">
      <w:pPr>
        <w:pStyle w:val="EX"/>
        <w:rPr>
          <w:lang w:eastAsia="zh-CN"/>
        </w:rPr>
      </w:pPr>
      <w:r w:rsidRPr="00EF20F7">
        <w:t>[</w:t>
      </w:r>
      <w:r w:rsidRPr="00EF20F7">
        <w:rPr>
          <w:rFonts w:hint="eastAsia"/>
          <w:lang w:eastAsia="zh-CN"/>
        </w:rPr>
        <w:t>29</w:t>
      </w:r>
      <w:r w:rsidRPr="00EF20F7">
        <w:t>]</w:t>
      </w:r>
      <w:r w:rsidRPr="00EF20F7">
        <w:tab/>
      </w:r>
      <w:r w:rsidRPr="00EF20F7">
        <w:rPr>
          <w:lang w:eastAsia="zh-CN"/>
        </w:rPr>
        <w:t>IETF </w:t>
      </w:r>
      <w:r w:rsidRPr="00EF20F7">
        <w:rPr>
          <w:lang w:eastAsia="ko-KR"/>
        </w:rPr>
        <w:t>RFC </w:t>
      </w:r>
      <w:r w:rsidRPr="00EF20F7">
        <w:rPr>
          <w:rFonts w:hint="eastAsia"/>
          <w:lang w:eastAsia="zh-CN"/>
        </w:rPr>
        <w:t>5245</w:t>
      </w:r>
      <w:r w:rsidRPr="00EF20F7">
        <w:rPr>
          <w:lang w:eastAsia="zh-CN"/>
        </w:rPr>
        <w:t>: "Interactive Connectivity Establishment (ICE): A Protocol for Network Address Translator (NAT) Traversal for Offer/Answer Protocols".</w:t>
      </w:r>
    </w:p>
    <w:p w14:paraId="266B5B83" w14:textId="0547657B" w:rsidR="00AD072D" w:rsidRPr="00EF20F7" w:rsidRDefault="00AD072D" w:rsidP="00AD072D">
      <w:pPr>
        <w:pStyle w:val="EX"/>
      </w:pPr>
      <w:r w:rsidRPr="00EF20F7">
        <w:t>[30]</w:t>
      </w:r>
      <w:r w:rsidRPr="00EF20F7">
        <w:tab/>
        <w:t xml:space="preserve">3GPP </w:t>
      </w:r>
      <w:r w:rsidR="001B11EB" w:rsidRPr="00EF20F7">
        <w:t>TS</w:t>
      </w:r>
      <w:r w:rsidR="001B11EB">
        <w:t> </w:t>
      </w:r>
      <w:r w:rsidR="001B11EB" w:rsidRPr="00EF20F7">
        <w:t>2</w:t>
      </w:r>
      <w:r w:rsidRPr="00EF20F7">
        <w:t>4.229: "IP Multimedia Call Control Protocol based on SIP and SDP".</w:t>
      </w:r>
    </w:p>
    <w:p w14:paraId="7FA26FD3" w14:textId="77777777" w:rsidR="00AD072D" w:rsidRPr="00EF20F7" w:rsidRDefault="00AD072D" w:rsidP="00AD072D">
      <w:pPr>
        <w:pStyle w:val="EX"/>
      </w:pPr>
      <w:r w:rsidRPr="00EF20F7">
        <w:rPr>
          <w:lang w:val="en-US"/>
        </w:rPr>
        <w:t>[31]</w:t>
      </w:r>
      <w:r w:rsidRPr="00EF20F7">
        <w:rPr>
          <w:lang w:val="en-US"/>
        </w:rPr>
        <w:tab/>
        <w:t>3GPP TS 33.328: "IMS Media Plane Security</w:t>
      </w:r>
      <w:r w:rsidRPr="00EF20F7">
        <w:t>".</w:t>
      </w:r>
    </w:p>
    <w:p w14:paraId="15A8FD8C" w14:textId="77777777" w:rsidR="00AD072D" w:rsidRPr="00EF20F7" w:rsidRDefault="00AD072D" w:rsidP="00AD072D">
      <w:pPr>
        <w:pStyle w:val="EX"/>
      </w:pPr>
      <w:r w:rsidRPr="00EF20F7">
        <w:t>[32]</w:t>
      </w:r>
      <w:r w:rsidRPr="00EF20F7">
        <w:tab/>
        <w:t>IETF RFC 5246: "The Transport Layer Security (TLS) Protocol Version 1.2".</w:t>
      </w:r>
    </w:p>
    <w:p w14:paraId="0F139C22" w14:textId="77777777" w:rsidR="00AD072D" w:rsidRPr="00EF20F7" w:rsidRDefault="00AD072D" w:rsidP="00AD072D">
      <w:pPr>
        <w:pStyle w:val="EX"/>
      </w:pPr>
      <w:r w:rsidRPr="00EF20F7">
        <w:t>[33]</w:t>
      </w:r>
      <w:r w:rsidRPr="00EF20F7">
        <w:tab/>
        <w:t>IETF RFC 6043: "MIKEY-TICKET: Ticket-Based Modes of Key Distribution in Multimedia Internet KEYing (MIKEY)".</w:t>
      </w:r>
    </w:p>
    <w:p w14:paraId="7E5987A2" w14:textId="77777777" w:rsidR="00AD072D" w:rsidRPr="00EF20F7" w:rsidRDefault="00AD072D" w:rsidP="00AD072D">
      <w:pPr>
        <w:pStyle w:val="EX"/>
        <w:rPr>
          <w:lang w:eastAsia="zh-CN"/>
        </w:rPr>
      </w:pPr>
      <w:r w:rsidRPr="00EF20F7">
        <w:rPr>
          <w:lang w:val="en-US"/>
        </w:rPr>
        <w:t>[34]</w:t>
      </w:r>
      <w:r w:rsidRPr="00EF20F7">
        <w:tab/>
        <w:t>IETF RFC 4279: "Pre-Shared Key Ciphersuites for Transport Layer Security (</w:t>
      </w:r>
      <w:smartTag w:uri="urn:schemas-microsoft-com:office:smarttags" w:element="stockticker">
        <w:r w:rsidRPr="00EF20F7">
          <w:t>TLS</w:t>
        </w:r>
      </w:smartTag>
      <w:r w:rsidRPr="00EF20F7">
        <w:t>)".</w:t>
      </w:r>
    </w:p>
    <w:p w14:paraId="4BB55666" w14:textId="77777777" w:rsidR="00AD072D" w:rsidRPr="00EF20F7" w:rsidRDefault="00AD072D" w:rsidP="00AD072D">
      <w:pPr>
        <w:pStyle w:val="EX"/>
        <w:rPr>
          <w:noProof/>
        </w:rPr>
      </w:pPr>
      <w:r w:rsidRPr="00EF20F7">
        <w:rPr>
          <w:noProof/>
        </w:rPr>
        <w:t>[35]</w:t>
      </w:r>
      <w:r w:rsidRPr="00EF20F7">
        <w:rPr>
          <w:noProof/>
        </w:rPr>
        <w:tab/>
        <w:t>IETF RFC 4567: "Key Management Extensions for Session Description Protocol (SDP) and Real Time Streaming Protocol (RTSP)".</w:t>
      </w:r>
    </w:p>
    <w:p w14:paraId="06C06D56" w14:textId="77777777" w:rsidR="00AD072D" w:rsidRPr="00EF20F7" w:rsidRDefault="00AD072D" w:rsidP="00AD072D">
      <w:pPr>
        <w:pStyle w:val="EX"/>
      </w:pPr>
      <w:r w:rsidRPr="00EF20F7">
        <w:t>[36]</w:t>
      </w:r>
      <w:r w:rsidRPr="00EF20F7">
        <w:tab/>
        <w:t>IETF RFC 4145: "TCP-Based Media Transport in the Session Description Protocol (SDP)".</w:t>
      </w:r>
    </w:p>
    <w:p w14:paraId="1F2F2D66" w14:textId="77777777" w:rsidR="00AD072D" w:rsidRPr="00EF20F7" w:rsidRDefault="00AD072D" w:rsidP="00AD072D">
      <w:pPr>
        <w:pStyle w:val="EX"/>
      </w:pPr>
      <w:r w:rsidRPr="00EF20F7">
        <w:t>[37]</w:t>
      </w:r>
      <w:r w:rsidRPr="00EF20F7">
        <w:tab/>
        <w:t>IETF RFC 3830: "MIKEY: Multimedia Internet KEYing".</w:t>
      </w:r>
    </w:p>
    <w:p w14:paraId="6FED5B86" w14:textId="77777777" w:rsidR="00AD072D" w:rsidRPr="00EF20F7" w:rsidRDefault="00AD072D" w:rsidP="00AD072D">
      <w:pPr>
        <w:pStyle w:val="EX"/>
      </w:pPr>
      <w:r w:rsidRPr="00EF20F7">
        <w:lastRenderedPageBreak/>
        <w:t>[38]</w:t>
      </w:r>
      <w:r w:rsidRPr="00EF20F7">
        <w:tab/>
        <w:t>IETF RFC 793: "Transmission Control Protocol – DARPA Internet Program – Protocol Specification".</w:t>
      </w:r>
    </w:p>
    <w:p w14:paraId="7FDD09BA" w14:textId="77777777" w:rsidR="00AD072D" w:rsidRPr="00EF20F7" w:rsidRDefault="00AD072D" w:rsidP="00AD072D">
      <w:pPr>
        <w:pStyle w:val="EX"/>
      </w:pPr>
      <w:r w:rsidRPr="00EF20F7">
        <w:t>[39]</w:t>
      </w:r>
      <w:r w:rsidRPr="00EF20F7">
        <w:tab/>
        <w:t>IETF RFC 8122: "Connection-Oriented Media Transport over the Transport Layer Security (TLS) Protocol in the Session Description Protocol (SDP)".</w:t>
      </w:r>
    </w:p>
    <w:p w14:paraId="5DCB340E" w14:textId="77777777" w:rsidR="00AD072D" w:rsidRPr="00EF20F7" w:rsidRDefault="00AD072D" w:rsidP="00AD072D">
      <w:pPr>
        <w:pStyle w:val="EX"/>
        <w:rPr>
          <w:noProof/>
        </w:rPr>
      </w:pPr>
      <w:r w:rsidRPr="00EF20F7">
        <w:rPr>
          <w:noProof/>
        </w:rPr>
        <w:t>[40]</w:t>
      </w:r>
      <w:r w:rsidRPr="00EF20F7">
        <w:rPr>
          <w:noProof/>
        </w:rPr>
        <w:tab/>
        <w:t>IETF RFC 6714: "Connection Establishment for Media Anchoring (CEMA) for the Message Session Relay Protocol (MSRP)".</w:t>
      </w:r>
    </w:p>
    <w:p w14:paraId="5798F74B" w14:textId="77777777" w:rsidR="00AD072D" w:rsidRPr="00EF20F7" w:rsidRDefault="00AD072D" w:rsidP="00AD072D">
      <w:pPr>
        <w:pStyle w:val="EX"/>
      </w:pPr>
      <w:r w:rsidRPr="00EF20F7">
        <w:t>[41]</w:t>
      </w:r>
      <w:r w:rsidRPr="00EF20F7">
        <w:tab/>
        <w:t>3GPP TS 23.334: "IMS Application Level Gateway (IMS-ALG) – IMS Access Gateway (IMS-AGW) interface: Procedures Descriptions".</w:t>
      </w:r>
    </w:p>
    <w:p w14:paraId="2253DBE7" w14:textId="77777777" w:rsidR="00AD072D" w:rsidRPr="00EF20F7" w:rsidRDefault="00AD072D" w:rsidP="00AD072D">
      <w:pPr>
        <w:pStyle w:val="EX"/>
      </w:pPr>
      <w:r w:rsidRPr="00EF20F7">
        <w:t>[42]</w:t>
      </w:r>
      <w:r w:rsidRPr="00EF20F7">
        <w:tab/>
        <w:t>3GPP TS 26.441: "Codec for Enhanced Voice Services (EVS); General Overview".</w:t>
      </w:r>
    </w:p>
    <w:p w14:paraId="0627F6BA" w14:textId="77777777" w:rsidR="00AD072D" w:rsidRPr="00EF20F7" w:rsidRDefault="00AD072D" w:rsidP="00AD072D">
      <w:pPr>
        <w:pStyle w:val="EX"/>
      </w:pPr>
      <w:r w:rsidRPr="00EF20F7">
        <w:t>[43]</w:t>
      </w:r>
      <w:r w:rsidRPr="00EF20F7">
        <w:tab/>
        <w:t>3GPP TS 26.445: "Codec for Enhanced Voice Services (EVS); Detailed Algorithmic Description".</w:t>
      </w:r>
    </w:p>
    <w:p w14:paraId="4630EDD3" w14:textId="77777777" w:rsidR="00AD072D" w:rsidRPr="00EF20F7" w:rsidRDefault="00AD072D" w:rsidP="00AD072D">
      <w:pPr>
        <w:pStyle w:val="EX"/>
      </w:pPr>
      <w:r w:rsidRPr="00EF20F7">
        <w:t>[44]</w:t>
      </w:r>
      <w:r w:rsidRPr="00EF20F7">
        <w:tab/>
        <w:t>IETF RFC 4566: "SDP: Session Description Protocol".</w:t>
      </w:r>
    </w:p>
    <w:p w14:paraId="5E209097" w14:textId="77777777" w:rsidR="00AD072D" w:rsidRPr="00EF20F7" w:rsidRDefault="00AD072D" w:rsidP="00AD072D">
      <w:pPr>
        <w:pStyle w:val="EX"/>
        <w:rPr>
          <w:lang w:val="sv-FI"/>
        </w:rPr>
      </w:pPr>
      <w:r w:rsidRPr="00EF20F7">
        <w:t>[45]</w:t>
      </w:r>
      <w:r w:rsidRPr="00EF20F7">
        <w:tab/>
        <w:t>IETF RFC 4867: "RTP Payload Format and File Storage Format for the Adaptive Multi-Rate (AMR) and Adaptive Multi-Rate Wideband (AMR-WB) Audio Codecs".</w:t>
      </w:r>
    </w:p>
    <w:p w14:paraId="2257E200" w14:textId="77777777" w:rsidR="00AD072D" w:rsidRPr="00EF20F7" w:rsidRDefault="00AD072D" w:rsidP="00AD072D">
      <w:pPr>
        <w:pStyle w:val="EX"/>
      </w:pPr>
      <w:r w:rsidRPr="00EF20F7">
        <w:t>[46]</w:t>
      </w:r>
      <w:r w:rsidRPr="00EF20F7">
        <w:tab/>
        <w:t>IETF RFC 5746: "Transport Layer Security (TLS) Renegotiation Indication Extension".</w:t>
      </w:r>
    </w:p>
    <w:p w14:paraId="2085D81E" w14:textId="77777777" w:rsidR="00AD072D" w:rsidRPr="00EF20F7" w:rsidRDefault="00AD072D" w:rsidP="00AD072D">
      <w:pPr>
        <w:pStyle w:val="EX"/>
      </w:pPr>
      <w:r w:rsidRPr="00EF20F7">
        <w:t>[47]</w:t>
      </w:r>
      <w:r w:rsidRPr="00EF20F7">
        <w:tab/>
        <w:t>3GPP TS 33.310: "Network Domain Security (NDS); Authentication Framework (AF)".</w:t>
      </w:r>
    </w:p>
    <w:p w14:paraId="5C36F6C0" w14:textId="59825706" w:rsidR="00BD3AE7" w:rsidRPr="00EF20F7" w:rsidRDefault="00BD3AE7" w:rsidP="001B11EB">
      <w:pPr>
        <w:pStyle w:val="EX"/>
        <w:rPr>
          <w:noProof/>
        </w:rPr>
      </w:pPr>
      <w:r w:rsidRPr="00EF20F7">
        <w:rPr>
          <w:noProof/>
        </w:rPr>
        <w:t>[48]</w:t>
      </w:r>
      <w:r w:rsidRPr="00EF20F7">
        <w:rPr>
          <w:noProof/>
        </w:rPr>
        <w:tab/>
        <w:t>IETF </w:t>
      </w:r>
      <w:r w:rsidRPr="0043675C">
        <w:t>RFC 8841</w:t>
      </w:r>
      <w:r w:rsidRPr="00EF20F7">
        <w:rPr>
          <w:noProof/>
        </w:rPr>
        <w:t>: "</w:t>
      </w:r>
      <w:r w:rsidRPr="00EF20F7">
        <w:t xml:space="preserve">Session Description Protocol (SDP) Offer/Answer Procedures </w:t>
      </w:r>
      <w:r w:rsidRPr="0043675C">
        <w:t>for</w:t>
      </w:r>
      <w:r w:rsidRPr="00EF20F7">
        <w:t xml:space="preserve"> Stream Control Transmission Protocol (SCTP) over Datagram Transport Layer Security (DTLS) Transport</w:t>
      </w:r>
      <w:r w:rsidRPr="00EF20F7">
        <w:rPr>
          <w:noProof/>
        </w:rPr>
        <w:t>".</w:t>
      </w:r>
    </w:p>
    <w:p w14:paraId="2C87512F" w14:textId="001EF533" w:rsidR="00BD3AE7" w:rsidRPr="00EF20F7" w:rsidRDefault="00BD3AE7" w:rsidP="001B11EB">
      <w:pPr>
        <w:pStyle w:val="EX"/>
        <w:rPr>
          <w:noProof/>
        </w:rPr>
      </w:pPr>
      <w:r w:rsidRPr="00EF20F7">
        <w:rPr>
          <w:noProof/>
        </w:rPr>
        <w:t>[49]</w:t>
      </w:r>
      <w:r w:rsidRPr="00EF20F7">
        <w:rPr>
          <w:noProof/>
        </w:rPr>
        <w:tab/>
        <w:t>IETF </w:t>
      </w:r>
      <w:r w:rsidRPr="0043675C">
        <w:t>RFC 88</w:t>
      </w:r>
      <w:r>
        <w:t>50</w:t>
      </w:r>
      <w:r w:rsidRPr="00EF20F7">
        <w:rPr>
          <w:noProof/>
        </w:rPr>
        <w:t>: "</w:t>
      </w:r>
      <w:r>
        <w:t>Controlling Multiple Streams for Telepresence (CLUE) Protocol Data Channel</w:t>
      </w:r>
      <w:r w:rsidRPr="00EF20F7">
        <w:rPr>
          <w:noProof/>
        </w:rPr>
        <w:t>".</w:t>
      </w:r>
    </w:p>
    <w:p w14:paraId="2DD237C6" w14:textId="25CEE479" w:rsidR="00BD3AE7" w:rsidRPr="00EF20F7" w:rsidRDefault="00BD3AE7" w:rsidP="001B11EB">
      <w:pPr>
        <w:pStyle w:val="EX"/>
      </w:pPr>
      <w:r w:rsidRPr="00EF20F7">
        <w:rPr>
          <w:noProof/>
        </w:rPr>
        <w:t>[50]</w:t>
      </w:r>
      <w:r w:rsidRPr="00EF20F7">
        <w:rPr>
          <w:noProof/>
        </w:rPr>
        <w:tab/>
        <w:t>IETF </w:t>
      </w:r>
      <w:r w:rsidRPr="00097689">
        <w:t>RFC </w:t>
      </w:r>
      <w:r>
        <w:rPr>
          <w:lang w:eastAsia="zh-CN"/>
        </w:rPr>
        <w:t>8864</w:t>
      </w:r>
      <w:r w:rsidRPr="00EF20F7">
        <w:rPr>
          <w:noProof/>
        </w:rPr>
        <w:t>: "</w:t>
      </w:r>
      <w:r w:rsidRPr="00925FD4">
        <w:t>Negotiation Data Channels Using the Session Description Protocol (SDP)</w:t>
      </w:r>
      <w:r w:rsidRPr="00EF20F7">
        <w:rPr>
          <w:noProof/>
        </w:rPr>
        <w:t>".</w:t>
      </w:r>
    </w:p>
    <w:p w14:paraId="777595ED" w14:textId="77777777" w:rsidR="00AD072D" w:rsidRPr="00EF20F7" w:rsidRDefault="00AD072D" w:rsidP="00AD072D">
      <w:pPr>
        <w:keepLines/>
        <w:ind w:left="1702" w:hanging="1418"/>
      </w:pPr>
      <w:r w:rsidRPr="00EF20F7">
        <w:t>[51]</w:t>
      </w:r>
      <w:r w:rsidRPr="00EF20F7">
        <w:tab/>
        <w:t>IETF RFC </w:t>
      </w:r>
      <w:r w:rsidRPr="00EF20F7">
        <w:rPr>
          <w:rFonts w:hint="eastAsia"/>
          <w:lang w:eastAsia="zh-CN"/>
        </w:rPr>
        <w:t>6525</w:t>
      </w:r>
      <w:r w:rsidRPr="00EF20F7">
        <w:t>: "Stream Control Transmission Protocol (SCTP) Stream Reconfiguration".</w:t>
      </w:r>
    </w:p>
    <w:p w14:paraId="750593B0" w14:textId="77777777" w:rsidR="00AD072D" w:rsidRPr="00EF20F7" w:rsidRDefault="00AD072D" w:rsidP="00AD072D">
      <w:pPr>
        <w:pStyle w:val="EX"/>
      </w:pPr>
      <w:r w:rsidRPr="00EF20F7">
        <w:t>[</w:t>
      </w:r>
      <w:r w:rsidRPr="00EF20F7">
        <w:rPr>
          <w:rFonts w:hint="eastAsia"/>
          <w:lang w:eastAsia="zh-CN"/>
        </w:rPr>
        <w:t>52</w:t>
      </w:r>
      <w:r w:rsidRPr="00EF20F7">
        <w:t>]</w:t>
      </w:r>
      <w:r w:rsidRPr="00EF20F7">
        <w:tab/>
        <w:t>3GPP TS 24.</w:t>
      </w:r>
      <w:r w:rsidRPr="00EF20F7">
        <w:rPr>
          <w:rFonts w:hint="eastAsia"/>
        </w:rPr>
        <w:t>103</w:t>
      </w:r>
      <w:r w:rsidRPr="00EF20F7">
        <w:t>: "Telepresence using the IP Multimedia (IM) Core Network (CN) Subsystem (IMS); Stage 3".</w:t>
      </w:r>
    </w:p>
    <w:p w14:paraId="71FFCB09" w14:textId="77777777" w:rsidR="00AD072D" w:rsidRPr="00EF20F7" w:rsidRDefault="00AD072D" w:rsidP="00AD072D">
      <w:pPr>
        <w:pStyle w:val="EX"/>
      </w:pPr>
      <w:r w:rsidRPr="00EF20F7">
        <w:t>[53]</w:t>
      </w:r>
      <w:r w:rsidRPr="00EF20F7">
        <w:tab/>
        <w:t>IETF RFC 5939: "Session Description Protocol (SDP) Capability Negotiation".</w:t>
      </w:r>
    </w:p>
    <w:p w14:paraId="7D1CFB19" w14:textId="77777777" w:rsidR="00AD072D" w:rsidRPr="00EF20F7" w:rsidRDefault="00AD072D" w:rsidP="00AD072D">
      <w:pPr>
        <w:pStyle w:val="EX"/>
      </w:pPr>
      <w:r w:rsidRPr="00EF20F7">
        <w:t>[54]</w:t>
      </w:r>
      <w:r w:rsidRPr="00EF20F7">
        <w:tab/>
        <w:t>IETF RFC 4573: "MIME Type Registration for RTP Payload Format for H.224".</w:t>
      </w:r>
    </w:p>
    <w:p w14:paraId="5BD9DE66" w14:textId="77777777" w:rsidR="00AD072D" w:rsidRPr="00EF20F7" w:rsidRDefault="00AD072D" w:rsidP="00AD072D">
      <w:pPr>
        <w:pStyle w:val="EX"/>
      </w:pPr>
      <w:r w:rsidRPr="00EF20F7">
        <w:t>[55]</w:t>
      </w:r>
      <w:r w:rsidRPr="00EF20F7">
        <w:tab/>
        <w:t>ITU-T Recommendation H.224 (01/2005): "A real time control protocol for simplex applications using the H.221 LSD/HSD/MLP channels".</w:t>
      </w:r>
    </w:p>
    <w:p w14:paraId="5035D3AF" w14:textId="77777777" w:rsidR="00AD072D" w:rsidRPr="00EF20F7" w:rsidRDefault="00AD072D" w:rsidP="00AD072D">
      <w:pPr>
        <w:pStyle w:val="EX"/>
      </w:pPr>
      <w:r w:rsidRPr="00EF20F7">
        <w:t>[56]</w:t>
      </w:r>
      <w:r w:rsidRPr="00EF20F7">
        <w:tab/>
        <w:t>ITU-T Recommendation H.281 (11/1994): "A far end camera control protocol for videoconferences using H.224".</w:t>
      </w:r>
    </w:p>
    <w:p w14:paraId="106B9A9F" w14:textId="03C75C2D" w:rsidR="001B11EB" w:rsidRPr="00EF20F7" w:rsidRDefault="001B11EB" w:rsidP="001B11EB">
      <w:pPr>
        <w:pStyle w:val="EX"/>
      </w:pPr>
      <w:r w:rsidRPr="00EF20F7">
        <w:t>[57]</w:t>
      </w:r>
      <w:r w:rsidRPr="00EF20F7">
        <w:tab/>
        <w:t>IETF </w:t>
      </w:r>
      <w:bookmarkStart w:id="18" w:name="_Hlk63681101"/>
      <w:r w:rsidRPr="00145D10">
        <w:t>RFC </w:t>
      </w:r>
      <w:r>
        <w:t>885</w:t>
      </w:r>
      <w:bookmarkEnd w:id="18"/>
      <w:r>
        <w:t>3</w:t>
      </w:r>
      <w:r w:rsidRPr="00EF20F7">
        <w:t xml:space="preserve">: "Using Simulcast in </w:t>
      </w:r>
      <w:r w:rsidRPr="00EC6C87">
        <w:t>Session Description Protocol (SDP)</w:t>
      </w:r>
      <w:r w:rsidRPr="00EF20F7">
        <w:t xml:space="preserve"> and RTP Session".</w:t>
      </w:r>
    </w:p>
    <w:p w14:paraId="1FC95CDE" w14:textId="290E952A" w:rsidR="001B11EB" w:rsidRPr="00EF20F7" w:rsidRDefault="001B11EB" w:rsidP="001B11EB">
      <w:pPr>
        <w:pStyle w:val="EX"/>
      </w:pPr>
      <w:r w:rsidRPr="00EF20F7">
        <w:t>[58]</w:t>
      </w:r>
      <w:r w:rsidRPr="00EF20F7">
        <w:tab/>
        <w:t>IETF </w:t>
      </w:r>
      <w:bookmarkStart w:id="19" w:name="_Hlk63680497"/>
      <w:r w:rsidRPr="00145D10">
        <w:t>RFC </w:t>
      </w:r>
      <w:r>
        <w:t>88</w:t>
      </w:r>
      <w:bookmarkEnd w:id="19"/>
      <w:r>
        <w:t>51</w:t>
      </w:r>
      <w:r w:rsidRPr="00EF20F7">
        <w:t>: "</w:t>
      </w:r>
      <w:r w:rsidRPr="00EF20F7">
        <w:rPr>
          <w:lang w:val="en-US"/>
        </w:rPr>
        <w:t>RTP Payload Format Restrictions</w:t>
      </w:r>
      <w:r w:rsidRPr="00EF20F7">
        <w:t>".</w:t>
      </w:r>
    </w:p>
    <w:p w14:paraId="08DABF8A" w14:textId="77777777" w:rsidR="00AD072D" w:rsidRPr="00EF20F7" w:rsidRDefault="00AD072D" w:rsidP="00AD072D">
      <w:pPr>
        <w:pStyle w:val="EX"/>
      </w:pPr>
      <w:r w:rsidRPr="00EF20F7">
        <w:t>[59]</w:t>
      </w:r>
      <w:r w:rsidRPr="00EF20F7">
        <w:tab/>
        <w:t>IETF RFC 4796: "The Session Description Protocol (SDP) Content Attribute".</w:t>
      </w:r>
    </w:p>
    <w:p w14:paraId="4AF2CCDA" w14:textId="77777777" w:rsidR="00AD072D" w:rsidRPr="00EF20F7" w:rsidRDefault="00AD072D" w:rsidP="00AD072D">
      <w:pPr>
        <w:pStyle w:val="EX"/>
      </w:pPr>
      <w:r w:rsidRPr="00EF20F7">
        <w:t>[60]</w:t>
      </w:r>
      <w:r w:rsidRPr="00EF20F7">
        <w:tab/>
        <w:t>IETF RFC 4585: "Extended RTP Profile for Real-time Transport Control Protocol (RTCP)-Based Feedback (RTP/AVPF)".</w:t>
      </w:r>
    </w:p>
    <w:p w14:paraId="5FA9AF1C" w14:textId="77777777" w:rsidR="00AD072D" w:rsidRPr="00EF20F7" w:rsidRDefault="00AD072D" w:rsidP="00AD072D">
      <w:pPr>
        <w:pStyle w:val="EX"/>
      </w:pPr>
      <w:r w:rsidRPr="00EF20F7">
        <w:t>[61]</w:t>
      </w:r>
      <w:r w:rsidRPr="00EF20F7">
        <w:tab/>
        <w:t>IETF RFC 5104: "Codec Control Messages in the RTP Audio-Visual Profile with Feedback (AVPF)".</w:t>
      </w:r>
    </w:p>
    <w:p w14:paraId="0BAFB39F" w14:textId="77777777" w:rsidR="00AD072D" w:rsidRPr="00EF20F7" w:rsidRDefault="00AD072D" w:rsidP="00AD072D">
      <w:pPr>
        <w:pStyle w:val="EX"/>
      </w:pPr>
      <w:r w:rsidRPr="00EF20F7">
        <w:t>[62]</w:t>
      </w:r>
      <w:r w:rsidRPr="00EF20F7">
        <w:tab/>
        <w:t>IETF RFC 7728: "RTP Stream Pause and Resume".</w:t>
      </w:r>
    </w:p>
    <w:p w14:paraId="6E8A8432" w14:textId="77777777" w:rsidR="00AD072D" w:rsidRPr="00EF20F7" w:rsidRDefault="00AD072D" w:rsidP="00AD072D">
      <w:pPr>
        <w:pStyle w:val="EX"/>
        <w:rPr>
          <w:lang w:eastAsia="ko-KR"/>
        </w:rPr>
      </w:pPr>
      <w:r w:rsidRPr="00EF20F7">
        <w:rPr>
          <w:lang w:eastAsia="ko-KR"/>
        </w:rPr>
        <w:t>[63]</w:t>
      </w:r>
      <w:r w:rsidRPr="00EF20F7">
        <w:rPr>
          <w:lang w:eastAsia="ko-KR"/>
        </w:rPr>
        <w:tab/>
        <w:t>IETF RFC 3840: "Indicating User Agent Capabilities in the Session Initiation Protocol (SIP)".</w:t>
      </w:r>
    </w:p>
    <w:p w14:paraId="52FE5D29" w14:textId="77777777" w:rsidR="00AD072D" w:rsidRPr="00EF20F7" w:rsidRDefault="00AD072D" w:rsidP="00AD072D">
      <w:pPr>
        <w:pStyle w:val="EX"/>
        <w:rPr>
          <w:lang w:eastAsia="ko-KR"/>
        </w:rPr>
      </w:pPr>
      <w:r w:rsidRPr="00EF20F7">
        <w:rPr>
          <w:lang w:eastAsia="ko-KR"/>
        </w:rPr>
        <w:t>[64]</w:t>
      </w:r>
      <w:r w:rsidRPr="00EF20F7">
        <w:rPr>
          <w:lang w:eastAsia="ko-KR"/>
        </w:rPr>
        <w:tab/>
        <w:t>IETF RFC 4574: "</w:t>
      </w:r>
      <w:r w:rsidRPr="00EF20F7">
        <w:t>The Session Description Protocol (SDP) Label Attribute</w:t>
      </w:r>
      <w:r w:rsidRPr="00EF20F7">
        <w:rPr>
          <w:lang w:eastAsia="ko-KR"/>
        </w:rPr>
        <w:t>".</w:t>
      </w:r>
    </w:p>
    <w:p w14:paraId="1C56AFA0" w14:textId="7F0BE6B7" w:rsidR="00AD072D" w:rsidRPr="00EF20F7" w:rsidRDefault="00AD072D" w:rsidP="00BD3AE7">
      <w:pPr>
        <w:pStyle w:val="EX"/>
      </w:pPr>
      <w:r w:rsidRPr="00EF20F7">
        <w:lastRenderedPageBreak/>
        <w:t>[65]</w:t>
      </w:r>
      <w:r w:rsidRPr="00EF20F7">
        <w:tab/>
      </w:r>
      <w:r w:rsidR="00BD3AE7" w:rsidRPr="00EF20F7">
        <w:rPr>
          <w:lang w:eastAsia="ko-KR"/>
        </w:rPr>
        <w:t>IETF </w:t>
      </w:r>
      <w:r w:rsidR="00BD3AE7" w:rsidRPr="00145D10">
        <w:t>RFC </w:t>
      </w:r>
      <w:r w:rsidR="00BD3AE7">
        <w:t>8842</w:t>
      </w:r>
      <w:r w:rsidR="00BD3AE7" w:rsidRPr="00EF20F7">
        <w:t>: "</w:t>
      </w:r>
      <w:r w:rsidR="00BD3AE7" w:rsidRPr="00EF20F7">
        <w:rPr>
          <w:lang w:val="en-US"/>
        </w:rPr>
        <w:t>Session Description Protocol (SDP) Offer/Answer Considerations for Datagram Transport Layer Security (DTLS) and Transport Layer Security (TLS)</w:t>
      </w:r>
      <w:r w:rsidR="00BD3AE7" w:rsidRPr="00EF20F7">
        <w:t>".</w:t>
      </w:r>
    </w:p>
    <w:p w14:paraId="449C3E0E" w14:textId="77777777" w:rsidR="00AD072D" w:rsidRPr="00EF20F7" w:rsidRDefault="00AD072D" w:rsidP="00AD072D">
      <w:pPr>
        <w:pStyle w:val="Heading1"/>
      </w:pPr>
      <w:bookmarkStart w:id="20" w:name="_Toc517464879"/>
      <w:bookmarkStart w:id="21" w:name="_Toc67396584"/>
      <w:r w:rsidRPr="00EF20F7">
        <w:t>3</w:t>
      </w:r>
      <w:r w:rsidRPr="00EF20F7">
        <w:tab/>
        <w:t>Definitions, symbols and abbreviations</w:t>
      </w:r>
      <w:bookmarkEnd w:id="20"/>
      <w:bookmarkEnd w:id="21"/>
    </w:p>
    <w:p w14:paraId="39058105" w14:textId="77777777" w:rsidR="00AD072D" w:rsidRPr="00EF20F7" w:rsidRDefault="00AD072D" w:rsidP="00AD072D">
      <w:pPr>
        <w:pStyle w:val="Heading2"/>
      </w:pPr>
      <w:bookmarkStart w:id="22" w:name="_Toc517464880"/>
      <w:bookmarkStart w:id="23" w:name="_Toc67396585"/>
      <w:r w:rsidRPr="00EF20F7">
        <w:t>3.1</w:t>
      </w:r>
      <w:r w:rsidRPr="00EF20F7">
        <w:tab/>
        <w:t>Definitions</w:t>
      </w:r>
      <w:bookmarkEnd w:id="22"/>
      <w:bookmarkEnd w:id="23"/>
    </w:p>
    <w:p w14:paraId="23335FCE" w14:textId="77777777" w:rsidR="00AD072D" w:rsidRPr="00EF20F7" w:rsidRDefault="00AD072D" w:rsidP="00AD072D">
      <w:r w:rsidRPr="00EF20F7">
        <w:t xml:space="preserve">For the purposes of the present document, the terms and definitions given in </w:t>
      </w:r>
      <w:r w:rsidRPr="00EF20F7">
        <w:rPr>
          <w:lang w:eastAsia="zh-CN"/>
        </w:rPr>
        <w:t xml:space="preserve">3GPP </w:t>
      </w:r>
      <w:r w:rsidRPr="00EF20F7">
        <w:t>TR 21.905 [</w:t>
      </w:r>
      <w:r w:rsidRPr="00EF20F7">
        <w:rPr>
          <w:lang w:eastAsia="zh-CN"/>
        </w:rPr>
        <w:t>6</w:t>
      </w:r>
      <w:r w:rsidRPr="00EF20F7">
        <w:t xml:space="preserve">] and the following apply. A term defined in the present document takes precedence over the definition of the same term, if any, in </w:t>
      </w:r>
      <w:r w:rsidRPr="00EF20F7">
        <w:rPr>
          <w:lang w:eastAsia="zh-CN"/>
        </w:rPr>
        <w:t xml:space="preserve">3GPP </w:t>
      </w:r>
      <w:r w:rsidRPr="00EF20F7">
        <w:t>TR 21.905 [</w:t>
      </w:r>
      <w:r w:rsidRPr="00EF20F7">
        <w:rPr>
          <w:lang w:eastAsia="zh-CN"/>
        </w:rPr>
        <w:t>6</w:t>
      </w:r>
      <w:r w:rsidRPr="00EF20F7">
        <w:t>].</w:t>
      </w:r>
    </w:p>
    <w:p w14:paraId="04EF2427" w14:textId="77777777" w:rsidR="00AD072D" w:rsidRPr="00EF20F7" w:rsidRDefault="00AD072D" w:rsidP="00AD072D">
      <w:pPr>
        <w:keepLines/>
        <w:spacing w:after="0"/>
        <w:ind w:left="2272" w:hanging="1988"/>
      </w:pPr>
      <w:r w:rsidRPr="00EF20F7">
        <w:rPr>
          <w:rFonts w:hint="eastAsia"/>
          <w:b/>
          <w:lang w:eastAsia="zh-CN"/>
        </w:rPr>
        <w:t>CLUE</w:t>
      </w:r>
      <w:r w:rsidRPr="00EF20F7">
        <w:rPr>
          <w:b/>
        </w:rPr>
        <w:t>:</w:t>
      </w:r>
      <w:r w:rsidRPr="00EF20F7">
        <w:tab/>
      </w:r>
      <w:r w:rsidRPr="00EF20F7">
        <w:rPr>
          <w:rFonts w:hint="eastAsia"/>
          <w:lang w:eastAsia="zh-CN"/>
        </w:rPr>
        <w:t xml:space="preserve">The </w:t>
      </w:r>
      <w:r w:rsidRPr="00EF20F7">
        <w:t>acronym for "ControLling mUltiple streams for</w:t>
      </w:r>
      <w:r w:rsidRPr="00EF20F7">
        <w:rPr>
          <w:rFonts w:hint="eastAsia"/>
          <w:lang w:eastAsia="zh-CN"/>
        </w:rPr>
        <w:t xml:space="preserve"> </w:t>
      </w:r>
      <w:r w:rsidRPr="00EF20F7">
        <w:t>tElepresence", which is the name of the IETF working group in which</w:t>
      </w:r>
      <w:r w:rsidRPr="00EF20F7">
        <w:rPr>
          <w:rFonts w:hint="eastAsia"/>
          <w:lang w:eastAsia="zh-CN"/>
        </w:rPr>
        <w:t xml:space="preserve"> the requirements and protocol for telepresence are</w:t>
      </w:r>
      <w:r w:rsidRPr="00EF20F7">
        <w:t xml:space="preserve"> developed</w:t>
      </w:r>
      <w:r w:rsidRPr="00EF20F7">
        <w:rPr>
          <w:rFonts w:hint="eastAsia"/>
          <w:lang w:eastAsia="zh-CN"/>
        </w:rPr>
        <w:t xml:space="preserve">. </w:t>
      </w:r>
      <w:r w:rsidRPr="00EF20F7">
        <w:rPr>
          <w:lang w:eastAsia="zh-CN"/>
        </w:rPr>
        <w:t xml:space="preserve">CLUE-something refers to something that has been designed by the </w:t>
      </w:r>
      <w:r w:rsidRPr="00EF20F7">
        <w:rPr>
          <w:rFonts w:hint="eastAsia"/>
          <w:lang w:eastAsia="zh-CN"/>
        </w:rPr>
        <w:t xml:space="preserve">IETF </w:t>
      </w:r>
      <w:r w:rsidRPr="00EF20F7">
        <w:rPr>
          <w:lang w:eastAsia="zh-CN"/>
        </w:rPr>
        <w:t>CLUE working group</w:t>
      </w:r>
      <w:r w:rsidRPr="00EF20F7">
        <w:rPr>
          <w:rFonts w:hint="eastAsia"/>
          <w:lang w:eastAsia="zh-CN"/>
        </w:rPr>
        <w:t>, e.g, CLUE protocol and CLUE data channel</w:t>
      </w:r>
      <w:r w:rsidRPr="00EF20F7">
        <w:t>.</w:t>
      </w:r>
    </w:p>
    <w:p w14:paraId="654A9620" w14:textId="77777777" w:rsidR="00AD072D" w:rsidRPr="00EF20F7" w:rsidRDefault="00AD072D" w:rsidP="00AD072D">
      <w:pPr>
        <w:pStyle w:val="EW"/>
        <w:ind w:left="2272" w:hanging="1988"/>
      </w:pPr>
      <w:r w:rsidRPr="00EF20F7">
        <w:rPr>
          <w:b/>
        </w:rPr>
        <w:t>End-to-end security:</w:t>
      </w:r>
      <w:r w:rsidRPr="00EF20F7">
        <w:tab/>
        <w:t>media protection between the IMS UE and the MRFP without being terminated by any intermediary node.</w:t>
      </w:r>
    </w:p>
    <w:p w14:paraId="796E3F09" w14:textId="77777777" w:rsidR="00AD072D" w:rsidRPr="00EF20F7" w:rsidRDefault="00AD072D" w:rsidP="00AD072D">
      <w:pPr>
        <w:pStyle w:val="EW"/>
      </w:pPr>
      <w:r w:rsidRPr="00EF20F7">
        <w:rPr>
          <w:b/>
        </w:rPr>
        <w:t>Full ICE:</w:t>
      </w:r>
      <w:r>
        <w:tab/>
      </w:r>
      <w:r w:rsidRPr="00EF20F7">
        <w:t>The full implementation of the Interactive Connectivity Establishment (ICE) specified in IETF RFC 5245 [29].</w:t>
      </w:r>
    </w:p>
    <w:p w14:paraId="15752E50" w14:textId="77777777" w:rsidR="00AD072D" w:rsidRPr="00EF20F7" w:rsidRDefault="00AD072D" w:rsidP="00AD072D">
      <w:pPr>
        <w:pStyle w:val="EW"/>
      </w:pPr>
      <w:r w:rsidRPr="00EF20F7">
        <w:rPr>
          <w:b/>
        </w:rPr>
        <w:t>ICE lite:</w:t>
      </w:r>
      <w:r>
        <w:tab/>
      </w:r>
      <w:r w:rsidRPr="00EF20F7">
        <w:t>The lite implementation of the Interactive Connectivity Establishment (ICE) specified in IETF RFC 5245 [29].</w:t>
      </w:r>
    </w:p>
    <w:p w14:paraId="4B7E7839" w14:textId="6377C970" w:rsidR="00AD072D" w:rsidRPr="00EF20F7" w:rsidRDefault="00AD072D" w:rsidP="00AD072D">
      <w:pPr>
        <w:pStyle w:val="EW"/>
      </w:pPr>
      <w:r w:rsidRPr="00EF20F7">
        <w:rPr>
          <w:b/>
        </w:rPr>
        <w:t>Media Gateway:</w:t>
      </w:r>
      <w:r>
        <w:tab/>
      </w:r>
      <w:r w:rsidRPr="00EF20F7">
        <w:t>See Recommendation H.248.1</w:t>
      </w:r>
      <w:r w:rsidR="001B11EB">
        <w:t> </w:t>
      </w:r>
      <w:r w:rsidR="001B11EB" w:rsidRPr="00EF20F7">
        <w:t>[</w:t>
      </w:r>
      <w:r w:rsidRPr="00EF20F7">
        <w:rPr>
          <w:lang w:eastAsia="zh-CN"/>
        </w:rPr>
        <w:t>3</w:t>
      </w:r>
      <w:r w:rsidRPr="00EF20F7">
        <w:t>].</w:t>
      </w:r>
    </w:p>
    <w:p w14:paraId="4DD6EF49" w14:textId="2B70AC5A" w:rsidR="00AD072D" w:rsidRPr="00EF20F7" w:rsidRDefault="00AD072D" w:rsidP="00AD072D">
      <w:pPr>
        <w:pStyle w:val="EW"/>
      </w:pPr>
      <w:r w:rsidRPr="00EF20F7">
        <w:rPr>
          <w:b/>
        </w:rPr>
        <w:t>Media Gateway Controller:</w:t>
      </w:r>
      <w:r>
        <w:tab/>
      </w:r>
      <w:r w:rsidRPr="00EF20F7">
        <w:t>See Recommendation H.248.1</w:t>
      </w:r>
      <w:r w:rsidR="001B11EB">
        <w:t> </w:t>
      </w:r>
      <w:r w:rsidR="001B11EB" w:rsidRPr="00EF20F7">
        <w:t>[</w:t>
      </w:r>
      <w:r w:rsidRPr="00EF20F7">
        <w:rPr>
          <w:lang w:eastAsia="zh-CN"/>
        </w:rPr>
        <w:t>3</w:t>
      </w:r>
      <w:r w:rsidRPr="00EF20F7">
        <w:t>].</w:t>
      </w:r>
    </w:p>
    <w:p w14:paraId="49A68F6C" w14:textId="1176D91C" w:rsidR="00AD072D" w:rsidRPr="00EF20F7" w:rsidRDefault="00AD072D" w:rsidP="00AD072D">
      <w:pPr>
        <w:pStyle w:val="EW"/>
      </w:pPr>
      <w:r w:rsidRPr="00EF20F7">
        <w:rPr>
          <w:b/>
        </w:rPr>
        <w:t>Multimedia Resource Function Controller</w:t>
      </w:r>
      <w:r w:rsidRPr="00EF20F7">
        <w:rPr>
          <w:b/>
          <w:lang w:eastAsia="zh-CN"/>
        </w:rPr>
        <w:t>:</w:t>
      </w:r>
      <w:r w:rsidRPr="00EF20F7">
        <w:rPr>
          <w:lang w:eastAsia="zh-CN"/>
        </w:rPr>
        <w:tab/>
      </w:r>
      <w:r w:rsidRPr="00EF20F7">
        <w:t xml:space="preserve">See 3GPP </w:t>
      </w:r>
      <w:r w:rsidR="001B11EB" w:rsidRPr="00EF20F7">
        <w:t>TS</w:t>
      </w:r>
      <w:r w:rsidR="001B11EB">
        <w:t> </w:t>
      </w:r>
      <w:r w:rsidR="001B11EB" w:rsidRPr="00EF20F7">
        <w:t>2</w:t>
      </w:r>
      <w:r w:rsidRPr="00EF20F7">
        <w:t>3.228</w:t>
      </w:r>
      <w:r w:rsidR="001B11EB">
        <w:t> </w:t>
      </w:r>
      <w:r w:rsidR="001B11EB" w:rsidRPr="00EF20F7">
        <w:t>[</w:t>
      </w:r>
      <w:r w:rsidRPr="00EF20F7">
        <w:t>1].</w:t>
      </w:r>
    </w:p>
    <w:p w14:paraId="15D8FC27" w14:textId="0A1D7178" w:rsidR="00AD072D" w:rsidRPr="00EF20F7" w:rsidRDefault="00AD072D" w:rsidP="00AD072D">
      <w:pPr>
        <w:pStyle w:val="EW"/>
      </w:pPr>
      <w:r w:rsidRPr="00EF20F7">
        <w:rPr>
          <w:b/>
        </w:rPr>
        <w:t>Multimedia Resource Function Processor:</w:t>
      </w:r>
      <w:r w:rsidRPr="00EF20F7">
        <w:tab/>
        <w:t xml:space="preserve">See 3GPP </w:t>
      </w:r>
      <w:r w:rsidR="001B11EB" w:rsidRPr="00EF20F7">
        <w:t>TS</w:t>
      </w:r>
      <w:r w:rsidR="001B11EB">
        <w:t> </w:t>
      </w:r>
      <w:r w:rsidR="001B11EB" w:rsidRPr="00EF20F7">
        <w:t>2</w:t>
      </w:r>
      <w:r w:rsidRPr="00EF20F7">
        <w:t>3.228</w:t>
      </w:r>
      <w:r w:rsidR="001B11EB">
        <w:t> </w:t>
      </w:r>
      <w:r w:rsidR="001B11EB" w:rsidRPr="00EF20F7">
        <w:t>[</w:t>
      </w:r>
      <w:r w:rsidRPr="00EF20F7">
        <w:t>1].</w:t>
      </w:r>
    </w:p>
    <w:p w14:paraId="404E1672" w14:textId="77777777" w:rsidR="00AD072D" w:rsidRPr="00EF20F7" w:rsidRDefault="00AD072D" w:rsidP="00AD072D">
      <w:pPr>
        <w:pStyle w:val="EW"/>
      </w:pPr>
    </w:p>
    <w:p w14:paraId="0EBFE8B0" w14:textId="77777777" w:rsidR="00AD072D" w:rsidRPr="00EF20F7" w:rsidRDefault="00AD072D" w:rsidP="00AD072D">
      <w:r w:rsidRPr="00EF20F7">
        <w:t>For the purposes of the present document, the following terms and definitions given in IETF RFC 3830 [37] apply:</w:t>
      </w:r>
    </w:p>
    <w:p w14:paraId="734E502C" w14:textId="77777777" w:rsidR="00AD072D" w:rsidRPr="00EF20F7" w:rsidRDefault="00AD072D" w:rsidP="00AD072D">
      <w:pPr>
        <w:pStyle w:val="EW"/>
        <w:rPr>
          <w:b/>
          <w:bCs/>
        </w:rPr>
      </w:pPr>
      <w:r w:rsidRPr="00EF20F7">
        <w:rPr>
          <w:b/>
          <w:bCs/>
        </w:rPr>
        <w:t>Crypto Session (CS)</w:t>
      </w:r>
    </w:p>
    <w:p w14:paraId="1E669695" w14:textId="77777777" w:rsidR="00AD072D" w:rsidRPr="00EF20F7" w:rsidRDefault="00AD072D" w:rsidP="00AD072D">
      <w:pPr>
        <w:pStyle w:val="EW"/>
        <w:rPr>
          <w:b/>
          <w:bCs/>
        </w:rPr>
      </w:pPr>
      <w:r w:rsidRPr="00EF20F7">
        <w:rPr>
          <w:b/>
          <w:bCs/>
        </w:rPr>
        <w:t>Initiator</w:t>
      </w:r>
    </w:p>
    <w:p w14:paraId="60AB8980" w14:textId="77777777" w:rsidR="00AD072D" w:rsidRPr="00EF20F7" w:rsidRDefault="00AD072D" w:rsidP="00AD072D">
      <w:pPr>
        <w:pStyle w:val="EW"/>
        <w:rPr>
          <w:b/>
          <w:bCs/>
        </w:rPr>
      </w:pPr>
      <w:r w:rsidRPr="00EF20F7">
        <w:rPr>
          <w:b/>
          <w:bCs/>
        </w:rPr>
        <w:t>Responder</w:t>
      </w:r>
    </w:p>
    <w:p w14:paraId="2FC6D642" w14:textId="77777777" w:rsidR="00AD072D" w:rsidRPr="00EF20F7" w:rsidRDefault="00AD072D" w:rsidP="00AD072D">
      <w:pPr>
        <w:pStyle w:val="EW"/>
        <w:rPr>
          <w:b/>
          <w:bCs/>
        </w:rPr>
      </w:pPr>
    </w:p>
    <w:p w14:paraId="7A1664E2" w14:textId="77777777" w:rsidR="00AD072D" w:rsidRPr="00EF20F7" w:rsidRDefault="00AD072D" w:rsidP="00AD072D">
      <w:r w:rsidRPr="00EF20F7">
        <w:t>For the purposes of the present document, the following terms and definitions given in IETF RFC 6043 [33] apply:</w:t>
      </w:r>
    </w:p>
    <w:p w14:paraId="48293A2C" w14:textId="77777777" w:rsidR="00AD072D" w:rsidRPr="00EF20F7" w:rsidRDefault="00AD072D" w:rsidP="00AD072D">
      <w:pPr>
        <w:pStyle w:val="EW"/>
        <w:rPr>
          <w:b/>
          <w:bCs/>
        </w:rPr>
      </w:pPr>
      <w:r w:rsidRPr="00EF20F7">
        <w:rPr>
          <w:b/>
          <w:bCs/>
        </w:rPr>
        <w:t>Traffic-Encrypting Key (TEK)</w:t>
      </w:r>
    </w:p>
    <w:p w14:paraId="70A97E6D" w14:textId="77777777" w:rsidR="00AD072D" w:rsidRPr="00EF20F7" w:rsidRDefault="00AD072D" w:rsidP="00AD072D">
      <w:pPr>
        <w:pStyle w:val="EW"/>
        <w:rPr>
          <w:b/>
          <w:bCs/>
        </w:rPr>
      </w:pPr>
      <w:r w:rsidRPr="00EF20F7">
        <w:rPr>
          <w:b/>
          <w:bCs/>
        </w:rPr>
        <w:t>TEK Generation Key (TGK)</w:t>
      </w:r>
    </w:p>
    <w:p w14:paraId="316410A3" w14:textId="77777777" w:rsidR="00AD072D" w:rsidRPr="00EF20F7" w:rsidRDefault="00AD072D" w:rsidP="00AD072D">
      <w:pPr>
        <w:pStyle w:val="EW"/>
        <w:rPr>
          <w:b/>
          <w:bCs/>
        </w:rPr>
      </w:pPr>
      <w:r w:rsidRPr="00EF20F7">
        <w:rPr>
          <w:b/>
          <w:bCs/>
        </w:rPr>
        <w:t>Ticket</w:t>
      </w:r>
    </w:p>
    <w:p w14:paraId="66DF0C90" w14:textId="77777777" w:rsidR="00AD072D" w:rsidRPr="00EF20F7" w:rsidRDefault="00AD072D" w:rsidP="00AD072D">
      <w:pPr>
        <w:pStyle w:val="EW"/>
        <w:rPr>
          <w:lang w:val="en-US"/>
        </w:rPr>
      </w:pPr>
    </w:p>
    <w:p w14:paraId="15F1D7DE" w14:textId="77777777" w:rsidR="00AD072D" w:rsidRPr="00EF20F7" w:rsidRDefault="00AD072D" w:rsidP="00AD072D">
      <w:r w:rsidRPr="00EF20F7">
        <w:t>For the purposes of the present document, the following terms and definitions given in 3GPP TS 26.114 [23] apply:</w:t>
      </w:r>
    </w:p>
    <w:p w14:paraId="79F3142C" w14:textId="77777777" w:rsidR="00AD072D" w:rsidRPr="00EF20F7" w:rsidRDefault="00AD072D" w:rsidP="00AD072D">
      <w:pPr>
        <w:pStyle w:val="EW"/>
        <w:rPr>
          <w:b/>
          <w:bCs/>
        </w:rPr>
      </w:pPr>
      <w:r w:rsidRPr="00EF20F7">
        <w:rPr>
          <w:b/>
          <w:bCs/>
        </w:rPr>
        <w:t>Simulcast</w:t>
      </w:r>
    </w:p>
    <w:p w14:paraId="7D59C27C" w14:textId="77777777" w:rsidR="00AD072D" w:rsidRPr="00EF20F7" w:rsidRDefault="00AD072D" w:rsidP="00AD072D">
      <w:pPr>
        <w:pStyle w:val="EW"/>
        <w:rPr>
          <w:b/>
          <w:bCs/>
        </w:rPr>
      </w:pPr>
      <w:r w:rsidRPr="00EF20F7">
        <w:rPr>
          <w:b/>
          <w:bCs/>
        </w:rPr>
        <w:t>Simulcast stream</w:t>
      </w:r>
    </w:p>
    <w:p w14:paraId="7786FB77" w14:textId="77777777" w:rsidR="00AD072D" w:rsidRPr="00EF20F7" w:rsidRDefault="00AD072D" w:rsidP="00AD072D">
      <w:pPr>
        <w:pStyle w:val="EW"/>
        <w:rPr>
          <w:b/>
          <w:bCs/>
        </w:rPr>
      </w:pPr>
      <w:r w:rsidRPr="00EF20F7">
        <w:rPr>
          <w:b/>
          <w:bCs/>
        </w:rPr>
        <w:t>Simulcast format</w:t>
      </w:r>
    </w:p>
    <w:p w14:paraId="1069FE24" w14:textId="77777777" w:rsidR="00AD072D" w:rsidRPr="00EF20F7" w:rsidRDefault="00AD072D" w:rsidP="00AD072D"/>
    <w:p w14:paraId="4D4772EF" w14:textId="77777777" w:rsidR="00AD072D" w:rsidRPr="00EF20F7" w:rsidRDefault="00AD072D" w:rsidP="00AD072D">
      <w:pPr>
        <w:pStyle w:val="Heading2"/>
      </w:pPr>
      <w:bookmarkStart w:id="24" w:name="_Toc517464881"/>
      <w:bookmarkStart w:id="25" w:name="_Toc67396586"/>
      <w:r w:rsidRPr="00EF20F7">
        <w:t>3.2</w:t>
      </w:r>
      <w:r w:rsidRPr="00EF20F7">
        <w:tab/>
        <w:t>Symbols</w:t>
      </w:r>
      <w:bookmarkEnd w:id="24"/>
      <w:bookmarkEnd w:id="25"/>
    </w:p>
    <w:p w14:paraId="49111C15" w14:textId="77777777" w:rsidR="00AD072D" w:rsidRPr="00EF20F7" w:rsidRDefault="00AD072D" w:rsidP="00AD072D">
      <w:pPr>
        <w:keepNext/>
      </w:pPr>
      <w:r w:rsidRPr="00EF20F7">
        <w:t>For the purposes of the present document, the following symbols apply:</w:t>
      </w:r>
    </w:p>
    <w:p w14:paraId="306F22A1" w14:textId="77777777" w:rsidR="00AD072D" w:rsidRPr="00EF20F7" w:rsidRDefault="00AD072D" w:rsidP="00AD072D">
      <w:pPr>
        <w:pStyle w:val="EW"/>
      </w:pPr>
      <w:r w:rsidRPr="00EF20F7">
        <w:rPr>
          <w:lang w:eastAsia="zh-CN"/>
        </w:rPr>
        <w:t>Mr</w:t>
      </w:r>
      <w:r w:rsidRPr="00EF20F7">
        <w:tab/>
        <w:t xml:space="preserve">Interface between the </w:t>
      </w:r>
      <w:r w:rsidRPr="00EF20F7">
        <w:rPr>
          <w:lang w:eastAsia="zh-CN"/>
        </w:rPr>
        <w:t>MRFC</w:t>
      </w:r>
      <w:r w:rsidRPr="00EF20F7">
        <w:t xml:space="preserve"> and </w:t>
      </w:r>
      <w:r w:rsidRPr="00EF20F7">
        <w:rPr>
          <w:lang w:eastAsia="zh-CN"/>
        </w:rPr>
        <w:t>S-CSCF</w:t>
      </w:r>
    </w:p>
    <w:p w14:paraId="32903B87" w14:textId="77777777" w:rsidR="00AD072D" w:rsidRPr="00EF20F7" w:rsidRDefault="00AD072D" w:rsidP="00AD072D">
      <w:pPr>
        <w:pStyle w:val="EW"/>
      </w:pPr>
      <w:r w:rsidRPr="00EF20F7">
        <w:t>M</w:t>
      </w:r>
      <w:r w:rsidRPr="00EF20F7">
        <w:rPr>
          <w:lang w:eastAsia="zh-CN"/>
        </w:rPr>
        <w:t>p</w:t>
      </w:r>
      <w:r w:rsidRPr="00EF20F7">
        <w:tab/>
        <w:t xml:space="preserve">Interface between the </w:t>
      </w:r>
      <w:r w:rsidRPr="00EF20F7">
        <w:rPr>
          <w:lang w:eastAsia="zh-CN"/>
        </w:rPr>
        <w:t>MRFC</w:t>
      </w:r>
      <w:r w:rsidRPr="00EF20F7">
        <w:t xml:space="preserve"> and </w:t>
      </w:r>
      <w:r w:rsidRPr="00EF20F7">
        <w:rPr>
          <w:lang w:eastAsia="zh-CN"/>
        </w:rPr>
        <w:t>MRFP</w:t>
      </w:r>
    </w:p>
    <w:p w14:paraId="624876FE" w14:textId="77777777" w:rsidR="00AD072D" w:rsidRPr="00EF20F7" w:rsidRDefault="00AD072D" w:rsidP="00AD072D">
      <w:pPr>
        <w:pStyle w:val="EW"/>
      </w:pPr>
      <w:r w:rsidRPr="00EF20F7">
        <w:rPr>
          <w:lang w:eastAsia="zh-CN"/>
        </w:rPr>
        <w:t>M</w:t>
      </w:r>
      <w:r w:rsidRPr="00EF20F7">
        <w:t>b</w:t>
      </w:r>
      <w:r w:rsidRPr="00EF20F7">
        <w:tab/>
        <w:t xml:space="preserve">Interface between </w:t>
      </w:r>
      <w:r w:rsidRPr="00EF20F7">
        <w:rPr>
          <w:lang w:eastAsia="zh-CN"/>
        </w:rPr>
        <w:t>MRFP and the other bearer entity</w:t>
      </w:r>
    </w:p>
    <w:p w14:paraId="1109DD05" w14:textId="77777777" w:rsidR="00AD072D" w:rsidRPr="00EF20F7" w:rsidRDefault="00AD072D" w:rsidP="00AD072D">
      <w:pPr>
        <w:pStyle w:val="Heading2"/>
      </w:pPr>
      <w:bookmarkStart w:id="26" w:name="_Toc517464882"/>
      <w:bookmarkStart w:id="27" w:name="_Toc67396587"/>
      <w:r w:rsidRPr="00EF20F7">
        <w:lastRenderedPageBreak/>
        <w:t>3.3</w:t>
      </w:r>
      <w:r w:rsidRPr="00EF20F7">
        <w:tab/>
        <w:t>Abbreviations</w:t>
      </w:r>
      <w:bookmarkEnd w:id="26"/>
      <w:bookmarkEnd w:id="27"/>
    </w:p>
    <w:p w14:paraId="4270CE20" w14:textId="2EB0B55E" w:rsidR="00AD072D" w:rsidRPr="00EF20F7" w:rsidRDefault="00AD072D" w:rsidP="00AD072D">
      <w:pPr>
        <w:keepNext/>
      </w:pPr>
      <w:r w:rsidRPr="00EF20F7">
        <w:t xml:space="preserve">For the purposes of the present document, the abbreviations given in </w:t>
      </w:r>
      <w:r w:rsidRPr="00EF20F7">
        <w:rPr>
          <w:lang w:eastAsia="zh-CN"/>
        </w:rPr>
        <w:t xml:space="preserve">3GPP </w:t>
      </w:r>
      <w:r w:rsidRPr="00EF20F7">
        <w:t>TR 21.905</w:t>
      </w:r>
      <w:r w:rsidR="001B11EB">
        <w:t> </w:t>
      </w:r>
      <w:r w:rsidR="001B11EB" w:rsidRPr="00EF20F7">
        <w:t>[</w:t>
      </w:r>
      <w:r w:rsidRPr="00EF20F7">
        <w:rPr>
          <w:lang w:eastAsia="zh-CN"/>
        </w:rPr>
        <w:t>6</w:t>
      </w:r>
      <w:r w:rsidRPr="00EF20F7">
        <w:t xml:space="preserve">] and the following apply. An abbreviation defined in the present document takes precedence over the definition of the same abbreviation, if any, in </w:t>
      </w:r>
      <w:r w:rsidRPr="00EF20F7">
        <w:rPr>
          <w:lang w:eastAsia="zh-CN"/>
        </w:rPr>
        <w:t xml:space="preserve">3GPP </w:t>
      </w:r>
      <w:r w:rsidRPr="00EF20F7">
        <w:t>TR 21.905 [</w:t>
      </w:r>
      <w:r w:rsidRPr="00EF20F7">
        <w:rPr>
          <w:lang w:eastAsia="zh-CN"/>
        </w:rPr>
        <w:t>6</w:t>
      </w:r>
      <w:r w:rsidRPr="00EF20F7">
        <w:t>].</w:t>
      </w:r>
    </w:p>
    <w:p w14:paraId="7CA07C23" w14:textId="77777777" w:rsidR="00AD072D" w:rsidRPr="00EF20F7" w:rsidRDefault="00AD072D" w:rsidP="00AD072D">
      <w:pPr>
        <w:pStyle w:val="EW"/>
      </w:pPr>
      <w:r w:rsidRPr="00EF20F7">
        <w:t>AMR</w:t>
      </w:r>
      <w:r w:rsidRPr="00EF20F7">
        <w:tab/>
        <w:t>Adaptive Multi-Rate</w:t>
      </w:r>
    </w:p>
    <w:p w14:paraId="33C734BD" w14:textId="77777777" w:rsidR="00AD072D" w:rsidRPr="00EF20F7" w:rsidRDefault="00AD072D" w:rsidP="00AD072D">
      <w:pPr>
        <w:pStyle w:val="EW"/>
      </w:pPr>
      <w:r w:rsidRPr="00EF20F7">
        <w:t>AMR-WB</w:t>
      </w:r>
      <w:r w:rsidRPr="00EF20F7">
        <w:tab/>
        <w:t>Adaptive Multi-Rate - WideBand</w:t>
      </w:r>
    </w:p>
    <w:p w14:paraId="7C3F1165" w14:textId="77777777" w:rsidR="00AD072D" w:rsidRPr="00EF20F7" w:rsidRDefault="00AD072D" w:rsidP="00AD072D">
      <w:pPr>
        <w:keepLines/>
        <w:spacing w:after="0"/>
        <w:ind w:left="1702" w:hanging="1418"/>
      </w:pPr>
      <w:r w:rsidRPr="00EF20F7">
        <w:t>AMR-WB IO</w:t>
      </w:r>
      <w:r w:rsidRPr="00EF20F7">
        <w:tab/>
        <w:t>Adaptive Multi-Rate - WideBand Inter-operable Mode, included in the EVS codec</w:t>
      </w:r>
    </w:p>
    <w:p w14:paraId="1A8B4E9F" w14:textId="77777777" w:rsidR="00AD072D" w:rsidRPr="00EF20F7" w:rsidRDefault="00AD072D" w:rsidP="00AD072D">
      <w:pPr>
        <w:pStyle w:val="EW"/>
      </w:pPr>
      <w:r w:rsidRPr="00EF20F7">
        <w:t>APP</w:t>
      </w:r>
      <w:r w:rsidRPr="00EF20F7">
        <w:tab/>
        <w:t>APPlication-defined RTCP packet</w:t>
      </w:r>
    </w:p>
    <w:p w14:paraId="6D53F836" w14:textId="77777777" w:rsidR="00AD072D" w:rsidRPr="00EF20F7" w:rsidRDefault="00AD072D" w:rsidP="00AD072D">
      <w:pPr>
        <w:pStyle w:val="EW"/>
        <w:rPr>
          <w:lang w:eastAsia="zh-CN"/>
        </w:rPr>
      </w:pPr>
      <w:r w:rsidRPr="00EF20F7">
        <w:rPr>
          <w:lang w:eastAsia="zh-CN"/>
        </w:rPr>
        <w:t>ASR</w:t>
      </w:r>
      <w:r w:rsidRPr="00EF20F7">
        <w:rPr>
          <w:lang w:eastAsia="zh-CN"/>
        </w:rPr>
        <w:tab/>
        <w:t>Automatic Speech Recognition</w:t>
      </w:r>
    </w:p>
    <w:p w14:paraId="49661046" w14:textId="77777777" w:rsidR="00AD072D" w:rsidRPr="00EF20F7" w:rsidRDefault="00AD072D" w:rsidP="00AD072D">
      <w:pPr>
        <w:pStyle w:val="EW"/>
      </w:pPr>
      <w:r w:rsidRPr="00EF20F7">
        <w:t>BFCP</w:t>
      </w:r>
      <w:r w:rsidRPr="00EF20F7">
        <w:tab/>
        <w:t>Binary Floor Control Protocol</w:t>
      </w:r>
    </w:p>
    <w:p w14:paraId="6B8B338E" w14:textId="77777777" w:rsidR="00AD072D" w:rsidRPr="00EF20F7" w:rsidRDefault="00AD072D" w:rsidP="00AD072D">
      <w:pPr>
        <w:pStyle w:val="EW"/>
      </w:pPr>
      <w:r w:rsidRPr="00EF20F7">
        <w:t>CCM</w:t>
      </w:r>
      <w:r w:rsidRPr="00EF20F7">
        <w:tab/>
        <w:t>Codec Control Messages</w:t>
      </w:r>
    </w:p>
    <w:p w14:paraId="5645BE87" w14:textId="77777777" w:rsidR="00AD072D" w:rsidRPr="00EF20F7" w:rsidRDefault="00AD072D" w:rsidP="00AD072D">
      <w:pPr>
        <w:pStyle w:val="EW"/>
      </w:pPr>
      <w:r w:rsidRPr="00EF20F7">
        <w:t>CS</w:t>
      </w:r>
      <w:r w:rsidRPr="00EF20F7">
        <w:tab/>
        <w:t>Crypto Session</w:t>
      </w:r>
    </w:p>
    <w:p w14:paraId="4CAB2945" w14:textId="77777777" w:rsidR="00AD072D" w:rsidRPr="00EF20F7" w:rsidRDefault="00AD072D" w:rsidP="00AD072D">
      <w:pPr>
        <w:pStyle w:val="EW"/>
        <w:rPr>
          <w:lang w:eastAsia="zh-CN"/>
        </w:rPr>
      </w:pPr>
      <w:r w:rsidRPr="00EF20F7">
        <w:rPr>
          <w:color w:val="000000"/>
        </w:rPr>
        <w:t>CVO</w:t>
      </w:r>
      <w:r w:rsidRPr="00EF20F7">
        <w:rPr>
          <w:color w:val="000000"/>
        </w:rPr>
        <w:tab/>
        <w:t>Coordination of Video Orientation</w:t>
      </w:r>
    </w:p>
    <w:p w14:paraId="5D5B08F1" w14:textId="77777777" w:rsidR="00AD072D" w:rsidRPr="00EF20F7" w:rsidRDefault="00AD072D" w:rsidP="00AD072D">
      <w:pPr>
        <w:pStyle w:val="EW"/>
      </w:pPr>
      <w:r w:rsidRPr="00EF20F7">
        <w:t>DTMF</w:t>
      </w:r>
      <w:r w:rsidRPr="00EF20F7">
        <w:tab/>
        <w:t>Dual Tone Multi Frequency</w:t>
      </w:r>
    </w:p>
    <w:p w14:paraId="0872ED55" w14:textId="77777777" w:rsidR="00AD072D" w:rsidRPr="00EF20F7" w:rsidRDefault="00AD072D" w:rsidP="00AD072D">
      <w:pPr>
        <w:pStyle w:val="EW"/>
      </w:pPr>
      <w:r w:rsidRPr="00EF20F7">
        <w:t>DTLS</w:t>
      </w:r>
      <w:r w:rsidRPr="00EF20F7">
        <w:tab/>
        <w:t>Datagram Transport Layer Security</w:t>
      </w:r>
    </w:p>
    <w:p w14:paraId="3C0778F2" w14:textId="77777777" w:rsidR="00AD072D" w:rsidRPr="00EF20F7" w:rsidRDefault="00AD072D" w:rsidP="00AD072D">
      <w:pPr>
        <w:pStyle w:val="EW"/>
      </w:pPr>
      <w:r w:rsidRPr="00EF20F7">
        <w:t>DTX</w:t>
      </w:r>
      <w:r w:rsidRPr="00EF20F7">
        <w:tab/>
        <w:t>Discontinuous Transmission</w:t>
      </w:r>
    </w:p>
    <w:p w14:paraId="05B7B60F" w14:textId="77777777" w:rsidR="00AD072D" w:rsidRPr="00EF20F7" w:rsidRDefault="00AD072D" w:rsidP="00AD072D">
      <w:pPr>
        <w:pStyle w:val="EW"/>
      </w:pPr>
      <w:r w:rsidRPr="00EF20F7">
        <w:t>e2e</w:t>
      </w:r>
      <w:r w:rsidRPr="00EF20F7">
        <w:tab/>
        <w:t>End-to-end</w:t>
      </w:r>
    </w:p>
    <w:p w14:paraId="73CFFE44" w14:textId="77777777" w:rsidR="00AD072D" w:rsidRPr="00EF20F7" w:rsidRDefault="00AD072D" w:rsidP="00AD072D">
      <w:pPr>
        <w:pStyle w:val="EW"/>
      </w:pPr>
      <w:r w:rsidRPr="00EF20F7">
        <w:t>ECN</w:t>
      </w:r>
      <w:r w:rsidRPr="00EF20F7">
        <w:tab/>
        <w:t>Explicit Congestion Notification</w:t>
      </w:r>
    </w:p>
    <w:p w14:paraId="0D5A65FA" w14:textId="77777777" w:rsidR="00AD072D" w:rsidRPr="00EF20F7" w:rsidRDefault="00AD072D" w:rsidP="00AD072D">
      <w:pPr>
        <w:pStyle w:val="EW"/>
        <w:rPr>
          <w:rFonts w:eastAsia="SimSun"/>
          <w:lang w:eastAsia="zh-CN"/>
        </w:rPr>
      </w:pPr>
      <w:r w:rsidRPr="00EF20F7">
        <w:t>ECN-CE</w:t>
      </w:r>
      <w:r w:rsidRPr="00EF20F7">
        <w:tab/>
        <w:t>ECN Congestion Experienced</w:t>
      </w:r>
    </w:p>
    <w:p w14:paraId="6006D141" w14:textId="77777777" w:rsidR="00AD072D" w:rsidRPr="00EF20F7" w:rsidRDefault="00AD072D" w:rsidP="00AD072D">
      <w:pPr>
        <w:keepLines/>
        <w:spacing w:after="0"/>
        <w:ind w:left="1702" w:hanging="1418"/>
      </w:pPr>
      <w:r w:rsidRPr="00EF20F7">
        <w:t>EVS</w:t>
      </w:r>
      <w:r w:rsidRPr="00EF20F7">
        <w:tab/>
        <w:t>Enhanced Voice Services</w:t>
      </w:r>
    </w:p>
    <w:p w14:paraId="0096959D" w14:textId="77777777" w:rsidR="00AD072D" w:rsidRPr="00EF20F7" w:rsidRDefault="00AD072D" w:rsidP="00AD072D">
      <w:pPr>
        <w:pStyle w:val="EW"/>
      </w:pPr>
      <w:r w:rsidRPr="00EF20F7">
        <w:t>EMMA</w:t>
      </w:r>
      <w:r w:rsidRPr="00EF20F7">
        <w:tab/>
        <w:t>Extensible MultiModal Annotation markup language</w:t>
      </w:r>
    </w:p>
    <w:p w14:paraId="2BF66A33" w14:textId="77777777" w:rsidR="00AD072D" w:rsidRPr="00EF20F7" w:rsidRDefault="00AD072D" w:rsidP="00AD072D">
      <w:pPr>
        <w:pStyle w:val="EW"/>
      </w:pPr>
      <w:r w:rsidRPr="00EF20F7">
        <w:t>FECC</w:t>
      </w:r>
      <w:r w:rsidRPr="00EF20F7">
        <w:tab/>
        <w:t>Far End Camera Control</w:t>
      </w:r>
    </w:p>
    <w:p w14:paraId="2754E8EB" w14:textId="77777777" w:rsidR="00AD072D" w:rsidRPr="00EF20F7" w:rsidRDefault="00AD072D" w:rsidP="00AD072D">
      <w:pPr>
        <w:pStyle w:val="EW"/>
      </w:pPr>
      <w:r w:rsidRPr="00EF20F7">
        <w:t>FIR</w:t>
      </w:r>
      <w:r w:rsidRPr="00EF20F7">
        <w:tab/>
        <w:t>Full Intra Request</w:t>
      </w:r>
    </w:p>
    <w:p w14:paraId="7F783BCC" w14:textId="77777777" w:rsidR="00AD072D" w:rsidRPr="00EF20F7" w:rsidRDefault="00AD072D" w:rsidP="00AD072D">
      <w:pPr>
        <w:keepLines/>
        <w:spacing w:after="0"/>
        <w:ind w:left="1702" w:hanging="1418"/>
      </w:pPr>
      <w:r w:rsidRPr="00EF20F7">
        <w:t>I</w:t>
      </w:r>
      <w:r w:rsidRPr="00EF20F7">
        <w:rPr>
          <w:rFonts w:hint="eastAsia"/>
        </w:rPr>
        <w:t>CE</w:t>
      </w:r>
      <w:r w:rsidRPr="00EF20F7">
        <w:tab/>
        <w:t>Interactive Connectivity Establishment</w:t>
      </w:r>
    </w:p>
    <w:p w14:paraId="429B010D" w14:textId="77777777" w:rsidR="00AD072D" w:rsidRPr="00EF20F7" w:rsidRDefault="00AD072D" w:rsidP="00AD072D">
      <w:pPr>
        <w:pStyle w:val="EW"/>
      </w:pPr>
      <w:r w:rsidRPr="00EF20F7">
        <w:t>IP</w:t>
      </w:r>
      <w:r w:rsidRPr="00EF20F7">
        <w:tab/>
        <w:t>Internet Protocol</w:t>
      </w:r>
    </w:p>
    <w:p w14:paraId="4F841C39" w14:textId="77777777" w:rsidR="00AD072D" w:rsidRPr="00EF20F7" w:rsidRDefault="00AD072D" w:rsidP="00AD072D">
      <w:pPr>
        <w:pStyle w:val="EW"/>
        <w:keepNext/>
      </w:pPr>
      <w:r w:rsidRPr="00EF20F7">
        <w:t>KMS</w:t>
      </w:r>
      <w:r w:rsidRPr="00EF20F7">
        <w:tab/>
        <w:t>Key Management Service</w:t>
      </w:r>
    </w:p>
    <w:p w14:paraId="1A3BA202" w14:textId="77777777" w:rsidR="00AD072D" w:rsidRPr="00EF20F7" w:rsidRDefault="00AD072D" w:rsidP="00AD072D">
      <w:pPr>
        <w:pStyle w:val="EW"/>
      </w:pPr>
      <w:r w:rsidRPr="00EF20F7">
        <w:t>MGC</w:t>
      </w:r>
      <w:r w:rsidRPr="00EF20F7">
        <w:tab/>
        <w:t>Media Gateway Controller</w:t>
      </w:r>
    </w:p>
    <w:p w14:paraId="7CC2DE65" w14:textId="77777777" w:rsidR="00AD072D" w:rsidRPr="00EF20F7" w:rsidRDefault="00AD072D" w:rsidP="00AD072D">
      <w:pPr>
        <w:pStyle w:val="EW"/>
      </w:pPr>
      <w:r w:rsidRPr="00EF20F7">
        <w:t>MGW</w:t>
      </w:r>
      <w:r w:rsidRPr="00EF20F7">
        <w:tab/>
        <w:t>Media Gateway</w:t>
      </w:r>
    </w:p>
    <w:p w14:paraId="5ADAC752" w14:textId="77777777" w:rsidR="00AD072D" w:rsidRPr="00EF20F7" w:rsidRDefault="00AD072D" w:rsidP="00AD072D">
      <w:pPr>
        <w:pStyle w:val="EW"/>
        <w:keepNext/>
        <w:rPr>
          <w:lang w:eastAsia="zh-CN"/>
        </w:rPr>
      </w:pPr>
      <w:r w:rsidRPr="00EF20F7">
        <w:rPr>
          <w:rFonts w:hint="eastAsia"/>
          <w:lang w:eastAsia="zh-CN"/>
        </w:rPr>
        <w:t>MIKEY</w:t>
      </w:r>
      <w:r w:rsidRPr="00EF20F7">
        <w:rPr>
          <w:rFonts w:hint="eastAsia"/>
          <w:lang w:eastAsia="zh-CN"/>
        </w:rPr>
        <w:tab/>
        <w:t>Multimedia Internet KEYing</w:t>
      </w:r>
    </w:p>
    <w:p w14:paraId="161D6DBB" w14:textId="77777777" w:rsidR="00AD072D" w:rsidRPr="00EF20F7" w:rsidRDefault="00AD072D" w:rsidP="00AD072D">
      <w:pPr>
        <w:pStyle w:val="EW"/>
      </w:pPr>
      <w:r w:rsidRPr="00EF20F7">
        <w:t>MMCMH</w:t>
      </w:r>
      <w:r w:rsidRPr="00EF20F7">
        <w:rPr>
          <w:lang w:eastAsia="ko-KR"/>
        </w:rPr>
        <w:tab/>
      </w:r>
      <w:r w:rsidRPr="00EF20F7">
        <w:t xml:space="preserve">Multi-stream Multiparty </w:t>
      </w:r>
      <w:r w:rsidRPr="00EF20F7">
        <w:rPr>
          <w:lang w:eastAsia="ko-KR"/>
        </w:rPr>
        <w:t>Conferencing Media Handling</w:t>
      </w:r>
    </w:p>
    <w:p w14:paraId="020769B7" w14:textId="77777777" w:rsidR="00AD072D" w:rsidRPr="00EF20F7" w:rsidRDefault="00AD072D" w:rsidP="00AD072D">
      <w:pPr>
        <w:pStyle w:val="EW"/>
      </w:pPr>
      <w:r w:rsidRPr="00EF20F7">
        <w:t>MPS</w:t>
      </w:r>
      <w:r w:rsidRPr="00EF20F7">
        <w:tab/>
        <w:t>Multimedia Priority Service</w:t>
      </w:r>
    </w:p>
    <w:p w14:paraId="716F4F98" w14:textId="77777777" w:rsidR="00AD072D" w:rsidRPr="00EF20F7" w:rsidRDefault="00AD072D" w:rsidP="00AD072D">
      <w:pPr>
        <w:pStyle w:val="EW"/>
      </w:pPr>
      <w:r w:rsidRPr="00EF20F7">
        <w:t>MRFC</w:t>
      </w:r>
      <w:r w:rsidRPr="00EF20F7">
        <w:tab/>
        <w:t>Multimedia Resource Function Controller</w:t>
      </w:r>
    </w:p>
    <w:p w14:paraId="564D6A50" w14:textId="77777777" w:rsidR="00AD072D" w:rsidRPr="00EF20F7" w:rsidRDefault="00AD072D" w:rsidP="00AD072D">
      <w:pPr>
        <w:pStyle w:val="EW"/>
      </w:pPr>
      <w:r w:rsidRPr="00EF20F7">
        <w:t>MRFP</w:t>
      </w:r>
      <w:r w:rsidRPr="00EF20F7">
        <w:tab/>
        <w:t>Multimedia Resource Function Processor</w:t>
      </w:r>
    </w:p>
    <w:p w14:paraId="72F465C9" w14:textId="77777777" w:rsidR="00AD072D" w:rsidRPr="00EF20F7" w:rsidRDefault="00AD072D" w:rsidP="00AD072D">
      <w:pPr>
        <w:pStyle w:val="EW"/>
      </w:pPr>
      <w:r w:rsidRPr="00EF20F7">
        <w:t>MSRP</w:t>
      </w:r>
      <w:r w:rsidRPr="00EF20F7">
        <w:tab/>
        <w:t>Message Session Relay Protocol</w:t>
      </w:r>
    </w:p>
    <w:p w14:paraId="24F1D159" w14:textId="77777777" w:rsidR="00AD072D" w:rsidRPr="00EF20F7" w:rsidRDefault="00AD072D" w:rsidP="00AD072D">
      <w:pPr>
        <w:pStyle w:val="EW"/>
      </w:pPr>
      <w:r w:rsidRPr="00EF20F7">
        <w:rPr>
          <w:lang w:eastAsia="zh-CN"/>
        </w:rPr>
        <w:t>NLSML</w:t>
      </w:r>
      <w:r w:rsidRPr="00EF20F7">
        <w:rPr>
          <w:lang w:eastAsia="zh-CN"/>
        </w:rPr>
        <w:tab/>
      </w:r>
      <w:r w:rsidRPr="00EF20F7">
        <w:t>Natural Language Semantics Markup Language</w:t>
      </w:r>
    </w:p>
    <w:p w14:paraId="6BF90A96" w14:textId="77777777" w:rsidR="00AD072D" w:rsidRPr="00EF20F7" w:rsidRDefault="00AD072D" w:rsidP="00AD072D">
      <w:pPr>
        <w:pStyle w:val="EW"/>
        <w:keepNext/>
      </w:pPr>
      <w:r w:rsidRPr="00EF20F7">
        <w:t>PSK</w:t>
      </w:r>
      <w:r w:rsidRPr="00EF20F7">
        <w:tab/>
        <w:t>Pre-Shared Key</w:t>
      </w:r>
    </w:p>
    <w:p w14:paraId="4C1812BB" w14:textId="77777777" w:rsidR="00AD072D" w:rsidRPr="00EF20F7" w:rsidRDefault="00AD072D" w:rsidP="00AD072D">
      <w:pPr>
        <w:pStyle w:val="EW"/>
        <w:keepNext/>
      </w:pPr>
      <w:r w:rsidRPr="00EF20F7">
        <w:t>ROI</w:t>
      </w:r>
      <w:r w:rsidRPr="00EF20F7">
        <w:tab/>
        <w:t>Region of Interest</w:t>
      </w:r>
    </w:p>
    <w:p w14:paraId="52935BAF" w14:textId="77777777" w:rsidR="00AD072D" w:rsidRPr="00EF20F7" w:rsidRDefault="00AD072D" w:rsidP="00AD072D">
      <w:pPr>
        <w:pStyle w:val="EW"/>
      </w:pPr>
      <w:r w:rsidRPr="00EF20F7">
        <w:t>RTCP</w:t>
      </w:r>
      <w:r w:rsidRPr="00EF20F7">
        <w:tab/>
        <w:t>RTP Control Protocol</w:t>
      </w:r>
    </w:p>
    <w:p w14:paraId="7A313AE9" w14:textId="77777777" w:rsidR="00AD072D" w:rsidRPr="00EF20F7" w:rsidRDefault="00AD072D" w:rsidP="00AD072D">
      <w:pPr>
        <w:pStyle w:val="EW"/>
      </w:pPr>
      <w:r w:rsidRPr="00EF20F7">
        <w:t>RTP</w:t>
      </w:r>
      <w:r w:rsidRPr="00EF20F7">
        <w:tab/>
        <w:t>Real-time Transport Protocol</w:t>
      </w:r>
    </w:p>
    <w:p w14:paraId="4DAE03E4" w14:textId="77777777" w:rsidR="00AD072D" w:rsidRPr="00EF20F7" w:rsidRDefault="00AD072D" w:rsidP="00AD072D">
      <w:pPr>
        <w:pStyle w:val="EW"/>
      </w:pPr>
      <w:r w:rsidRPr="00EF20F7">
        <w:t>SCTP</w:t>
      </w:r>
      <w:r w:rsidRPr="00EF20F7">
        <w:tab/>
        <w:t>Stream Control Transmission Protocol</w:t>
      </w:r>
    </w:p>
    <w:p w14:paraId="27D8166D" w14:textId="77777777" w:rsidR="00AD072D" w:rsidRPr="00EF20F7" w:rsidRDefault="00AD072D" w:rsidP="00AD072D">
      <w:pPr>
        <w:pStyle w:val="EW"/>
      </w:pPr>
      <w:r w:rsidRPr="00EF20F7">
        <w:t>SDP</w:t>
      </w:r>
      <w:r w:rsidRPr="00EF20F7">
        <w:tab/>
        <w:t>Session Description Protocol</w:t>
      </w:r>
    </w:p>
    <w:p w14:paraId="27E109D9" w14:textId="77777777" w:rsidR="00AD072D" w:rsidRPr="00EF20F7" w:rsidRDefault="00AD072D" w:rsidP="00AD072D">
      <w:pPr>
        <w:pStyle w:val="EW"/>
      </w:pPr>
      <w:r w:rsidRPr="00EF20F7">
        <w:t>SDPCapNeg</w:t>
      </w:r>
      <w:r w:rsidRPr="00EF20F7">
        <w:tab/>
        <w:t>SDP Capability Negotiation</w:t>
      </w:r>
    </w:p>
    <w:p w14:paraId="7F4390C9" w14:textId="77777777" w:rsidR="00AD072D" w:rsidRPr="00EF20F7" w:rsidRDefault="00AD072D" w:rsidP="00AD072D">
      <w:pPr>
        <w:pStyle w:val="EW"/>
      </w:pPr>
      <w:r w:rsidRPr="00EF20F7">
        <w:t>SIP</w:t>
      </w:r>
      <w:r w:rsidRPr="00EF20F7">
        <w:tab/>
        <w:t>Session Initiation Protocol</w:t>
      </w:r>
    </w:p>
    <w:p w14:paraId="5E166FBF" w14:textId="77777777" w:rsidR="00AD072D" w:rsidRPr="00EF20F7" w:rsidRDefault="00AD072D" w:rsidP="00AD072D">
      <w:pPr>
        <w:pStyle w:val="EW"/>
      </w:pPr>
      <w:r w:rsidRPr="00EF20F7">
        <w:t>SRGS</w:t>
      </w:r>
      <w:r w:rsidRPr="00EF20F7">
        <w:tab/>
        <w:t>Speech Recognition Grammar Specification</w:t>
      </w:r>
    </w:p>
    <w:p w14:paraId="1DC9CEA0" w14:textId="77777777" w:rsidR="00AD072D" w:rsidRPr="00EF20F7" w:rsidRDefault="00AD072D" w:rsidP="00AD072D">
      <w:pPr>
        <w:pStyle w:val="EW"/>
      </w:pPr>
      <w:r w:rsidRPr="00EF20F7">
        <w:t>SSML</w:t>
      </w:r>
      <w:r w:rsidRPr="00EF20F7">
        <w:tab/>
        <w:t>Speech Synthesis Markup Language</w:t>
      </w:r>
    </w:p>
    <w:p w14:paraId="62089A9A" w14:textId="77777777" w:rsidR="00AD072D" w:rsidRPr="00EF20F7" w:rsidRDefault="00AD072D" w:rsidP="00AD072D">
      <w:pPr>
        <w:pStyle w:val="EW"/>
      </w:pPr>
      <w:r w:rsidRPr="00EF20F7">
        <w:t>STUN</w:t>
      </w:r>
      <w:r w:rsidRPr="00EF20F7">
        <w:tab/>
        <w:t>Session Traversal Utilities for NAT</w:t>
      </w:r>
    </w:p>
    <w:p w14:paraId="7F1FF4E9" w14:textId="77777777" w:rsidR="00AD072D" w:rsidRPr="00EF20F7" w:rsidRDefault="00AD072D" w:rsidP="00AD072D">
      <w:pPr>
        <w:pStyle w:val="EW"/>
      </w:pPr>
      <w:r w:rsidRPr="00EF20F7">
        <w:t>TCP</w:t>
      </w:r>
      <w:r w:rsidRPr="00EF20F7">
        <w:tab/>
        <w:t>Transmission Control Protocol</w:t>
      </w:r>
    </w:p>
    <w:p w14:paraId="08038F3A" w14:textId="77777777" w:rsidR="00AD072D" w:rsidRPr="00EF20F7" w:rsidRDefault="00AD072D" w:rsidP="00AD072D">
      <w:pPr>
        <w:pStyle w:val="EW"/>
      </w:pPr>
      <w:r w:rsidRPr="00EF20F7">
        <w:t>TEK</w:t>
      </w:r>
      <w:r w:rsidRPr="00EF20F7">
        <w:tab/>
        <w:t>Traffic Encryption Key</w:t>
      </w:r>
    </w:p>
    <w:p w14:paraId="0B9A4BDC" w14:textId="77777777" w:rsidR="00AD072D" w:rsidRPr="00EF20F7" w:rsidRDefault="00AD072D" w:rsidP="00AD072D">
      <w:pPr>
        <w:pStyle w:val="EW"/>
      </w:pPr>
      <w:r w:rsidRPr="00EF20F7">
        <w:t>TGK</w:t>
      </w:r>
      <w:r w:rsidRPr="00EF20F7">
        <w:tab/>
        <w:t>TEK Generation Key</w:t>
      </w:r>
    </w:p>
    <w:p w14:paraId="395CFBB5" w14:textId="77777777" w:rsidR="00AD072D" w:rsidRPr="00EF20F7" w:rsidRDefault="00AD072D" w:rsidP="00AD072D">
      <w:pPr>
        <w:pStyle w:val="EW"/>
        <w:rPr>
          <w:lang w:eastAsia="ko-KR"/>
        </w:rPr>
      </w:pPr>
      <w:r w:rsidRPr="00EF20F7">
        <w:rPr>
          <w:lang w:eastAsia="ko-KR"/>
        </w:rPr>
        <w:t>TLS</w:t>
      </w:r>
      <w:r w:rsidRPr="00EF20F7">
        <w:rPr>
          <w:lang w:eastAsia="ko-KR"/>
        </w:rPr>
        <w:tab/>
        <w:t>Transport Layer Security</w:t>
      </w:r>
    </w:p>
    <w:p w14:paraId="3F311EDA" w14:textId="77777777" w:rsidR="00AD072D" w:rsidRPr="00EF20F7" w:rsidRDefault="00AD072D" w:rsidP="00AD072D">
      <w:pPr>
        <w:pStyle w:val="EW"/>
      </w:pPr>
      <w:r w:rsidRPr="00EF20F7">
        <w:t>TMMBN</w:t>
      </w:r>
      <w:r w:rsidRPr="00EF20F7">
        <w:tab/>
        <w:t>Temporary Maximum Media Stream Bit Rate Notification</w:t>
      </w:r>
    </w:p>
    <w:p w14:paraId="5A7971B4" w14:textId="77777777" w:rsidR="00AD072D" w:rsidRPr="00EF20F7" w:rsidRDefault="00AD072D" w:rsidP="00AD072D">
      <w:pPr>
        <w:pStyle w:val="EW"/>
        <w:rPr>
          <w:lang w:val="en-US"/>
        </w:rPr>
      </w:pPr>
      <w:r w:rsidRPr="00EF20F7">
        <w:t>TMMBR</w:t>
      </w:r>
      <w:r w:rsidRPr="00EF20F7">
        <w:tab/>
        <w:t>Temporary Maximum Media Stream Bit Rate Request</w:t>
      </w:r>
    </w:p>
    <w:p w14:paraId="000BDE70" w14:textId="77777777" w:rsidR="00AD072D" w:rsidRPr="00EF20F7" w:rsidRDefault="00AD072D" w:rsidP="00AD072D">
      <w:pPr>
        <w:pStyle w:val="EW"/>
      </w:pPr>
      <w:r w:rsidRPr="00EF20F7">
        <w:rPr>
          <w:rFonts w:hint="eastAsia"/>
          <w:lang w:eastAsia="zh-CN"/>
        </w:rPr>
        <w:t>T</w:t>
      </w:r>
      <w:r w:rsidRPr="00EF20F7">
        <w:t>P</w:t>
      </w:r>
      <w:r w:rsidRPr="00EF20F7">
        <w:tab/>
      </w:r>
      <w:r w:rsidRPr="00EF20F7">
        <w:rPr>
          <w:rFonts w:hint="eastAsia"/>
          <w:lang w:eastAsia="zh-CN"/>
        </w:rPr>
        <w:t>Tele</w:t>
      </w:r>
      <w:r w:rsidRPr="00EF20F7">
        <w:t>Pr</w:t>
      </w:r>
      <w:r w:rsidRPr="00EF20F7">
        <w:rPr>
          <w:rFonts w:hint="eastAsia"/>
          <w:lang w:eastAsia="zh-CN"/>
        </w:rPr>
        <w:t>esence</w:t>
      </w:r>
    </w:p>
    <w:p w14:paraId="62610C35" w14:textId="77777777" w:rsidR="00AD072D" w:rsidRPr="00EF20F7" w:rsidRDefault="00AD072D" w:rsidP="00AD072D">
      <w:pPr>
        <w:pStyle w:val="EW"/>
      </w:pPr>
      <w:r w:rsidRPr="00EF20F7">
        <w:t>TTS</w:t>
      </w:r>
      <w:r w:rsidRPr="00EF20F7">
        <w:tab/>
        <w:t>Text to Speech</w:t>
      </w:r>
    </w:p>
    <w:p w14:paraId="401E3CD3" w14:textId="77777777" w:rsidR="00AD072D" w:rsidRPr="00EF20F7" w:rsidRDefault="00AD072D" w:rsidP="00AD072D">
      <w:pPr>
        <w:pStyle w:val="EW"/>
      </w:pPr>
      <w:r w:rsidRPr="00EF20F7">
        <w:t>UDP</w:t>
      </w:r>
      <w:r w:rsidRPr="00EF20F7">
        <w:tab/>
        <w:t>User Datagram Protocol</w:t>
      </w:r>
    </w:p>
    <w:p w14:paraId="63103D85" w14:textId="77777777" w:rsidR="00AD072D" w:rsidRPr="00EF20F7" w:rsidRDefault="00AD072D" w:rsidP="00AD072D">
      <w:pPr>
        <w:pStyle w:val="EW"/>
      </w:pPr>
      <w:r w:rsidRPr="00EF20F7">
        <w:t>URN</w:t>
      </w:r>
      <w:r w:rsidRPr="00EF20F7">
        <w:tab/>
        <w:t>Uniform Resource Name</w:t>
      </w:r>
    </w:p>
    <w:p w14:paraId="0115137A" w14:textId="77777777" w:rsidR="00AD072D" w:rsidRPr="00EF20F7" w:rsidRDefault="00AD072D" w:rsidP="00AD072D">
      <w:pPr>
        <w:pStyle w:val="EW"/>
      </w:pPr>
      <w:r w:rsidRPr="00EF20F7">
        <w:t>VXML</w:t>
      </w:r>
      <w:r w:rsidRPr="00EF20F7">
        <w:tab/>
        <w:t>Voice Extensible Markup Language</w:t>
      </w:r>
    </w:p>
    <w:p w14:paraId="2098E1F9" w14:textId="77777777" w:rsidR="00AD072D" w:rsidRPr="00EF20F7" w:rsidRDefault="00AD072D" w:rsidP="00AD072D">
      <w:pPr>
        <w:pStyle w:val="Heading1"/>
      </w:pPr>
      <w:bookmarkStart w:id="28" w:name="_Toc517464883"/>
      <w:bookmarkStart w:id="29" w:name="_Toc67396588"/>
      <w:r w:rsidRPr="00EF20F7">
        <w:lastRenderedPageBreak/>
        <w:t>4</w:t>
      </w:r>
      <w:r w:rsidRPr="00EF20F7">
        <w:tab/>
        <w:t>Architecture</w:t>
      </w:r>
      <w:bookmarkEnd w:id="28"/>
      <w:bookmarkEnd w:id="29"/>
    </w:p>
    <w:p w14:paraId="2421DF35" w14:textId="77777777" w:rsidR="00AD072D" w:rsidRPr="00EF20F7" w:rsidRDefault="00AD072D" w:rsidP="00AD072D">
      <w:r w:rsidRPr="00EF20F7">
        <w:t>The architecture concerning the Multimedia Resource Function is presented in Figure 4.1 below.</w:t>
      </w:r>
    </w:p>
    <w:p w14:paraId="427CB9C0" w14:textId="77777777" w:rsidR="00AD072D" w:rsidRPr="00EF20F7" w:rsidRDefault="00AD072D" w:rsidP="00AD072D">
      <w:pPr>
        <w:pStyle w:val="TH"/>
      </w:pPr>
      <w:r w:rsidRPr="00EF20F7">
        <w:object w:dxaOrig="6194" w:dyaOrig="4214" w14:anchorId="5C395F1E">
          <v:shape id="_x0000_i1027" type="#_x0000_t75" style="width:310pt;height:211.2pt" o:ole="">
            <v:imagedata r:id="rId11" o:title=""/>
          </v:shape>
          <o:OLEObject Type="Embed" ProgID="Visio.Drawing.11" ShapeID="_x0000_i1027" DrawAspect="Content" ObjectID="_1678010419" r:id="rId12"/>
        </w:object>
      </w:r>
    </w:p>
    <w:p w14:paraId="45EED381" w14:textId="77777777" w:rsidR="00AD072D" w:rsidRPr="00EF20F7" w:rsidRDefault="00AD072D" w:rsidP="00AD072D">
      <w:pPr>
        <w:pStyle w:val="TF"/>
      </w:pPr>
      <w:r w:rsidRPr="00EF20F7">
        <w:t>Figure 4.1: Architecture of MRF</w:t>
      </w:r>
    </w:p>
    <w:p w14:paraId="7634C870" w14:textId="77777777" w:rsidR="00AD072D" w:rsidRPr="00EF20F7" w:rsidRDefault="00AD072D" w:rsidP="00AD072D">
      <w:r w:rsidRPr="00EF20F7">
        <w:t>The scope of this specification is limited to the area shown within the green shading.</w:t>
      </w:r>
    </w:p>
    <w:p w14:paraId="61FA62F4" w14:textId="77777777" w:rsidR="00AD072D" w:rsidRPr="00EF20F7" w:rsidRDefault="00AD072D" w:rsidP="00AD072D">
      <w:r w:rsidRPr="00EF20F7">
        <w:t>The MRF is split into Multimedia Resource Function Controller (MRFC) and Multimedia Resource Function Processor (MRFP).</w:t>
      </w:r>
    </w:p>
    <w:p w14:paraId="5DB304A1" w14:textId="77777777" w:rsidR="00AD072D" w:rsidRPr="00EF20F7" w:rsidRDefault="00AD072D" w:rsidP="00AD072D">
      <w:r w:rsidRPr="00EF20F7">
        <w:t>Tasks of the MRFC may consist of the following:</w:t>
      </w:r>
    </w:p>
    <w:p w14:paraId="37C57419" w14:textId="77777777" w:rsidR="00AD072D" w:rsidRPr="00EF20F7" w:rsidRDefault="00AD072D" w:rsidP="00AD072D">
      <w:pPr>
        <w:pStyle w:val="B10"/>
      </w:pPr>
      <w:r w:rsidRPr="00EF20F7">
        <w:t>-</w:t>
      </w:r>
      <w:r w:rsidRPr="00EF20F7">
        <w:tab/>
        <w:t>Control the media stream resources in the MRFP.</w:t>
      </w:r>
    </w:p>
    <w:p w14:paraId="2D03B43B" w14:textId="77777777" w:rsidR="00AD072D" w:rsidRPr="00EF20F7" w:rsidRDefault="00AD072D" w:rsidP="00AD072D">
      <w:pPr>
        <w:pStyle w:val="B10"/>
      </w:pPr>
      <w:r w:rsidRPr="00EF20F7">
        <w:t>-</w:t>
      </w:r>
      <w:r w:rsidRPr="00EF20F7">
        <w:tab/>
        <w:t>Interpret information coming from an AS and S</w:t>
      </w:r>
      <w:r w:rsidRPr="00EF20F7">
        <w:noBreakHyphen/>
        <w:t>CSCF (e.g. session identifier) and control MRFP accordingly.</w:t>
      </w:r>
    </w:p>
    <w:p w14:paraId="02260A6A" w14:textId="77777777" w:rsidR="00AD072D" w:rsidRPr="00EF20F7" w:rsidRDefault="00AD072D" w:rsidP="00AD072D">
      <w:pPr>
        <w:pStyle w:val="B10"/>
      </w:pPr>
      <w:r w:rsidRPr="00EF20F7">
        <w:t>-</w:t>
      </w:r>
      <w:r w:rsidRPr="00EF20F7">
        <w:tab/>
        <w:t>Generation of CDRs.</w:t>
      </w:r>
    </w:p>
    <w:p w14:paraId="086A22DC" w14:textId="77777777" w:rsidR="00AD072D" w:rsidRPr="00EF20F7" w:rsidRDefault="00AD072D" w:rsidP="00AD072D">
      <w:pPr>
        <w:pStyle w:val="B10"/>
        <w:rPr>
          <w:lang w:eastAsia="zh-CN"/>
        </w:rPr>
      </w:pPr>
      <w:r w:rsidRPr="00EF20F7">
        <w:t>-</w:t>
      </w:r>
      <w:r w:rsidRPr="00EF20F7">
        <w:tab/>
        <w:t>Advanced control of conferences (e.g. floor control)</w:t>
      </w:r>
    </w:p>
    <w:p w14:paraId="6AC7F4B0" w14:textId="77777777" w:rsidR="00AD072D" w:rsidRPr="00EF20F7" w:rsidRDefault="00AD072D" w:rsidP="00AD072D">
      <w:r w:rsidRPr="00EF20F7">
        <w:t>Tasks of the MRFP may consist of the following:</w:t>
      </w:r>
    </w:p>
    <w:p w14:paraId="1402FF90" w14:textId="77777777" w:rsidR="00AD072D" w:rsidRPr="00EF20F7" w:rsidRDefault="00AD072D" w:rsidP="00AD072D">
      <w:pPr>
        <w:pStyle w:val="B10"/>
      </w:pPr>
      <w:r w:rsidRPr="00EF20F7">
        <w:t>-</w:t>
      </w:r>
      <w:r w:rsidRPr="00EF20F7">
        <w:tab/>
        <w:t>Control of the bearer on the Mb reference point.</w:t>
      </w:r>
    </w:p>
    <w:p w14:paraId="5212F6C7" w14:textId="77777777" w:rsidR="00AD072D" w:rsidRPr="00EF20F7" w:rsidRDefault="00AD072D" w:rsidP="00AD072D">
      <w:pPr>
        <w:pStyle w:val="B10"/>
      </w:pPr>
      <w:r w:rsidRPr="00EF20F7">
        <w:t>-</w:t>
      </w:r>
      <w:r w:rsidRPr="00EF20F7">
        <w:tab/>
        <w:t>Provide resources to be controlled by the MRFC.</w:t>
      </w:r>
    </w:p>
    <w:p w14:paraId="3C92045D" w14:textId="77777777" w:rsidR="00AD072D" w:rsidRPr="00EF20F7" w:rsidRDefault="00AD072D" w:rsidP="00AD072D">
      <w:pPr>
        <w:pStyle w:val="B10"/>
      </w:pPr>
      <w:r w:rsidRPr="00EF20F7">
        <w:t>-</w:t>
      </w:r>
      <w:r w:rsidRPr="00EF20F7">
        <w:tab/>
        <w:t>Mixing of incoming media streams (e.g. for multiple parties).</w:t>
      </w:r>
    </w:p>
    <w:p w14:paraId="48BE35FB" w14:textId="77777777" w:rsidR="00AD072D" w:rsidRPr="00EF20F7" w:rsidRDefault="00AD072D" w:rsidP="00AD072D">
      <w:pPr>
        <w:pStyle w:val="B10"/>
      </w:pPr>
      <w:r w:rsidRPr="00EF20F7">
        <w:t>-</w:t>
      </w:r>
      <w:r w:rsidRPr="00EF20F7">
        <w:tab/>
        <w:t>Media stream source (</w:t>
      </w:r>
      <w:r w:rsidRPr="00EF20F7">
        <w:rPr>
          <w:lang w:eastAsia="zh-CN"/>
        </w:rPr>
        <w:t xml:space="preserve">e.g. </w:t>
      </w:r>
      <w:r w:rsidRPr="00EF20F7">
        <w:t>for multimedia announcements).</w:t>
      </w:r>
    </w:p>
    <w:p w14:paraId="4429C1FD" w14:textId="77777777" w:rsidR="00AD072D" w:rsidRPr="00EF20F7" w:rsidRDefault="00AD072D" w:rsidP="00AD072D">
      <w:pPr>
        <w:pStyle w:val="B10"/>
      </w:pPr>
      <w:r w:rsidRPr="00EF20F7">
        <w:t>-</w:t>
      </w:r>
      <w:r w:rsidRPr="00EF20F7">
        <w:tab/>
        <w:t>Media stream processing (e.g. audio transcoding, media analysis).</w:t>
      </w:r>
    </w:p>
    <w:p w14:paraId="1103DEA8" w14:textId="77777777" w:rsidR="00AD072D" w:rsidRPr="00EF20F7" w:rsidRDefault="00AD072D" w:rsidP="00AD072D">
      <w:pPr>
        <w:pStyle w:val="B10"/>
      </w:pPr>
      <w:r w:rsidRPr="00EF20F7">
        <w:t>-</w:t>
      </w:r>
      <w:r w:rsidRPr="00EF20F7">
        <w:tab/>
        <w:t>Manage access rights to shared resources in a conferencing environment (e.g. floor control).</w:t>
      </w:r>
    </w:p>
    <w:p w14:paraId="5C817B0B" w14:textId="77777777" w:rsidR="00AD072D" w:rsidRPr="00EF20F7" w:rsidRDefault="00AD072D" w:rsidP="00AD072D">
      <w:r w:rsidRPr="00EF20F7">
        <w:t>The Mp reference point allows an MRFC to control media stream resources provided by an MRFP.</w:t>
      </w:r>
    </w:p>
    <w:p w14:paraId="6E5A2EAF" w14:textId="77777777" w:rsidR="00AD072D" w:rsidRPr="00EF20F7" w:rsidRDefault="00AD072D" w:rsidP="00AD072D">
      <w:pPr>
        <w:pStyle w:val="Heading1"/>
        <w:rPr>
          <w:lang w:eastAsia="zh-CN"/>
        </w:rPr>
      </w:pPr>
      <w:bookmarkStart w:id="30" w:name="_Toc517464884"/>
      <w:bookmarkStart w:id="31" w:name="_Toc67396589"/>
      <w:r w:rsidRPr="00EF20F7">
        <w:rPr>
          <w:lang w:eastAsia="zh-CN"/>
        </w:rPr>
        <w:lastRenderedPageBreak/>
        <w:t>5</w:t>
      </w:r>
      <w:r w:rsidRPr="00EF20F7">
        <w:tab/>
        <w:t>Functional Requirements</w:t>
      </w:r>
      <w:bookmarkEnd w:id="30"/>
      <w:bookmarkEnd w:id="31"/>
    </w:p>
    <w:p w14:paraId="14BDD9AD" w14:textId="77777777" w:rsidR="00AD072D" w:rsidRPr="00EF20F7" w:rsidRDefault="00AD072D" w:rsidP="00AD072D">
      <w:pPr>
        <w:pStyle w:val="Heading2"/>
      </w:pPr>
      <w:bookmarkStart w:id="32" w:name="_Toc517464885"/>
      <w:bookmarkStart w:id="33" w:name="_Toc67396590"/>
      <w:r w:rsidRPr="00EF20F7">
        <w:t>5.1</w:t>
      </w:r>
      <w:r w:rsidRPr="00EF20F7">
        <w:tab/>
        <w:t>General</w:t>
      </w:r>
      <w:bookmarkEnd w:id="32"/>
      <w:bookmarkEnd w:id="33"/>
    </w:p>
    <w:p w14:paraId="52547D1D" w14:textId="77777777" w:rsidR="00AD072D" w:rsidRPr="00EF20F7" w:rsidRDefault="00AD072D" w:rsidP="00AD072D">
      <w:r w:rsidRPr="00EF20F7">
        <w:t xml:space="preserve">All functions are optional. Within a given function some components and procedures might be optional to still support the function but some will be required. Normative text in the following </w:t>
      </w:r>
      <w:r w:rsidR="00975A8F">
        <w:t>clause</w:t>
      </w:r>
      <w:r w:rsidRPr="00EF20F7">
        <w:t>s thus describes requirements for support within an optional feature where it is desired to differentiate between optional and mandatory parts of the feature.</w:t>
      </w:r>
    </w:p>
    <w:p w14:paraId="0E50B561" w14:textId="77777777" w:rsidR="00AD072D" w:rsidRPr="00EF20F7" w:rsidRDefault="00AD072D" w:rsidP="00AD072D">
      <w:pPr>
        <w:pStyle w:val="Heading2"/>
      </w:pPr>
      <w:bookmarkStart w:id="34" w:name="_Toc517464886"/>
      <w:bookmarkStart w:id="35" w:name="_Toc67396591"/>
      <w:r w:rsidRPr="00EF20F7">
        <w:t>5.2</w:t>
      </w:r>
      <w:r w:rsidRPr="00EF20F7">
        <w:tab/>
        <w:t>Play Tone</w:t>
      </w:r>
      <w:bookmarkEnd w:id="34"/>
      <w:bookmarkEnd w:id="35"/>
    </w:p>
    <w:p w14:paraId="494AF6AC" w14:textId="77777777" w:rsidR="00AD072D" w:rsidRPr="00EF20F7" w:rsidRDefault="00AD072D" w:rsidP="00AD072D">
      <w:r w:rsidRPr="00EF20F7">
        <w:t>The MRFC shall request the MRFP to send tones to one, one of several, multiple or all parties connected in a call/session with a given tone identifier for each specific tone.</w:t>
      </w:r>
    </w:p>
    <w:p w14:paraId="5BE5F34F" w14:textId="77777777" w:rsidR="00AD072D" w:rsidRPr="00EF20F7" w:rsidRDefault="00AD072D" w:rsidP="00AD072D">
      <w:r w:rsidRPr="00EF20F7">
        <w:t>The MRFC may request the tone to be played continuously until requested to be stopped.</w:t>
      </w:r>
    </w:p>
    <w:p w14:paraId="1FB3FAD6" w14:textId="77777777" w:rsidR="00AD072D" w:rsidRPr="00EF20F7" w:rsidRDefault="00AD072D" w:rsidP="00AD072D">
      <w:pPr>
        <w:rPr>
          <w:rFonts w:eastAsia="SimSun"/>
          <w:lang w:eastAsia="zh-CN"/>
        </w:rPr>
      </w:pPr>
      <w:r w:rsidRPr="00EF20F7">
        <w:t>The MRFC may include in the request the length of time that the tone shall be played; the duration may be provisioned.</w:t>
      </w:r>
    </w:p>
    <w:p w14:paraId="56AAB51D" w14:textId="77777777" w:rsidR="00AD072D" w:rsidRPr="00EF20F7" w:rsidRDefault="00AD072D" w:rsidP="00AD072D">
      <w:r w:rsidRPr="00EF20F7">
        <w:t>The MRFC may then request a notification from the MRFP when the tone is completed.</w:t>
      </w:r>
    </w:p>
    <w:p w14:paraId="6DF2FD69" w14:textId="77777777" w:rsidR="00AD072D" w:rsidRPr="00EF20F7" w:rsidRDefault="00AD072D" w:rsidP="00AD072D">
      <w:pPr>
        <w:rPr>
          <w:lang w:eastAsia="zh-CN"/>
        </w:rPr>
      </w:pPr>
      <w:r w:rsidRPr="00EF20F7">
        <w:rPr>
          <w:lang w:eastAsia="zh-CN"/>
        </w:rPr>
        <w:t>The MRFC may request DTMF detection while playing a tone.</w:t>
      </w:r>
    </w:p>
    <w:p w14:paraId="1DF0AA38" w14:textId="77777777" w:rsidR="00AD072D" w:rsidRPr="00EF20F7" w:rsidRDefault="00AD072D" w:rsidP="00AD072D">
      <w:pPr>
        <w:rPr>
          <w:color w:val="FF0000"/>
          <w:lang w:eastAsia="zh-CN"/>
        </w:rPr>
      </w:pPr>
      <w:r w:rsidRPr="00EF20F7">
        <w:rPr>
          <w:lang w:eastAsia="zh-CN"/>
        </w:rPr>
        <w:t>The MRFC may request that upon DTMF detection the MRFP stops playing a tone.</w:t>
      </w:r>
    </w:p>
    <w:p w14:paraId="34BEF099" w14:textId="77777777" w:rsidR="00AD072D" w:rsidRPr="00EF20F7" w:rsidRDefault="00AD072D" w:rsidP="00AD072D">
      <w:pPr>
        <w:pStyle w:val="Heading2"/>
      </w:pPr>
      <w:bookmarkStart w:id="36" w:name="_Toc517464887"/>
      <w:bookmarkStart w:id="37" w:name="_Toc67396592"/>
      <w:r w:rsidRPr="00EF20F7">
        <w:t>5.3</w:t>
      </w:r>
      <w:r w:rsidRPr="00EF20F7">
        <w:tab/>
        <w:t>Play Announcement</w:t>
      </w:r>
      <w:bookmarkEnd w:id="36"/>
      <w:bookmarkEnd w:id="37"/>
    </w:p>
    <w:p w14:paraId="1C20F7A6" w14:textId="77777777" w:rsidR="00AD072D" w:rsidRPr="00EF20F7" w:rsidRDefault="00AD072D" w:rsidP="00AD072D">
      <w:r w:rsidRPr="00EF20F7">
        <w:t>The function of playing announcement is to play audio media streams to the subscriber. The function can be used in services such as audio announcements, mail box services, play back recorded audio etc.</w:t>
      </w:r>
    </w:p>
    <w:p w14:paraId="37C95B85" w14:textId="77777777" w:rsidR="00AD072D" w:rsidRPr="00EF20F7" w:rsidRDefault="00AD072D" w:rsidP="00AD072D">
      <w:r w:rsidRPr="00EF20F7">
        <w:t>The MRFC shall request the MRFP to play announcements to one, one of several, multiple or all parties connected in a call/session.</w:t>
      </w:r>
    </w:p>
    <w:p w14:paraId="42C8CA58" w14:textId="77777777" w:rsidR="00AD072D" w:rsidRPr="00EF20F7" w:rsidRDefault="00AD072D" w:rsidP="00AD072D">
      <w:pPr>
        <w:rPr>
          <w:rFonts w:eastAsia="SimSun"/>
          <w:lang w:eastAsia="zh-CN"/>
        </w:rPr>
      </w:pPr>
      <w:r w:rsidRPr="00EF20F7">
        <w:t>The announcement may be referenced by identifiers that may be pre-configured, or dynamically obtained from the same MRFP for example due to Audio Record.</w:t>
      </w:r>
    </w:p>
    <w:p w14:paraId="2C076152" w14:textId="77777777" w:rsidR="00AD072D" w:rsidRPr="00EF20F7" w:rsidRDefault="00AD072D" w:rsidP="00AD072D">
      <w:r w:rsidRPr="00EF20F7">
        <w:t>The MRFC shall request sequences of predefined fixed announcements within one request to the MRFP.</w:t>
      </w:r>
    </w:p>
    <w:p w14:paraId="322D47FA" w14:textId="77777777" w:rsidR="00AD072D" w:rsidRPr="00EF20F7" w:rsidRDefault="00AD072D" w:rsidP="00AD072D">
      <w:r w:rsidRPr="00EF20F7">
        <w:t>The MRFC may request announcements to be played in a loop until it commands the MRFP to stop.</w:t>
      </w:r>
    </w:p>
    <w:p w14:paraId="0E2F1CB6" w14:textId="77777777" w:rsidR="00AD072D" w:rsidRPr="00EF20F7" w:rsidRDefault="00AD072D" w:rsidP="00AD072D">
      <w:r w:rsidRPr="00EF20F7">
        <w:t>The MRFC may request the MRFP to play an announcement for a fixed number of times.</w:t>
      </w:r>
    </w:p>
    <w:p w14:paraId="406D3242" w14:textId="77777777" w:rsidR="00AD072D" w:rsidRPr="00EF20F7" w:rsidRDefault="00AD072D" w:rsidP="00AD072D">
      <w:pPr>
        <w:rPr>
          <w:lang w:eastAsia="zh-CN"/>
        </w:rPr>
      </w:pPr>
      <w:r w:rsidRPr="00EF20F7">
        <w:rPr>
          <w:lang w:eastAsia="zh-CN"/>
        </w:rPr>
        <w:t>The MRFC may request DTMF detection while playing an announcement.</w:t>
      </w:r>
    </w:p>
    <w:p w14:paraId="382DD409" w14:textId="77777777" w:rsidR="00AD072D" w:rsidRPr="00EF20F7" w:rsidRDefault="00AD072D" w:rsidP="00AD072D">
      <w:pPr>
        <w:rPr>
          <w:lang w:eastAsia="zh-CN"/>
        </w:rPr>
      </w:pPr>
      <w:r w:rsidRPr="00EF20F7">
        <w:rPr>
          <w:lang w:eastAsia="zh-CN"/>
        </w:rPr>
        <w:t>The MRFC may request the MRFP to stop playing an announcement when a DTMF digit is detected.</w:t>
      </w:r>
    </w:p>
    <w:p w14:paraId="512C30BD" w14:textId="77777777" w:rsidR="00AD072D" w:rsidRPr="00EF20F7" w:rsidRDefault="00AD072D" w:rsidP="00AD072D">
      <w:r w:rsidRPr="00EF20F7">
        <w:t>The MRFC may request the MRFP to add the following variants to the announcements:</w:t>
      </w:r>
    </w:p>
    <w:p w14:paraId="2756A9D7" w14:textId="77777777" w:rsidR="00AD072D" w:rsidRPr="00EF20F7" w:rsidRDefault="00AD072D" w:rsidP="00AD072D">
      <w:pPr>
        <w:pStyle w:val="B10"/>
      </w:pPr>
      <w:r w:rsidRPr="00EF20F7">
        <w:t>-</w:t>
      </w:r>
      <w:r w:rsidRPr="00EF20F7">
        <w:tab/>
        <w:t>Date/Day/Month</w:t>
      </w:r>
    </w:p>
    <w:p w14:paraId="42BE5527" w14:textId="77777777" w:rsidR="00AD072D" w:rsidRPr="00EF20F7" w:rsidRDefault="00AD072D" w:rsidP="00AD072D">
      <w:pPr>
        <w:pStyle w:val="B10"/>
        <w:rPr>
          <w:lang w:eastAsia="zh-CN"/>
        </w:rPr>
      </w:pPr>
      <w:r w:rsidRPr="00EF20F7">
        <w:t>-</w:t>
      </w:r>
      <w:r w:rsidRPr="00EF20F7">
        <w:tab/>
        <w:t>Time</w:t>
      </w:r>
    </w:p>
    <w:p w14:paraId="1AD58DEA" w14:textId="77777777" w:rsidR="00AD072D" w:rsidRPr="00EF20F7" w:rsidRDefault="00AD072D" w:rsidP="00AD072D">
      <w:pPr>
        <w:pStyle w:val="B10"/>
      </w:pPr>
      <w:r w:rsidRPr="00EF20F7">
        <w:t>-</w:t>
      </w:r>
      <w:r w:rsidRPr="00EF20F7">
        <w:tab/>
        <w:t>Digits (the announcement may contain a number of digits to be controlled by the MRFC for example a telephone number)</w:t>
      </w:r>
    </w:p>
    <w:p w14:paraId="0DB20E32" w14:textId="77777777" w:rsidR="00AD072D" w:rsidRPr="00EF20F7" w:rsidRDefault="00AD072D" w:rsidP="00AD072D">
      <w:pPr>
        <w:pStyle w:val="B10"/>
      </w:pPr>
      <w:r w:rsidRPr="00EF20F7">
        <w:t>-</w:t>
      </w:r>
      <w:r w:rsidRPr="00EF20F7">
        <w:tab/>
        <w:t>Money (currency)</w:t>
      </w:r>
    </w:p>
    <w:p w14:paraId="02D752E2" w14:textId="77777777" w:rsidR="00AD072D" w:rsidRPr="00EF20F7" w:rsidRDefault="00AD072D" w:rsidP="00AD072D">
      <w:pPr>
        <w:pStyle w:val="B10"/>
      </w:pPr>
      <w:r w:rsidRPr="00EF20F7">
        <w:t>-</w:t>
      </w:r>
      <w:r w:rsidRPr="00EF20F7">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EF20F7">
          <w:t>3 in</w:t>
        </w:r>
      </w:smartTag>
      <w:r w:rsidRPr="00EF20F7">
        <w:t xml:space="preserve"> the queue")</w:t>
      </w:r>
    </w:p>
    <w:p w14:paraId="19935CDB" w14:textId="77777777" w:rsidR="00AD072D" w:rsidRPr="00EF20F7" w:rsidRDefault="00AD072D" w:rsidP="00AD072D">
      <w:pPr>
        <w:pStyle w:val="B10"/>
      </w:pPr>
      <w:r w:rsidRPr="00EF20F7">
        <w:t>-</w:t>
      </w:r>
      <w:r w:rsidRPr="00EF20F7">
        <w:tab/>
        <w:t>Variants may have predefined default values for a given network.</w:t>
      </w:r>
    </w:p>
    <w:p w14:paraId="455DEC3E" w14:textId="77777777" w:rsidR="00AD072D" w:rsidRPr="00EF20F7" w:rsidRDefault="00AD072D" w:rsidP="00AD072D">
      <w:pPr>
        <w:rPr>
          <w:lang w:eastAsia="zh-CN"/>
        </w:rPr>
      </w:pPr>
      <w:r w:rsidRPr="00EF20F7">
        <w:rPr>
          <w:lang w:eastAsia="zh-CN"/>
        </w:rPr>
        <w:t>The MRFC may request the MRFP to indicate when a specific announcement previously requested has been played successfully.</w:t>
      </w:r>
    </w:p>
    <w:p w14:paraId="3F3CD739" w14:textId="77777777" w:rsidR="00AD072D" w:rsidRPr="00EF20F7" w:rsidRDefault="00AD072D" w:rsidP="00AD072D">
      <w:pPr>
        <w:rPr>
          <w:rFonts w:eastAsia="SimSun"/>
          <w:lang w:eastAsia="zh-CN"/>
        </w:rPr>
      </w:pPr>
      <w:r w:rsidRPr="00EF20F7">
        <w:rPr>
          <w:lang w:eastAsia="zh-CN"/>
        </w:rPr>
        <w:lastRenderedPageBreak/>
        <w:t>The MRFP shall indicate error cases such as announcement not played successfully.</w:t>
      </w:r>
      <w:r w:rsidRPr="00EF20F7">
        <w:tab/>
      </w:r>
    </w:p>
    <w:p w14:paraId="1C19713D" w14:textId="77777777" w:rsidR="00AD072D" w:rsidRPr="00EF20F7" w:rsidRDefault="00AD072D" w:rsidP="00AD072D">
      <w:pPr>
        <w:pStyle w:val="Heading2"/>
      </w:pPr>
      <w:bookmarkStart w:id="38" w:name="_Toc517464888"/>
      <w:bookmarkStart w:id="39" w:name="_Toc67396593"/>
      <w:r w:rsidRPr="00EF20F7">
        <w:t>5.4</w:t>
      </w:r>
      <w:r w:rsidRPr="00EF20F7">
        <w:tab/>
        <w:t>Text to Speech</w:t>
      </w:r>
      <w:bookmarkEnd w:id="38"/>
      <w:bookmarkEnd w:id="39"/>
    </w:p>
    <w:p w14:paraId="1719E83C" w14:textId="77777777" w:rsidR="00AD072D" w:rsidRPr="00EF20F7" w:rsidRDefault="00AD072D" w:rsidP="00AD072D">
      <w:pPr>
        <w:rPr>
          <w:lang w:eastAsia="zh-CN"/>
        </w:rPr>
      </w:pPr>
      <w:r w:rsidRPr="00EF20F7">
        <w:rPr>
          <w:lang w:eastAsia="zh-CN"/>
        </w:rPr>
        <w:t>TTS (Text To Speech) is the process of automatic generation of speech output from text or annotated text input.</w:t>
      </w:r>
    </w:p>
    <w:p w14:paraId="57EF0CAE" w14:textId="77777777" w:rsidR="00AD072D" w:rsidRPr="00EF20F7" w:rsidRDefault="00AD072D" w:rsidP="00AD072D">
      <w:pPr>
        <w:rPr>
          <w:rFonts w:eastAsia="SimSun"/>
          <w:lang w:eastAsia="zh-CN"/>
        </w:rPr>
      </w:pPr>
      <w:r w:rsidRPr="00EF20F7">
        <w:t>The MRFC shall request the MRFP to play the text to one, one of several, multiple or all parties connected in a call/session</w:t>
      </w:r>
      <w:r w:rsidRPr="00EF20F7">
        <w:rPr>
          <w:rFonts w:eastAsia="SimSun"/>
          <w:lang w:eastAsia="zh-CN"/>
        </w:rPr>
        <w:t>.</w:t>
      </w:r>
    </w:p>
    <w:p w14:paraId="08C6429C" w14:textId="34558381" w:rsidR="00AD072D" w:rsidRPr="00EF20F7" w:rsidRDefault="00AD072D" w:rsidP="00AD072D">
      <w:pPr>
        <w:rPr>
          <w:lang w:eastAsia="zh-CN"/>
        </w:rPr>
      </w:pPr>
      <w:r w:rsidRPr="00EF20F7">
        <w:rPr>
          <w:lang w:eastAsia="zh-CN"/>
        </w:rPr>
        <w:t>The text format shall comply with the SSML format as specified in</w:t>
      </w:r>
      <w:r w:rsidR="001B11EB">
        <w:rPr>
          <w:lang w:eastAsia="zh-CN"/>
        </w:rPr>
        <w:t> </w:t>
      </w:r>
      <w:r w:rsidR="001B11EB" w:rsidRPr="00EF20F7">
        <w:t>[</w:t>
      </w:r>
      <w:r w:rsidRPr="00EF20F7">
        <w:t>11]</w:t>
      </w:r>
      <w:r w:rsidRPr="00EF20F7">
        <w:rPr>
          <w:lang w:eastAsia="zh-CN"/>
        </w:rPr>
        <w:t>.</w:t>
      </w:r>
    </w:p>
    <w:p w14:paraId="38F61484" w14:textId="77777777" w:rsidR="00AD072D" w:rsidRPr="00EF20F7" w:rsidRDefault="00AD072D" w:rsidP="00AD072D">
      <w:pPr>
        <w:rPr>
          <w:lang w:eastAsia="zh-CN"/>
        </w:rPr>
      </w:pPr>
      <w:r w:rsidRPr="00EF20F7">
        <w:rPr>
          <w:lang w:eastAsia="zh-CN"/>
        </w:rPr>
        <w:t>The MRFC shall extract the SSML script from the VXML or other format XML script if received</w:t>
      </w:r>
    </w:p>
    <w:p w14:paraId="537DEE7C" w14:textId="77777777" w:rsidR="00AD072D" w:rsidRPr="00EF20F7" w:rsidRDefault="00AD072D" w:rsidP="00AD072D">
      <w:r w:rsidRPr="00EF20F7">
        <w:rPr>
          <w:lang w:eastAsia="zh-CN"/>
        </w:rPr>
        <w:t>If the received text is another format than SSML, the MRFC shall generate a SSML script that may include the basic SSML text and the language type.</w:t>
      </w:r>
    </w:p>
    <w:p w14:paraId="2132DF6B" w14:textId="77777777" w:rsidR="00AD072D" w:rsidRPr="00EF20F7" w:rsidRDefault="00AD072D" w:rsidP="00AD072D">
      <w:r w:rsidRPr="00EF20F7">
        <w:t>The MRFC shall indicate to the MRFP the text-to-speech, by sending the SSML script or sending an URI reference to this SSML script.</w:t>
      </w:r>
    </w:p>
    <w:p w14:paraId="37B1D394" w14:textId="6C913FBA" w:rsidR="00AD072D" w:rsidRPr="00EF20F7" w:rsidRDefault="00AD072D" w:rsidP="00AD072D">
      <w:pPr>
        <w:rPr>
          <w:lang w:eastAsia="zh-CN"/>
        </w:rPr>
      </w:pPr>
      <w:r w:rsidRPr="00EF20F7">
        <w:rPr>
          <w:lang w:eastAsia="zh-CN"/>
        </w:rPr>
        <w:t xml:space="preserve">If the MRFC indicates the SSML script to the MRFP, the SSML text is sent inline in a H.248 command of Mp; the size shall be limited to avoid the segmentation in the Mp interface. </w:t>
      </w:r>
      <w:r w:rsidRPr="00EF20F7">
        <w:t>The MRFC may remove unnecessary elements</w:t>
      </w:r>
      <w:r w:rsidRPr="00EF20F7">
        <w:rPr>
          <w:lang w:eastAsia="zh-CN"/>
        </w:rPr>
        <w:t>, such as the comments element,</w:t>
      </w:r>
      <w:r w:rsidRPr="00EF20F7">
        <w:t xml:space="preserve"> from the SSML document, providing that the result is a Conforming Speech Synthesis Markup Language Fragment as described in </w:t>
      </w:r>
      <w:r w:rsidR="001B11EB">
        <w:t>clause </w:t>
      </w:r>
      <w:r w:rsidR="001B11EB" w:rsidRPr="00EF20F7">
        <w:t>2</w:t>
      </w:r>
      <w:r w:rsidRPr="00EF20F7">
        <w:t>.2.1 of SSML ref</w:t>
      </w:r>
      <w:r w:rsidR="001B11EB">
        <w:t> </w:t>
      </w:r>
      <w:r w:rsidR="001B11EB" w:rsidRPr="00EF20F7">
        <w:t>[</w:t>
      </w:r>
      <w:r w:rsidRPr="00EF20F7">
        <w:t>1</w:t>
      </w:r>
      <w:r w:rsidRPr="00EF20F7">
        <w:rPr>
          <w:rFonts w:eastAsia="SimSun"/>
          <w:lang w:eastAsia="zh-CN"/>
        </w:rPr>
        <w:t>1</w:t>
      </w:r>
      <w:r w:rsidRPr="00EF20F7">
        <w:t xml:space="preserve">]. This is however outside the scope of the current Mp specification work. </w:t>
      </w:r>
      <w:r w:rsidRPr="00EF20F7">
        <w:rPr>
          <w:lang w:eastAsia="zh-CN"/>
        </w:rPr>
        <w:t>If the SSML script size pre-processed results in segmentation in the Mp interface, the URI reference should be used.</w:t>
      </w:r>
    </w:p>
    <w:p w14:paraId="3C0EA816" w14:textId="77777777" w:rsidR="00AD072D" w:rsidRPr="00EF20F7" w:rsidRDefault="00AD072D" w:rsidP="00AD072D">
      <w:r w:rsidRPr="00EF20F7">
        <w:t>When the MRFC indicates the SSML script using an URI reference to the MRFP, two options can exist:</w:t>
      </w:r>
    </w:p>
    <w:p w14:paraId="19532D3C" w14:textId="77777777" w:rsidR="00AD072D" w:rsidRPr="00EF20F7" w:rsidRDefault="00AD072D" w:rsidP="00AD072D">
      <w:pPr>
        <w:pStyle w:val="B10"/>
      </w:pPr>
      <w:r w:rsidRPr="00EF20F7">
        <w:t>-</w:t>
      </w:r>
      <w:r w:rsidRPr="00EF20F7">
        <w:tab/>
        <w:t>the file (referenced by the URI) is located in the MRFP and it is a SSML text, hence the MRFP should play the text;</w:t>
      </w:r>
    </w:p>
    <w:p w14:paraId="26FB1716" w14:textId="77777777" w:rsidR="00AD072D" w:rsidRPr="00EF20F7" w:rsidRDefault="00AD072D" w:rsidP="00AD072D">
      <w:pPr>
        <w:pStyle w:val="B10"/>
      </w:pPr>
      <w:r w:rsidRPr="00EF20F7">
        <w:t>-</w:t>
      </w:r>
      <w:r w:rsidRPr="00EF20F7">
        <w:tab/>
        <w:t>the file (referenced by the URI) is located outside the MRFP; the MRFP may fetch the text and play it to the user otherwise the MRFP indicates an error.</w:t>
      </w:r>
    </w:p>
    <w:p w14:paraId="09B17AFE" w14:textId="77777777" w:rsidR="00AD072D" w:rsidRPr="00EF20F7" w:rsidRDefault="00AD072D" w:rsidP="00AD072D">
      <w:pPr>
        <w:rPr>
          <w:rFonts w:eastAsia="SimSun"/>
          <w:lang w:eastAsia="zh-CN"/>
        </w:rPr>
      </w:pPr>
      <w:r w:rsidRPr="00EF20F7">
        <w:rPr>
          <w:lang w:eastAsia="zh-CN"/>
        </w:rPr>
        <w:t xml:space="preserve">The MRFP shall execute the basic SSML elements and may ignore the SSML elements not supported. </w:t>
      </w:r>
      <w:r w:rsidRPr="00EF20F7">
        <w:t>The basic SSML elements include the root element "speak", language type and spoken text.</w:t>
      </w:r>
    </w:p>
    <w:p w14:paraId="78C80723" w14:textId="77777777" w:rsidR="00AD072D" w:rsidRPr="00EF20F7" w:rsidRDefault="00AD072D" w:rsidP="00AD072D">
      <w:pPr>
        <w:rPr>
          <w:lang w:eastAsia="zh-CN"/>
        </w:rPr>
      </w:pPr>
      <w:r w:rsidRPr="00EF20F7">
        <w:rPr>
          <w:lang w:eastAsia="zh-CN"/>
        </w:rPr>
        <w:t>The MRFC may request the MRFP to play a text in a loop until it commands the MRFP to stop.</w:t>
      </w:r>
    </w:p>
    <w:p w14:paraId="2CC6B1A4" w14:textId="77777777" w:rsidR="00AD072D" w:rsidRPr="00EF20F7" w:rsidRDefault="00AD072D" w:rsidP="00AD072D">
      <w:pPr>
        <w:rPr>
          <w:lang w:eastAsia="zh-CN"/>
        </w:rPr>
      </w:pPr>
      <w:r w:rsidRPr="00EF20F7">
        <w:rPr>
          <w:lang w:eastAsia="zh-CN"/>
        </w:rPr>
        <w:t>The MRFC may request the MRFP to play a text for a fixed number of times.</w:t>
      </w:r>
    </w:p>
    <w:p w14:paraId="5D99B805" w14:textId="77777777" w:rsidR="00AD072D" w:rsidRPr="00EF20F7" w:rsidRDefault="00AD072D" w:rsidP="00AD072D">
      <w:pPr>
        <w:rPr>
          <w:lang w:eastAsia="zh-CN"/>
        </w:rPr>
      </w:pPr>
      <w:r w:rsidRPr="00EF20F7">
        <w:rPr>
          <w:lang w:eastAsia="zh-CN"/>
        </w:rPr>
        <w:t>The MRFC may request DTMF detection while playing a text.</w:t>
      </w:r>
    </w:p>
    <w:p w14:paraId="6D3570AE" w14:textId="77777777" w:rsidR="00AD072D" w:rsidRPr="00EF20F7" w:rsidRDefault="00AD072D" w:rsidP="00AD072D">
      <w:pPr>
        <w:rPr>
          <w:lang w:eastAsia="zh-CN"/>
        </w:rPr>
      </w:pPr>
      <w:r w:rsidRPr="00EF20F7">
        <w:rPr>
          <w:lang w:eastAsia="zh-CN"/>
        </w:rPr>
        <w:t>The MRFC may request the MRFP to stop playing a text when a DTMF digit is detected.</w:t>
      </w:r>
    </w:p>
    <w:p w14:paraId="3630AD63" w14:textId="77777777" w:rsidR="00AD072D" w:rsidRPr="00EF20F7" w:rsidRDefault="00AD072D" w:rsidP="00AD072D">
      <w:pPr>
        <w:rPr>
          <w:lang w:eastAsia="zh-CN"/>
        </w:rPr>
      </w:pPr>
      <w:r w:rsidRPr="00EF20F7">
        <w:rPr>
          <w:lang w:eastAsia="zh-CN"/>
        </w:rPr>
        <w:t>The MRFC may request the MRFP to indicate when a text has been played successfully.</w:t>
      </w:r>
    </w:p>
    <w:p w14:paraId="04787148" w14:textId="77777777" w:rsidR="00AD072D" w:rsidRPr="00EF20F7" w:rsidRDefault="00AD072D" w:rsidP="00AD072D">
      <w:pPr>
        <w:rPr>
          <w:lang w:eastAsia="zh-CN"/>
        </w:rPr>
      </w:pPr>
      <w:r w:rsidRPr="00EF20F7">
        <w:rPr>
          <w:lang w:eastAsia="zh-CN"/>
        </w:rPr>
        <w:t xml:space="preserve">The MRFP shall indicate error cases such as text not played successfully. </w:t>
      </w:r>
      <w:r w:rsidRPr="00EF20F7">
        <w:t>Ignoring a non-supported SSML element shall not result in an error</w:t>
      </w:r>
      <w:r w:rsidRPr="00EF20F7">
        <w:rPr>
          <w:lang w:eastAsia="zh-CN"/>
        </w:rPr>
        <w:t>.</w:t>
      </w:r>
    </w:p>
    <w:p w14:paraId="1B9E811E" w14:textId="77777777" w:rsidR="00AD072D" w:rsidRPr="00EF20F7" w:rsidRDefault="00AD072D" w:rsidP="00AD072D">
      <w:pPr>
        <w:pStyle w:val="Heading2"/>
      </w:pPr>
      <w:bookmarkStart w:id="40" w:name="_Toc517464889"/>
      <w:bookmarkStart w:id="41" w:name="_Toc67396594"/>
      <w:r w:rsidRPr="00EF20F7">
        <w:t>5.5</w:t>
      </w:r>
      <w:r w:rsidRPr="00EF20F7">
        <w:tab/>
        <w:t>Audio Record</w:t>
      </w:r>
      <w:bookmarkEnd w:id="40"/>
      <w:bookmarkEnd w:id="41"/>
    </w:p>
    <w:p w14:paraId="2ACC2AF3" w14:textId="77777777" w:rsidR="00AD072D" w:rsidRPr="00EF20F7" w:rsidRDefault="00AD072D" w:rsidP="00AD072D">
      <w:pPr>
        <w:rPr>
          <w:lang w:eastAsia="zh-CN"/>
        </w:rPr>
      </w:pPr>
      <w:r w:rsidRPr="00EF20F7">
        <w:rPr>
          <w:lang w:eastAsia="zh-CN"/>
        </w:rPr>
        <w:t>The function requirement of audio record is to record the audio media stream(s) and store it into a file. The function can be used in some services, such as the voice mail box service, conference service, etc.</w:t>
      </w:r>
    </w:p>
    <w:p w14:paraId="759877F4" w14:textId="77777777" w:rsidR="00AD072D" w:rsidRPr="00EF20F7" w:rsidRDefault="00AD072D" w:rsidP="00AD072D">
      <w:pPr>
        <w:rPr>
          <w:lang w:eastAsia="zh-CN"/>
        </w:rPr>
      </w:pPr>
      <w:r w:rsidRPr="00EF20F7">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14:paraId="753EB703" w14:textId="67BFF2B9" w:rsidR="00AD072D" w:rsidRPr="00EF20F7" w:rsidRDefault="00AD072D" w:rsidP="00AD072D">
      <w:pPr>
        <w:rPr>
          <w:lang w:eastAsia="zh-CN"/>
        </w:rPr>
      </w:pPr>
      <w:r w:rsidRPr="00EF20F7">
        <w:rPr>
          <w:lang w:eastAsia="zh-CN"/>
        </w:rPr>
        <w:t xml:space="preserve">The MRFP file format shall comply with the 3GPP multimedia file formats as specified in the 3GPP </w:t>
      </w:r>
      <w:r w:rsidR="001B11EB" w:rsidRPr="00EF20F7">
        <w:rPr>
          <w:lang w:eastAsia="zh-CN"/>
        </w:rPr>
        <w:t>TS</w:t>
      </w:r>
      <w:r w:rsidR="001B11EB">
        <w:rPr>
          <w:lang w:eastAsia="zh-CN"/>
        </w:rPr>
        <w:t> </w:t>
      </w:r>
      <w:r w:rsidR="001B11EB" w:rsidRPr="00EF20F7">
        <w:rPr>
          <w:lang w:eastAsia="zh-CN"/>
        </w:rPr>
        <w:t>2</w:t>
      </w:r>
      <w:r w:rsidRPr="00EF20F7">
        <w:rPr>
          <w:lang w:eastAsia="zh-CN"/>
        </w:rPr>
        <w:t>6.244[5].</w:t>
      </w:r>
    </w:p>
    <w:p w14:paraId="01FFD32C" w14:textId="77777777" w:rsidR="00AD072D" w:rsidRPr="00EF20F7" w:rsidRDefault="00AD072D" w:rsidP="00AD072D">
      <w:pPr>
        <w:rPr>
          <w:lang w:eastAsia="zh-CN"/>
        </w:rPr>
      </w:pPr>
      <w:r w:rsidRPr="00EF20F7">
        <w:rPr>
          <w:lang w:eastAsia="zh-CN"/>
        </w:rPr>
        <w:t>The MRFC may request the MRFP to detect the DTMF digit while recording an audio.</w:t>
      </w:r>
    </w:p>
    <w:p w14:paraId="4E54F3CF" w14:textId="77777777" w:rsidR="00AD072D" w:rsidRPr="00EF20F7" w:rsidRDefault="00AD072D" w:rsidP="00AD072D">
      <w:pPr>
        <w:rPr>
          <w:lang w:eastAsia="zh-CN"/>
        </w:rPr>
      </w:pPr>
      <w:r w:rsidRPr="00EF20F7">
        <w:rPr>
          <w:lang w:eastAsia="zh-CN"/>
        </w:rPr>
        <w:t>The MRFC may request the MRFP to stop recording and still retain the recording file.</w:t>
      </w:r>
    </w:p>
    <w:p w14:paraId="2C1A2837" w14:textId="77777777" w:rsidR="00AD072D" w:rsidRPr="00EF20F7" w:rsidRDefault="00AD072D" w:rsidP="00AD072D">
      <w:pPr>
        <w:rPr>
          <w:lang w:eastAsia="zh-CN"/>
        </w:rPr>
      </w:pPr>
      <w:r w:rsidRPr="00EF20F7">
        <w:rPr>
          <w:lang w:eastAsia="zh-CN"/>
        </w:rPr>
        <w:lastRenderedPageBreak/>
        <w:t>The MRFC may indicate to the MRFP the file format and the URI to store the recorded file or request the MRFP to return the record file URI.</w:t>
      </w:r>
    </w:p>
    <w:p w14:paraId="02859290" w14:textId="77777777" w:rsidR="00AD072D" w:rsidRPr="00EF20F7" w:rsidRDefault="00AD072D" w:rsidP="00AD072D">
      <w:pPr>
        <w:rPr>
          <w:lang w:eastAsia="zh-CN"/>
        </w:rPr>
      </w:pPr>
      <w:r w:rsidRPr="00EF20F7">
        <w:rPr>
          <w:lang w:eastAsia="zh-CN"/>
        </w:rPr>
        <w:t>The MRFC may indicate to the MRFP the maximum record time.</w:t>
      </w:r>
    </w:p>
    <w:p w14:paraId="595443DA" w14:textId="77777777" w:rsidR="00AD072D" w:rsidRPr="00EF20F7" w:rsidRDefault="00AD072D" w:rsidP="00AD072D">
      <w:pPr>
        <w:rPr>
          <w:lang w:eastAsia="zh-CN"/>
        </w:rPr>
      </w:pPr>
      <w:r w:rsidRPr="00EF20F7">
        <w:rPr>
          <w:lang w:eastAsia="zh-CN"/>
        </w:rPr>
        <w:t>The MRFC shall request the MRFP to indicate the result and the cause of record completion when an audio has been recorded successfully.</w:t>
      </w:r>
    </w:p>
    <w:p w14:paraId="10BBDC1D" w14:textId="77777777" w:rsidR="00AD072D" w:rsidRPr="00EF20F7" w:rsidRDefault="00AD072D" w:rsidP="00AD072D">
      <w:pPr>
        <w:rPr>
          <w:lang w:eastAsia="zh-CN"/>
        </w:rPr>
      </w:pPr>
      <w:r w:rsidRPr="00EF20F7">
        <w:rPr>
          <w:lang w:eastAsia="zh-CN"/>
        </w:rPr>
        <w:t>The MRFP shall indicate error cases such as audio not recorded successfully.</w:t>
      </w:r>
    </w:p>
    <w:p w14:paraId="11F80DD1" w14:textId="77777777" w:rsidR="00AD072D" w:rsidRPr="00EF20F7" w:rsidRDefault="00AD072D" w:rsidP="00AD072D">
      <w:pPr>
        <w:rPr>
          <w:lang w:eastAsia="zh-CN"/>
        </w:rPr>
      </w:pPr>
      <w:r w:rsidRPr="00EF20F7">
        <w:rPr>
          <w:lang w:eastAsia="zh-CN"/>
        </w:rPr>
        <w:t>The MRFC may indicate the MRFP to execute other functions, such as playing an announcement, when the MRFP is recording audio.</w:t>
      </w:r>
    </w:p>
    <w:p w14:paraId="7436D720" w14:textId="77777777" w:rsidR="00AD072D" w:rsidRPr="00EF20F7" w:rsidRDefault="00AD072D" w:rsidP="00AD072D">
      <w:pPr>
        <w:pStyle w:val="Heading2"/>
        <w:rPr>
          <w:rFonts w:eastAsia="SimSun"/>
          <w:lang w:eastAsia="zh-CN"/>
        </w:rPr>
      </w:pPr>
      <w:bookmarkStart w:id="42" w:name="_Toc517464890"/>
      <w:bookmarkStart w:id="43" w:name="_Toc67396595"/>
      <w:r w:rsidRPr="00EF20F7">
        <w:t>5.6</w:t>
      </w:r>
      <w:r w:rsidRPr="00EF20F7">
        <w:tab/>
        <w:t>DTMF Collection</w:t>
      </w:r>
      <w:bookmarkEnd w:id="42"/>
      <w:bookmarkEnd w:id="43"/>
    </w:p>
    <w:p w14:paraId="76E7DC69" w14:textId="77777777" w:rsidR="00AD072D" w:rsidRPr="00EF20F7" w:rsidRDefault="00AD072D" w:rsidP="00AD072D">
      <w:pPr>
        <w:keepNext/>
        <w:rPr>
          <w:lang w:eastAsia="zh-CN"/>
        </w:rPr>
      </w:pPr>
      <w:r w:rsidRPr="00EF20F7">
        <w:rPr>
          <w:lang w:eastAsia="zh-CN"/>
        </w:rPr>
        <w:t>The MRFC shall request the MRFP to detect and report the DTMF digits.</w:t>
      </w:r>
    </w:p>
    <w:p w14:paraId="37FF96AA" w14:textId="5921D525" w:rsidR="00AD072D" w:rsidRPr="00EF20F7" w:rsidRDefault="00AD072D" w:rsidP="00AD072D">
      <w:pPr>
        <w:rPr>
          <w:lang w:eastAsia="zh-CN"/>
        </w:rPr>
      </w:pPr>
      <w:r w:rsidRPr="00EF20F7">
        <w:rPr>
          <w:lang w:eastAsia="zh-CN"/>
        </w:rPr>
        <w:t>The MRFP shall report DTMF Digits detected as RTP Telephony Events (see IETF RFC 2833</w:t>
      </w:r>
      <w:r w:rsidR="001B11EB">
        <w:rPr>
          <w:lang w:eastAsia="zh-CN"/>
        </w:rPr>
        <w:t> </w:t>
      </w:r>
      <w:r w:rsidR="001B11EB" w:rsidRPr="00EF20F7">
        <w:rPr>
          <w:lang w:eastAsia="zh-CN"/>
        </w:rPr>
        <w:t>[</w:t>
      </w:r>
      <w:r w:rsidRPr="00EF20F7">
        <w:rPr>
          <w:lang w:eastAsia="zh-CN"/>
        </w:rPr>
        <w:t>10]) if the Telephony Event for DTMF Payload Type has been assigned to that interface.</w:t>
      </w:r>
      <w:r w:rsidRPr="00EF20F7" w:rsidDel="0067785C">
        <w:rPr>
          <w:lang w:eastAsia="zh-CN"/>
        </w:rPr>
        <w:t xml:space="preserve"> </w:t>
      </w:r>
      <w:r w:rsidRPr="00EF20F7">
        <w:rPr>
          <w:lang w:eastAsia="zh-CN"/>
        </w:rPr>
        <w:t>The MRFP shall report only single DTMF Digits.</w:t>
      </w:r>
    </w:p>
    <w:p w14:paraId="6343CE99" w14:textId="77777777" w:rsidR="00AD072D" w:rsidRPr="00EF20F7" w:rsidRDefault="00AD072D" w:rsidP="00AD072D">
      <w:pPr>
        <w:pStyle w:val="Heading2"/>
      </w:pPr>
      <w:bookmarkStart w:id="44" w:name="_Toc517464891"/>
      <w:bookmarkStart w:id="45" w:name="_Toc67396596"/>
      <w:r w:rsidRPr="00EF20F7">
        <w:t>5.7</w:t>
      </w:r>
      <w:r w:rsidRPr="00EF20F7">
        <w:tab/>
        <w:t>Automatic Speech Recognition</w:t>
      </w:r>
      <w:bookmarkEnd w:id="44"/>
      <w:bookmarkEnd w:id="45"/>
    </w:p>
    <w:p w14:paraId="3B59B16D" w14:textId="77777777" w:rsidR="00AD072D" w:rsidRPr="00EF20F7" w:rsidRDefault="00AD072D" w:rsidP="00AD072D">
      <w:pPr>
        <w:rPr>
          <w:color w:val="000000"/>
          <w:lang w:eastAsia="zh-CN"/>
        </w:rPr>
      </w:pPr>
      <w:r w:rsidRPr="00EF20F7">
        <w:rPr>
          <w:color w:val="000000"/>
        </w:rPr>
        <w:t>ASR</w:t>
      </w:r>
      <w:r w:rsidRPr="00EF20F7">
        <w:rPr>
          <w:color w:val="000000"/>
          <w:lang w:eastAsia="zh-CN"/>
        </w:rPr>
        <w:t xml:space="preserve"> </w:t>
      </w:r>
      <w:r w:rsidRPr="00EF20F7">
        <w:rPr>
          <w:color w:val="000000"/>
        </w:rPr>
        <w:t xml:space="preserve">(Automatic Speech Recognition) function is that the recognizer </w:t>
      </w:r>
      <w:r w:rsidRPr="00EF20F7">
        <w:rPr>
          <w:color w:val="000000"/>
          <w:lang w:eastAsia="zh-CN"/>
        </w:rPr>
        <w:t>processes the</w:t>
      </w:r>
      <w:r w:rsidRPr="00EF20F7">
        <w:rPr>
          <w:color w:val="000000"/>
        </w:rPr>
        <w:t xml:space="preserve"> user input</w:t>
      </w:r>
      <w:r w:rsidRPr="00EF20F7">
        <w:rPr>
          <w:color w:val="000000"/>
          <w:lang w:eastAsia="zh-CN"/>
        </w:rPr>
        <w:t xml:space="preserve"> voice</w:t>
      </w:r>
      <w:r w:rsidRPr="00EF20F7">
        <w:rPr>
          <w:color w:val="000000"/>
        </w:rPr>
        <w:t xml:space="preserve"> and </w:t>
      </w:r>
      <w:r w:rsidRPr="00EF20F7">
        <w:rPr>
          <w:color w:val="000000"/>
          <w:lang w:eastAsia="zh-CN"/>
        </w:rPr>
        <w:t xml:space="preserve">may </w:t>
      </w:r>
      <w:r w:rsidRPr="00EF20F7">
        <w:rPr>
          <w:color w:val="000000"/>
        </w:rPr>
        <w:t xml:space="preserve">match that input against a target data to produce a recognition result that represents the detected input. In </w:t>
      </w:r>
      <w:r w:rsidRPr="00EF20F7">
        <w:rPr>
          <w:color w:val="000000"/>
          <w:lang w:eastAsia="zh-CN"/>
        </w:rPr>
        <w:t xml:space="preserve">the </w:t>
      </w:r>
      <w:r w:rsidRPr="00EF20F7">
        <w:rPr>
          <w:color w:val="000000"/>
        </w:rPr>
        <w:t xml:space="preserve">IMS, </w:t>
      </w:r>
      <w:r w:rsidRPr="00EF20F7">
        <w:rPr>
          <w:color w:val="000000"/>
          <w:lang w:eastAsia="zh-CN"/>
        </w:rPr>
        <w:t xml:space="preserve">the </w:t>
      </w:r>
      <w:r w:rsidRPr="00EF20F7">
        <w:rPr>
          <w:color w:val="000000"/>
        </w:rPr>
        <w:t>MRFP acts as the recognizer</w:t>
      </w:r>
      <w:r w:rsidRPr="00EF20F7">
        <w:rPr>
          <w:color w:val="000000"/>
          <w:lang w:eastAsia="zh-CN"/>
        </w:rPr>
        <w:t xml:space="preserve"> that is under</w:t>
      </w:r>
      <w:r w:rsidRPr="00EF20F7">
        <w:rPr>
          <w:color w:val="000000"/>
        </w:rPr>
        <w:t xml:space="preserve"> control of </w:t>
      </w:r>
      <w:r w:rsidRPr="00EF20F7">
        <w:rPr>
          <w:color w:val="000000"/>
          <w:lang w:eastAsia="zh-CN"/>
        </w:rPr>
        <w:t xml:space="preserve">the </w:t>
      </w:r>
      <w:r w:rsidRPr="00EF20F7">
        <w:rPr>
          <w:color w:val="000000"/>
        </w:rPr>
        <w:t>MRFC and finish the function of recognition.</w:t>
      </w:r>
    </w:p>
    <w:p w14:paraId="7AF8875F" w14:textId="77777777" w:rsidR="00AD072D" w:rsidRPr="00EF20F7" w:rsidRDefault="00AD072D" w:rsidP="00AD072D">
      <w:pPr>
        <w:rPr>
          <w:lang w:eastAsia="zh-CN"/>
        </w:rPr>
      </w:pPr>
      <w:r w:rsidRPr="00EF20F7">
        <w:rPr>
          <w:lang w:eastAsia="zh-CN"/>
        </w:rPr>
        <w:t>The MRFC shall request the MRFP to start the automatic speech recognition.</w:t>
      </w:r>
    </w:p>
    <w:p w14:paraId="2B6E537B" w14:textId="77777777" w:rsidR="00AD072D" w:rsidRPr="00EF20F7" w:rsidRDefault="00AD072D" w:rsidP="00AD072D">
      <w:r w:rsidRPr="00EF20F7">
        <w:t>The MRFC shall extract the SRGS recognition grammar script or URI from the VXML script if received or other format XML script if received.</w:t>
      </w:r>
    </w:p>
    <w:p w14:paraId="428554D9" w14:textId="4E8A4CA9" w:rsidR="00AD072D" w:rsidRPr="00EF20F7" w:rsidRDefault="00AD072D" w:rsidP="00AD072D">
      <w:pPr>
        <w:keepLines/>
        <w:rPr>
          <w:rFonts w:eastAsia="SimSun"/>
        </w:rPr>
      </w:pPr>
      <w:r w:rsidRPr="00EF20F7">
        <w:t>The grammar format shall comply with the SRGS format as specified in W3C Recommendation</w:t>
      </w:r>
      <w:r w:rsidR="001B11EB">
        <w:t> </w:t>
      </w:r>
      <w:r w:rsidR="001B11EB" w:rsidRPr="00EF20F7">
        <w:t>[</w:t>
      </w:r>
      <w:r w:rsidRPr="00EF20F7">
        <w:rPr>
          <w:rFonts w:eastAsia="SimSun"/>
          <w:lang w:eastAsia="zh-CN"/>
        </w:rPr>
        <w:t>12</w:t>
      </w:r>
      <w:r w:rsidRPr="00EF20F7">
        <w:t>].</w:t>
      </w:r>
    </w:p>
    <w:p w14:paraId="1014E765" w14:textId="77777777" w:rsidR="00AD072D" w:rsidRPr="00EF20F7" w:rsidRDefault="00AD072D" w:rsidP="00AD072D">
      <w:r w:rsidRPr="00EF20F7">
        <w:t>The MRFC shall indicate the SRGS script or the SRGS URI to the MRFP using H.248 packages. If the SRGS script is sent inline,. the size of the SRGS script shall be limited to avoid segment</w:t>
      </w:r>
      <w:r w:rsidRPr="00EF20F7">
        <w:rPr>
          <w:rFonts w:eastAsia="SimSun"/>
        </w:rPr>
        <w:t>ation</w:t>
      </w:r>
      <w:r w:rsidRPr="00EF20F7">
        <w:t xml:space="preserve"> in the Mp interface.</w:t>
      </w:r>
    </w:p>
    <w:p w14:paraId="0CFDCA03" w14:textId="77777777" w:rsidR="00AD072D" w:rsidRPr="00EF20F7" w:rsidRDefault="00AD072D" w:rsidP="00AD072D">
      <w:r w:rsidRPr="00EF20F7">
        <w:t>The MRFC may indicate to the MRFP the recognition mode: Normal Recognition Mode or Hotword Recognition Mode.</w:t>
      </w:r>
    </w:p>
    <w:p w14:paraId="7F3B9107" w14:textId="77777777" w:rsidR="00AD072D" w:rsidRPr="00EF20F7" w:rsidRDefault="00AD072D" w:rsidP="00AD072D">
      <w:pPr>
        <w:pStyle w:val="B10"/>
      </w:pPr>
      <w:r w:rsidRPr="00EF20F7">
        <w:t>-</w:t>
      </w:r>
      <w:r w:rsidRPr="00EF20F7">
        <w:tab/>
        <w:t>If the MRFC indicates the Normal Recognition Mode to the MRFP, the MRFP shall attempt to match all of the speech against a recognition grammar and returns a no-match status if the input fails to match or the method times out.</w:t>
      </w:r>
    </w:p>
    <w:p w14:paraId="2B37C5BC" w14:textId="77777777" w:rsidR="00AD072D" w:rsidRPr="00EF20F7" w:rsidRDefault="00AD072D" w:rsidP="00AD072D">
      <w:pPr>
        <w:pStyle w:val="B10"/>
      </w:pPr>
      <w:r w:rsidRPr="00EF20F7">
        <w:t>-</w:t>
      </w:r>
      <w:r w:rsidRPr="00EF20F7">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14:paraId="15A99172" w14:textId="77777777" w:rsidR="00AD072D" w:rsidRPr="00EF20F7" w:rsidRDefault="00AD072D" w:rsidP="00AD072D">
      <w:r w:rsidRPr="00EF20F7">
        <w:t>The MRFP shall execute the recognition against the SRGS grammar and may ignore SRGS elements which are not supported.</w:t>
      </w:r>
    </w:p>
    <w:p w14:paraId="253D7538" w14:textId="77777777" w:rsidR="00AD072D" w:rsidRPr="00EF20F7" w:rsidRDefault="00AD072D" w:rsidP="00AD072D">
      <w:pPr>
        <w:rPr>
          <w:lang w:eastAsia="zh-CN"/>
        </w:rPr>
      </w:pPr>
      <w:r w:rsidRPr="00EF20F7">
        <w:rPr>
          <w:lang w:eastAsia="zh-CN"/>
        </w:rPr>
        <w:t>The MRFC may request DTMF detection while executing ASR.</w:t>
      </w:r>
    </w:p>
    <w:p w14:paraId="41C69EAA" w14:textId="77777777" w:rsidR="00AD072D" w:rsidRPr="00EF20F7" w:rsidRDefault="00AD072D" w:rsidP="00AD072D">
      <w:r w:rsidRPr="00EF20F7">
        <w:t>The MRFC may request the MRFP to stop ASR when a DTMF digit is detected.</w:t>
      </w:r>
    </w:p>
    <w:p w14:paraId="7BC1B7DF" w14:textId="77777777" w:rsidR="00AD072D" w:rsidRPr="00EF20F7" w:rsidRDefault="00AD072D" w:rsidP="00AD072D">
      <w:r w:rsidRPr="00EF20F7">
        <w:t>The MRFC may request the MRFP to indicate when a specific ASR has been completed successfully.</w:t>
      </w:r>
    </w:p>
    <w:p w14:paraId="51B7D73A" w14:textId="77777777" w:rsidR="00AD072D" w:rsidRPr="00EF20F7" w:rsidRDefault="00AD072D" w:rsidP="00AD072D">
      <w:r w:rsidRPr="00EF20F7">
        <w:t>When ASR is completed successfully, the MRFP may notify the MRFC the recognition result.</w:t>
      </w:r>
    </w:p>
    <w:p w14:paraId="14C8B798" w14:textId="0B115164" w:rsidR="00AD072D" w:rsidRPr="00EF20F7" w:rsidRDefault="00AD072D" w:rsidP="00AD072D">
      <w:r w:rsidRPr="00EF20F7">
        <w:t>The recognition result shall comply with a single recognition format (e.g. the EMMA format as specified in W3C Recommendation</w:t>
      </w:r>
      <w:r w:rsidR="001B11EB">
        <w:t> </w:t>
      </w:r>
      <w:r w:rsidR="001B11EB" w:rsidRPr="00EF20F7">
        <w:t>[</w:t>
      </w:r>
      <w:r w:rsidRPr="00EF20F7">
        <w:t>13] or the NLSML format as specified in W3C Recommendation</w:t>
      </w:r>
      <w:r w:rsidR="001B11EB">
        <w:t> </w:t>
      </w:r>
      <w:r w:rsidR="001B11EB" w:rsidRPr="00EF20F7">
        <w:t>[</w:t>
      </w:r>
      <w:r w:rsidRPr="00EF20F7">
        <w:t>15]).</w:t>
      </w:r>
    </w:p>
    <w:p w14:paraId="73380ECB" w14:textId="1E6CCA6B" w:rsidR="00AD072D" w:rsidRPr="00EF20F7" w:rsidRDefault="00AD072D" w:rsidP="00AD072D">
      <w:pPr>
        <w:pStyle w:val="NO"/>
      </w:pPr>
      <w:r w:rsidRPr="00EF20F7">
        <w:lastRenderedPageBreak/>
        <w:t>NOTE:</w:t>
      </w:r>
      <w:r w:rsidRPr="00EF20F7">
        <w:tab/>
        <w:t xml:space="preserve">The mandatory recognition result format may be defined in Stage 3 specification 3GPP </w:t>
      </w:r>
      <w:r w:rsidR="001B11EB" w:rsidRPr="00EF20F7">
        <w:t>TS</w:t>
      </w:r>
      <w:r w:rsidR="001B11EB">
        <w:t> </w:t>
      </w:r>
      <w:r w:rsidR="001B11EB" w:rsidRPr="00EF20F7">
        <w:t>2</w:t>
      </w:r>
      <w:r w:rsidRPr="00EF20F7">
        <w:t>9.333</w:t>
      </w:r>
      <w:r w:rsidR="001B11EB">
        <w:t> </w:t>
      </w:r>
      <w:r w:rsidR="001B11EB" w:rsidRPr="00EF20F7">
        <w:t>[</w:t>
      </w:r>
      <w:r w:rsidRPr="00EF20F7">
        <w:t>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EF20F7" w:rsidDel="00FF63C2">
        <w:t xml:space="preserve"> </w:t>
      </w:r>
      <w:r w:rsidRPr="00EF20F7">
        <w:t>may include the interpretation of application specific markup, may include the confidence score that represents the recognition quality.</w:t>
      </w:r>
    </w:p>
    <w:p w14:paraId="489C7403" w14:textId="77777777" w:rsidR="00AD072D" w:rsidRPr="00EF20F7" w:rsidRDefault="00AD072D" w:rsidP="00AD072D">
      <w:pPr>
        <w:rPr>
          <w:color w:val="FF0000"/>
          <w:lang w:eastAsia="zh-CN"/>
        </w:rPr>
      </w:pPr>
      <w:r w:rsidRPr="00EF20F7">
        <w:t>The MRFP shall indicate error cases such as ASR not executed successfully.</w:t>
      </w:r>
    </w:p>
    <w:p w14:paraId="351B7114" w14:textId="77777777" w:rsidR="00AD072D" w:rsidRPr="00EF20F7" w:rsidRDefault="00AD072D" w:rsidP="00AD072D">
      <w:pPr>
        <w:pStyle w:val="Heading2"/>
        <w:rPr>
          <w:lang w:eastAsia="zh-CN"/>
        </w:rPr>
      </w:pPr>
      <w:bookmarkStart w:id="46" w:name="_Toc517464892"/>
      <w:bookmarkStart w:id="47" w:name="_Toc67396597"/>
      <w:r w:rsidRPr="00EF20F7">
        <w:t>5.8</w:t>
      </w:r>
      <w:r w:rsidRPr="00EF20F7">
        <w:tab/>
        <w:t>Play Multimedia</w:t>
      </w:r>
      <w:bookmarkEnd w:id="46"/>
      <w:bookmarkEnd w:id="47"/>
    </w:p>
    <w:p w14:paraId="78CDEBDF" w14:textId="77777777" w:rsidR="00AD072D" w:rsidRPr="00EF20F7" w:rsidRDefault="00AD072D" w:rsidP="00AD072D">
      <w:pPr>
        <w:pStyle w:val="Heading3"/>
        <w:rPr>
          <w:u w:val="words"/>
          <w:lang w:eastAsia="zh-CN"/>
        </w:rPr>
      </w:pPr>
      <w:bookmarkStart w:id="48" w:name="_Toc517464893"/>
      <w:bookmarkStart w:id="49" w:name="_Toc67396598"/>
      <w:r w:rsidRPr="00EF20F7">
        <w:t>5.</w:t>
      </w:r>
      <w:r w:rsidRPr="00EF20F7">
        <w:rPr>
          <w:lang w:eastAsia="zh-CN"/>
        </w:rPr>
        <w:t>8</w:t>
      </w:r>
      <w:r w:rsidRPr="00EF20F7">
        <w:t>.</w:t>
      </w:r>
      <w:r w:rsidRPr="00EF20F7">
        <w:rPr>
          <w:lang w:eastAsia="zh-CN"/>
        </w:rPr>
        <w:t>1</w:t>
      </w:r>
      <w:r w:rsidRPr="00EF20F7">
        <w:tab/>
        <w:t>General Play Multimedia</w:t>
      </w:r>
      <w:bookmarkEnd w:id="48"/>
      <w:bookmarkEnd w:id="49"/>
    </w:p>
    <w:p w14:paraId="0EDEC187" w14:textId="6C50C07F" w:rsidR="00AD072D" w:rsidRPr="00EF20F7" w:rsidRDefault="00AD072D" w:rsidP="00AD072D">
      <w:pPr>
        <w:rPr>
          <w:lang w:eastAsia="zh-CN"/>
        </w:rPr>
      </w:pPr>
      <w:r w:rsidRPr="00EF20F7">
        <w:rPr>
          <w:lang w:eastAsia="zh-CN"/>
        </w:rPr>
        <w:t xml:space="preserve">The function of playing multimedia is to play </w:t>
      </w:r>
      <w:r w:rsidRPr="00EF20F7">
        <w:t>any combination of</w:t>
      </w:r>
      <w:r w:rsidRPr="00EF20F7">
        <w:rPr>
          <w:lang w:eastAsia="zh-CN"/>
        </w:rPr>
        <w:t xml:space="preserve"> audio, video </w:t>
      </w:r>
      <w:r w:rsidRPr="00EF20F7">
        <w:t>and messaging</w:t>
      </w:r>
      <w:r w:rsidRPr="00EF20F7">
        <w:rPr>
          <w:lang w:eastAsia="zh-CN"/>
        </w:rPr>
        <w:t xml:space="preserve"> media streams</w:t>
      </w:r>
      <w:r w:rsidRPr="00EF20F7">
        <w:t xml:space="preserve"> (except for audio only </w:t>
      </w:r>
      <w:r w:rsidRPr="00EF20F7">
        <w:rPr>
          <w:lang w:eastAsia="zh-CN"/>
        </w:rPr>
        <w:t>play</w:t>
      </w:r>
      <w:r w:rsidRPr="00EF20F7">
        <w:t xml:space="preserve"> which </w:t>
      </w:r>
      <w:r w:rsidRPr="00EF20F7">
        <w:rPr>
          <w:lang w:eastAsia="zh-CN"/>
        </w:rPr>
        <w:t>is</w:t>
      </w:r>
      <w:r w:rsidRPr="00EF20F7">
        <w:t xml:space="preserve"> specified according to </w:t>
      </w:r>
      <w:r w:rsidR="001B11EB" w:rsidRPr="00EF20F7">
        <w:t>clause</w:t>
      </w:r>
      <w:r w:rsidR="001B11EB">
        <w:t> </w:t>
      </w:r>
      <w:r w:rsidR="001B11EB" w:rsidRPr="00EF20F7">
        <w:t>5</w:t>
      </w:r>
      <w:r w:rsidRPr="00EF20F7">
        <w:t>.</w:t>
      </w:r>
      <w:r w:rsidRPr="00EF20F7">
        <w:rPr>
          <w:lang w:eastAsia="zh-CN"/>
        </w:rPr>
        <w:t>2 or</w:t>
      </w:r>
      <w:r w:rsidRPr="00EF20F7">
        <w:t xml:space="preserve"> </w:t>
      </w:r>
      <w:r w:rsidR="001B11EB" w:rsidRPr="00EF20F7">
        <w:t>clause</w:t>
      </w:r>
      <w:r w:rsidR="001B11EB">
        <w:t> </w:t>
      </w:r>
      <w:r w:rsidR="001B11EB" w:rsidRPr="00EF20F7">
        <w:t>5</w:t>
      </w:r>
      <w:r w:rsidRPr="00EF20F7">
        <w:t>.</w:t>
      </w:r>
      <w:r w:rsidRPr="00EF20F7">
        <w:rPr>
          <w:lang w:eastAsia="zh-CN"/>
        </w:rPr>
        <w:t xml:space="preserve">3 </w:t>
      </w:r>
      <w:r w:rsidRPr="00EF20F7">
        <w:t>)</w:t>
      </w:r>
      <w:r w:rsidRPr="00EF20F7">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14:paraId="12B300BB" w14:textId="77777777" w:rsidR="00AD072D" w:rsidRPr="00EF20F7" w:rsidRDefault="00AD072D" w:rsidP="00AD072D">
      <w:r w:rsidRPr="00EF20F7">
        <w:t>The MRFC shall request MRFP to play multimedia to one, one of several, multiple or all parties connected in a call/session.</w:t>
      </w:r>
    </w:p>
    <w:p w14:paraId="782FD19C" w14:textId="77777777" w:rsidR="00AD072D" w:rsidRPr="00EF20F7" w:rsidRDefault="00AD072D" w:rsidP="00AD072D">
      <w:pPr>
        <w:rPr>
          <w:lang w:eastAsia="zh-CN"/>
        </w:rPr>
      </w:pPr>
      <w:r w:rsidRPr="00EF20F7">
        <w:rPr>
          <w:lang w:eastAsia="zh-CN"/>
        </w:rPr>
        <w:t>The multimedia to be played may be referenced by pre-configured identifiers or by reference to a file (location).</w:t>
      </w:r>
    </w:p>
    <w:p w14:paraId="5D89390B" w14:textId="77777777" w:rsidR="00AD072D" w:rsidRPr="00EF20F7" w:rsidRDefault="00AD072D" w:rsidP="00AD072D">
      <w:pPr>
        <w:rPr>
          <w:lang w:eastAsia="zh-CN"/>
        </w:rPr>
      </w:pPr>
      <w:r w:rsidRPr="00EF20F7">
        <w:rPr>
          <w:lang w:eastAsia="zh-CN"/>
        </w:rPr>
        <w:t>The MRFC shall request sequences of predefined fixed multimedia announcements within one request to the MRFP.</w:t>
      </w:r>
    </w:p>
    <w:p w14:paraId="745E4012" w14:textId="28B7E897" w:rsidR="00AD072D" w:rsidRPr="00EF20F7" w:rsidRDefault="00AD072D" w:rsidP="00AD072D">
      <w:pPr>
        <w:rPr>
          <w:lang w:eastAsia="zh-CN"/>
        </w:rPr>
      </w:pPr>
      <w:r w:rsidRPr="00EF20F7">
        <w:rPr>
          <w:lang w:eastAsia="zh-CN"/>
        </w:rPr>
        <w:t xml:space="preserve">The MRFP multimedia of synchronized audio and video file format shall comply with the 3GPP multimedia file formats as specified in the 3GPP </w:t>
      </w:r>
      <w:r w:rsidR="001B11EB" w:rsidRPr="00EF20F7">
        <w:rPr>
          <w:lang w:eastAsia="zh-CN"/>
        </w:rPr>
        <w:t>TS</w:t>
      </w:r>
      <w:r w:rsidR="001B11EB">
        <w:rPr>
          <w:lang w:eastAsia="zh-CN"/>
        </w:rPr>
        <w:t> </w:t>
      </w:r>
      <w:r w:rsidR="001B11EB" w:rsidRPr="00EF20F7">
        <w:rPr>
          <w:lang w:eastAsia="zh-CN"/>
        </w:rPr>
        <w:t>2</w:t>
      </w:r>
      <w:r w:rsidRPr="00EF20F7">
        <w:rPr>
          <w:lang w:eastAsia="zh-CN"/>
        </w:rPr>
        <w:t>6.244[5].</w:t>
      </w:r>
    </w:p>
    <w:p w14:paraId="5ECCF403" w14:textId="77777777" w:rsidR="00AD072D" w:rsidRPr="00EF20F7" w:rsidRDefault="00AD072D" w:rsidP="00AD072D">
      <w:pPr>
        <w:rPr>
          <w:lang w:eastAsia="zh-CN"/>
        </w:rPr>
      </w:pPr>
      <w:r w:rsidRPr="00EF20F7">
        <w:rPr>
          <w:lang w:eastAsia="zh-CN"/>
        </w:rPr>
        <w:t>The MRFP may transcode the input codec into the session codec, if the multimedia file provides a different audio or video codec with the session codec.</w:t>
      </w:r>
    </w:p>
    <w:p w14:paraId="77BA127E" w14:textId="77777777" w:rsidR="00AD072D" w:rsidRPr="00EF20F7" w:rsidRDefault="00AD072D" w:rsidP="00AD072D">
      <w:r w:rsidRPr="00EF20F7">
        <w:t xml:space="preserve">The MRFC may request </w:t>
      </w:r>
      <w:r w:rsidRPr="00EF20F7">
        <w:rPr>
          <w:lang w:eastAsia="zh-CN"/>
        </w:rPr>
        <w:t>MRFP to play multimedia</w:t>
      </w:r>
      <w:r w:rsidRPr="00EF20F7">
        <w:t xml:space="preserve"> </w:t>
      </w:r>
      <w:r w:rsidRPr="00EF20F7">
        <w:rPr>
          <w:lang w:eastAsia="zh-CN"/>
        </w:rPr>
        <w:t>of synchronized audio and video</w:t>
      </w:r>
      <w:r w:rsidRPr="00EF20F7">
        <w:t xml:space="preserve"> in a loop until it commands the MRFP to stop.</w:t>
      </w:r>
    </w:p>
    <w:p w14:paraId="38647232" w14:textId="77777777" w:rsidR="00AD072D" w:rsidRPr="00EF20F7" w:rsidRDefault="00AD072D" w:rsidP="00AD072D">
      <w:r w:rsidRPr="00EF20F7">
        <w:t xml:space="preserve">The MRFC may request the MRFP to play </w:t>
      </w:r>
      <w:r w:rsidRPr="00EF20F7">
        <w:rPr>
          <w:lang w:eastAsia="zh-CN"/>
        </w:rPr>
        <w:t>multimedia of synchronized audio and video</w:t>
      </w:r>
      <w:r w:rsidRPr="00EF20F7">
        <w:t xml:space="preserve"> for a fixed number of times.</w:t>
      </w:r>
    </w:p>
    <w:p w14:paraId="007DBCEA" w14:textId="77777777" w:rsidR="00AD072D" w:rsidRPr="00EF20F7" w:rsidRDefault="00AD072D" w:rsidP="00AD072D">
      <w:pPr>
        <w:rPr>
          <w:lang w:eastAsia="zh-CN"/>
        </w:rPr>
      </w:pPr>
      <w:r w:rsidRPr="00EF20F7">
        <w:rPr>
          <w:lang w:eastAsia="zh-CN"/>
        </w:rPr>
        <w:t>The MRFC may request DTMF detection while playing multimedia of synchronized audio and video.</w:t>
      </w:r>
    </w:p>
    <w:p w14:paraId="72C4FAD4" w14:textId="77777777" w:rsidR="00AD072D" w:rsidRPr="00EF20F7" w:rsidRDefault="00AD072D" w:rsidP="00AD072D">
      <w:pPr>
        <w:rPr>
          <w:lang w:eastAsia="zh-CN"/>
        </w:rPr>
      </w:pPr>
      <w:r w:rsidRPr="00EF20F7">
        <w:rPr>
          <w:lang w:eastAsia="zh-CN"/>
        </w:rPr>
        <w:t>The MRFC may request the MRFP to stop playing multimedia when a DTMF digit is detected.</w:t>
      </w:r>
    </w:p>
    <w:p w14:paraId="09D77C19" w14:textId="77777777" w:rsidR="00AD072D" w:rsidRPr="00EF20F7" w:rsidRDefault="00AD072D" w:rsidP="00AD072D">
      <w:r w:rsidRPr="00EF20F7">
        <w:t>The MRFC may indicate to the MRFP the multimedia file identifier and file format.</w:t>
      </w:r>
    </w:p>
    <w:p w14:paraId="2AC08B72" w14:textId="77777777" w:rsidR="00AD072D" w:rsidRPr="00EF20F7" w:rsidRDefault="00AD072D" w:rsidP="00AD072D">
      <w:r w:rsidRPr="00EF20F7">
        <w:t>The MRFC may request the MRFP to indicate when a specific multimedia previously requested has been played successfully.</w:t>
      </w:r>
    </w:p>
    <w:p w14:paraId="37B26F61" w14:textId="77777777" w:rsidR="00AD072D" w:rsidRPr="00EF20F7" w:rsidRDefault="00AD072D" w:rsidP="00AD072D">
      <w:r w:rsidRPr="00EF20F7">
        <w:rPr>
          <w:noProof/>
        </w:rPr>
        <w:t>The MRFC may be able to decouple the play audio and play video request to the MRFP via separate sources for each media.</w:t>
      </w:r>
    </w:p>
    <w:p w14:paraId="5367A358" w14:textId="77777777" w:rsidR="00AD072D" w:rsidRPr="00EF20F7" w:rsidRDefault="00AD072D" w:rsidP="00AD072D">
      <w:r w:rsidRPr="00EF20F7">
        <w:t>The MRFP shall indicate error cases such as multimedia not played successfully.</w:t>
      </w:r>
    </w:p>
    <w:p w14:paraId="49F24F45" w14:textId="77777777" w:rsidR="00AD072D" w:rsidRPr="00EF20F7" w:rsidRDefault="00AD072D" w:rsidP="00AD072D">
      <w:pPr>
        <w:pStyle w:val="Heading3"/>
        <w:rPr>
          <w:u w:val="words"/>
          <w:lang w:eastAsia="zh-CN"/>
        </w:rPr>
      </w:pPr>
      <w:bookmarkStart w:id="50" w:name="_Toc517464894"/>
      <w:bookmarkStart w:id="51" w:name="_Toc67396599"/>
      <w:r w:rsidRPr="00EF20F7">
        <w:t>5.</w:t>
      </w:r>
      <w:r w:rsidRPr="00EF20F7">
        <w:rPr>
          <w:lang w:eastAsia="zh-CN"/>
        </w:rPr>
        <w:t>8</w:t>
      </w:r>
      <w:r w:rsidRPr="00EF20F7">
        <w:t>.</w:t>
      </w:r>
      <w:r w:rsidRPr="00EF20F7">
        <w:rPr>
          <w:lang w:eastAsia="zh-CN"/>
        </w:rPr>
        <w:t>2</w:t>
      </w:r>
      <w:r w:rsidRPr="00EF20F7">
        <w:tab/>
        <w:t xml:space="preserve">Play </w:t>
      </w:r>
      <w:r w:rsidRPr="00EF20F7">
        <w:rPr>
          <w:lang w:eastAsia="zh-CN"/>
        </w:rPr>
        <w:t>Message</w:t>
      </w:r>
      <w:bookmarkEnd w:id="50"/>
      <w:bookmarkEnd w:id="51"/>
    </w:p>
    <w:p w14:paraId="6FD7DDE9" w14:textId="48467157" w:rsidR="00AD072D" w:rsidRPr="00EF20F7" w:rsidRDefault="00AD072D" w:rsidP="00AD072D">
      <w:pPr>
        <w:rPr>
          <w:lang w:eastAsia="zh-CN"/>
        </w:rPr>
      </w:pPr>
      <w:r w:rsidRPr="00EF20F7">
        <w:t xml:space="preserve">The </w:t>
      </w:r>
      <w:r w:rsidRPr="00EF20F7">
        <w:rPr>
          <w:lang w:eastAsia="zh-CN"/>
        </w:rPr>
        <w:t xml:space="preserve">function </w:t>
      </w:r>
      <w:r w:rsidRPr="00EF20F7">
        <w:t xml:space="preserve">specified in </w:t>
      </w:r>
      <w:r w:rsidR="001B11EB" w:rsidRPr="00EF20F7">
        <w:rPr>
          <w:lang w:eastAsia="zh-CN"/>
        </w:rPr>
        <w:t>clause</w:t>
      </w:r>
      <w:r w:rsidR="001B11EB">
        <w:rPr>
          <w:lang w:eastAsia="zh-CN"/>
        </w:rPr>
        <w:t> </w:t>
      </w:r>
      <w:r w:rsidR="001B11EB" w:rsidRPr="00EF20F7">
        <w:rPr>
          <w:lang w:eastAsia="zh-CN"/>
        </w:rPr>
        <w:t>5</w:t>
      </w:r>
      <w:r w:rsidRPr="00EF20F7">
        <w:rPr>
          <w:lang w:eastAsia="zh-CN"/>
        </w:rPr>
        <w:t xml:space="preserve">.8.1 </w:t>
      </w:r>
      <w:r w:rsidRPr="00EF20F7">
        <w:t xml:space="preserve">for "General </w:t>
      </w:r>
      <w:r w:rsidRPr="00EF20F7">
        <w:rPr>
          <w:lang w:eastAsia="zh-CN"/>
        </w:rPr>
        <w:t xml:space="preserve">Play </w:t>
      </w:r>
      <w:r w:rsidRPr="00EF20F7">
        <w:t xml:space="preserve">Multimedia"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play the messaging media stream</w:t>
      </w:r>
      <w:r w:rsidRPr="00EF20F7">
        <w:t>.</w:t>
      </w:r>
    </w:p>
    <w:p w14:paraId="4769174D" w14:textId="77777777" w:rsidR="00AD072D" w:rsidRPr="00EF20F7" w:rsidRDefault="00AD072D" w:rsidP="00AD072D">
      <w:pPr>
        <w:rPr>
          <w:lang w:eastAsia="zh-CN"/>
        </w:rPr>
      </w:pPr>
      <w:r w:rsidRPr="00EF20F7">
        <w:rPr>
          <w:lang w:eastAsia="zh-CN"/>
        </w:rPr>
        <w:t>To detect DTMF digits is not required for message media stream.</w:t>
      </w:r>
    </w:p>
    <w:p w14:paraId="25AFAEEE" w14:textId="77777777" w:rsidR="00AD072D" w:rsidRPr="00EF20F7" w:rsidRDefault="00AD072D" w:rsidP="00AD072D">
      <w:pPr>
        <w:rPr>
          <w:lang w:eastAsia="zh-CN"/>
        </w:rPr>
      </w:pPr>
      <w:r w:rsidRPr="00EF20F7">
        <w:rPr>
          <w:lang w:eastAsia="zh-CN"/>
        </w:rPr>
        <w:t>To play message in a loop or in a loop with a fixed number of times is not required.</w:t>
      </w:r>
    </w:p>
    <w:p w14:paraId="5FD69EA6" w14:textId="52127505" w:rsidR="00AD072D" w:rsidRPr="00EF20F7" w:rsidRDefault="00AD072D" w:rsidP="00AD072D">
      <w:pPr>
        <w:rPr>
          <w:lang w:eastAsia="zh-CN"/>
        </w:rPr>
      </w:pPr>
      <w:r w:rsidRPr="00EF20F7">
        <w:rPr>
          <w:lang w:eastAsia="zh-CN"/>
        </w:rPr>
        <w:t>The MRFP message</w:t>
      </w:r>
      <w:r w:rsidRPr="00EF20F7">
        <w:t xml:space="preserve"> </w:t>
      </w:r>
      <w:r w:rsidRPr="00EF20F7">
        <w:rPr>
          <w:lang w:eastAsia="zh-CN"/>
        </w:rPr>
        <w:t>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3GPP </w:t>
      </w:r>
      <w:r w:rsidR="001B11EB" w:rsidRPr="00EF20F7">
        <w:rPr>
          <w:lang w:eastAsia="zh-CN"/>
        </w:rPr>
        <w:t>TS</w:t>
      </w:r>
      <w:r w:rsidR="001B11EB">
        <w:rPr>
          <w:lang w:eastAsia="zh-CN"/>
        </w:rPr>
        <w:t> </w:t>
      </w:r>
      <w:r w:rsidR="001B11EB" w:rsidRPr="00EF20F7">
        <w:rPr>
          <w:lang w:eastAsia="zh-CN"/>
        </w:rPr>
        <w:t>2</w:t>
      </w:r>
      <w:r w:rsidRPr="00EF20F7">
        <w:rPr>
          <w:lang w:eastAsia="zh-CN"/>
        </w:rPr>
        <w:t>6.</w:t>
      </w:r>
      <w:r w:rsidRPr="00EF20F7">
        <w:rPr>
          <w:rFonts w:hint="eastAsia"/>
          <w:lang w:eastAsia="zh-CN"/>
        </w:rPr>
        <w:t>140</w:t>
      </w:r>
      <w:r w:rsidR="001B11EB">
        <w:rPr>
          <w:lang w:eastAsia="zh-CN"/>
        </w:rPr>
        <w:t> </w:t>
      </w:r>
      <w:r w:rsidR="001B11EB" w:rsidRPr="00EF20F7">
        <w:rPr>
          <w:lang w:eastAsia="zh-CN"/>
        </w:rPr>
        <w:t>[</w:t>
      </w:r>
      <w:r w:rsidRPr="00EF20F7">
        <w:rPr>
          <w:lang w:eastAsia="zh-CN"/>
        </w:rPr>
        <w:t>22] in the current version.</w:t>
      </w:r>
    </w:p>
    <w:p w14:paraId="47913D5E" w14:textId="77777777" w:rsidR="00AD072D" w:rsidRPr="00EF20F7" w:rsidRDefault="00AD072D" w:rsidP="00AD072D">
      <w:pPr>
        <w:pStyle w:val="Heading2"/>
        <w:tabs>
          <w:tab w:val="left" w:pos="1140"/>
        </w:tabs>
        <w:ind w:left="1140" w:hanging="1140"/>
      </w:pPr>
      <w:bookmarkStart w:id="52" w:name="_Toc517464895"/>
      <w:bookmarkStart w:id="53" w:name="_Toc67396600"/>
      <w:r w:rsidRPr="00EF20F7">
        <w:lastRenderedPageBreak/>
        <w:t>5.9</w:t>
      </w:r>
      <w:r w:rsidRPr="00EF20F7">
        <w:tab/>
        <w:t>Multimedia Record</w:t>
      </w:r>
      <w:bookmarkEnd w:id="52"/>
      <w:bookmarkEnd w:id="53"/>
    </w:p>
    <w:p w14:paraId="29EC0AAE" w14:textId="77777777" w:rsidR="00AD072D" w:rsidRPr="00EF20F7" w:rsidRDefault="00AD072D" w:rsidP="00AD072D">
      <w:pPr>
        <w:pStyle w:val="Heading3"/>
      </w:pPr>
      <w:bookmarkStart w:id="54" w:name="_Toc517464896"/>
      <w:bookmarkStart w:id="55" w:name="_Toc67396601"/>
      <w:r w:rsidRPr="00EF20F7">
        <w:t>5.</w:t>
      </w:r>
      <w:r w:rsidRPr="00EF20F7">
        <w:rPr>
          <w:lang w:eastAsia="zh-CN"/>
        </w:rPr>
        <w:t>9</w:t>
      </w:r>
      <w:r w:rsidRPr="00EF20F7">
        <w:t>.</w:t>
      </w:r>
      <w:r w:rsidRPr="00EF20F7">
        <w:rPr>
          <w:lang w:eastAsia="zh-CN"/>
        </w:rPr>
        <w:t>1</w:t>
      </w:r>
      <w:r w:rsidRPr="00EF20F7">
        <w:tab/>
        <w:t>General Multimedia Record</w:t>
      </w:r>
      <w:bookmarkEnd w:id="54"/>
      <w:bookmarkEnd w:id="55"/>
    </w:p>
    <w:p w14:paraId="5F626C48" w14:textId="6FE2260F" w:rsidR="00AD072D" w:rsidRPr="00EF20F7" w:rsidRDefault="00AD072D" w:rsidP="00AD072D">
      <w:pPr>
        <w:rPr>
          <w:lang w:eastAsia="zh-CN"/>
        </w:rPr>
      </w:pPr>
      <w:r w:rsidRPr="00EF20F7">
        <w:rPr>
          <w:lang w:eastAsia="zh-CN"/>
        </w:rPr>
        <w:t xml:space="preserve">The function of the multimedia record is to record the </w:t>
      </w:r>
      <w:r w:rsidRPr="00EF20F7">
        <w:t>any combination of</w:t>
      </w:r>
      <w:r w:rsidRPr="00EF20F7">
        <w:rPr>
          <w:lang w:eastAsia="zh-CN"/>
        </w:rPr>
        <w:t xml:space="preserve"> audio, video </w:t>
      </w:r>
      <w:r w:rsidRPr="00EF20F7">
        <w:t xml:space="preserve">and messaging </w:t>
      </w:r>
      <w:r w:rsidRPr="00EF20F7">
        <w:rPr>
          <w:lang w:eastAsia="zh-CN"/>
        </w:rPr>
        <w:t>media stream(s)</w:t>
      </w:r>
      <w:r w:rsidRPr="00EF20F7">
        <w:t xml:space="preserve"> (except for audio only </w:t>
      </w:r>
      <w:r w:rsidRPr="00EF20F7">
        <w:rPr>
          <w:lang w:eastAsia="zh-CN"/>
        </w:rPr>
        <w:t>record</w:t>
      </w:r>
      <w:r w:rsidRPr="00EF20F7">
        <w:t xml:space="preserve"> which are specified according to </w:t>
      </w:r>
      <w:r w:rsidR="001B11EB" w:rsidRPr="00EF20F7">
        <w:t>clause</w:t>
      </w:r>
      <w:r w:rsidR="001B11EB">
        <w:t> </w:t>
      </w:r>
      <w:r w:rsidR="001B11EB" w:rsidRPr="00EF20F7">
        <w:t>5</w:t>
      </w:r>
      <w:r w:rsidRPr="00EF20F7">
        <w:t>.</w:t>
      </w:r>
      <w:r w:rsidRPr="00EF20F7">
        <w:rPr>
          <w:lang w:eastAsia="zh-CN"/>
        </w:rPr>
        <w:t>5</w:t>
      </w:r>
      <w:r w:rsidRPr="00EF20F7">
        <w:t>)</w:t>
      </w:r>
      <w:r w:rsidRPr="00EF20F7">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14:paraId="5DE0F366" w14:textId="77777777" w:rsidR="00AD072D" w:rsidRPr="00EF20F7" w:rsidRDefault="00AD072D" w:rsidP="00AD072D">
      <w:r w:rsidRPr="00EF20F7">
        <w:t>The MRFC shall request the MRFP to start the multimedia record to one or all parties connected in a call/session. If it is to record one party in a call/session, only the input stream of the party shall be recorded.</w:t>
      </w:r>
    </w:p>
    <w:p w14:paraId="19E689D1" w14:textId="77777777" w:rsidR="00AD072D" w:rsidRPr="00EF20F7" w:rsidRDefault="00AD072D" w:rsidP="00AD072D">
      <w:pPr>
        <w:rPr>
          <w:lang w:eastAsia="zh-CN"/>
        </w:rPr>
      </w:pPr>
      <w:r w:rsidRPr="00EF20F7">
        <w:t>If it is to record all parties in a call/session, the mixed stream of all parties shall be recorded.</w:t>
      </w:r>
      <w:r w:rsidRPr="00EF20F7">
        <w:rPr>
          <w:lang w:eastAsia="zh-CN"/>
        </w:rPr>
        <w:t xml:space="preserve"> The MRFC may request the MRFP to detect the digit while recording a multimedia of synchronized audio and video.</w:t>
      </w:r>
    </w:p>
    <w:p w14:paraId="3C41D0C5" w14:textId="356C2203" w:rsidR="00AD072D" w:rsidRPr="00EF20F7" w:rsidRDefault="00AD072D" w:rsidP="00AD072D">
      <w:pPr>
        <w:rPr>
          <w:lang w:eastAsia="zh-CN"/>
        </w:rPr>
      </w:pPr>
      <w:r w:rsidRPr="00EF20F7">
        <w:rPr>
          <w:lang w:eastAsia="zh-CN"/>
        </w:rPr>
        <w:t xml:space="preserve">The MRFP multimedia of synchronized audio and video file format shall comply with the 3GPP multimedia file formats as specified in the 3GPP </w:t>
      </w:r>
      <w:r w:rsidR="001B11EB" w:rsidRPr="00EF20F7">
        <w:rPr>
          <w:lang w:eastAsia="zh-CN"/>
        </w:rPr>
        <w:t>TS</w:t>
      </w:r>
      <w:r w:rsidR="001B11EB">
        <w:rPr>
          <w:lang w:eastAsia="zh-CN"/>
        </w:rPr>
        <w:t> </w:t>
      </w:r>
      <w:r w:rsidR="001B11EB" w:rsidRPr="00EF20F7">
        <w:rPr>
          <w:lang w:eastAsia="zh-CN"/>
        </w:rPr>
        <w:t>2</w:t>
      </w:r>
      <w:r w:rsidRPr="00EF20F7">
        <w:rPr>
          <w:lang w:eastAsia="zh-CN"/>
        </w:rPr>
        <w:t>6.244[5].</w:t>
      </w:r>
    </w:p>
    <w:p w14:paraId="43F2F819" w14:textId="77777777" w:rsidR="00AD072D" w:rsidRPr="00EF20F7" w:rsidRDefault="00AD072D" w:rsidP="00AD072D">
      <w:pPr>
        <w:rPr>
          <w:lang w:eastAsia="zh-CN"/>
        </w:rPr>
      </w:pPr>
      <w:r w:rsidRPr="00EF20F7">
        <w:rPr>
          <w:lang w:eastAsia="zh-CN"/>
        </w:rPr>
        <w:t>The MRFC may request the MRFP to detect DTMF digits while recording multimedia of synchronized audio and video.</w:t>
      </w:r>
    </w:p>
    <w:p w14:paraId="5B24AB73" w14:textId="77777777" w:rsidR="00AD072D" w:rsidRPr="00EF20F7" w:rsidRDefault="00AD072D" w:rsidP="00AD072D">
      <w:pPr>
        <w:rPr>
          <w:lang w:eastAsia="zh-CN"/>
        </w:rPr>
      </w:pPr>
      <w:r w:rsidRPr="00EF20F7">
        <w:rPr>
          <w:lang w:eastAsia="zh-CN"/>
        </w:rPr>
        <w:t>The MRFC may request the MRFP to stop recording and still retain the recording file.</w:t>
      </w:r>
    </w:p>
    <w:p w14:paraId="28D248D9" w14:textId="77777777" w:rsidR="00AD072D" w:rsidRPr="00EF20F7" w:rsidRDefault="00AD072D" w:rsidP="00AD072D">
      <w:pPr>
        <w:rPr>
          <w:lang w:eastAsia="zh-CN"/>
        </w:rPr>
      </w:pPr>
      <w:r w:rsidRPr="00EF20F7">
        <w:rPr>
          <w:lang w:eastAsia="zh-CN"/>
        </w:rPr>
        <w:t>The MRFC may indicate to the MRFP the file format and URI to store the recorded file or request the MRFP to return the URI.</w:t>
      </w:r>
    </w:p>
    <w:p w14:paraId="26418027" w14:textId="77777777" w:rsidR="00AD072D" w:rsidRPr="00EF20F7" w:rsidRDefault="00AD072D" w:rsidP="00AD072D">
      <w:pPr>
        <w:rPr>
          <w:lang w:eastAsia="zh-CN"/>
        </w:rPr>
      </w:pPr>
      <w:r w:rsidRPr="00EF20F7">
        <w:rPr>
          <w:lang w:eastAsia="zh-CN"/>
        </w:rPr>
        <w:t>The MRFC may indicate to the MRFP the maximum record time.</w:t>
      </w:r>
    </w:p>
    <w:p w14:paraId="39DE3169" w14:textId="77777777" w:rsidR="00AD072D" w:rsidRPr="00EF20F7" w:rsidRDefault="00AD072D" w:rsidP="00AD072D">
      <w:pPr>
        <w:rPr>
          <w:lang w:eastAsia="zh-CN"/>
        </w:rPr>
      </w:pPr>
      <w:r w:rsidRPr="00EF20F7">
        <w:rPr>
          <w:lang w:eastAsia="zh-CN"/>
        </w:rPr>
        <w:t>The MRFC may request the MRFP to indicate the result and the cause of record completion when a multimedia has been recorded successfully.</w:t>
      </w:r>
    </w:p>
    <w:p w14:paraId="1C1A496F" w14:textId="77777777" w:rsidR="00AD072D" w:rsidRPr="00EF20F7" w:rsidRDefault="00AD072D" w:rsidP="00AD072D">
      <w:r w:rsidRPr="00EF20F7">
        <w:t>The MRFP shall indicate error cases such as multimedia not recorded successfully.</w:t>
      </w:r>
    </w:p>
    <w:p w14:paraId="377FFB52" w14:textId="77777777" w:rsidR="00AD072D" w:rsidRPr="00EF20F7" w:rsidRDefault="00AD072D" w:rsidP="00AD072D">
      <w:pPr>
        <w:rPr>
          <w:lang w:eastAsia="zh-CN"/>
        </w:rPr>
      </w:pPr>
      <w:r w:rsidRPr="00EF20F7">
        <w:rPr>
          <w:lang w:eastAsia="zh-CN"/>
        </w:rPr>
        <w:t>The MRFC may indicate the MRFP to execute other functions, such as playing an announcement, when the MRFP is recording multimedia.</w:t>
      </w:r>
    </w:p>
    <w:p w14:paraId="43D94404" w14:textId="77777777" w:rsidR="00AD072D" w:rsidRPr="00EF20F7" w:rsidRDefault="00AD072D" w:rsidP="00AD072D">
      <w:pPr>
        <w:pStyle w:val="Heading3"/>
        <w:rPr>
          <w:lang w:eastAsia="zh-CN"/>
        </w:rPr>
      </w:pPr>
      <w:bookmarkStart w:id="56" w:name="_Toc517464897"/>
      <w:bookmarkStart w:id="57" w:name="_Toc67396602"/>
      <w:r w:rsidRPr="00EF20F7">
        <w:rPr>
          <w:lang w:eastAsia="zh-CN"/>
        </w:rPr>
        <w:t>5.9.2</w:t>
      </w:r>
      <w:r w:rsidRPr="00EF20F7">
        <w:rPr>
          <w:lang w:eastAsia="zh-CN"/>
        </w:rPr>
        <w:tab/>
        <w:t>Message Record</w:t>
      </w:r>
      <w:bookmarkEnd w:id="56"/>
      <w:bookmarkEnd w:id="57"/>
    </w:p>
    <w:p w14:paraId="01133562" w14:textId="2DBE600B" w:rsidR="00AD072D" w:rsidRPr="00EF20F7" w:rsidRDefault="00AD072D" w:rsidP="00AD072D">
      <w:pPr>
        <w:rPr>
          <w:lang w:eastAsia="zh-CN"/>
        </w:rPr>
      </w:pPr>
      <w:r w:rsidRPr="00EF20F7">
        <w:t xml:space="preserve">The </w:t>
      </w:r>
      <w:r w:rsidRPr="00EF20F7">
        <w:rPr>
          <w:lang w:eastAsia="zh-CN"/>
        </w:rPr>
        <w:t xml:space="preserve">function </w:t>
      </w:r>
      <w:r w:rsidRPr="00EF20F7">
        <w:t xml:space="preserve">specified in </w:t>
      </w:r>
      <w:r w:rsidR="001B11EB" w:rsidRPr="00EF20F7">
        <w:rPr>
          <w:lang w:eastAsia="zh-CN"/>
        </w:rPr>
        <w:t>clause</w:t>
      </w:r>
      <w:r w:rsidR="001B11EB">
        <w:rPr>
          <w:lang w:eastAsia="zh-CN"/>
        </w:rPr>
        <w:t> </w:t>
      </w:r>
      <w:r w:rsidR="001B11EB" w:rsidRPr="00EF20F7">
        <w:rPr>
          <w:lang w:eastAsia="zh-CN"/>
        </w:rPr>
        <w:t>5</w:t>
      </w:r>
      <w:r w:rsidRPr="00EF20F7">
        <w:rPr>
          <w:lang w:eastAsia="zh-CN"/>
        </w:rPr>
        <w:t xml:space="preserve">.9.1 </w:t>
      </w:r>
      <w:r w:rsidRPr="00EF20F7">
        <w:t xml:space="preserve">for "General Multimedia </w:t>
      </w:r>
      <w:r w:rsidRPr="00EF20F7">
        <w:rPr>
          <w:lang w:eastAsia="zh-CN"/>
        </w:rPr>
        <w:t>Record</w:t>
      </w:r>
      <w:r w:rsidRPr="00EF20F7">
        <w:t xml:space="preserve">"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record the messaging media stream</w:t>
      </w:r>
      <w:r w:rsidRPr="00EF20F7">
        <w:t>.</w:t>
      </w:r>
    </w:p>
    <w:p w14:paraId="58F3A19A" w14:textId="77777777" w:rsidR="00AD072D" w:rsidRPr="00EF20F7" w:rsidRDefault="00AD072D" w:rsidP="00AD072D">
      <w:pPr>
        <w:rPr>
          <w:lang w:eastAsia="zh-CN"/>
        </w:rPr>
      </w:pPr>
      <w:r w:rsidRPr="00EF20F7">
        <w:rPr>
          <w:lang w:eastAsia="zh-CN"/>
        </w:rPr>
        <w:t xml:space="preserve">The function of the message record is to record the </w:t>
      </w:r>
      <w:r w:rsidRPr="00EF20F7">
        <w:t xml:space="preserve">messaging </w:t>
      </w:r>
      <w:r w:rsidRPr="00EF20F7">
        <w:rPr>
          <w:lang w:eastAsia="zh-CN"/>
        </w:rPr>
        <w:t>media stream(s) and store into a message file. The message record function can be used in the services, message conference, etc.</w:t>
      </w:r>
    </w:p>
    <w:p w14:paraId="158B8936" w14:textId="77777777" w:rsidR="00AD072D" w:rsidRPr="00EF20F7" w:rsidRDefault="00AD072D" w:rsidP="00AD072D">
      <w:pPr>
        <w:rPr>
          <w:lang w:eastAsia="zh-CN"/>
        </w:rPr>
      </w:pPr>
      <w:r w:rsidRPr="00EF20F7">
        <w:rPr>
          <w:lang w:eastAsia="zh-CN"/>
        </w:rPr>
        <w:t>To detect DTMF digits is not required for message media stream.</w:t>
      </w:r>
    </w:p>
    <w:p w14:paraId="251B89A7" w14:textId="30A886E7" w:rsidR="00AD072D" w:rsidRPr="00EF20F7" w:rsidRDefault="00AD072D" w:rsidP="00AD072D">
      <w:pPr>
        <w:rPr>
          <w:lang w:eastAsia="zh-CN"/>
        </w:rPr>
      </w:pPr>
      <w:r w:rsidRPr="00EF20F7">
        <w:rPr>
          <w:lang w:eastAsia="zh-CN"/>
        </w:rPr>
        <w:t>The message 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3GPP </w:t>
      </w:r>
      <w:r w:rsidR="001B11EB" w:rsidRPr="00EF20F7">
        <w:rPr>
          <w:lang w:eastAsia="zh-CN"/>
        </w:rPr>
        <w:t>TS</w:t>
      </w:r>
      <w:r w:rsidR="001B11EB">
        <w:rPr>
          <w:lang w:eastAsia="zh-CN"/>
        </w:rPr>
        <w:t> </w:t>
      </w:r>
      <w:r w:rsidR="001B11EB" w:rsidRPr="00EF20F7">
        <w:rPr>
          <w:lang w:eastAsia="zh-CN"/>
        </w:rPr>
        <w:t>2</w:t>
      </w:r>
      <w:r w:rsidRPr="00EF20F7">
        <w:rPr>
          <w:lang w:eastAsia="zh-CN"/>
        </w:rPr>
        <w:t>6.</w:t>
      </w:r>
      <w:r w:rsidRPr="00EF20F7">
        <w:rPr>
          <w:rFonts w:hint="eastAsia"/>
          <w:lang w:eastAsia="zh-CN"/>
        </w:rPr>
        <w:t>140</w:t>
      </w:r>
      <w:r w:rsidRPr="00EF20F7">
        <w:rPr>
          <w:lang w:eastAsia="zh-CN"/>
        </w:rPr>
        <w:t>[22] in current version.</w:t>
      </w:r>
    </w:p>
    <w:p w14:paraId="2C7C8584" w14:textId="77777777" w:rsidR="00AD072D" w:rsidRPr="00EF20F7" w:rsidRDefault="00AD072D" w:rsidP="00AD072D">
      <w:pPr>
        <w:pStyle w:val="Heading2"/>
      </w:pPr>
      <w:bookmarkStart w:id="58" w:name="_Toc517464898"/>
      <w:bookmarkStart w:id="59" w:name="_Toc67396603"/>
      <w:r w:rsidRPr="00EF20F7">
        <w:t>5.10</w:t>
      </w:r>
      <w:r w:rsidRPr="00EF20F7">
        <w:tab/>
        <w:t>Audio Conference</w:t>
      </w:r>
      <w:bookmarkEnd w:id="58"/>
      <w:bookmarkEnd w:id="59"/>
    </w:p>
    <w:p w14:paraId="401AD51F" w14:textId="77777777" w:rsidR="00AD072D" w:rsidRPr="00EF20F7" w:rsidRDefault="00AD072D" w:rsidP="00AD072D">
      <w:pPr>
        <w:rPr>
          <w:lang w:eastAsia="zh-CN"/>
        </w:rPr>
      </w:pPr>
      <w:r w:rsidRPr="00EF20F7">
        <w:rPr>
          <w:lang w:eastAsia="zh-CN"/>
        </w:rPr>
        <w:t>Audio c</w:t>
      </w:r>
      <w:r w:rsidRPr="00EF20F7">
        <w:t>onferences allow users participating in the conference to communicate with all other participants simultaneously.</w:t>
      </w:r>
    </w:p>
    <w:p w14:paraId="606EDAA1" w14:textId="0A276868" w:rsidR="00AD072D" w:rsidRPr="00EF20F7" w:rsidRDefault="00AD072D" w:rsidP="00AD072D">
      <w:r w:rsidRPr="00EF20F7">
        <w:t xml:space="preserve">The details for conferencing within the IP Multimedia Core Network subsystem (IMS) are specified in 3GPP </w:t>
      </w:r>
      <w:r w:rsidR="001B11EB" w:rsidRPr="00EF20F7">
        <w:t>TS</w:t>
      </w:r>
      <w:r w:rsidR="001B11EB">
        <w:t> </w:t>
      </w:r>
      <w:r w:rsidR="001B11EB" w:rsidRPr="00EF20F7">
        <w:t>2</w:t>
      </w:r>
      <w:r w:rsidRPr="00EF20F7">
        <w:t>4.147</w:t>
      </w:r>
      <w:r w:rsidR="001B11EB">
        <w:t> </w:t>
      </w:r>
      <w:r w:rsidR="001B11EB" w:rsidRPr="00EF20F7">
        <w:t>[</w:t>
      </w:r>
      <w:r w:rsidRPr="00EF20F7">
        <w:rPr>
          <w:lang w:eastAsia="zh-CN"/>
        </w:rPr>
        <w:t>4</w:t>
      </w:r>
      <w:r w:rsidRPr="00EF20F7">
        <w:t>].</w:t>
      </w:r>
    </w:p>
    <w:p w14:paraId="17C64090" w14:textId="77777777" w:rsidR="00AD072D" w:rsidRPr="00EF20F7" w:rsidRDefault="00AD072D" w:rsidP="00AD072D">
      <w:pPr>
        <w:rPr>
          <w:lang w:eastAsia="zh-CN"/>
        </w:rPr>
      </w:pPr>
      <w:r w:rsidRPr="00EF20F7">
        <w:t>The</w:t>
      </w:r>
      <w:r w:rsidRPr="00EF20F7">
        <w:rPr>
          <w:lang w:eastAsia="zh-CN"/>
        </w:rPr>
        <w:t xml:space="preserve"> conference</w:t>
      </w:r>
      <w:r w:rsidRPr="00EF20F7">
        <w:t xml:space="preserve"> mixer is located in the MRFP.</w:t>
      </w:r>
    </w:p>
    <w:p w14:paraId="2BA78145" w14:textId="77777777" w:rsidR="00AD072D" w:rsidRPr="00EF20F7" w:rsidRDefault="00AD072D" w:rsidP="00AD072D">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resources for an audio</w:t>
      </w:r>
      <w:r w:rsidRPr="00EF20F7">
        <w:t xml:space="preserve"> conference.</w:t>
      </w:r>
    </w:p>
    <w:p w14:paraId="54170D4E" w14:textId="77777777" w:rsidR="00AD072D" w:rsidRPr="00EF20F7" w:rsidRDefault="00AD072D" w:rsidP="00AD072D">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p w14:paraId="13664FFE" w14:textId="1AC3C5DD" w:rsidR="00AD072D" w:rsidRPr="00EF20F7" w:rsidRDefault="00AD072D" w:rsidP="00AD072D">
      <w:pPr>
        <w:rPr>
          <w:lang w:eastAsia="zh-CN"/>
        </w:rPr>
      </w:pPr>
      <w:r w:rsidRPr="00EF20F7">
        <w:rPr>
          <w:lang w:eastAsia="zh-CN"/>
        </w:rPr>
        <w:lastRenderedPageBreak/>
        <w:t xml:space="preserve">The MRFC may request the MRFP to collect DTMF (according to clause5.5), play tones (according to </w:t>
      </w:r>
      <w:r w:rsidR="001B11EB" w:rsidRPr="00EF20F7">
        <w:rPr>
          <w:lang w:eastAsia="zh-CN"/>
        </w:rPr>
        <w:t>clause</w:t>
      </w:r>
      <w:r w:rsidR="001B11EB">
        <w:rPr>
          <w:lang w:eastAsia="zh-CN"/>
        </w:rPr>
        <w:t> </w:t>
      </w:r>
      <w:r w:rsidR="001B11EB" w:rsidRPr="00EF20F7">
        <w:rPr>
          <w:lang w:eastAsia="zh-CN"/>
        </w:rPr>
        <w:t>5</w:t>
      </w:r>
      <w:r w:rsidRPr="00EF20F7">
        <w:rPr>
          <w:lang w:eastAsia="zh-CN"/>
        </w:rPr>
        <w:t xml:space="preserve">.1) or announcements (according to </w:t>
      </w:r>
      <w:r w:rsidR="001B11EB" w:rsidRPr="00EF20F7">
        <w:rPr>
          <w:lang w:eastAsia="zh-CN"/>
        </w:rPr>
        <w:t>clause</w:t>
      </w:r>
      <w:r w:rsidR="001B11EB">
        <w:rPr>
          <w:lang w:eastAsia="zh-CN"/>
        </w:rPr>
        <w:t> </w:t>
      </w:r>
      <w:r w:rsidR="001B11EB" w:rsidRPr="00EF20F7">
        <w:rPr>
          <w:lang w:eastAsia="zh-CN"/>
        </w:rPr>
        <w:t>5</w:t>
      </w:r>
      <w:r w:rsidRPr="00EF20F7">
        <w:rPr>
          <w:lang w:eastAsia="zh-CN"/>
        </w:rPr>
        <w:t>.2), or record the audio during the conference (according to 5.4).</w:t>
      </w:r>
    </w:p>
    <w:p w14:paraId="571770E7" w14:textId="77777777" w:rsidR="00AD072D" w:rsidRPr="00EF20F7" w:rsidRDefault="00AD072D" w:rsidP="00AD072D">
      <w:pPr>
        <w:rPr>
          <w:lang w:eastAsia="zh-CN"/>
        </w:rPr>
      </w:pPr>
      <w:r w:rsidRPr="00EF20F7">
        <w:rPr>
          <w:lang w:eastAsia="zh-CN"/>
        </w:rPr>
        <w:t>The MRFP may support transcoding between different users.</w:t>
      </w:r>
    </w:p>
    <w:p w14:paraId="39533F83" w14:textId="77777777" w:rsidR="00AD072D" w:rsidRPr="00EF20F7" w:rsidRDefault="00AD072D" w:rsidP="00AD072D">
      <w:pPr>
        <w:pStyle w:val="Heading2"/>
        <w:tabs>
          <w:tab w:val="left" w:pos="1140"/>
        </w:tabs>
        <w:ind w:left="1140" w:hanging="1140"/>
      </w:pPr>
      <w:bookmarkStart w:id="60" w:name="_Toc517464899"/>
      <w:bookmarkStart w:id="61" w:name="_Toc67396604"/>
      <w:r w:rsidRPr="00EF20F7">
        <w:t>5.11</w:t>
      </w:r>
      <w:r w:rsidRPr="00EF20F7">
        <w:tab/>
        <w:t>Multimedia Conference</w:t>
      </w:r>
      <w:bookmarkEnd w:id="60"/>
      <w:bookmarkEnd w:id="61"/>
    </w:p>
    <w:p w14:paraId="49B84627" w14:textId="77777777" w:rsidR="00AD072D" w:rsidRPr="00EF20F7" w:rsidRDefault="00AD072D" w:rsidP="00AD072D">
      <w:pPr>
        <w:pStyle w:val="Heading3"/>
      </w:pPr>
      <w:bookmarkStart w:id="62" w:name="_Toc517464900"/>
      <w:bookmarkStart w:id="63" w:name="_Toc67396605"/>
      <w:r w:rsidRPr="00EF20F7">
        <w:t>5.11.1</w:t>
      </w:r>
      <w:r w:rsidRPr="00EF20F7">
        <w:tab/>
        <w:t>General Multimedia Conferencing</w:t>
      </w:r>
      <w:bookmarkEnd w:id="62"/>
      <w:bookmarkEnd w:id="63"/>
    </w:p>
    <w:p w14:paraId="3D681D89" w14:textId="3361655A" w:rsidR="00AD072D" w:rsidRPr="00EF20F7" w:rsidRDefault="00AD072D" w:rsidP="00AD072D">
      <w:pPr>
        <w:rPr>
          <w:lang w:eastAsia="zh-CN"/>
        </w:rPr>
      </w:pPr>
      <w:r w:rsidRPr="00EF20F7">
        <w:rPr>
          <w:lang w:eastAsia="zh-CN"/>
        </w:rPr>
        <w:t>Multimedia c</w:t>
      </w:r>
      <w:r w:rsidRPr="00EF20F7">
        <w:t xml:space="preserve">onferences allow users participating in the conference to communicate with all other participants simultaneously using any combination of voice, video and messaging (except for audio only conferences which are specified according to </w:t>
      </w:r>
      <w:r w:rsidR="001B11EB" w:rsidRPr="00EF20F7">
        <w:t>clause</w:t>
      </w:r>
      <w:r w:rsidR="001B11EB">
        <w:t> </w:t>
      </w:r>
      <w:r w:rsidR="001B11EB" w:rsidRPr="00EF20F7">
        <w:t>5</w:t>
      </w:r>
      <w:r w:rsidRPr="00EF20F7">
        <w:t>.10).</w:t>
      </w:r>
    </w:p>
    <w:p w14:paraId="5E41E2AA" w14:textId="661DD8D4" w:rsidR="00AD072D" w:rsidRPr="00EF20F7" w:rsidRDefault="00AD072D" w:rsidP="00AD072D">
      <w:r w:rsidRPr="00EF20F7">
        <w:t xml:space="preserve">The details for conferencing within the IP Multimedia Core Network subsystem (IMS) are specified in 3GPP </w:t>
      </w:r>
      <w:r w:rsidR="001B11EB" w:rsidRPr="00EF20F7">
        <w:t>TS</w:t>
      </w:r>
      <w:r w:rsidR="001B11EB">
        <w:t> </w:t>
      </w:r>
      <w:r w:rsidR="001B11EB" w:rsidRPr="00EF20F7">
        <w:t>2</w:t>
      </w:r>
      <w:r w:rsidRPr="00EF20F7">
        <w:t>4.147</w:t>
      </w:r>
      <w:r w:rsidR="001B11EB">
        <w:t> </w:t>
      </w:r>
      <w:r w:rsidR="001B11EB" w:rsidRPr="00EF20F7">
        <w:t>[</w:t>
      </w:r>
      <w:r w:rsidRPr="00EF20F7">
        <w:rPr>
          <w:lang w:eastAsia="zh-CN"/>
        </w:rPr>
        <w:t>4</w:t>
      </w:r>
      <w:r w:rsidRPr="00EF20F7">
        <w:t xml:space="preserve">]. </w:t>
      </w:r>
      <w:r w:rsidRPr="00EF20F7">
        <w:rPr>
          <w:rFonts w:eastAsia="SimSun"/>
        </w:rPr>
        <w:t xml:space="preserve">In addition, optional </w:t>
      </w:r>
      <w:r w:rsidRPr="00EF20F7">
        <w:t xml:space="preserve">enhancements to support Multi-stream Multiparty </w:t>
      </w:r>
      <w:r w:rsidRPr="00EF20F7">
        <w:rPr>
          <w:lang w:eastAsia="ko-KR"/>
        </w:rPr>
        <w:t xml:space="preserve">Conferencing Media Handling </w:t>
      </w:r>
      <w:r w:rsidRPr="00EF20F7">
        <w:t>are specified in 3GPP TS 26.114 [23] annex S.</w:t>
      </w:r>
    </w:p>
    <w:p w14:paraId="20A1820E" w14:textId="77777777" w:rsidR="00AD072D" w:rsidRPr="00EF20F7" w:rsidRDefault="00AD072D" w:rsidP="00AD072D">
      <w:pPr>
        <w:rPr>
          <w:lang w:eastAsia="zh-CN"/>
        </w:rPr>
      </w:pPr>
      <w:r w:rsidRPr="00EF20F7">
        <w:t>The</w:t>
      </w:r>
      <w:r w:rsidRPr="00EF20F7">
        <w:rPr>
          <w:lang w:eastAsia="zh-CN"/>
        </w:rPr>
        <w:t xml:space="preserve"> conference</w:t>
      </w:r>
      <w:r w:rsidRPr="00EF20F7">
        <w:t xml:space="preserve"> mixer is located in the MRFP.</w:t>
      </w:r>
    </w:p>
    <w:p w14:paraId="6F0714F2" w14:textId="77777777" w:rsidR="00AD072D" w:rsidRPr="00EF20F7" w:rsidRDefault="00AD072D" w:rsidP="00AD072D">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 xml:space="preserve">resources for a multimedia </w:t>
      </w:r>
      <w:r w:rsidRPr="00EF20F7">
        <w:t>conference.</w:t>
      </w:r>
    </w:p>
    <w:p w14:paraId="7DBB7B26" w14:textId="77777777" w:rsidR="00AD072D" w:rsidRPr="00EF20F7" w:rsidRDefault="00AD072D" w:rsidP="00AD072D">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p w14:paraId="1C706F19" w14:textId="586B066C" w:rsidR="00AD072D" w:rsidRPr="00EF20F7" w:rsidRDefault="00AD072D" w:rsidP="00AD072D">
      <w:pPr>
        <w:rPr>
          <w:rFonts w:eastAsia="SimSun"/>
          <w:lang w:eastAsia="zh-CN"/>
        </w:rPr>
      </w:pPr>
      <w:r w:rsidRPr="00EF20F7">
        <w:rPr>
          <w:lang w:eastAsia="zh-CN"/>
        </w:rPr>
        <w:t xml:space="preserve">The MRFC may indicate to the MRFP to collect the DTMF (according to </w:t>
      </w:r>
      <w:r w:rsidR="001B11EB" w:rsidRPr="00EF20F7">
        <w:rPr>
          <w:lang w:eastAsia="zh-CN"/>
        </w:rPr>
        <w:t>clause</w:t>
      </w:r>
      <w:r w:rsidR="001B11EB">
        <w:rPr>
          <w:lang w:eastAsia="zh-CN"/>
        </w:rPr>
        <w:t> </w:t>
      </w:r>
      <w:r w:rsidR="001B11EB" w:rsidRPr="00EF20F7">
        <w:rPr>
          <w:lang w:eastAsia="zh-CN"/>
        </w:rPr>
        <w:t>5</w:t>
      </w:r>
      <w:r w:rsidRPr="00EF20F7">
        <w:rPr>
          <w:lang w:eastAsia="zh-CN"/>
        </w:rPr>
        <w:t xml:space="preserve">.6), play multimedia (according to </w:t>
      </w:r>
      <w:r w:rsidR="001B11EB" w:rsidRPr="00EF20F7">
        <w:rPr>
          <w:lang w:eastAsia="zh-CN"/>
        </w:rPr>
        <w:t>clause</w:t>
      </w:r>
      <w:r w:rsidR="001B11EB">
        <w:rPr>
          <w:lang w:eastAsia="zh-CN"/>
        </w:rPr>
        <w:t> </w:t>
      </w:r>
      <w:r w:rsidR="001B11EB" w:rsidRPr="00EF20F7">
        <w:rPr>
          <w:lang w:eastAsia="zh-CN"/>
        </w:rPr>
        <w:t>5</w:t>
      </w:r>
      <w:r w:rsidRPr="00EF20F7">
        <w:rPr>
          <w:lang w:eastAsia="zh-CN"/>
        </w:rPr>
        <w:t xml:space="preserve">.8), or record the multimedia (according to </w:t>
      </w:r>
      <w:r w:rsidR="001B11EB" w:rsidRPr="00EF20F7">
        <w:rPr>
          <w:lang w:eastAsia="zh-CN"/>
        </w:rPr>
        <w:t>clause</w:t>
      </w:r>
      <w:r w:rsidR="001B11EB">
        <w:rPr>
          <w:lang w:eastAsia="zh-CN"/>
        </w:rPr>
        <w:t> </w:t>
      </w:r>
      <w:r w:rsidR="001B11EB" w:rsidRPr="00EF20F7">
        <w:rPr>
          <w:lang w:eastAsia="zh-CN"/>
        </w:rPr>
        <w:t>5</w:t>
      </w:r>
      <w:r w:rsidRPr="00EF20F7">
        <w:rPr>
          <w:lang w:eastAsia="zh-CN"/>
        </w:rPr>
        <w:t>.9) during the conference. It is not required to collect DTMF when creating messaging conference separately.</w:t>
      </w:r>
    </w:p>
    <w:p w14:paraId="2062C32A" w14:textId="77777777" w:rsidR="00AD072D" w:rsidRPr="00EF20F7" w:rsidRDefault="00AD072D" w:rsidP="00AD072D">
      <w:pPr>
        <w:rPr>
          <w:lang w:eastAsia="zh-CN"/>
        </w:rPr>
      </w:pPr>
      <w:r w:rsidRPr="00EF20F7">
        <w:rPr>
          <w:lang w:eastAsia="zh-CN"/>
        </w:rPr>
        <w:t>The MRFP may support audio transcoding between different users.</w:t>
      </w:r>
    </w:p>
    <w:p w14:paraId="07E5D4C3" w14:textId="77777777" w:rsidR="00AD072D" w:rsidRPr="00EF20F7" w:rsidRDefault="00AD072D" w:rsidP="00AD072D">
      <w:pPr>
        <w:rPr>
          <w:lang w:eastAsia="zh-CN"/>
        </w:rPr>
      </w:pPr>
      <w:r w:rsidRPr="00EF20F7">
        <w:rPr>
          <w:lang w:eastAsia="zh-CN"/>
        </w:rPr>
        <w:t>The MRFP may support video transcoding between different users.</w:t>
      </w:r>
    </w:p>
    <w:p w14:paraId="172000A7" w14:textId="77777777" w:rsidR="00AD072D" w:rsidRPr="00EF20F7" w:rsidRDefault="00AD072D" w:rsidP="00AD072D">
      <w:pPr>
        <w:rPr>
          <w:lang w:eastAsia="zh-CN"/>
        </w:rPr>
      </w:pPr>
      <w:r w:rsidRPr="00EF20F7">
        <w:rPr>
          <w:lang w:eastAsia="zh-CN"/>
        </w:rPr>
        <w:t>The MRFC may indicate to the MRFP to modify the media attribute, including:</w:t>
      </w:r>
    </w:p>
    <w:p w14:paraId="41C5C8E8" w14:textId="77777777" w:rsidR="00AD072D" w:rsidRPr="00EF20F7" w:rsidRDefault="00AD072D" w:rsidP="00AD072D">
      <w:pPr>
        <w:pStyle w:val="B10"/>
        <w:rPr>
          <w:lang w:eastAsia="zh-CN"/>
        </w:rPr>
      </w:pPr>
      <w:r w:rsidRPr="00EF20F7">
        <w:rPr>
          <w:lang w:eastAsia="zh-CN"/>
        </w:rPr>
        <w:t>-</w:t>
      </w:r>
      <w:r w:rsidRPr="00EF20F7">
        <w:rPr>
          <w:lang w:eastAsia="zh-CN"/>
        </w:rPr>
        <w:tab/>
        <w:t>To create a video stream or close a video stream.</w:t>
      </w:r>
    </w:p>
    <w:p w14:paraId="5BB935A2" w14:textId="77777777" w:rsidR="00AD072D" w:rsidRPr="00EF20F7" w:rsidRDefault="00AD072D" w:rsidP="00AD072D">
      <w:pPr>
        <w:pStyle w:val="B10"/>
      </w:pPr>
      <w:r w:rsidRPr="00EF20F7">
        <w:rPr>
          <w:lang w:eastAsia="zh-CN"/>
        </w:rPr>
        <w:t>-</w:t>
      </w:r>
      <w:r w:rsidRPr="00EF20F7">
        <w:rPr>
          <w:lang w:eastAsia="zh-CN"/>
        </w:rPr>
        <w:tab/>
        <w:t>To create an audio stream or close an audio stream.</w:t>
      </w:r>
    </w:p>
    <w:p w14:paraId="6B4B8162" w14:textId="77777777" w:rsidR="00AD072D" w:rsidRPr="00EF20F7" w:rsidRDefault="00AD072D" w:rsidP="00AD072D">
      <w:pPr>
        <w:pStyle w:val="B10"/>
        <w:rPr>
          <w:lang w:eastAsia="zh-CN"/>
        </w:rPr>
      </w:pPr>
      <w:r w:rsidRPr="00EF20F7">
        <w:rPr>
          <w:lang w:eastAsia="zh-CN"/>
        </w:rPr>
        <w:t>-</w:t>
      </w:r>
      <w:r w:rsidRPr="00EF20F7">
        <w:rPr>
          <w:lang w:eastAsia="zh-CN"/>
        </w:rPr>
        <w:tab/>
        <w:t>To create a messaging stream or close a messaging stream.</w:t>
      </w:r>
    </w:p>
    <w:p w14:paraId="4AAF7E44" w14:textId="77777777" w:rsidR="00AD072D" w:rsidRPr="00EF20F7" w:rsidRDefault="00AD072D" w:rsidP="00AD072D">
      <w:pPr>
        <w:pStyle w:val="B10"/>
        <w:rPr>
          <w:lang w:eastAsia="zh-CN"/>
        </w:rPr>
      </w:pPr>
      <w:r w:rsidRPr="00EF20F7">
        <w:rPr>
          <w:lang w:eastAsia="zh-CN"/>
        </w:rPr>
        <w:t>-</w:t>
      </w:r>
      <w:r w:rsidRPr="00EF20F7">
        <w:rPr>
          <w:lang w:eastAsia="zh-CN"/>
        </w:rPr>
        <w:tab/>
        <w:t>To modify the codec of audio or video.</w:t>
      </w:r>
    </w:p>
    <w:p w14:paraId="498BE5AC" w14:textId="77777777" w:rsidR="00AD072D" w:rsidRPr="00EF20F7" w:rsidRDefault="00AD072D" w:rsidP="00AD072D">
      <w:pPr>
        <w:pStyle w:val="Heading3"/>
        <w:rPr>
          <w:lang w:eastAsia="zh-CN"/>
        </w:rPr>
      </w:pPr>
      <w:bookmarkStart w:id="64" w:name="_Toc517464901"/>
      <w:bookmarkStart w:id="65" w:name="_Toc67396606"/>
      <w:r w:rsidRPr="00EF20F7">
        <w:rPr>
          <w:lang w:eastAsia="zh-CN"/>
        </w:rPr>
        <w:t>5.11.2</w:t>
      </w:r>
      <w:r w:rsidRPr="00EF20F7">
        <w:rPr>
          <w:lang w:eastAsia="zh-CN"/>
        </w:rPr>
        <w:tab/>
        <w:t>Message Conferencing</w:t>
      </w:r>
      <w:bookmarkEnd w:id="64"/>
      <w:bookmarkEnd w:id="65"/>
    </w:p>
    <w:p w14:paraId="16F6D1B3" w14:textId="77777777" w:rsidR="00AD072D" w:rsidRPr="00EF20F7" w:rsidRDefault="00AD072D" w:rsidP="00AD072D">
      <w:pPr>
        <w:rPr>
          <w:noProof/>
          <w:lang w:eastAsia="zh-CN"/>
        </w:rPr>
      </w:pPr>
      <w:r w:rsidRPr="00EF20F7">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14:paraId="15D78E2E" w14:textId="2A62B7C7" w:rsidR="00AD072D" w:rsidRPr="00EF20F7" w:rsidRDefault="00AD072D" w:rsidP="00AD072D">
      <w:pPr>
        <w:rPr>
          <w:noProof/>
          <w:lang w:eastAsia="zh-CN"/>
        </w:rPr>
      </w:pPr>
      <w:r w:rsidRPr="00EF20F7">
        <w:rPr>
          <w:noProof/>
          <w:lang w:eastAsia="zh-CN"/>
        </w:rPr>
        <w:t xml:space="preserve">The details for messaging conference within the IP Multimedia Core Network subsystem (IMS) are specified in 3GPP </w:t>
      </w:r>
      <w:r w:rsidR="001B11EB" w:rsidRPr="00EF20F7">
        <w:rPr>
          <w:noProof/>
          <w:lang w:eastAsia="zh-CN"/>
        </w:rPr>
        <w:t>TS</w:t>
      </w:r>
      <w:r w:rsidR="001B11EB">
        <w:rPr>
          <w:noProof/>
          <w:lang w:eastAsia="zh-CN"/>
        </w:rPr>
        <w:t> </w:t>
      </w:r>
      <w:r w:rsidR="001B11EB" w:rsidRPr="00EF20F7">
        <w:rPr>
          <w:noProof/>
          <w:lang w:eastAsia="zh-CN"/>
        </w:rPr>
        <w:t>2</w:t>
      </w:r>
      <w:r w:rsidRPr="00EF20F7">
        <w:rPr>
          <w:noProof/>
          <w:lang w:eastAsia="zh-CN"/>
        </w:rPr>
        <w:t>4.247</w:t>
      </w:r>
      <w:r w:rsidR="001B11EB">
        <w:rPr>
          <w:noProof/>
          <w:lang w:eastAsia="zh-CN"/>
        </w:rPr>
        <w:t> </w:t>
      </w:r>
      <w:r w:rsidR="001B11EB" w:rsidRPr="00EF20F7">
        <w:rPr>
          <w:noProof/>
          <w:lang w:eastAsia="zh-CN"/>
        </w:rPr>
        <w:t>[</w:t>
      </w:r>
      <w:r w:rsidRPr="00EF20F7">
        <w:rPr>
          <w:noProof/>
          <w:lang w:eastAsia="zh-CN"/>
        </w:rPr>
        <w:t>17].</w:t>
      </w:r>
    </w:p>
    <w:p w14:paraId="09763F80" w14:textId="77777777" w:rsidR="00AD072D" w:rsidRPr="00EF20F7" w:rsidRDefault="00AD072D" w:rsidP="00AD072D">
      <w:pPr>
        <w:rPr>
          <w:noProof/>
          <w:lang w:eastAsia="zh-CN"/>
        </w:rPr>
      </w:pPr>
      <w:r w:rsidRPr="00EF20F7">
        <w:rPr>
          <w:noProof/>
          <w:lang w:eastAsia="zh-CN"/>
        </w:rPr>
        <w:t>The MRFC shall request the MRFP to create resources for a messaging conference.</w:t>
      </w:r>
    </w:p>
    <w:p w14:paraId="186EBB3D" w14:textId="77777777" w:rsidR="00AD072D" w:rsidRPr="00EF20F7" w:rsidRDefault="00AD072D" w:rsidP="00AD072D">
      <w:pPr>
        <w:rPr>
          <w:noProof/>
          <w:lang w:eastAsia="zh-CN"/>
        </w:rPr>
      </w:pPr>
      <w:r w:rsidRPr="00EF20F7">
        <w:rPr>
          <w:noProof/>
          <w:lang w:eastAsia="zh-CN"/>
        </w:rPr>
        <w:t>The MRFC shall request the MRFP to create resources for users to join an existing conference, and to release resources for users to leave an existing conference.</w:t>
      </w:r>
    </w:p>
    <w:p w14:paraId="6B11CD4D" w14:textId="77777777" w:rsidR="00AD072D" w:rsidRPr="00EF20F7" w:rsidRDefault="00AD072D" w:rsidP="00AD072D">
      <w:pPr>
        <w:rPr>
          <w:lang w:eastAsia="zh-CN"/>
        </w:rPr>
      </w:pPr>
      <w:r w:rsidRPr="00EF20F7">
        <w:rPr>
          <w:lang w:eastAsia="zh-CN"/>
        </w:rPr>
        <w:t>The MRFC may indicate the granted quotas and valid time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(size)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The valid time indicates the validity time of the granted service units.</w:t>
      </w:r>
    </w:p>
    <w:p w14:paraId="24FE0161" w14:textId="77777777" w:rsidR="00AD072D" w:rsidRPr="00EF20F7" w:rsidRDefault="00AD072D" w:rsidP="00AD072D">
      <w:pPr>
        <w:rPr>
          <w:noProof/>
          <w:lang w:eastAsia="zh-CN"/>
        </w:rPr>
      </w:pPr>
      <w:r w:rsidRPr="00EF20F7">
        <w:rPr>
          <w:lang w:eastAsia="zh-CN"/>
        </w:rPr>
        <w:t xml:space="preserve">The MRFP may report </w:t>
      </w:r>
      <w:r w:rsidRPr="00EF20F7">
        <w:rPr>
          <w:noProof/>
          <w:lang w:eastAsia="zh-CN"/>
        </w:rPr>
        <w:t xml:space="preserve">statistics information of messages according to the indication by the MRFC </w:t>
      </w:r>
      <w:r w:rsidRPr="00EF20F7">
        <w:rPr>
          <w:lang w:eastAsia="zh-CN"/>
        </w:rPr>
        <w:t xml:space="preserve">when the granted quota is reached or the valid time elapses even if the granted service units have not been consumed within the validity </w:t>
      </w:r>
      <w:r w:rsidRPr="00EF20F7">
        <w:rPr>
          <w:lang w:eastAsia="zh-CN"/>
        </w:rPr>
        <w:lastRenderedPageBreak/>
        <w:t xml:space="preserve">time. The </w:t>
      </w:r>
      <w:r w:rsidRPr="00EF20F7">
        <w:rPr>
          <w:noProof/>
          <w:lang w:eastAsia="zh-CN"/>
        </w:rPr>
        <w:t>statistics information of messages</w:t>
      </w:r>
      <w:r w:rsidRPr="00EF20F7">
        <w:rPr>
          <w:lang w:eastAsia="zh-CN"/>
        </w:rPr>
        <w:t xml:space="preserve"> may include </w:t>
      </w:r>
      <w:r w:rsidRPr="00EF20F7">
        <w:rPr>
          <w:noProof/>
          <w:lang w:eastAsia="zh-CN"/>
        </w:rPr>
        <w:t>any of the following received or sent by users in the conference:</w:t>
      </w:r>
    </w:p>
    <w:p w14:paraId="3F87AA33" w14:textId="77777777" w:rsidR="00AD072D" w:rsidRPr="00EF20F7" w:rsidRDefault="00AD072D" w:rsidP="00AD072D">
      <w:pPr>
        <w:pStyle w:val="B10"/>
        <w:rPr>
          <w:noProof/>
          <w:lang w:eastAsia="zh-CN"/>
        </w:rPr>
      </w:pPr>
      <w:r w:rsidRPr="00EF20F7">
        <w:rPr>
          <w:noProof/>
          <w:lang w:eastAsia="zh-CN"/>
        </w:rPr>
        <w:t>-</w:t>
      </w:r>
      <w:r w:rsidRPr="00EF20F7">
        <w:rPr>
          <w:noProof/>
          <w:lang w:eastAsia="zh-CN"/>
        </w:rPr>
        <w:tab/>
        <w:t>number of messages sent</w:t>
      </w:r>
    </w:p>
    <w:p w14:paraId="529936B3" w14:textId="77777777" w:rsidR="00AD072D" w:rsidRPr="00EF20F7" w:rsidRDefault="00AD072D" w:rsidP="00AD072D">
      <w:pPr>
        <w:pStyle w:val="B10"/>
        <w:rPr>
          <w:noProof/>
          <w:lang w:eastAsia="zh-CN"/>
        </w:rPr>
      </w:pPr>
      <w:r w:rsidRPr="00EF20F7">
        <w:rPr>
          <w:noProof/>
          <w:lang w:eastAsia="zh-CN"/>
        </w:rPr>
        <w:t>-</w:t>
      </w:r>
      <w:r w:rsidRPr="00EF20F7">
        <w:rPr>
          <w:noProof/>
          <w:lang w:eastAsia="zh-CN"/>
        </w:rPr>
        <w:tab/>
        <w:t>number of messages received</w:t>
      </w:r>
    </w:p>
    <w:p w14:paraId="5AD45881" w14:textId="77777777" w:rsidR="00AD072D" w:rsidRPr="00EF20F7" w:rsidRDefault="00AD072D" w:rsidP="00AD072D">
      <w:pPr>
        <w:pStyle w:val="B10"/>
        <w:rPr>
          <w:noProof/>
          <w:lang w:eastAsia="zh-CN"/>
        </w:rPr>
      </w:pPr>
      <w:r w:rsidRPr="00EF20F7">
        <w:rPr>
          <w:noProof/>
          <w:lang w:eastAsia="zh-CN"/>
        </w:rPr>
        <w:t>-</w:t>
      </w:r>
      <w:r w:rsidRPr="00EF20F7">
        <w:rPr>
          <w:noProof/>
          <w:lang w:eastAsia="zh-CN"/>
        </w:rPr>
        <w:tab/>
        <w:t>volume (size) of messages sent</w:t>
      </w:r>
    </w:p>
    <w:p w14:paraId="1F5420C9" w14:textId="77777777" w:rsidR="00AD072D" w:rsidRPr="00EF20F7" w:rsidRDefault="00AD072D" w:rsidP="00AD072D">
      <w:pPr>
        <w:pStyle w:val="B10"/>
        <w:rPr>
          <w:noProof/>
          <w:lang w:eastAsia="zh-CN"/>
        </w:rPr>
      </w:pPr>
      <w:r w:rsidRPr="00EF20F7">
        <w:rPr>
          <w:noProof/>
          <w:lang w:eastAsia="zh-CN"/>
        </w:rPr>
        <w:t>-</w:t>
      </w:r>
      <w:r w:rsidRPr="00EF20F7">
        <w:rPr>
          <w:noProof/>
          <w:lang w:eastAsia="zh-CN"/>
        </w:rPr>
        <w:tab/>
        <w:t>volume (size) of messages received.</w:t>
      </w:r>
    </w:p>
    <w:p w14:paraId="797A8347" w14:textId="77777777" w:rsidR="00AD072D" w:rsidRPr="00EF20F7" w:rsidRDefault="00AD072D" w:rsidP="00AD072D">
      <w:pPr>
        <w:rPr>
          <w:noProof/>
          <w:lang w:eastAsia="zh-CN"/>
        </w:rPr>
      </w:pPr>
      <w:r w:rsidRPr="00EF20F7">
        <w:rPr>
          <w:noProof/>
          <w:lang w:eastAsia="zh-CN"/>
        </w:rPr>
        <w:t xml:space="preserve">The MRFC may request the MRFP to report the statistics information of messages sent and/or received </w:t>
      </w:r>
      <w:r w:rsidRPr="00EF20F7">
        <w:rPr>
          <w:lang w:eastAsia="zh-CN"/>
        </w:rPr>
        <w:t>at the end of the session or during the session</w:t>
      </w:r>
      <w:r w:rsidRPr="00EF20F7">
        <w:rPr>
          <w:noProof/>
          <w:lang w:eastAsia="zh-CN"/>
        </w:rPr>
        <w:t>.</w:t>
      </w:r>
    </w:p>
    <w:p w14:paraId="6C0B26D6" w14:textId="77777777" w:rsidR="00AD072D" w:rsidRPr="00EF20F7" w:rsidRDefault="00AD072D" w:rsidP="00AD072D">
      <w:pPr>
        <w:rPr>
          <w:noProof/>
          <w:lang w:eastAsia="zh-CN"/>
        </w:rPr>
      </w:pPr>
      <w:r w:rsidRPr="00EF20F7">
        <w:rPr>
          <w:noProof/>
          <w:lang w:eastAsia="zh-CN"/>
        </w:rPr>
        <w:t>The MRFP may report the statistics information</w:t>
      </w:r>
      <w:r w:rsidRPr="00EF20F7">
        <w:rPr>
          <w:lang w:eastAsia="zh-CN"/>
        </w:rPr>
        <w:t xml:space="preserve"> at the end of the session or during the session as requested by the MRFC. </w:t>
      </w:r>
      <w:r w:rsidRPr="00EF20F7">
        <w:rPr>
          <w:noProof/>
          <w:lang w:eastAsia="zh-CN"/>
        </w:rPr>
        <w:t>The statistics information of messages may includeany of the following received or sent by users in the conference:</w:t>
      </w:r>
    </w:p>
    <w:p w14:paraId="02DDDD40" w14:textId="77777777" w:rsidR="00AD072D" w:rsidRPr="00EF20F7" w:rsidRDefault="00AD072D" w:rsidP="00AD072D">
      <w:pPr>
        <w:pStyle w:val="B10"/>
        <w:rPr>
          <w:noProof/>
          <w:lang w:eastAsia="zh-CN"/>
        </w:rPr>
      </w:pPr>
      <w:r w:rsidRPr="00EF20F7">
        <w:rPr>
          <w:noProof/>
          <w:lang w:eastAsia="zh-CN"/>
        </w:rPr>
        <w:t>-</w:t>
      </w:r>
      <w:r w:rsidRPr="00EF20F7">
        <w:rPr>
          <w:noProof/>
          <w:lang w:eastAsia="zh-CN"/>
        </w:rPr>
        <w:tab/>
        <w:t>number of messages sent</w:t>
      </w:r>
    </w:p>
    <w:p w14:paraId="147D9D52" w14:textId="77777777" w:rsidR="00AD072D" w:rsidRPr="00EF20F7" w:rsidRDefault="00AD072D" w:rsidP="00AD072D">
      <w:pPr>
        <w:pStyle w:val="B10"/>
        <w:rPr>
          <w:noProof/>
          <w:lang w:eastAsia="zh-CN"/>
        </w:rPr>
      </w:pPr>
      <w:r w:rsidRPr="00EF20F7">
        <w:rPr>
          <w:noProof/>
          <w:lang w:eastAsia="zh-CN"/>
        </w:rPr>
        <w:t>-</w:t>
      </w:r>
      <w:r w:rsidRPr="00EF20F7">
        <w:rPr>
          <w:noProof/>
          <w:lang w:eastAsia="zh-CN"/>
        </w:rPr>
        <w:tab/>
        <w:t>number of messages received</w:t>
      </w:r>
    </w:p>
    <w:p w14:paraId="320907B1" w14:textId="77777777" w:rsidR="00AD072D" w:rsidRPr="00EF20F7" w:rsidRDefault="00AD072D" w:rsidP="00AD072D">
      <w:pPr>
        <w:pStyle w:val="B10"/>
        <w:rPr>
          <w:noProof/>
          <w:lang w:eastAsia="zh-CN"/>
        </w:rPr>
      </w:pPr>
      <w:r w:rsidRPr="00EF20F7">
        <w:rPr>
          <w:noProof/>
          <w:lang w:eastAsia="zh-CN"/>
        </w:rPr>
        <w:t>-</w:t>
      </w:r>
      <w:r w:rsidRPr="00EF20F7">
        <w:rPr>
          <w:noProof/>
          <w:lang w:eastAsia="zh-CN"/>
        </w:rPr>
        <w:tab/>
        <w:t>volume (size) of messages sent</w:t>
      </w:r>
    </w:p>
    <w:p w14:paraId="1F78E4EC" w14:textId="77777777" w:rsidR="00AD072D" w:rsidRPr="00EF20F7" w:rsidRDefault="00AD072D" w:rsidP="00AD072D">
      <w:pPr>
        <w:pStyle w:val="B10"/>
        <w:rPr>
          <w:noProof/>
          <w:lang w:eastAsia="zh-CN"/>
        </w:rPr>
      </w:pPr>
      <w:r w:rsidRPr="00EF20F7">
        <w:rPr>
          <w:noProof/>
          <w:lang w:eastAsia="zh-CN"/>
        </w:rPr>
        <w:t>-</w:t>
      </w:r>
      <w:r w:rsidRPr="00EF20F7">
        <w:rPr>
          <w:noProof/>
          <w:lang w:eastAsia="zh-CN"/>
        </w:rPr>
        <w:tab/>
        <w:t>volume (size) of messages received</w:t>
      </w:r>
    </w:p>
    <w:p w14:paraId="7BF3007B" w14:textId="6124673C" w:rsidR="00AD072D" w:rsidRPr="00EF20F7" w:rsidRDefault="00AD072D" w:rsidP="00AD072D">
      <w:pPr>
        <w:rPr>
          <w:noProof/>
          <w:lang w:eastAsia="zh-CN"/>
        </w:rPr>
      </w:pPr>
      <w:r w:rsidRPr="00EF20F7">
        <w:rPr>
          <w:noProof/>
          <w:lang w:eastAsia="zh-CN"/>
        </w:rPr>
        <w:t>The MRFP shall utilize the Message Session Relay Protocol (MSRP) (see IETF RFC 4975</w:t>
      </w:r>
      <w:r w:rsidR="001B11EB">
        <w:rPr>
          <w:noProof/>
          <w:lang w:eastAsia="zh-CN"/>
        </w:rPr>
        <w:t> </w:t>
      </w:r>
      <w:r w:rsidR="001B11EB" w:rsidRPr="00EF20F7">
        <w:rPr>
          <w:noProof/>
          <w:lang w:eastAsia="zh-CN"/>
        </w:rPr>
        <w:t>[</w:t>
      </w:r>
      <w:r w:rsidRPr="00EF20F7">
        <w:rPr>
          <w:noProof/>
          <w:lang w:eastAsia="zh-CN"/>
        </w:rPr>
        <w:t>18]) to transport messages carrying different media including text, images, video and audio. The Media types shall be MIME encoded.</w:t>
      </w:r>
    </w:p>
    <w:p w14:paraId="34666B37" w14:textId="5311F62B" w:rsidR="00AD072D" w:rsidRPr="00EF20F7" w:rsidRDefault="00AD072D" w:rsidP="00AD072D">
      <w:pPr>
        <w:rPr>
          <w:lang w:eastAsia="zh-CN"/>
        </w:rPr>
      </w:pPr>
      <w:r w:rsidRPr="00EF20F7">
        <w:rPr>
          <w:lang w:eastAsia="zh-CN"/>
        </w:rPr>
        <w:t xml:space="preserve">The MRFC may request the MRFP to play messaging (according to </w:t>
      </w:r>
      <w:r w:rsidR="001B11EB" w:rsidRPr="00EF20F7">
        <w:rPr>
          <w:lang w:eastAsia="zh-CN"/>
        </w:rPr>
        <w:t>clause</w:t>
      </w:r>
      <w:r w:rsidR="001B11EB">
        <w:rPr>
          <w:lang w:eastAsia="zh-CN"/>
        </w:rPr>
        <w:t> </w:t>
      </w:r>
      <w:r w:rsidR="001B11EB" w:rsidRPr="00EF20F7">
        <w:rPr>
          <w:lang w:eastAsia="zh-CN"/>
        </w:rPr>
        <w:t>5</w:t>
      </w:r>
      <w:r w:rsidRPr="00EF20F7">
        <w:rPr>
          <w:lang w:eastAsia="zh-CN"/>
        </w:rPr>
        <w:t>.8) during the conference.</w:t>
      </w:r>
    </w:p>
    <w:p w14:paraId="582BF29F" w14:textId="7E1B604D" w:rsidR="00AD072D" w:rsidRPr="00EF20F7" w:rsidRDefault="00AD072D" w:rsidP="00AD072D">
      <w:pPr>
        <w:rPr>
          <w:noProof/>
          <w:lang w:eastAsia="zh-CN"/>
        </w:rPr>
      </w:pPr>
      <w:r w:rsidRPr="00EF20F7">
        <w:rPr>
          <w:lang w:eastAsia="zh-CN"/>
        </w:rPr>
        <w:t xml:space="preserve">The MRFC may request the MRFP to support the message record (according to </w:t>
      </w:r>
      <w:r w:rsidR="001B11EB" w:rsidRPr="00EF20F7">
        <w:rPr>
          <w:lang w:eastAsia="zh-CN"/>
        </w:rPr>
        <w:t>clause</w:t>
      </w:r>
      <w:r w:rsidR="001B11EB">
        <w:rPr>
          <w:lang w:eastAsia="zh-CN"/>
        </w:rPr>
        <w:t> </w:t>
      </w:r>
      <w:r w:rsidR="001B11EB" w:rsidRPr="00EF20F7">
        <w:rPr>
          <w:lang w:eastAsia="zh-CN"/>
        </w:rPr>
        <w:t>5</w:t>
      </w:r>
      <w:r w:rsidRPr="00EF20F7">
        <w:rPr>
          <w:lang w:eastAsia="zh-CN"/>
        </w:rPr>
        <w:t>.9), including global storage of sessions and personal storage during the conference.</w:t>
      </w:r>
    </w:p>
    <w:p w14:paraId="2907AF34" w14:textId="77777777" w:rsidR="00AD072D" w:rsidRPr="00EF20F7" w:rsidRDefault="00AD072D" w:rsidP="00AD072D">
      <w:pPr>
        <w:rPr>
          <w:color w:val="000000"/>
          <w:lang w:eastAsia="zh-CN"/>
        </w:rPr>
      </w:pPr>
      <w:r w:rsidRPr="00EF20F7">
        <w:rPr>
          <w:lang w:eastAsia="zh-CN"/>
        </w:rPr>
        <w:t>The MRFC</w:t>
      </w:r>
      <w:r w:rsidRPr="00EF20F7">
        <w:rPr>
          <w:color w:val="000000"/>
          <w:lang w:eastAsia="zh-CN"/>
        </w:rPr>
        <w:t xml:space="preserve"> may request the MRFP to filter the message of the recipient. If the filtering capabilities are supported:</w:t>
      </w:r>
    </w:p>
    <w:p w14:paraId="26D937E2" w14:textId="77777777" w:rsidR="00AD072D" w:rsidRPr="00EF20F7" w:rsidRDefault="00AD072D" w:rsidP="00AD072D">
      <w:pPr>
        <w:pStyle w:val="B10"/>
        <w:rPr>
          <w:lang w:eastAsia="zh-CN"/>
        </w:rPr>
      </w:pPr>
      <w:r w:rsidRPr="00EF20F7">
        <w:rPr>
          <w:noProof/>
          <w:lang w:eastAsia="zh-CN"/>
        </w:rPr>
        <w:t>-</w:t>
      </w:r>
      <w:r w:rsidRPr="00EF20F7">
        <w:rPr>
          <w:noProof/>
          <w:lang w:eastAsia="zh-CN"/>
        </w:rPr>
        <w:tab/>
      </w:r>
      <w:r w:rsidRPr="00EF20F7">
        <w:rPr>
          <w:lang w:eastAsia="zh-CN"/>
        </w:rPr>
        <w:t xml:space="preserve">The MRFC shall request the MRFP to start/stop </w:t>
      </w:r>
      <w:r w:rsidRPr="00EF20F7">
        <w:rPr>
          <w:color w:val="000000"/>
          <w:lang w:eastAsia="zh-CN"/>
        </w:rPr>
        <w:t>message filtering</w:t>
      </w:r>
      <w:r w:rsidRPr="00EF20F7">
        <w:rPr>
          <w:lang w:eastAsia="zh-CN"/>
        </w:rPr>
        <w:t>.</w:t>
      </w:r>
    </w:p>
    <w:p w14:paraId="76419258" w14:textId="77777777" w:rsidR="00AD072D" w:rsidRPr="00EF20F7" w:rsidRDefault="00AD072D" w:rsidP="00AD072D">
      <w:pPr>
        <w:pStyle w:val="B10"/>
      </w:pPr>
      <w:r w:rsidRPr="00EF20F7">
        <w:rPr>
          <w:noProof/>
          <w:lang w:eastAsia="zh-CN"/>
        </w:rPr>
        <w:t>-</w:t>
      </w:r>
      <w:r w:rsidRPr="00EF20F7">
        <w:rPr>
          <w:noProof/>
          <w:lang w:eastAsia="zh-CN"/>
        </w:rPr>
        <w:tab/>
      </w:r>
      <w:r w:rsidRPr="00EF20F7">
        <w:t xml:space="preserve">The MRFC shall indicate the </w:t>
      </w:r>
      <w:r w:rsidRPr="00EF20F7">
        <w:rPr>
          <w:color w:val="000000"/>
          <w:lang w:eastAsia="zh-CN"/>
        </w:rPr>
        <w:t>filtering criteria to the MRFP. The filtering criteria may include sender address, message size, message content type (e.g. video, audio), message content format (e.g. mpeg, jpeg) and message subject.</w:t>
      </w:r>
    </w:p>
    <w:p w14:paraId="4C98317B" w14:textId="77777777" w:rsidR="00AD072D" w:rsidRPr="00EF20F7" w:rsidRDefault="00AD072D" w:rsidP="00AD072D">
      <w:pPr>
        <w:pStyle w:val="B10"/>
      </w:pPr>
      <w:r w:rsidRPr="00EF20F7">
        <w:rPr>
          <w:noProof/>
          <w:lang w:eastAsia="zh-CN"/>
        </w:rPr>
        <w:t>-</w:t>
      </w:r>
      <w:r w:rsidRPr="00EF20F7">
        <w:rPr>
          <w:noProof/>
          <w:lang w:eastAsia="zh-CN"/>
        </w:rPr>
        <w:tab/>
      </w:r>
      <w:r w:rsidRPr="00EF20F7">
        <w:t>The MRFC shall indicate</w:t>
      </w:r>
      <w:r w:rsidRPr="00EF20F7">
        <w:rPr>
          <w:lang w:eastAsia="zh-CN"/>
        </w:rPr>
        <w:t xml:space="preserve"> the message treatments to the MRFP. The message treatments include block the delivery of the message content, store the message content and redirect the message to another address.</w:t>
      </w:r>
    </w:p>
    <w:p w14:paraId="05AF0ABD" w14:textId="77777777" w:rsidR="00AD072D" w:rsidRPr="00EF20F7" w:rsidRDefault="00AD072D" w:rsidP="00AD072D">
      <w:pPr>
        <w:pStyle w:val="B10"/>
      </w:pPr>
      <w:r w:rsidRPr="00EF20F7">
        <w:rPr>
          <w:noProof/>
          <w:lang w:eastAsia="zh-CN"/>
        </w:rPr>
        <w:t>-</w:t>
      </w:r>
      <w:r w:rsidRPr="00EF20F7">
        <w:rPr>
          <w:noProof/>
          <w:lang w:eastAsia="zh-CN"/>
        </w:rPr>
        <w:tab/>
      </w:r>
      <w:r w:rsidRPr="00EF20F7">
        <w:t>The MRFP shall execute the message treatment when the criteria is reached.</w:t>
      </w:r>
    </w:p>
    <w:p w14:paraId="273B99FA" w14:textId="77777777" w:rsidR="00AD072D" w:rsidRPr="00EF20F7" w:rsidRDefault="00AD072D" w:rsidP="00AD072D">
      <w:pPr>
        <w:pStyle w:val="Heading3"/>
      </w:pPr>
      <w:bookmarkStart w:id="66" w:name="_Toc517464902"/>
      <w:bookmarkStart w:id="67" w:name="_Toc67396607"/>
      <w:r w:rsidRPr="00EF20F7">
        <w:t>5.11.3</w:t>
      </w:r>
      <w:r w:rsidRPr="00EF20F7">
        <w:tab/>
        <w:t xml:space="preserve">Multi-stream Multiparty </w:t>
      </w:r>
      <w:r w:rsidRPr="00EF20F7">
        <w:rPr>
          <w:lang w:eastAsia="ko-KR"/>
        </w:rPr>
        <w:t>Conferencing Media Handling</w:t>
      </w:r>
      <w:bookmarkEnd w:id="66"/>
      <w:bookmarkEnd w:id="67"/>
    </w:p>
    <w:p w14:paraId="348ED0D5" w14:textId="77777777" w:rsidR="00AD072D" w:rsidRPr="00EF20F7" w:rsidRDefault="00AD072D" w:rsidP="00AD072D">
      <w:pPr>
        <w:pStyle w:val="Heading4"/>
      </w:pPr>
      <w:bookmarkStart w:id="68" w:name="_Toc517464903"/>
      <w:bookmarkStart w:id="69" w:name="_Toc67396608"/>
      <w:r w:rsidRPr="00EF20F7">
        <w:t>5.11.3.1</w:t>
      </w:r>
      <w:r w:rsidRPr="00EF20F7">
        <w:tab/>
        <w:t>Introduction</w:t>
      </w:r>
      <w:bookmarkEnd w:id="68"/>
      <w:bookmarkEnd w:id="69"/>
    </w:p>
    <w:p w14:paraId="65EE3A04" w14:textId="77777777" w:rsidR="00AD072D" w:rsidRPr="00EF20F7" w:rsidRDefault="00AD072D" w:rsidP="00AD072D">
      <w:r w:rsidRPr="00EF20F7">
        <w:t xml:space="preserve">The MRFC and the MRFP may support the Multi-stream Multiparty </w:t>
      </w:r>
      <w:r w:rsidRPr="00EF20F7">
        <w:rPr>
          <w:lang w:eastAsia="ko-KR"/>
        </w:rPr>
        <w:t>Conferencing Media Handling</w:t>
      </w:r>
      <w:r w:rsidRPr="00EF20F7">
        <w:t xml:space="preserve"> </w:t>
      </w:r>
      <w:r w:rsidRPr="00EF20F7">
        <w:rPr>
          <w:lang w:eastAsia="ko-KR"/>
        </w:rPr>
        <w:t xml:space="preserve">(MMCMH) using </w:t>
      </w:r>
      <w:r w:rsidRPr="00EF20F7">
        <w:t>"</w:t>
      </w:r>
      <w:r w:rsidRPr="00EF20F7">
        <w:rPr>
          <w:lang w:eastAsia="ko-KR"/>
        </w:rPr>
        <w:t>simulcast</w:t>
      </w:r>
      <w:r w:rsidRPr="00EF20F7">
        <w:t>"</w:t>
      </w:r>
      <w:r w:rsidRPr="00EF20F7">
        <w:rPr>
          <w:lang w:eastAsia="ko-KR"/>
        </w:rPr>
        <w:t xml:space="preserve"> and </w:t>
      </w:r>
      <w:r w:rsidRPr="00EF20F7">
        <w:t>"</w:t>
      </w:r>
      <w:r w:rsidRPr="00EF20F7">
        <w:rPr>
          <w:lang w:eastAsia="ko-KR"/>
        </w:rPr>
        <w:t>RTP-level pause and resume</w:t>
      </w:r>
      <w:r w:rsidRPr="00EF20F7">
        <w:t xml:space="preserve">" </w:t>
      </w:r>
      <w:r w:rsidRPr="00EF20F7">
        <w:rPr>
          <w:lang w:eastAsia="ko-KR"/>
        </w:rPr>
        <w:t>functionality</w:t>
      </w:r>
      <w:r w:rsidRPr="00EF20F7">
        <w:t xml:space="preserve"> as specified in 3GPP TS 26.114 [23] annex S.</w:t>
      </w:r>
    </w:p>
    <w:p w14:paraId="05BFCB92" w14:textId="77777777" w:rsidR="001B11EB" w:rsidRPr="00EF20F7" w:rsidRDefault="001B11EB" w:rsidP="001B11EB">
      <w:pPr>
        <w:rPr>
          <w:rFonts w:cs="Arial"/>
        </w:rPr>
      </w:pPr>
      <w:r w:rsidRPr="00EF20F7">
        <w:rPr>
          <w:lang w:eastAsia="ko-KR"/>
        </w:rPr>
        <w:t xml:space="preserve">Usage of </w:t>
      </w:r>
      <w:r w:rsidRPr="00EF20F7">
        <w:t xml:space="preserve">simulcast RTP streams is negotiated via SDP offer/answer </w:t>
      </w:r>
      <w:r w:rsidRPr="00EF20F7">
        <w:rPr>
          <w:rFonts w:cs="Arial"/>
        </w:rPr>
        <w:t>exchange through media level SDP attributes:</w:t>
      </w:r>
    </w:p>
    <w:p w14:paraId="29F15278" w14:textId="397E4346" w:rsidR="001B11EB" w:rsidRPr="00EF20F7" w:rsidRDefault="001B11EB" w:rsidP="001B11EB">
      <w:pPr>
        <w:pStyle w:val="B10"/>
      </w:pPr>
      <w:r w:rsidRPr="00EF20F7">
        <w:t>-</w:t>
      </w:r>
      <w:r w:rsidRPr="00EF20F7">
        <w:tab/>
        <w:t>simulcast stream description ("a=simulcast" attribute defined in IETF </w:t>
      </w:r>
      <w:r w:rsidRPr="00145D10">
        <w:t>RFC </w:t>
      </w:r>
      <w:r>
        <w:t>8853</w:t>
      </w:r>
      <w:r w:rsidRPr="00EF20F7">
        <w:t> [57]); and</w:t>
      </w:r>
    </w:p>
    <w:p w14:paraId="29F58270" w14:textId="52AC7093" w:rsidR="001B11EB" w:rsidRPr="00EF20F7" w:rsidRDefault="001B11EB" w:rsidP="001B11EB">
      <w:pPr>
        <w:pStyle w:val="B10"/>
      </w:pPr>
      <w:r w:rsidRPr="00EF20F7">
        <w:t>-</w:t>
      </w:r>
      <w:r w:rsidRPr="00EF20F7">
        <w:tab/>
        <w:t xml:space="preserve">restriction identifier ("a=rid" </w:t>
      </w:r>
      <w:r w:rsidRPr="00EF20F7">
        <w:rPr>
          <w:rFonts w:cs="Arial"/>
        </w:rPr>
        <w:t>attribute</w:t>
      </w:r>
      <w:r w:rsidRPr="00EF20F7">
        <w:t xml:space="preserve"> defined in IETF </w:t>
      </w:r>
      <w:r w:rsidRPr="00145D10">
        <w:t>RFC </w:t>
      </w:r>
      <w:r>
        <w:t>8851</w:t>
      </w:r>
      <w:r w:rsidRPr="00EF20F7">
        <w:t> [58]).</w:t>
      </w:r>
    </w:p>
    <w:p w14:paraId="5925C636" w14:textId="77777777" w:rsidR="00AD072D" w:rsidRPr="00EF20F7" w:rsidRDefault="00AD072D" w:rsidP="00AD072D">
      <w:r w:rsidRPr="00EF20F7">
        <w:rPr>
          <w:lang w:eastAsia="ko-KR"/>
        </w:rPr>
        <w:t xml:space="preserve">When using simulcast, the "a=rid" identification of simulcast formats shall be unique </w:t>
      </w:r>
      <w:r w:rsidRPr="00EF20F7">
        <w:t xml:space="preserve">within a media </w:t>
      </w:r>
      <w:r w:rsidR="00975A8F">
        <w:t>clause</w:t>
      </w:r>
      <w:r w:rsidRPr="00EF20F7">
        <w:t xml:space="preserve"> (</w:t>
      </w:r>
      <w:r w:rsidRPr="00EF20F7">
        <w:rPr>
          <w:lang w:eastAsia="ko-KR"/>
        </w:rPr>
        <w:t>"m=" line</w:t>
      </w:r>
      <w:r w:rsidRPr="00EF20F7">
        <w:t>)</w:t>
      </w:r>
      <w:r w:rsidRPr="00EF20F7">
        <w:rPr>
          <w:lang w:eastAsia="ko-KR"/>
        </w:rPr>
        <w:t>. SDP simulcast negotiation decides which simulcast formats, if any, are sent between the conference participant and the MRFP.</w:t>
      </w:r>
    </w:p>
    <w:p w14:paraId="1931EE98" w14:textId="77777777" w:rsidR="00AD072D" w:rsidRPr="00EF20F7" w:rsidRDefault="00AD072D" w:rsidP="00AD072D">
      <w:pPr>
        <w:rPr>
          <w:rFonts w:cs="Arial"/>
        </w:rPr>
      </w:pPr>
      <w:r w:rsidRPr="00EF20F7">
        <w:rPr>
          <w:rFonts w:cs="Arial"/>
        </w:rPr>
        <w:t xml:space="preserve">Furthermore, the media level SDP attribute "a=content" (defined in </w:t>
      </w:r>
      <w:r w:rsidRPr="00EF20F7">
        <w:t>IETF RFC 4796 [59]</w:t>
      </w:r>
      <w:r w:rsidRPr="00EF20F7">
        <w:rPr>
          <w:rFonts w:cs="Arial"/>
        </w:rPr>
        <w:t>) is used to indicate content of RTP stream.</w:t>
      </w:r>
    </w:p>
    <w:p w14:paraId="2B9B030E" w14:textId="77777777" w:rsidR="00AD072D" w:rsidRPr="00EF20F7" w:rsidRDefault="00AD072D" w:rsidP="00AD072D">
      <w:pPr>
        <w:rPr>
          <w:rFonts w:cs="Arial"/>
        </w:rPr>
      </w:pPr>
      <w:r w:rsidRPr="00EF20F7">
        <w:rPr>
          <w:lang w:eastAsia="ko-KR"/>
        </w:rPr>
        <w:lastRenderedPageBreak/>
        <w:t>The main video SDP "m=" line</w:t>
      </w:r>
      <w:r w:rsidRPr="00EF20F7" w:rsidDel="00BD30C8">
        <w:rPr>
          <w:lang w:eastAsia="ko-KR"/>
        </w:rPr>
        <w:t xml:space="preserve"> </w:t>
      </w:r>
      <w:r w:rsidRPr="00EF20F7">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EF20F7">
        <w:t>"</w:t>
      </w:r>
      <w:r w:rsidRPr="00EF20F7">
        <w:rPr>
          <w:lang w:eastAsia="ko-KR"/>
        </w:rPr>
        <w:t>thumbnail</w:t>
      </w:r>
      <w:r w:rsidRPr="00EF20F7">
        <w:t>"</w:t>
      </w:r>
      <w:r w:rsidRPr="00EF20F7">
        <w:rPr>
          <w:lang w:eastAsia="ko-KR"/>
        </w:rPr>
        <w:t xml:space="preserve"> video is defined as unidirectional video which can be offered under the main video "m=" line with a smaller resolution then a main video or as a separate </w:t>
      </w:r>
      <w:r w:rsidRPr="00EF20F7">
        <w:t>"</w:t>
      </w:r>
      <w:r w:rsidRPr="00EF20F7">
        <w:rPr>
          <w:lang w:eastAsia="ko-KR"/>
        </w:rPr>
        <w:t xml:space="preserve">m=" line that is not the first video </w:t>
      </w:r>
      <w:r w:rsidRPr="00EF20F7">
        <w:t>"</w:t>
      </w:r>
      <w:r w:rsidRPr="00EF20F7">
        <w:rPr>
          <w:lang w:eastAsia="ko-KR"/>
        </w:rPr>
        <w:t xml:space="preserve">m=" line in the SDP, and that is also not identified with any </w:t>
      </w:r>
      <w:r w:rsidRPr="00EF20F7">
        <w:t>"</w:t>
      </w:r>
      <w:r w:rsidRPr="00EF20F7">
        <w:rPr>
          <w:lang w:eastAsia="ko-KR"/>
        </w:rPr>
        <w:t>a=content:main</w:t>
      </w:r>
      <w:r w:rsidRPr="00EF20F7">
        <w:t>"</w:t>
      </w:r>
      <w:r w:rsidRPr="00EF20F7">
        <w:rPr>
          <w:lang w:eastAsia="ko-KR"/>
        </w:rPr>
        <w:t xml:space="preserve"> or </w:t>
      </w:r>
      <w:r w:rsidRPr="00EF20F7">
        <w:t>"</w:t>
      </w:r>
      <w:r w:rsidRPr="00EF20F7">
        <w:rPr>
          <w:lang w:eastAsia="ko-KR"/>
        </w:rPr>
        <w:t>a=content:slides</w:t>
      </w:r>
      <w:r w:rsidRPr="00EF20F7">
        <w:t>"</w:t>
      </w:r>
      <w:r w:rsidRPr="00EF20F7">
        <w:rPr>
          <w:lang w:eastAsia="ko-KR"/>
        </w:rPr>
        <w:t>.</w:t>
      </w:r>
    </w:p>
    <w:p w14:paraId="74D0EEA6" w14:textId="77777777" w:rsidR="00AD072D" w:rsidRPr="00EF20F7" w:rsidRDefault="00AD072D" w:rsidP="00AD072D">
      <w:pPr>
        <w:pStyle w:val="NO"/>
        <w:rPr>
          <w:lang w:eastAsia="ko-KR"/>
        </w:rPr>
      </w:pPr>
      <w:r w:rsidRPr="00EF20F7">
        <w:t>NOTE:</w:t>
      </w:r>
      <w:r w:rsidRPr="00EF20F7">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EF20F7">
        <w:rPr>
          <w:lang w:eastAsia="ko-KR"/>
        </w:rPr>
        <w:t>For the current speaker, the MRF typically passes the main video to everybody. For each other participant, the MRF typically passes a thumbnail video to all other participants.</w:t>
      </w:r>
    </w:p>
    <w:p w14:paraId="0E6049D9" w14:textId="77777777" w:rsidR="00AD072D" w:rsidRPr="00EF20F7" w:rsidRDefault="00AD072D" w:rsidP="00AD072D">
      <w:pPr>
        <w:rPr>
          <w:lang w:eastAsia="ko-KR"/>
        </w:rPr>
      </w:pPr>
      <w:r w:rsidRPr="00EF20F7">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14:paraId="1EFDC0E8" w14:textId="77777777" w:rsidR="00AD072D" w:rsidRPr="00EF20F7" w:rsidRDefault="00AD072D" w:rsidP="00AD072D">
      <w:pPr>
        <w:rPr>
          <w:rFonts w:eastAsia="Batang" w:cs="Arial"/>
          <w:lang w:eastAsia="zh-CN"/>
        </w:rPr>
      </w:pPr>
      <w:r w:rsidRPr="00EF20F7">
        <w:t>"</w:t>
      </w:r>
      <w:r w:rsidRPr="00EF20F7">
        <w:rPr>
          <w:lang w:eastAsia="ko-KR"/>
        </w:rPr>
        <w:t>RTP-level pause and resume</w:t>
      </w:r>
      <w:r w:rsidRPr="00EF20F7">
        <w:t xml:space="preserve">" </w:t>
      </w:r>
      <w:r w:rsidRPr="00EF20F7">
        <w:rPr>
          <w:lang w:eastAsia="ko-KR"/>
        </w:rPr>
        <w:t>functionality 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 The following RTCP feedback "CCM PAUSE-RESUME" messages are defined in IETF RFC 7728 [62]</w:t>
      </w:r>
      <w:r w:rsidRPr="00EF20F7">
        <w:rPr>
          <w:rFonts w:eastAsia="Batang" w:cs="Arial"/>
          <w:lang w:eastAsia="zh-CN"/>
        </w:rPr>
        <w:t>:</w:t>
      </w:r>
    </w:p>
    <w:p w14:paraId="07DE4B2B" w14:textId="77777777" w:rsidR="00AD072D" w:rsidRPr="00EF20F7" w:rsidRDefault="00AD072D" w:rsidP="00AD072D">
      <w:pPr>
        <w:pStyle w:val="B10"/>
        <w:rPr>
          <w:rFonts w:eastAsia="Batang"/>
          <w:lang w:eastAsia="zh-CN"/>
        </w:rPr>
      </w:pPr>
      <w:r w:rsidRPr="00EF20F7">
        <w:t>-</w:t>
      </w:r>
      <w:r w:rsidRPr="00EF20F7">
        <w:tab/>
        <w:t xml:space="preserve">"PAUSE"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pause an RTP stream;</w:t>
      </w:r>
    </w:p>
    <w:p w14:paraId="75F65DA6" w14:textId="77777777" w:rsidR="00AD072D" w:rsidRPr="00EF20F7" w:rsidRDefault="00AD072D" w:rsidP="00AD072D">
      <w:pPr>
        <w:pStyle w:val="B10"/>
      </w:pPr>
      <w:r w:rsidRPr="00EF20F7">
        <w:t>-</w:t>
      </w:r>
      <w:r w:rsidRPr="00EF20F7">
        <w:tab/>
        <w:t xml:space="preserve">"RESUME"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resume an RTP stream;</w:t>
      </w:r>
    </w:p>
    <w:p w14:paraId="0773AFE1" w14:textId="77777777" w:rsidR="00AD072D" w:rsidRPr="00EF20F7" w:rsidRDefault="00AD072D" w:rsidP="00AD072D">
      <w:pPr>
        <w:pStyle w:val="B10"/>
      </w:pPr>
      <w:r w:rsidRPr="00EF20F7">
        <w:t>-</w:t>
      </w:r>
      <w:r w:rsidRPr="00EF20F7">
        <w:tab/>
        <w:t xml:space="preserve">"REFUSED" message to notify an </w:t>
      </w:r>
      <w:r w:rsidRPr="00EF20F7">
        <w:rPr>
          <w:lang w:val="en-US"/>
        </w:rPr>
        <w:t>RTP stream receiver that a pause or resume request is not accepted; and</w:t>
      </w:r>
    </w:p>
    <w:p w14:paraId="7C2F06E7" w14:textId="77777777" w:rsidR="00AD072D" w:rsidRPr="00EF20F7" w:rsidRDefault="00AD072D" w:rsidP="00AD072D">
      <w:pPr>
        <w:pStyle w:val="B10"/>
      </w:pPr>
      <w:r w:rsidRPr="00EF20F7">
        <w:t>-</w:t>
      </w:r>
      <w:r w:rsidRPr="00EF20F7">
        <w:tab/>
        <w:t xml:space="preserve">"PAUSED" message to inform an </w:t>
      </w:r>
      <w:r w:rsidRPr="00EF20F7">
        <w:rPr>
          <w:lang w:val="en-US"/>
        </w:rPr>
        <w:t>RTP stream receiver that an RTP stream is paused.</w:t>
      </w:r>
    </w:p>
    <w:p w14:paraId="3328C6A7" w14:textId="77777777" w:rsidR="00AD072D" w:rsidRPr="00EF20F7" w:rsidRDefault="00AD072D" w:rsidP="00AD072D">
      <w:pPr>
        <w:rPr>
          <w:lang w:eastAsia="ko-KR"/>
        </w:rPr>
      </w:pPr>
      <w:r w:rsidRPr="00EF20F7">
        <w:rPr>
          <w:lang w:eastAsia="ko-KR"/>
        </w:rPr>
        <w:t xml:space="preserve">Usage of </w:t>
      </w:r>
      <w:r w:rsidRPr="00EF20F7">
        <w:t>"</w:t>
      </w:r>
      <w:r w:rsidRPr="00EF20F7">
        <w:rPr>
          <w:lang w:eastAsia="ko-KR"/>
        </w:rPr>
        <w:t>RTP-level pause and resume</w:t>
      </w:r>
      <w:r w:rsidRPr="00EF20F7">
        <w:t>"</w:t>
      </w:r>
      <w:r w:rsidRPr="00EF20F7">
        <w:rPr>
          <w:lang w:eastAsia="ko-KR"/>
        </w:rPr>
        <w:t xml:space="preserve"> functionality is </w:t>
      </w:r>
      <w:r w:rsidRPr="00EF20F7">
        <w:t xml:space="preserve">negotiated via SDP offer/answer </w:t>
      </w:r>
      <w:r w:rsidRPr="00EF20F7">
        <w:rPr>
          <w:rFonts w:cs="Arial"/>
        </w:rPr>
        <w:t xml:space="preserve">exchange through an extension of </w:t>
      </w:r>
      <w:r w:rsidRPr="00EF20F7">
        <w:rPr>
          <w:rFonts w:eastAsia="MS Mincho"/>
        </w:rPr>
        <w:t xml:space="preserve">RTCP feedback capability attribute </w:t>
      </w:r>
      <w:r w:rsidRPr="00EF20F7">
        <w:rPr>
          <w:rFonts w:cs="Arial"/>
        </w:rPr>
        <w:t>"</w:t>
      </w:r>
      <w:r w:rsidRPr="00EF20F7">
        <w:rPr>
          <w:rFonts w:eastAsia="MS Mincho"/>
        </w:rPr>
        <w:t>a=rtcp-fb</w:t>
      </w:r>
      <w:r w:rsidRPr="00EF20F7">
        <w:rPr>
          <w:rFonts w:cs="Arial"/>
        </w:rPr>
        <w:t>"</w:t>
      </w:r>
      <w:r w:rsidRPr="00EF20F7">
        <w:rPr>
          <w:rFonts w:eastAsia="MS Mincho"/>
        </w:rPr>
        <w:t xml:space="preserve"> </w:t>
      </w:r>
      <w:r w:rsidRPr="00EF20F7">
        <w:t xml:space="preserve">(defined in IETF RFC 4585 [60]) </w:t>
      </w:r>
      <w:r w:rsidRPr="00EF20F7">
        <w:rPr>
          <w:rFonts w:eastAsia="MS Mincho"/>
        </w:rPr>
        <w:t xml:space="preserve">to include request for pause and resume, as specified in </w:t>
      </w:r>
      <w:r w:rsidRPr="00EF20F7">
        <w:t>IETF RFC 7728 [62]</w:t>
      </w:r>
      <w:r w:rsidRPr="00EF20F7">
        <w:rPr>
          <w:rFonts w:eastAsia="MS Mincho"/>
        </w:rPr>
        <w:t xml:space="preserve">. </w:t>
      </w:r>
      <w:r w:rsidRPr="00EF20F7">
        <w:rPr>
          <w:lang w:eastAsia="ko-KR"/>
        </w:rPr>
        <w:t xml:space="preserve">The use of the </w:t>
      </w:r>
      <w:r w:rsidRPr="00EF20F7">
        <w:t>"</w:t>
      </w:r>
      <w:r w:rsidRPr="00EF20F7">
        <w:rPr>
          <w:lang w:eastAsia="ko-KR"/>
        </w:rPr>
        <w:t>RTP-level pause and resume</w:t>
      </w:r>
      <w:r w:rsidRPr="00EF20F7">
        <w:t>"</w:t>
      </w:r>
      <w:r w:rsidRPr="00EF20F7">
        <w:rPr>
          <w:lang w:eastAsia="ko-KR"/>
        </w:rPr>
        <w:t xml:space="preserve"> functionality can be restricted according to a </w:t>
      </w:r>
      <w:r w:rsidRPr="00EF20F7">
        <w:t>"</w:t>
      </w:r>
      <w:r w:rsidRPr="00EF20F7">
        <w:rPr>
          <w:lang w:eastAsia="ko-KR"/>
        </w:rPr>
        <w:t>config</w:t>
      </w:r>
      <w:r w:rsidRPr="00EF20F7">
        <w:t>"</w:t>
      </w:r>
      <w:r w:rsidRPr="00EF20F7">
        <w:rPr>
          <w:lang w:eastAsia="ko-KR"/>
        </w:rPr>
        <w:t xml:space="preserve"> pause attribute </w:t>
      </w:r>
      <w:r w:rsidRPr="00EF20F7">
        <w:t>(defined in IETF RFC 7728 [62])</w:t>
      </w:r>
      <w:r w:rsidRPr="00EF20F7">
        <w:rPr>
          <w:lang w:eastAsia="ko-KR"/>
        </w:rPr>
        <w:t>, including not using it at all if that is the SDP offer/answer negotiation outcome.</w:t>
      </w:r>
    </w:p>
    <w:p w14:paraId="3E59BC86" w14:textId="77777777" w:rsidR="00AD072D" w:rsidRPr="00EF20F7" w:rsidRDefault="00AD072D" w:rsidP="00AD072D">
      <w:r w:rsidRPr="00EF20F7">
        <w:t xml:space="preserve">Floor Control function using BFCP (as specified in </w:t>
      </w:r>
      <w:r w:rsidR="00975A8F">
        <w:t>clause</w:t>
      </w:r>
      <w:r w:rsidRPr="00EF20F7">
        <w:t xml:space="preserve"> 5.14) to </w:t>
      </w:r>
      <w:r w:rsidRPr="00EF20F7">
        <w:rPr>
          <w:lang w:eastAsia="ko-KR"/>
        </w:rPr>
        <w:t>control main video and screenshare video</w:t>
      </w:r>
      <w:r w:rsidRPr="00EF20F7">
        <w:t xml:space="preserve"> </w:t>
      </w:r>
      <w:r w:rsidRPr="00EF20F7">
        <w:rPr>
          <w:lang w:eastAsia="ko-KR"/>
        </w:rPr>
        <w:t>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w:t>
      </w:r>
    </w:p>
    <w:p w14:paraId="13A241F1" w14:textId="77777777" w:rsidR="00AD072D" w:rsidRPr="00EF20F7" w:rsidRDefault="00AD072D" w:rsidP="00AD072D">
      <w:r w:rsidRPr="00EF20F7">
        <w:t xml:space="preserve">Examples of media portions from possible SDP offers and SDP answers related to </w:t>
      </w:r>
      <w:r w:rsidRPr="00EF20F7">
        <w:rPr>
          <w:lang w:eastAsia="zh-CN"/>
        </w:rPr>
        <w:t xml:space="preserve">a </w:t>
      </w:r>
      <w:r w:rsidRPr="00EF20F7">
        <w:t xml:space="preserve">multi-stream multiparty </w:t>
      </w:r>
      <w:r w:rsidRPr="00EF20F7">
        <w:rPr>
          <w:lang w:eastAsia="zh-CN"/>
        </w:rPr>
        <w:t>conference</w:t>
      </w:r>
      <w:r w:rsidRPr="00EF20F7">
        <w:t xml:space="preserve"> establishment using simulcast and </w:t>
      </w:r>
      <w:r w:rsidRPr="00EF20F7">
        <w:rPr>
          <w:lang w:eastAsia="ko-KR"/>
        </w:rPr>
        <w:t xml:space="preserve">RTP-level pause and resume signalling are given in </w:t>
      </w:r>
      <w:r w:rsidRPr="00EF20F7">
        <w:t>3GPP TS 26.114 [23] annex T.</w:t>
      </w:r>
    </w:p>
    <w:p w14:paraId="52C8652F" w14:textId="77777777" w:rsidR="00AD072D" w:rsidRPr="00EF20F7" w:rsidRDefault="00AD072D" w:rsidP="00AD072D">
      <w:r w:rsidRPr="00EF20F7">
        <w:t xml:space="preserve">If the MRFC and the MRFP support the </w:t>
      </w:r>
      <w:r w:rsidRPr="00EF20F7">
        <w:rPr>
          <w:lang w:eastAsia="ko-KR"/>
        </w:rPr>
        <w:t xml:space="preserve">MMCMH </w:t>
      </w:r>
      <w:r w:rsidRPr="00EF20F7">
        <w:rPr>
          <w:rFonts w:eastAsia="Batang" w:cs="Arial"/>
          <w:lang w:eastAsia="zh-CN"/>
        </w:rPr>
        <w:t>feature</w:t>
      </w:r>
      <w:r w:rsidRPr="00EF20F7">
        <w:t xml:space="preserve">, the requirements and procedures in the following </w:t>
      </w:r>
      <w:r w:rsidR="00975A8F">
        <w:t>clause</w:t>
      </w:r>
      <w:r w:rsidRPr="00EF20F7">
        <w:t>s apply.</w:t>
      </w:r>
    </w:p>
    <w:p w14:paraId="6CDEA379" w14:textId="77777777" w:rsidR="00AD072D" w:rsidRPr="00EF20F7" w:rsidRDefault="00AD072D" w:rsidP="00AD072D">
      <w:pPr>
        <w:pStyle w:val="Heading4"/>
      </w:pPr>
      <w:bookmarkStart w:id="70" w:name="_Toc517464904"/>
      <w:bookmarkStart w:id="71" w:name="_Toc67396609"/>
      <w:r w:rsidRPr="00EF20F7">
        <w:t>5.11.3.2</w:t>
      </w:r>
      <w:r w:rsidRPr="00EF20F7">
        <w:tab/>
        <w:t>General MMCMH requirements</w:t>
      </w:r>
      <w:bookmarkEnd w:id="70"/>
      <w:bookmarkEnd w:id="71"/>
    </w:p>
    <w:p w14:paraId="292EB7CA" w14:textId="441A1B92" w:rsidR="001B11EB" w:rsidRPr="00EF20F7" w:rsidRDefault="001B11EB" w:rsidP="001B11EB">
      <w:pPr>
        <w:rPr>
          <w:lang w:eastAsia="ko-KR"/>
        </w:rPr>
      </w:pPr>
      <w:r w:rsidRPr="00EF20F7">
        <w:rPr>
          <w:lang w:eastAsia="ko-KR"/>
        </w:rPr>
        <w:t>The MRFC shall support separating simulcast formats through referencing separate RTP payload types for each simulcast format, i.e., using the "pt=" parameter on the "a=rid" line (</w:t>
      </w:r>
      <w:r w:rsidRPr="00EF20F7">
        <w:t>IETF </w:t>
      </w:r>
      <w:r w:rsidRPr="00145D10">
        <w:t>RFC </w:t>
      </w:r>
      <w:r>
        <w:t>8851</w:t>
      </w:r>
      <w:r w:rsidRPr="00EF20F7">
        <w:t> [58])</w:t>
      </w:r>
      <w:r w:rsidRPr="00EF20F7">
        <w:rPr>
          <w:lang w:eastAsia="ko-KR"/>
        </w:rPr>
        <w:t xml:space="preserve">. </w:t>
      </w:r>
      <w:r w:rsidRPr="00EF20F7">
        <w:t xml:space="preserve">The MRFC and the MRFP </w:t>
      </w:r>
      <w:r w:rsidRPr="00EF20F7">
        <w:rPr>
          <w:lang w:eastAsia="ko-KR"/>
        </w:rPr>
        <w:t xml:space="preserve">may support </w:t>
      </w:r>
      <w:r w:rsidRPr="00EF20F7">
        <w:rPr>
          <w:rFonts w:cs="Arial"/>
        </w:rPr>
        <w:t>restrictions</w:t>
      </w:r>
      <w:r w:rsidRPr="00EF20F7">
        <w:rPr>
          <w:lang w:eastAsia="ko-KR"/>
        </w:rPr>
        <w:t xml:space="preserve"> parameters defined in </w:t>
      </w:r>
      <w:r w:rsidRPr="00EF20F7">
        <w:t>IETF </w:t>
      </w:r>
      <w:r w:rsidRPr="00145D10">
        <w:t>RFC </w:t>
      </w:r>
      <w:r>
        <w:t>8851</w:t>
      </w:r>
      <w:r w:rsidRPr="00EF20F7">
        <w:t> [58]</w:t>
      </w:r>
      <w:r w:rsidRPr="00EF20F7">
        <w:rPr>
          <w:lang w:eastAsia="ko-KR"/>
        </w:rPr>
        <w:t>.</w:t>
      </w:r>
    </w:p>
    <w:p w14:paraId="08A4E1E4" w14:textId="77777777" w:rsidR="00AD072D" w:rsidRPr="00EF20F7" w:rsidRDefault="00AD072D" w:rsidP="00AD072D">
      <w:pPr>
        <w:rPr>
          <w:lang w:eastAsia="ko-KR"/>
        </w:rPr>
      </w:pPr>
      <w:r w:rsidRPr="00EF20F7">
        <w:rPr>
          <w:lang w:eastAsia="ko-KR"/>
        </w:rPr>
        <w:t>The MRFP:</w:t>
      </w:r>
    </w:p>
    <w:p w14:paraId="387A8DBE" w14:textId="77777777" w:rsidR="00AD072D" w:rsidRPr="00EF20F7" w:rsidRDefault="00AD072D" w:rsidP="00AD072D">
      <w:pPr>
        <w:pStyle w:val="B10"/>
        <w:rPr>
          <w:lang w:eastAsia="ko-KR"/>
        </w:rPr>
      </w:pPr>
      <w:r w:rsidRPr="00EF20F7">
        <w:t>-</w:t>
      </w:r>
      <w:r w:rsidRPr="00EF20F7">
        <w:tab/>
      </w:r>
      <w:r w:rsidRPr="00EF20F7">
        <w:rPr>
          <w:lang w:eastAsia="ko-KR"/>
        </w:rPr>
        <w:t>shall support sending at least two thumbnails;</w:t>
      </w:r>
    </w:p>
    <w:p w14:paraId="509C886A" w14:textId="77777777" w:rsidR="00AD072D" w:rsidRPr="00EF20F7" w:rsidRDefault="00AD072D" w:rsidP="00AD072D">
      <w:pPr>
        <w:pStyle w:val="B10"/>
        <w:rPr>
          <w:lang w:eastAsia="ko-KR"/>
        </w:rPr>
      </w:pPr>
      <w:r w:rsidRPr="00EF20F7">
        <w:t>-</w:t>
      </w:r>
      <w:r w:rsidRPr="00EF20F7">
        <w:tab/>
      </w:r>
      <w:r w:rsidRPr="00EF20F7">
        <w:rPr>
          <w:lang w:eastAsia="ko-KR"/>
        </w:rPr>
        <w:t>may support sending any number of additional thumbnails;</w:t>
      </w:r>
    </w:p>
    <w:p w14:paraId="202A34E9" w14:textId="77777777" w:rsidR="00AD072D" w:rsidRPr="00EF20F7" w:rsidRDefault="00AD072D" w:rsidP="00AD072D">
      <w:pPr>
        <w:pStyle w:val="B10"/>
        <w:rPr>
          <w:lang w:eastAsia="ko-KR"/>
        </w:rPr>
      </w:pPr>
      <w:r w:rsidRPr="00EF20F7">
        <w:t>-</w:t>
      </w:r>
      <w:r w:rsidRPr="00EF20F7">
        <w:tab/>
      </w:r>
      <w:r w:rsidRPr="00EF20F7">
        <w:rPr>
          <w:lang w:eastAsia="ko-KR"/>
        </w:rPr>
        <w:t>shall support receiving at least one thumbnail-sized simulcast format of the main video;</w:t>
      </w:r>
    </w:p>
    <w:p w14:paraId="0E3C7F6D" w14:textId="77777777" w:rsidR="00AD072D" w:rsidRPr="00EF20F7" w:rsidRDefault="00AD072D" w:rsidP="00AD072D">
      <w:pPr>
        <w:pStyle w:val="B10"/>
        <w:rPr>
          <w:lang w:eastAsia="ko-KR"/>
        </w:rPr>
      </w:pPr>
      <w:r w:rsidRPr="00EF20F7">
        <w:t>-</w:t>
      </w:r>
      <w:r w:rsidRPr="00EF20F7">
        <w:tab/>
      </w:r>
      <w:r w:rsidRPr="00EF20F7">
        <w:rPr>
          <w:lang w:eastAsia="ko-KR"/>
        </w:rPr>
        <w:t>may support receiving also other simulcast formats;</w:t>
      </w:r>
    </w:p>
    <w:p w14:paraId="41F13597" w14:textId="77777777" w:rsidR="00AD072D" w:rsidRPr="00EF20F7" w:rsidRDefault="00AD072D" w:rsidP="00AD072D">
      <w:pPr>
        <w:pStyle w:val="B10"/>
        <w:rPr>
          <w:lang w:eastAsia="ko-KR"/>
        </w:rPr>
      </w:pPr>
      <w:r w:rsidRPr="00EF20F7">
        <w:t>-</w:t>
      </w:r>
      <w:r w:rsidRPr="00EF20F7">
        <w:tab/>
      </w:r>
      <w:r w:rsidRPr="00EF20F7">
        <w:rPr>
          <w:lang w:eastAsia="ko-KR"/>
        </w:rPr>
        <w:t xml:space="preserve">shall support the BFCP floor control server role </w:t>
      </w:r>
      <w:r w:rsidRPr="00EF20F7">
        <w:t xml:space="preserve">as specified in </w:t>
      </w:r>
      <w:r w:rsidR="00975A8F">
        <w:t>clause</w:t>
      </w:r>
      <w:r w:rsidRPr="00EF20F7">
        <w:t> 5.14;</w:t>
      </w:r>
    </w:p>
    <w:p w14:paraId="5DA1B626" w14:textId="77777777" w:rsidR="00AD072D" w:rsidRPr="00EF20F7" w:rsidRDefault="00AD072D" w:rsidP="00AD072D">
      <w:pPr>
        <w:pStyle w:val="B10"/>
        <w:rPr>
          <w:lang w:eastAsia="ko-KR"/>
        </w:rPr>
      </w:pPr>
      <w:r w:rsidRPr="00EF20F7">
        <w:lastRenderedPageBreak/>
        <w:t>-</w:t>
      </w:r>
      <w:r w:rsidRPr="00EF20F7">
        <w:tab/>
      </w:r>
      <w:r w:rsidRPr="00EF20F7">
        <w:rPr>
          <w:lang w:eastAsia="ko-KR"/>
        </w:rPr>
        <w:t xml:space="preserve">shall support </w:t>
      </w:r>
      <w:r w:rsidRPr="00EF20F7">
        <w:t>the "</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config=2</w:t>
      </w:r>
      <w:r w:rsidRPr="00EF20F7">
        <w:t>" (as defined in IETF RFC 7728 [62], i.e. sending of "PAUSE", "RESUME" and "PAUSED", and reception of "PAUSED" and "REFUSED" RTCP feedback "CCM PAUSE-RESUME" messages)</w:t>
      </w:r>
      <w:r w:rsidRPr="00EF20F7">
        <w:rPr>
          <w:lang w:eastAsia="ko-KR"/>
        </w:rPr>
        <w:t>; and</w:t>
      </w:r>
    </w:p>
    <w:p w14:paraId="1FD5B6E9" w14:textId="77777777" w:rsidR="00AD072D" w:rsidRPr="00EF20F7" w:rsidRDefault="00AD072D" w:rsidP="00AD072D">
      <w:pPr>
        <w:pStyle w:val="B10"/>
        <w:rPr>
          <w:lang w:eastAsia="ko-KR"/>
        </w:rPr>
      </w:pPr>
      <w:r w:rsidRPr="00EF20F7">
        <w:t>-</w:t>
      </w:r>
      <w:r w:rsidRPr="00EF20F7">
        <w:tab/>
      </w:r>
      <w:r w:rsidRPr="00EF20F7">
        <w:rPr>
          <w:lang w:eastAsia="ko-KR"/>
        </w:rPr>
        <w:t xml:space="preserve">should support 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(as defined in IETF RFC 7728 [62], i.e. sending and receiving of all RTCP feedback "CCM PAUSE-RESUME" messages).</w:t>
      </w:r>
    </w:p>
    <w:p w14:paraId="64D6B9B8" w14:textId="77777777" w:rsidR="00AD072D" w:rsidRPr="00EF20F7" w:rsidRDefault="00AD072D" w:rsidP="00AD072D">
      <w:pPr>
        <w:pStyle w:val="Heading4"/>
      </w:pPr>
      <w:bookmarkStart w:id="72" w:name="_Toc517464905"/>
      <w:bookmarkStart w:id="73" w:name="_Toc67396610"/>
      <w:r w:rsidRPr="00EF20F7">
        <w:t>5.11.3.3</w:t>
      </w:r>
      <w:r w:rsidRPr="00EF20F7">
        <w:tab/>
        <w:t>N</w:t>
      </w:r>
      <w:r w:rsidRPr="00EF20F7">
        <w:rPr>
          <w:lang w:eastAsia="ko-KR"/>
        </w:rPr>
        <w:t>egotiation</w:t>
      </w:r>
      <w:r w:rsidRPr="00EF20F7">
        <w:rPr>
          <w:rFonts w:cs="Arial"/>
          <w:lang w:eastAsia="zh-CN"/>
        </w:rPr>
        <w:t xml:space="preserve"> in "dial-in" scenario</w:t>
      </w:r>
      <w:bookmarkEnd w:id="72"/>
      <w:bookmarkEnd w:id="73"/>
    </w:p>
    <w:p w14:paraId="1C9FC713" w14:textId="77777777" w:rsidR="00AD072D" w:rsidRPr="00EF20F7" w:rsidRDefault="00AD072D" w:rsidP="00AD072D">
      <w:r w:rsidRPr="00EF20F7">
        <w:t>If the MRFC receives an SDP offer containing</w:t>
      </w:r>
      <w:r w:rsidRPr="00EF20F7">
        <w:rPr>
          <w:lang w:eastAsia="ko-KR"/>
        </w:rPr>
        <w:t>:</w:t>
      </w:r>
    </w:p>
    <w:p w14:paraId="38A4E7B7" w14:textId="77777777" w:rsidR="00AD072D" w:rsidRPr="00EF20F7" w:rsidRDefault="00AD072D" w:rsidP="00AD072D">
      <w:pPr>
        <w:pStyle w:val="B10"/>
      </w:pPr>
      <w:r w:rsidRPr="00EF20F7">
        <w:t>-</w:t>
      </w:r>
      <w:r w:rsidRPr="00EF20F7">
        <w:tab/>
        <w:t>an "a=simulcast" attribute; and</w:t>
      </w:r>
    </w:p>
    <w:p w14:paraId="295A19B8" w14:textId="77777777" w:rsidR="00AD072D" w:rsidRPr="00EF20F7" w:rsidRDefault="00AD072D" w:rsidP="00AD072D">
      <w:pPr>
        <w:pStyle w:val="B10"/>
        <w:rPr>
          <w:lang w:eastAsia="ko-KR"/>
        </w:rPr>
      </w:pPr>
      <w:r w:rsidRPr="00EF20F7">
        <w:t>-</w:t>
      </w:r>
      <w:r w:rsidRPr="00EF20F7">
        <w:tab/>
        <w:t xml:space="preserve">the corresponding </w:t>
      </w:r>
      <w:r w:rsidRPr="00EF20F7">
        <w:rPr>
          <w:lang w:eastAsia="ko-KR"/>
        </w:rPr>
        <w:t>"a=rid" lines with a "pt" parameter defining the simulcast stream identification,</w:t>
      </w:r>
    </w:p>
    <w:p w14:paraId="00997134" w14:textId="77777777" w:rsidR="00AD072D" w:rsidRPr="00EF20F7" w:rsidRDefault="00AD072D" w:rsidP="00AD072D">
      <w:r w:rsidRPr="00EF20F7">
        <w:rPr>
          <w:lang w:eastAsia="ko-KR"/>
        </w:rPr>
        <w:t xml:space="preserve">under an "m=" line </w:t>
      </w:r>
      <w:r w:rsidRPr="00EF20F7">
        <w:t xml:space="preserve">then, in accordance with local configuration and </w:t>
      </w:r>
      <w:r w:rsidRPr="00EF20F7">
        <w:rPr>
          <w:lang w:eastAsia="ko-KR"/>
        </w:rPr>
        <w:t xml:space="preserve">SDP simulcast negotiation </w:t>
      </w:r>
      <w:r w:rsidRPr="00EF20F7">
        <w:t>results on other call legs, the MRFC shall:</w:t>
      </w:r>
    </w:p>
    <w:p w14:paraId="199884B3" w14:textId="77777777" w:rsidR="00AD072D" w:rsidRPr="00EF20F7" w:rsidRDefault="00AD072D" w:rsidP="00AD072D">
      <w:pPr>
        <w:pStyle w:val="NO"/>
      </w:pPr>
      <w:r w:rsidRPr="00EF20F7">
        <w:t>NOTE 1:</w:t>
      </w:r>
      <w:r w:rsidRPr="00EF20F7">
        <w:tab/>
        <w:t>The local configuration and SDP simulcast negotiation results on other call legs is also used to determine the expected number of conference participants and the corresponding number of thumbnail video streams to be accepted.</w:t>
      </w:r>
    </w:p>
    <w:p w14:paraId="0B279256" w14:textId="77777777" w:rsidR="00AD072D" w:rsidRPr="00EF20F7" w:rsidRDefault="00AD072D" w:rsidP="00AD072D">
      <w:pPr>
        <w:pStyle w:val="B10"/>
      </w:pPr>
      <w:r w:rsidRPr="00EF20F7">
        <w:t>-</w:t>
      </w:r>
      <w:r w:rsidRPr="00EF20F7">
        <w:tab/>
        <w:t xml:space="preserve">if the MRFC supports the "Compact Concurrent Codec Negotiation and Capabilities" function specified in 3GPP TS 26.114 [23], </w:t>
      </w:r>
      <w:r w:rsidR="00975A8F">
        <w:t>clause</w:t>
      </w:r>
      <w:r w:rsidRPr="00EF20F7">
        <w:t xml:space="preserve"> S.5.7 and received the session level "a=ccc_list" attribute (defined in 3GPP TS 26.114 [23], </w:t>
      </w:r>
      <w:r w:rsidR="00975A8F">
        <w:t>clause</w:t>
      </w:r>
      <w:r w:rsidRPr="00EF20F7">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EF20F7">
        <w:rPr>
          <w:lang w:eastAsia="ko-KR"/>
        </w:rPr>
        <w:t>conference participant</w:t>
      </w:r>
      <w:r w:rsidRPr="00EF20F7">
        <w:t>;</w:t>
      </w:r>
    </w:p>
    <w:p w14:paraId="08259AEA" w14:textId="77777777" w:rsidR="00AD072D" w:rsidRPr="00EF20F7" w:rsidRDefault="00AD072D" w:rsidP="00AD072D">
      <w:pPr>
        <w:pStyle w:val="B10"/>
      </w:pPr>
      <w:r w:rsidRPr="00EF20F7">
        <w:t>-</w:t>
      </w:r>
      <w:r w:rsidRPr="00EF20F7">
        <w:tab/>
        <w:t xml:space="preserve">select the payload types (codecs and codec configurations) </w:t>
      </w:r>
      <w:r w:rsidRPr="00EF20F7">
        <w:rPr>
          <w:lang w:eastAsia="ko-KR"/>
        </w:rPr>
        <w:t>that it accepts to use for the accepted "m=" lines</w:t>
      </w:r>
      <w:r w:rsidRPr="00EF20F7">
        <w:t>;</w:t>
      </w:r>
    </w:p>
    <w:p w14:paraId="25B4BE8A" w14:textId="77777777" w:rsidR="00AD072D" w:rsidRPr="00EF20F7" w:rsidRDefault="00AD072D" w:rsidP="00AD072D">
      <w:pPr>
        <w:pStyle w:val="B10"/>
      </w:pPr>
      <w:r w:rsidRPr="00EF20F7">
        <w:t>-</w:t>
      </w:r>
      <w:r w:rsidRPr="00EF20F7">
        <w:tab/>
        <w:t>select simulcast formats i.e. the MRFC shall:</w:t>
      </w:r>
    </w:p>
    <w:p w14:paraId="21FE86D1" w14:textId="77777777" w:rsidR="00AD072D" w:rsidRPr="00EF20F7" w:rsidRDefault="00AD072D" w:rsidP="00AD072D">
      <w:pPr>
        <w:pStyle w:val="B2"/>
      </w:pPr>
      <w:r w:rsidRPr="00EF20F7">
        <w:t>a)</w:t>
      </w:r>
      <w:r w:rsidRPr="00EF20F7">
        <w:tab/>
        <w:t xml:space="preserve">verify the </w:t>
      </w:r>
      <w:r w:rsidRPr="00EF20F7">
        <w:rPr>
          <w:lang w:eastAsia="ko-KR"/>
        </w:rPr>
        <w:t>"pt" parameter</w:t>
      </w:r>
      <w:r w:rsidRPr="00EF20F7">
        <w:t xml:space="preserve"> from the "a=rid" line against the list of payload types listed on the "m=" line:</w:t>
      </w:r>
    </w:p>
    <w:p w14:paraId="3C86D77B" w14:textId="77777777" w:rsidR="00AD072D" w:rsidRPr="00EF20F7" w:rsidRDefault="00AD072D" w:rsidP="00AD072D">
      <w:pPr>
        <w:pStyle w:val="B3"/>
      </w:pPr>
      <w:r w:rsidRPr="00EF20F7">
        <w:t>1)</w:t>
      </w:r>
      <w:r w:rsidRPr="00EF20F7">
        <w:tab/>
        <w:t xml:space="preserve">if payload type is not listed on the "m=" line, remove the payload type from the set of values in the </w:t>
      </w:r>
      <w:r w:rsidRPr="00EF20F7">
        <w:rPr>
          <w:lang w:eastAsia="ko-KR"/>
        </w:rPr>
        <w:t>"pt" parameter</w:t>
      </w:r>
      <w:r w:rsidRPr="00EF20F7">
        <w:t>; and</w:t>
      </w:r>
    </w:p>
    <w:p w14:paraId="1C0559D2" w14:textId="77777777" w:rsidR="00AD072D" w:rsidRPr="00EF20F7" w:rsidRDefault="00AD072D" w:rsidP="00AD072D">
      <w:pPr>
        <w:pStyle w:val="B3"/>
      </w:pPr>
      <w:r w:rsidRPr="00EF20F7">
        <w:t>2)</w:t>
      </w:r>
      <w:r w:rsidRPr="00EF20F7">
        <w:tab/>
        <w:t>if no values are left in the "pt=" parameter after this processing, then remove the "a=rid" line;</w:t>
      </w:r>
    </w:p>
    <w:p w14:paraId="14539E11" w14:textId="77777777" w:rsidR="00AD072D" w:rsidRPr="00EF20F7" w:rsidRDefault="00AD072D" w:rsidP="00AD072D">
      <w:pPr>
        <w:pStyle w:val="B2"/>
      </w:pPr>
      <w:r w:rsidRPr="00EF20F7">
        <w:t>b)</w:t>
      </w:r>
      <w:r w:rsidRPr="00EF20F7">
        <w:tab/>
        <w:t>if the "a=rid" line contains a restrictions parameter which the MRFC does not support and if the "direction" field is "recv", remove the "a=rid" line; and</w:t>
      </w:r>
    </w:p>
    <w:p w14:paraId="66E39E4E" w14:textId="77777777" w:rsidR="00AD072D" w:rsidRPr="00EF20F7" w:rsidRDefault="00AD072D" w:rsidP="00AD072D">
      <w:pPr>
        <w:pStyle w:val="NO"/>
      </w:pPr>
      <w:r w:rsidRPr="00EF20F7">
        <w:t>NOTE 2:</w:t>
      </w:r>
      <w:r w:rsidRPr="00EF20F7">
        <w:tab/>
        <w:t>The MRFC does not need to understand every restriction parameter present in a "send" line. If a stream sender restricts the stream in a way that the receiver does not understand, this causes no issues with interoperability.</w:t>
      </w:r>
    </w:p>
    <w:p w14:paraId="453D1604" w14:textId="77777777" w:rsidR="00AD072D" w:rsidRPr="00EF20F7" w:rsidRDefault="00AD072D" w:rsidP="00AD072D">
      <w:pPr>
        <w:pStyle w:val="B2"/>
      </w:pPr>
      <w:r w:rsidRPr="00EF20F7">
        <w:t>c)</w:t>
      </w:r>
      <w:r w:rsidRPr="00EF20F7">
        <w:tab/>
        <w:t xml:space="preserve">change the directionality of the selected simulcast formats i.e. for the selected </w:t>
      </w:r>
      <w:r w:rsidRPr="00EF20F7">
        <w:rPr>
          <w:lang w:eastAsia="ko-KR"/>
        </w:rPr>
        <w:t>"a=simulcast" and "a=rid" attributes</w:t>
      </w:r>
      <w:r w:rsidRPr="00EF20F7">
        <w:t xml:space="preserve"> "send" from the received SDP offer becomes "recv" and "recv" becomes "send" in the SDP answer;</w:t>
      </w:r>
    </w:p>
    <w:p w14:paraId="53825EB6" w14:textId="77777777" w:rsidR="00AD072D" w:rsidRPr="00EF20F7" w:rsidRDefault="00AD072D" w:rsidP="00AD072D">
      <w:pPr>
        <w:pStyle w:val="B10"/>
      </w:pPr>
      <w:r w:rsidRPr="00EF20F7">
        <w:t>-</w:t>
      </w:r>
      <w:r w:rsidRPr="00EF20F7">
        <w:tab/>
        <w:t>if the "</w:t>
      </w:r>
      <w:r w:rsidRPr="00EF20F7">
        <w:rPr>
          <w:lang w:eastAsia="ko-KR"/>
        </w:rPr>
        <w:t>thumbnail</w:t>
      </w:r>
      <w:r w:rsidRPr="00EF20F7">
        <w:t>"</w:t>
      </w:r>
      <w:r w:rsidRPr="00EF20F7">
        <w:rPr>
          <w:lang w:eastAsia="ko-KR"/>
        </w:rPr>
        <w:t xml:space="preserve"> video</w:t>
      </w:r>
      <w:r w:rsidRPr="00EF20F7">
        <w:t xml:space="preserve"> descriptions are included in the SDP offer, based on the MRFP capabilities accept all or some of the offered the "</w:t>
      </w:r>
      <w:r w:rsidRPr="00EF20F7">
        <w:rPr>
          <w:lang w:eastAsia="ko-KR"/>
        </w:rPr>
        <w:t>thumbnail</w:t>
      </w:r>
      <w:r w:rsidRPr="00EF20F7">
        <w:t>"</w:t>
      </w:r>
      <w:r w:rsidRPr="00EF20F7">
        <w:rPr>
          <w:lang w:eastAsia="ko-KR"/>
        </w:rPr>
        <w:t xml:space="preserve"> video </w:t>
      </w:r>
      <w:r w:rsidRPr="00EF20F7">
        <w:t>"m=" lines and change the directionality of the accepted "</w:t>
      </w:r>
      <w:r w:rsidRPr="00EF20F7">
        <w:rPr>
          <w:lang w:eastAsia="ko-KR"/>
        </w:rPr>
        <w:t>thumbnail</w:t>
      </w:r>
      <w:r w:rsidRPr="00EF20F7">
        <w:t>"</w:t>
      </w:r>
      <w:r w:rsidRPr="00EF20F7">
        <w:rPr>
          <w:lang w:eastAsia="ko-KR"/>
        </w:rPr>
        <w:t xml:space="preserve"> video </w:t>
      </w:r>
      <w:r w:rsidRPr="00EF20F7">
        <w:t>"m=" lines from "recvonly"</w:t>
      </w:r>
      <w:r w:rsidRPr="00EF20F7">
        <w:rPr>
          <w:lang w:eastAsia="ko-KR"/>
        </w:rPr>
        <w:t xml:space="preserve"> to </w:t>
      </w:r>
      <w:r w:rsidRPr="00EF20F7">
        <w:t>"sendonly";</w:t>
      </w:r>
    </w:p>
    <w:p w14:paraId="4B783BFE" w14:textId="77777777" w:rsidR="00AD072D" w:rsidRPr="00EF20F7" w:rsidRDefault="00AD072D" w:rsidP="00AD072D">
      <w:pPr>
        <w:pStyle w:val="B10"/>
      </w:pPr>
      <w:r w:rsidRPr="00EF20F7">
        <w:t>-</w:t>
      </w:r>
      <w:r w:rsidRPr="00EF20F7">
        <w:tab/>
        <w:t xml:space="preserve">if a </w:t>
      </w:r>
      <w:r w:rsidRPr="00EF20F7">
        <w:rPr>
          <w:lang w:eastAsia="ko-KR"/>
        </w:rPr>
        <w:t xml:space="preserve">video "m=" line with the "a=content:slides" </w:t>
      </w:r>
      <w:r w:rsidRPr="00EF20F7">
        <w:rPr>
          <w:rFonts w:cs="Arial"/>
          <w:lang w:val="en-US"/>
        </w:rPr>
        <w:t>attribute</w:t>
      </w:r>
      <w:r w:rsidRPr="00EF20F7">
        <w:rPr>
          <w:lang w:eastAsia="ko-KR"/>
        </w:rPr>
        <w:t xml:space="preserve"> is</w:t>
      </w:r>
      <w:r w:rsidRPr="00EF20F7">
        <w:t xml:space="preserve"> included in the SDP offer and if the MRFP supports the </w:t>
      </w:r>
      <w:r w:rsidRPr="00EF20F7">
        <w:rPr>
          <w:lang w:eastAsia="ko-KR"/>
        </w:rPr>
        <w:t>screenshare</w:t>
      </w:r>
      <w:r w:rsidRPr="00EF20F7">
        <w:t xml:space="preserve"> video, accept the </w:t>
      </w:r>
      <w:r w:rsidRPr="00EF20F7">
        <w:rPr>
          <w:lang w:eastAsia="ko-KR"/>
        </w:rPr>
        <w:t>screenshare</w:t>
      </w:r>
      <w:r w:rsidRPr="00EF20F7">
        <w:t xml:space="preserve"> video</w:t>
      </w:r>
      <w:r w:rsidRPr="00EF20F7">
        <w:rPr>
          <w:lang w:eastAsia="ko-KR"/>
        </w:rPr>
        <w:t xml:space="preserve"> </w:t>
      </w:r>
      <w:r w:rsidRPr="00EF20F7">
        <w:t>"m=" line;</w:t>
      </w:r>
    </w:p>
    <w:p w14:paraId="5EA24AE0" w14:textId="77777777" w:rsidR="00AD072D" w:rsidRPr="00EF20F7" w:rsidRDefault="00AD072D" w:rsidP="00AD072D">
      <w:pPr>
        <w:pStyle w:val="B10"/>
      </w:pPr>
      <w:r w:rsidRPr="00EF20F7">
        <w:t>-</w:t>
      </w:r>
      <w:r w:rsidRPr="00EF20F7">
        <w:tab/>
        <w:t xml:space="preserve">when requesting the MRFP to configure resources towards the </w:t>
      </w:r>
      <w:r w:rsidRPr="00EF20F7">
        <w:rPr>
          <w:lang w:eastAsia="ko-KR"/>
        </w:rPr>
        <w:t>conference participant,</w:t>
      </w:r>
      <w:r w:rsidRPr="00EF20F7">
        <w:t xml:space="preserve"> for the accepted "m=" lines:</w:t>
      </w:r>
    </w:p>
    <w:p w14:paraId="131F57C8" w14:textId="77777777" w:rsidR="00AD072D" w:rsidRPr="00EF20F7" w:rsidRDefault="00AD072D" w:rsidP="00AD072D">
      <w:pPr>
        <w:pStyle w:val="B2"/>
      </w:pPr>
      <w:r w:rsidRPr="00EF20F7">
        <w:t>a)</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14:paraId="3477566B" w14:textId="77777777" w:rsidR="00AD072D" w:rsidRPr="00EF20F7" w:rsidRDefault="00AD072D" w:rsidP="00AD072D">
      <w:pPr>
        <w:pStyle w:val="B3"/>
      </w:pPr>
      <w:r w:rsidRPr="00EF20F7">
        <w:lastRenderedPageBreak/>
        <w:t>1)</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13B1AA4" w14:textId="77777777" w:rsidR="00AD072D" w:rsidRPr="00EF20F7" w:rsidRDefault="00AD072D" w:rsidP="00AD072D">
      <w:pPr>
        <w:pStyle w:val="B3"/>
      </w:pPr>
      <w:r w:rsidRPr="00EF20F7">
        <w:t>2)</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3379E244" w14:textId="77777777" w:rsidR="00AD072D" w:rsidRPr="00EF20F7" w:rsidRDefault="00AD072D" w:rsidP="00AD072D">
      <w:pPr>
        <w:pStyle w:val="B3"/>
      </w:pPr>
      <w:r w:rsidRPr="00EF20F7">
        <w:t>3)</w:t>
      </w:r>
      <w:r w:rsidRPr="00EF20F7">
        <w:tab/>
        <w:t>may indicate with the value "Voice activity detected audio" that the MRFP shall detect voice activity on audio streams;</w:t>
      </w:r>
    </w:p>
    <w:p w14:paraId="65EA18A0" w14:textId="77777777" w:rsidR="00AD072D" w:rsidRPr="00EF20F7" w:rsidRDefault="00AD072D" w:rsidP="00AD072D">
      <w:pPr>
        <w:pStyle w:val="B3"/>
      </w:pPr>
      <w:r w:rsidRPr="00EF20F7">
        <w:t>4)</w:t>
      </w:r>
      <w:r w:rsidRPr="00EF20F7">
        <w:tab/>
        <w:t>may indicate with the value "Mix audio" that the MRFP shall mix all the received audio streams from all other conference participants in the context and send the resulting audio stream(s) to each conference participant;</w:t>
      </w:r>
    </w:p>
    <w:p w14:paraId="60BFAEBB" w14:textId="77777777" w:rsidR="00AD072D" w:rsidRPr="00EF20F7" w:rsidRDefault="00AD072D" w:rsidP="00AD072D">
      <w:pPr>
        <w:pStyle w:val="B3"/>
      </w:pPr>
      <w:r w:rsidRPr="00EF20F7">
        <w:t>5)</w:t>
      </w:r>
      <w:r w:rsidRPr="00EF20F7">
        <w:tab/>
        <w:t>may indicate with the value "BFCP audio" that if the MRFP receives BFCP messages, the MRFP shall select received audio streams to forward or mix based on these BFCP messages;</w:t>
      </w:r>
    </w:p>
    <w:p w14:paraId="349F1865" w14:textId="77777777" w:rsidR="00AD072D" w:rsidRPr="00EF20F7" w:rsidRDefault="00AD072D" w:rsidP="00AD072D">
      <w:pPr>
        <w:pStyle w:val="B3"/>
      </w:pPr>
      <w:r w:rsidRPr="00EF20F7">
        <w:t>6)</w:t>
      </w:r>
      <w:r w:rsidRPr="00EF20F7">
        <w:tab/>
        <w:t>may indicate with the value "BFCP video" that if the MRFP receives BFCP messages, the MRFP shall select received video streams to forward or mix based on these BFCP messages; and</w:t>
      </w:r>
    </w:p>
    <w:p w14:paraId="5677BA13" w14:textId="77777777" w:rsidR="00AD072D" w:rsidRPr="00EF20F7" w:rsidRDefault="00AD072D" w:rsidP="00AD072D">
      <w:pPr>
        <w:pStyle w:val="B3"/>
      </w:pPr>
      <w:r w:rsidRPr="00EF20F7">
        <w:t>7)</w:t>
      </w:r>
      <w:r w:rsidRPr="00EF20F7">
        <w:tab/>
        <w:t>may indicate with the value "BFCP screenshare" that if the MRFP receives BFCP messages, the MRFP shall select received screenshare streams to forward or mix based on these BFCP messages;</w:t>
      </w:r>
    </w:p>
    <w:p w14:paraId="4A2A4D82" w14:textId="77777777" w:rsidR="00AD072D" w:rsidRPr="00EF20F7" w:rsidRDefault="00AD072D" w:rsidP="00AD072D">
      <w:pPr>
        <w:pStyle w:val="B2"/>
      </w:pPr>
      <w:r w:rsidRPr="00EF20F7">
        <w:t>NOTE 3:</w:t>
      </w:r>
      <w:r w:rsidRPr="00EF20F7">
        <w:tab/>
        <w:t>A single context is used to handle all media types for an MMCMH conference.</w:t>
      </w:r>
    </w:p>
    <w:p w14:paraId="53EC4F90" w14:textId="77777777" w:rsidR="00AD072D" w:rsidRPr="00EF20F7" w:rsidRDefault="00AD072D" w:rsidP="00AD072D">
      <w:pPr>
        <w:pStyle w:val="B2"/>
        <w:rPr>
          <w:lang w:eastAsia="ko-KR"/>
        </w:rPr>
      </w:pPr>
      <w:r w:rsidRPr="00EF20F7">
        <w:rPr>
          <w:rFonts w:cs="Arial"/>
        </w:rPr>
        <w:t>b)</w:t>
      </w:r>
      <w:r w:rsidRPr="00EF20F7">
        <w:rPr>
          <w:rFonts w:cs="Arial"/>
        </w:rPr>
        <w:tab/>
        <w:t>include all accepted media streams sent to or received from the conference participant into the same termination;</w:t>
      </w:r>
    </w:p>
    <w:p w14:paraId="2BB53143" w14:textId="77777777" w:rsidR="00AD072D" w:rsidRPr="00EF20F7" w:rsidRDefault="00AD072D" w:rsidP="00AD072D">
      <w:pPr>
        <w:pStyle w:val="B2"/>
      </w:pPr>
      <w:r w:rsidRPr="00EF20F7">
        <w:rPr>
          <w:lang w:eastAsia="ko-KR"/>
        </w:rPr>
        <w:t>c</w:t>
      </w:r>
      <w:r w:rsidRPr="00EF20F7">
        <w:t>)</w:t>
      </w:r>
      <w:r w:rsidRPr="00EF20F7">
        <w:tab/>
        <w:t>include selected payload types for each accepted the "m=" line;</w:t>
      </w:r>
    </w:p>
    <w:p w14:paraId="612FAB08" w14:textId="77777777" w:rsidR="00AD072D" w:rsidRPr="00EF20F7" w:rsidRDefault="00AD072D" w:rsidP="00AD072D">
      <w:pPr>
        <w:pStyle w:val="B2"/>
      </w:pPr>
      <w:r w:rsidRPr="00EF20F7">
        <w:t>d)</w:t>
      </w:r>
      <w:r w:rsidRPr="00EF20F7">
        <w:tab/>
        <w:t xml:space="preserve">include a "Simulcast desc" information element with the selected simulcast streams for </w:t>
      </w:r>
      <w:r w:rsidRPr="00EF20F7">
        <w:rPr>
          <w:strike/>
          <w:lang w:eastAsia="ko-KR"/>
        </w:rPr>
        <w:t>t</w:t>
      </w:r>
      <w:r w:rsidRPr="00EF20F7">
        <w:rPr>
          <w:lang w:eastAsia="ko-KR"/>
        </w:rPr>
        <w:t>he accepted "m=" line and</w:t>
      </w:r>
      <w:r w:rsidRPr="00EF20F7">
        <w:t xml:space="preserve"> request the MRFP to configure termination with a simulcast capability;</w:t>
      </w:r>
    </w:p>
    <w:p w14:paraId="7CC14DFC" w14:textId="77777777" w:rsidR="00AD072D" w:rsidRPr="00EF20F7" w:rsidRDefault="00AD072D" w:rsidP="00AD072D">
      <w:pPr>
        <w:pStyle w:val="B2"/>
        <w:rPr>
          <w:lang w:eastAsia="ko-KR"/>
        </w:rPr>
      </w:pPr>
      <w:r w:rsidRPr="00EF20F7">
        <w:t>e)</w:t>
      </w:r>
      <w:r w:rsidRPr="00EF20F7">
        <w:tab/>
        <w:t xml:space="preserve">include a "Simulcast format" information element with the accepted </w:t>
      </w:r>
      <w:r w:rsidRPr="00EF20F7">
        <w:rPr>
          <w:lang w:eastAsia="ko-KR"/>
        </w:rPr>
        <w:t xml:space="preserve">"a=rid" lines </w:t>
      </w:r>
      <w:r w:rsidRPr="00EF20F7">
        <w:t xml:space="preserve">for </w:t>
      </w:r>
      <w:r w:rsidRPr="00EF20F7">
        <w:rPr>
          <w:strike/>
          <w:lang w:eastAsia="ko-KR"/>
        </w:rPr>
        <w:t>t</w:t>
      </w:r>
      <w:r w:rsidRPr="00EF20F7">
        <w:rPr>
          <w:lang w:eastAsia="ko-KR"/>
        </w:rPr>
        <w:t>he accepted "m=" line;</w:t>
      </w:r>
    </w:p>
    <w:p w14:paraId="1ED9B4F6" w14:textId="77777777" w:rsidR="00AD072D" w:rsidRPr="00EF20F7" w:rsidRDefault="00AD072D" w:rsidP="00AD072D">
      <w:pPr>
        <w:pStyle w:val="B2"/>
        <w:rPr>
          <w:lang w:eastAsia="ko-KR"/>
        </w:rPr>
      </w:pPr>
      <w:r w:rsidRPr="00EF20F7">
        <w:rPr>
          <w:lang w:eastAsia="ko-KR"/>
        </w:rPr>
        <w:t>f)</w:t>
      </w:r>
      <w:r w:rsidRPr="00EF20F7">
        <w:rPr>
          <w:lang w:eastAsia="ko-KR"/>
        </w:rPr>
        <w:tab/>
        <w:t xml:space="preserve">if </w:t>
      </w:r>
      <w:r w:rsidRPr="00EF20F7">
        <w:rPr>
          <w:rFonts w:cs="Arial"/>
        </w:rPr>
        <w:t>the "a=content</w:t>
      </w:r>
      <w:r w:rsidRPr="00EF20F7">
        <w:t>"</w:t>
      </w:r>
      <w:r w:rsidRPr="00EF20F7">
        <w:rPr>
          <w:rFonts w:cs="Arial"/>
        </w:rPr>
        <w:t xml:space="preserve"> attribute </w:t>
      </w:r>
      <w:r w:rsidRPr="00EF20F7">
        <w:rPr>
          <w:lang w:eastAsia="ko-KR"/>
        </w:rPr>
        <w:t xml:space="preserve">was </w:t>
      </w:r>
      <w:r w:rsidRPr="00EF20F7">
        <w:t>received in the SDP offer, include a "Stream content" information element</w:t>
      </w:r>
      <w:r w:rsidRPr="00EF20F7">
        <w:rPr>
          <w:rFonts w:cs="Arial"/>
        </w:rPr>
        <w:t xml:space="preserve"> to indicate content of stream;</w:t>
      </w:r>
    </w:p>
    <w:p w14:paraId="20FFF0F3" w14:textId="77777777" w:rsidR="00AD072D" w:rsidRPr="00EF20F7" w:rsidRDefault="00AD072D" w:rsidP="00AD072D">
      <w:pPr>
        <w:pStyle w:val="B2"/>
      </w:pPr>
      <w:r w:rsidRPr="00EF20F7">
        <w:t>g)</w:t>
      </w:r>
      <w:r w:rsidRPr="00EF20F7">
        <w:tab/>
      </w:r>
      <w:r w:rsidRPr="00EF20F7">
        <w:rPr>
          <w:lang w:eastAsia="ko-KR"/>
        </w:rPr>
        <w:t xml:space="preserve">if </w:t>
      </w:r>
      <w:r w:rsidRPr="00EF20F7">
        <w:rPr>
          <w:rFonts w:cs="Arial"/>
        </w:rPr>
        <w:t>the "</w:t>
      </w:r>
      <w:r w:rsidRPr="00EF20F7">
        <w:t xml:space="preserve">a=rtcp-fb" line(s) with a "CCM" parameter (as defined in IETF RFC 5104 [61]) and a "pause" CCM parameter (as defined in IETF RFC 7728 [62]) </w:t>
      </w:r>
      <w:r w:rsidRPr="00EF20F7">
        <w:rPr>
          <w:lang w:eastAsia="ko-KR"/>
        </w:rPr>
        <w:t xml:space="preserve">was </w:t>
      </w:r>
      <w:r w:rsidRPr="00EF20F7">
        <w:t>received in the SDP offer:</w:t>
      </w:r>
    </w:p>
    <w:p w14:paraId="15CB5ADE" w14:textId="77777777" w:rsidR="00AD072D" w:rsidRPr="00EF20F7" w:rsidRDefault="00AD072D" w:rsidP="00AD072D">
      <w:pPr>
        <w:pStyle w:val="B3"/>
      </w:pPr>
      <w:r w:rsidRPr="00EF20F7">
        <w:rPr>
          <w:szCs w:val="24"/>
        </w:rPr>
        <w:t>1)</w:t>
      </w:r>
      <w:r w:rsidRPr="00EF20F7">
        <w:tab/>
      </w:r>
      <w:r w:rsidRPr="00EF20F7">
        <w:rPr>
          <w:szCs w:val="24"/>
        </w:rPr>
        <w:t xml:space="preserve">include a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conference participant;</w:t>
      </w:r>
    </w:p>
    <w:p w14:paraId="3569C027" w14:textId="77777777" w:rsidR="00AD072D" w:rsidRPr="00EF20F7" w:rsidRDefault="00AD072D" w:rsidP="00AD072D">
      <w:pPr>
        <w:pStyle w:val="B3"/>
      </w:pPr>
      <w:r w:rsidRPr="00EF20F7">
        <w:t>2)</w:t>
      </w:r>
      <w:r w:rsidRPr="00EF20F7">
        <w:tab/>
        <w:t xml:space="preserve">if a "nowait" </w:t>
      </w:r>
      <w:r w:rsidRPr="00EF20F7">
        <w:rPr>
          <w:lang w:eastAsia="ko-KR"/>
        </w:rPr>
        <w:t xml:space="preserve">pause attribute was </w:t>
      </w:r>
      <w:r w:rsidRPr="00EF20F7">
        <w:t>received in the SDP offer, shall include a "nowait"</w:t>
      </w:r>
      <w:r w:rsidRPr="00EF20F7">
        <w:rPr>
          <w:lang w:eastAsia="ko-KR"/>
        </w:rPr>
        <w:t xml:space="preserve"> pause attribute</w:t>
      </w:r>
      <w:r w:rsidRPr="00EF20F7">
        <w:rPr>
          <w:szCs w:val="24"/>
        </w:rPr>
        <w:t xml:space="preserve"> in the </w:t>
      </w:r>
      <w:r w:rsidRPr="00EF20F7">
        <w:t>"CCM pause-resume"</w:t>
      </w:r>
      <w:r w:rsidRPr="00EF20F7">
        <w:rPr>
          <w:szCs w:val="24"/>
        </w:rPr>
        <w:t xml:space="preserve"> 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34FD7947" w14:textId="77777777" w:rsidR="00AD072D" w:rsidRPr="00EF20F7" w:rsidRDefault="00AD072D" w:rsidP="00AD072D">
      <w:pPr>
        <w:pStyle w:val="B3"/>
      </w:pPr>
      <w:r w:rsidRPr="00EF20F7">
        <w:t>3)</w:t>
      </w:r>
      <w:r w:rsidRPr="00EF20F7">
        <w:tab/>
        <w:t>include a "Autonomous request" information element to indicate that the MRFP is allowed to autonomously send RTCP feedback CCM PAUSE and RESUME messages; and</w:t>
      </w:r>
    </w:p>
    <w:p w14:paraId="7B225BDA" w14:textId="77777777" w:rsidR="00AD072D" w:rsidRPr="00EF20F7" w:rsidRDefault="00AD072D" w:rsidP="00AD072D">
      <w:pPr>
        <w:pStyle w:val="B3"/>
      </w:pPr>
      <w:r w:rsidRPr="00EF20F7">
        <w:t>4)</w:t>
      </w:r>
      <w:r w:rsidRPr="00EF20F7">
        <w:tab/>
        <w:t>include a "Autonomous response" information element to indicate that the MRFP is allowed to autonomously send RTCP feedback CCM PAUSED and REFUSED messages; and</w:t>
      </w:r>
    </w:p>
    <w:p w14:paraId="702AA9D6" w14:textId="77777777" w:rsidR="00AD072D" w:rsidRPr="00EF20F7" w:rsidRDefault="00AD072D" w:rsidP="00AD072D">
      <w:pPr>
        <w:pStyle w:val="NO"/>
      </w:pPr>
      <w:r w:rsidRPr="00EF20F7">
        <w:t>NOTE 4:</w:t>
      </w:r>
      <w:r w:rsidRPr="00EF20F7">
        <w:tab/>
        <w:t>The MRFP will not send the RTCP feedback CCM REFUSED message if the "CCM pause-resume" information element contains the "config=2" pause attribute.</w:t>
      </w:r>
    </w:p>
    <w:p w14:paraId="2FC26975" w14:textId="77777777" w:rsidR="00AD072D" w:rsidRPr="00EF20F7" w:rsidRDefault="00AD072D" w:rsidP="00AD072D">
      <w:pPr>
        <w:pStyle w:val="B2"/>
        <w:rPr>
          <w:rFonts w:cs="Arial"/>
        </w:rPr>
      </w:pPr>
      <w:r w:rsidRPr="00EF20F7">
        <w:rPr>
          <w:lang w:eastAsia="ko-KR"/>
        </w:rPr>
        <w:t>h)</w:t>
      </w:r>
      <w:r w:rsidRPr="00EF20F7">
        <w:rPr>
          <w:lang w:eastAsia="ko-KR"/>
        </w:rPr>
        <w:tab/>
        <w:t xml:space="preserve">if </w:t>
      </w:r>
      <w:r w:rsidRPr="00EF20F7">
        <w:rPr>
          <w:rFonts w:cs="Arial"/>
        </w:rPr>
        <w:t>the BFCP media stream was included</w:t>
      </w:r>
      <w:r w:rsidRPr="00EF20F7">
        <w:t xml:space="preserve"> in the SDP offer, apply additional specific procedures for BFCP in </w:t>
      </w:r>
      <w:r w:rsidR="00975A8F">
        <w:t>clause</w:t>
      </w:r>
      <w:r w:rsidRPr="00EF20F7">
        <w:t> 5.14.5</w:t>
      </w:r>
      <w:r w:rsidRPr="00EF20F7">
        <w:rPr>
          <w:rFonts w:cs="Arial"/>
        </w:rPr>
        <w:t>;</w:t>
      </w:r>
    </w:p>
    <w:p w14:paraId="50548AF0" w14:textId="77777777" w:rsidR="00AD072D" w:rsidRPr="00EF20F7" w:rsidRDefault="00AD072D" w:rsidP="00AD072D">
      <w:pPr>
        <w:pStyle w:val="B10"/>
      </w:pPr>
      <w:r w:rsidRPr="00EF20F7">
        <w:lastRenderedPageBreak/>
        <w:t>-</w:t>
      </w:r>
      <w:r w:rsidRPr="00EF20F7">
        <w:tab/>
        <w:t>include the accepted simulcast streams in the SDP answer;</w:t>
      </w:r>
    </w:p>
    <w:p w14:paraId="5663066F" w14:textId="77777777" w:rsidR="00AD072D" w:rsidRPr="00EF20F7" w:rsidRDefault="00AD072D" w:rsidP="00AD072D">
      <w:pPr>
        <w:pStyle w:val="B10"/>
      </w:pPr>
      <w:r w:rsidRPr="00EF20F7">
        <w:t>-</w:t>
      </w:r>
      <w:r w:rsidRPr="00EF20F7">
        <w:tab/>
        <w:t>include the "</w:t>
      </w:r>
      <w:r w:rsidRPr="00EF20F7">
        <w:rPr>
          <w:lang w:eastAsia="ko-KR"/>
        </w:rPr>
        <w:t>thumbnail</w:t>
      </w:r>
      <w:r w:rsidRPr="00EF20F7">
        <w:t>"</w:t>
      </w:r>
      <w:r w:rsidRPr="00EF20F7">
        <w:rPr>
          <w:lang w:eastAsia="ko-KR"/>
        </w:rPr>
        <w:t xml:space="preserve"> video </w:t>
      </w:r>
      <w:r w:rsidRPr="00EF20F7">
        <w:t>"m=" lines in the SDP answer;</w:t>
      </w:r>
    </w:p>
    <w:p w14:paraId="2FFAA3B9" w14:textId="77777777" w:rsidR="00AD072D" w:rsidRPr="00EF20F7" w:rsidRDefault="00AD072D" w:rsidP="00AD072D">
      <w:pPr>
        <w:pStyle w:val="B10"/>
      </w:pPr>
      <w:r w:rsidRPr="00EF20F7">
        <w:t>-</w:t>
      </w:r>
      <w:r w:rsidRPr="00EF20F7">
        <w:tab/>
        <w:t>include the s</w:t>
      </w:r>
      <w:r w:rsidRPr="00EF20F7">
        <w:rPr>
          <w:lang w:eastAsia="ko-KR"/>
        </w:rPr>
        <w:t xml:space="preserve">creenshare video </w:t>
      </w:r>
      <w:r w:rsidRPr="00EF20F7">
        <w:t>"m=" line in the SDP answer;</w:t>
      </w:r>
    </w:p>
    <w:p w14:paraId="3D67AA0D" w14:textId="77777777" w:rsidR="00AD072D" w:rsidRPr="00EF20F7" w:rsidRDefault="00AD072D" w:rsidP="00AD072D">
      <w:pPr>
        <w:pStyle w:val="B10"/>
      </w:pPr>
      <w:r w:rsidRPr="00EF20F7">
        <w:t>-</w:t>
      </w:r>
      <w:r w:rsidRPr="00EF20F7">
        <w:tab/>
        <w:t xml:space="preserve">if the "a=rtcp-fb" line with a "pause" CCM parameter </w:t>
      </w:r>
      <w:r w:rsidRPr="00EF20F7">
        <w:rPr>
          <w:lang w:eastAsia="ko-KR"/>
        </w:rPr>
        <w:t xml:space="preserve">was </w:t>
      </w:r>
      <w:r w:rsidRPr="00EF20F7">
        <w:t>included in the SDP offer</w:t>
      </w:r>
      <w:r w:rsidRPr="00EF20F7">
        <w:rPr>
          <w:lang w:eastAsia="ko-KR"/>
        </w:rPr>
        <w:t>:</w:t>
      </w:r>
    </w:p>
    <w:p w14:paraId="4CF39741" w14:textId="77777777" w:rsidR="00AD072D" w:rsidRPr="00EF20F7" w:rsidRDefault="00AD072D" w:rsidP="00AD072D">
      <w:pPr>
        <w:pStyle w:val="B2"/>
      </w:pPr>
      <w:r w:rsidRPr="00EF20F7">
        <w:t>a)</w:t>
      </w:r>
      <w:r w:rsidRPr="00EF20F7">
        <w:tab/>
        <w:t>include the "a=rtcp-fb" line with a "pause" CCM parameter in the SDP answer;</w:t>
      </w:r>
    </w:p>
    <w:p w14:paraId="37FE6CFC" w14:textId="77777777" w:rsidR="00AD072D" w:rsidRPr="00EF20F7" w:rsidRDefault="00AD072D" w:rsidP="00AD072D">
      <w:pPr>
        <w:pStyle w:val="B2"/>
      </w:pPr>
      <w:r w:rsidRPr="00EF20F7">
        <w:t>b)</w:t>
      </w:r>
      <w:r w:rsidRPr="00EF20F7">
        <w:tab/>
        <w:t xml:space="preserve">if the "nowait" </w:t>
      </w:r>
      <w:r w:rsidRPr="00EF20F7">
        <w:rPr>
          <w:lang w:eastAsia="ko-KR"/>
        </w:rPr>
        <w:t xml:space="preserve">pause attribute was </w:t>
      </w:r>
      <w:r w:rsidRPr="00EF20F7">
        <w:t xml:space="preserve">received in the SDP offer, include the "nowait" </w:t>
      </w:r>
      <w:r w:rsidRPr="00EF20F7">
        <w:rPr>
          <w:lang w:eastAsia="ko-KR"/>
        </w:rPr>
        <w:t xml:space="preserve">pause attribute </w:t>
      </w:r>
      <w:r w:rsidRPr="00EF20F7">
        <w:t>in the SDP answer; and</w:t>
      </w:r>
    </w:p>
    <w:p w14:paraId="36A7C741" w14:textId="77777777" w:rsidR="00AD072D" w:rsidRPr="00EF20F7" w:rsidRDefault="00AD072D" w:rsidP="00AD072D">
      <w:pPr>
        <w:pStyle w:val="B2"/>
        <w:rPr>
          <w:lang w:eastAsia="ko-KR"/>
        </w:rPr>
      </w:pPr>
      <w:r w:rsidRPr="00EF20F7">
        <w:t>c)</w:t>
      </w:r>
      <w:r w:rsidRPr="00EF20F7">
        <w:tab/>
        <w:t xml:space="preserve">if the MRFP does not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xml:space="preserve">" include the "config" </w:t>
      </w:r>
      <w:r w:rsidRPr="00EF20F7">
        <w:rPr>
          <w:lang w:eastAsia="ko-KR"/>
        </w:rPr>
        <w:t>pause attribute in the SDP answer with the value set according to the MRFP capability (</w:t>
      </w:r>
      <w:r w:rsidRPr="00EF20F7">
        <w:t>"</w:t>
      </w:r>
      <w:r w:rsidRPr="00EF20F7">
        <w:rPr>
          <w:lang w:eastAsia="ko-KR"/>
        </w:rPr>
        <w:t>config=2</w:t>
      </w:r>
      <w:r w:rsidRPr="00EF20F7">
        <w:t>"</w:t>
      </w:r>
      <w:r w:rsidRPr="00EF20F7">
        <w:rPr>
          <w:lang w:eastAsia="ko-KR"/>
        </w:rPr>
        <w:t xml:space="preserve">) and the SDP offer/answer rules specified in </w:t>
      </w:r>
      <w:r w:rsidRPr="00EF20F7">
        <w:t>IETF RFC 7728 [62];</w:t>
      </w:r>
    </w:p>
    <w:p w14:paraId="5D93DBEF" w14:textId="77777777" w:rsidR="00AD072D" w:rsidRPr="00EF20F7" w:rsidRDefault="00AD072D" w:rsidP="00AD072D">
      <w:pPr>
        <w:pStyle w:val="B10"/>
        <w:rPr>
          <w:lang w:eastAsia="ko-KR"/>
        </w:rPr>
      </w:pPr>
      <w:r w:rsidRPr="00EF20F7">
        <w:t>-</w:t>
      </w:r>
      <w:r w:rsidRPr="00EF20F7">
        <w:tab/>
        <w:t xml:space="preserve">if an offered BFCP media stream </w:t>
      </w:r>
      <w:r w:rsidRPr="00EF20F7">
        <w:rPr>
          <w:lang w:eastAsia="ko-KR"/>
        </w:rPr>
        <w:t xml:space="preserve">was </w:t>
      </w:r>
      <w:r w:rsidRPr="00EF20F7">
        <w:t>accepted, include in the SDP answer</w:t>
      </w:r>
      <w:r w:rsidRPr="00EF20F7">
        <w:rPr>
          <w:lang w:eastAsia="ko-KR"/>
        </w:rPr>
        <w:t>:</w:t>
      </w:r>
    </w:p>
    <w:p w14:paraId="0C693911" w14:textId="77777777" w:rsidR="00AD072D" w:rsidRPr="00EF20F7" w:rsidRDefault="00AD072D" w:rsidP="00AD072D">
      <w:pPr>
        <w:pStyle w:val="B2"/>
      </w:pPr>
      <w:r w:rsidRPr="00EF20F7">
        <w:t>a)</w:t>
      </w:r>
      <w:r w:rsidRPr="00EF20F7">
        <w:tab/>
        <w:t>an "a=floorctrl:s-only" attribute to indicate that the MRFP will act as a floor control server;</w:t>
      </w:r>
    </w:p>
    <w:p w14:paraId="3BBF0177" w14:textId="77777777" w:rsidR="00AD072D" w:rsidRPr="00EF20F7" w:rsidRDefault="00AD072D" w:rsidP="00AD072D">
      <w:pPr>
        <w:pStyle w:val="B2"/>
      </w:pPr>
      <w:r w:rsidRPr="00EF20F7">
        <w:t>b)</w:t>
      </w:r>
      <w:r w:rsidRPr="00EF20F7">
        <w:tab/>
        <w:t>an "a=confid" attribute indicating the conference identity to be used by BFCP signalling;</w:t>
      </w:r>
    </w:p>
    <w:p w14:paraId="29A8063A" w14:textId="77777777" w:rsidR="00AD072D" w:rsidRPr="00EF20F7" w:rsidRDefault="00AD072D" w:rsidP="00AD072D">
      <w:pPr>
        <w:pStyle w:val="B2"/>
      </w:pPr>
      <w:r w:rsidRPr="00EF20F7">
        <w:t>c)</w:t>
      </w:r>
      <w:r w:rsidRPr="00EF20F7">
        <w:tab/>
        <w:t>an "a=userid" attribute indicating the user identity to be used by BFCP signalling;</w:t>
      </w:r>
    </w:p>
    <w:p w14:paraId="2E03AA4D" w14:textId="77777777" w:rsidR="00AD072D" w:rsidRPr="00EF20F7" w:rsidRDefault="00AD072D" w:rsidP="00AD072D">
      <w:pPr>
        <w:pStyle w:val="B2"/>
      </w:pPr>
      <w:r w:rsidRPr="00EF20F7">
        <w:t>d)</w:t>
      </w:r>
      <w:r w:rsidRPr="00EF20F7">
        <w:tab/>
        <w:t>"a=floorid" attribute line(s) containing the BFCP floor identity(ies) to be used to control acceped audio and/or video media streams;</w:t>
      </w:r>
    </w:p>
    <w:p w14:paraId="5DA90D89" w14:textId="77777777" w:rsidR="00AD072D" w:rsidRPr="00EF20F7" w:rsidRDefault="00AD072D" w:rsidP="00AD072D">
      <w:pPr>
        <w:pStyle w:val="B2"/>
      </w:pPr>
      <w:r w:rsidRPr="00EF20F7">
        <w:t>e)</w:t>
      </w:r>
      <w:r w:rsidRPr="00EF20F7">
        <w:tab/>
        <w:t>"a=label" attribute line(s) indicating which of the accepted audio and/or video media streams will be BFCP controlled;</w:t>
      </w:r>
    </w:p>
    <w:p w14:paraId="39791823" w14:textId="77777777" w:rsidR="00AD072D" w:rsidRPr="00EF20F7" w:rsidRDefault="00AD072D" w:rsidP="00AD072D">
      <w:pPr>
        <w:pStyle w:val="NO"/>
        <w:rPr>
          <w:lang w:eastAsia="zh-CN"/>
        </w:rPr>
      </w:pPr>
      <w:r w:rsidRPr="00EF20F7">
        <w:t>NOTE 5:</w:t>
      </w:r>
      <w:r w:rsidRPr="00EF20F7">
        <w:tab/>
        <w:t>The "a=floorctrl", "a=confid", "a=userid" and "a=floorid" attributes are defined in IETF RFC 4583 [21]</w:t>
      </w:r>
      <w:r w:rsidRPr="00EF20F7">
        <w:rPr>
          <w:lang w:eastAsia="ko-KR"/>
        </w:rPr>
        <w:t xml:space="preserve">. The </w:t>
      </w:r>
      <w:r w:rsidRPr="00EF20F7">
        <w:t xml:space="preserve">"a=label" attribute is defined in </w:t>
      </w:r>
      <w:r w:rsidRPr="00EF20F7">
        <w:rPr>
          <w:lang w:eastAsia="ko-KR"/>
        </w:rPr>
        <w:t>IETF RFC 4574 [64]</w:t>
      </w:r>
      <w:r w:rsidRPr="00EF20F7">
        <w:t>.</w:t>
      </w:r>
    </w:p>
    <w:p w14:paraId="759FC89C" w14:textId="77777777" w:rsidR="00AD072D" w:rsidRPr="00EF20F7" w:rsidRDefault="00AD072D" w:rsidP="00AD072D">
      <w:pPr>
        <w:pStyle w:val="B2"/>
      </w:pPr>
      <w:r w:rsidRPr="00EF20F7">
        <w:t>f)</w:t>
      </w:r>
      <w:r w:rsidRPr="00EF20F7">
        <w:tab/>
        <w:t>an "a=connection:new" attribute to request a new TCP connection; and</w:t>
      </w:r>
    </w:p>
    <w:p w14:paraId="0DDFF6F8" w14:textId="77777777" w:rsidR="00AD072D" w:rsidRPr="00EF20F7" w:rsidRDefault="00AD072D" w:rsidP="00AD072D">
      <w:pPr>
        <w:pStyle w:val="B2"/>
      </w:pPr>
      <w:r w:rsidRPr="00EF20F7">
        <w:t>g)</w:t>
      </w:r>
      <w:r w:rsidRPr="00EF20F7">
        <w:tab/>
        <w:t>an "a=setup" attribute to indicate which end point will act as a TCP client; and</w:t>
      </w:r>
    </w:p>
    <w:p w14:paraId="641249F4" w14:textId="77777777" w:rsidR="00AD072D" w:rsidRPr="00EF20F7" w:rsidRDefault="00AD072D" w:rsidP="00AD072D">
      <w:pPr>
        <w:pStyle w:val="NO"/>
      </w:pPr>
      <w:r w:rsidRPr="00EF20F7">
        <w:t>NOTE 6:</w:t>
      </w:r>
      <w:r w:rsidRPr="00EF20F7">
        <w:tab/>
        <w:t>The "a= connection" and "a= setup" attributes are defined in IETF RFC 4145 [36]</w:t>
      </w:r>
      <w:r w:rsidRPr="00EF20F7">
        <w:rPr>
          <w:lang w:eastAsia="ko-KR"/>
        </w:rPr>
        <w:t>.</w:t>
      </w:r>
    </w:p>
    <w:p w14:paraId="2CAC08E2" w14:textId="77777777" w:rsidR="00AD072D" w:rsidRPr="00EF20F7" w:rsidRDefault="00AD072D" w:rsidP="00AD072D">
      <w:pPr>
        <w:pStyle w:val="NO"/>
      </w:pPr>
      <w:r w:rsidRPr="00EF20F7">
        <w:t>NOTE 7:</w:t>
      </w:r>
      <w:r w:rsidRPr="00EF20F7">
        <w:tab/>
        <w:t xml:space="preserve">For the TCP support see </w:t>
      </w:r>
      <w:r w:rsidR="00975A8F">
        <w:t>clause</w:t>
      </w:r>
      <w:r w:rsidRPr="00EF20F7">
        <w:t> 5.21.</w:t>
      </w:r>
    </w:p>
    <w:p w14:paraId="5EDD8783" w14:textId="77777777" w:rsidR="00AD072D" w:rsidRPr="00EF20F7" w:rsidRDefault="00AD072D" w:rsidP="00AD072D">
      <w:pPr>
        <w:pStyle w:val="B10"/>
      </w:pPr>
      <w:r w:rsidRPr="00EF20F7">
        <w:t>-</w:t>
      </w:r>
      <w:r w:rsidRPr="00EF20F7">
        <w:tab/>
        <w:t>include in the SIP message containing the SDP answer an "isfocus" media feature tag, defined in IETF RFC 3840 [63].</w:t>
      </w:r>
    </w:p>
    <w:p w14:paraId="73A49C61" w14:textId="77777777" w:rsidR="00AD072D" w:rsidRPr="00EF20F7" w:rsidRDefault="00AD072D" w:rsidP="00AD072D">
      <w:r w:rsidRPr="00EF20F7">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EF20F7">
        <w:rPr>
          <w:lang w:eastAsia="ko-KR"/>
        </w:rPr>
        <w:t>conference participant</w:t>
      </w:r>
      <w:r w:rsidRPr="00EF20F7">
        <w:t>, the MRFC may provide to the MRFP a "Concurrent Codec Capabilities" information element to indicate the concurrent codec capabilities of the conference participant.</w:t>
      </w:r>
    </w:p>
    <w:p w14:paraId="0D1035BE" w14:textId="77777777" w:rsidR="00AD072D" w:rsidRPr="00EF20F7" w:rsidRDefault="00AD072D" w:rsidP="00AD072D">
      <w:pPr>
        <w:pStyle w:val="Heading4"/>
      </w:pPr>
      <w:bookmarkStart w:id="74" w:name="_Toc517464906"/>
      <w:bookmarkStart w:id="75" w:name="_Toc67396611"/>
      <w:r w:rsidRPr="00EF20F7">
        <w:t>5.11.3.4</w:t>
      </w:r>
      <w:r w:rsidRPr="00EF20F7">
        <w:tab/>
      </w:r>
      <w:r w:rsidRPr="00EF20F7">
        <w:rPr>
          <w:lang w:eastAsia="ko-KR"/>
        </w:rPr>
        <w:t>Negotiation</w:t>
      </w:r>
      <w:r w:rsidRPr="00EF20F7">
        <w:rPr>
          <w:rFonts w:cs="Arial"/>
          <w:lang w:eastAsia="zh-CN"/>
        </w:rPr>
        <w:t xml:space="preserve"> in "dial-out" scenario</w:t>
      </w:r>
      <w:bookmarkEnd w:id="74"/>
      <w:bookmarkEnd w:id="75"/>
    </w:p>
    <w:p w14:paraId="41EA8148" w14:textId="77777777" w:rsidR="00AD072D" w:rsidRPr="00EF20F7" w:rsidRDefault="00AD072D" w:rsidP="00AD072D">
      <w:r w:rsidRPr="00EF20F7">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If the MRFC supports the "Compact Concurrent Codec Negotiation and Capabilities" function specified in 3GPP TS 26.114 [23], </w:t>
      </w:r>
      <w:r w:rsidR="00975A8F">
        <w:t>clause</w:t>
      </w:r>
      <w:r w:rsidRPr="00EF20F7">
        <w:t xml:space="preserve"> S.5.7 and received the "a=ccc_list" attribute (defined in 3GPP TS 26.114 [23], </w:t>
      </w:r>
      <w:r w:rsidR="00975A8F">
        <w:t>clause</w:t>
      </w:r>
      <w:r w:rsidRPr="00EF20F7">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Pr="00EF20F7">
        <w:rPr>
          <w:lang w:eastAsia="ko-KR"/>
        </w:rPr>
        <w:t>conference participant</w:t>
      </w:r>
      <w:r w:rsidRPr="00EF20F7">
        <w:t>. The MRFC:</w:t>
      </w:r>
    </w:p>
    <w:p w14:paraId="5C6E7707" w14:textId="77777777" w:rsidR="00AD072D" w:rsidRPr="00EF20F7" w:rsidRDefault="00AD072D" w:rsidP="00AD072D">
      <w:pPr>
        <w:pStyle w:val="B10"/>
      </w:pPr>
      <w:r w:rsidRPr="00EF20F7">
        <w:t>-</w:t>
      </w:r>
      <w:r w:rsidRPr="00EF20F7">
        <w:tab/>
        <w:t>should offer an audio media stream as simulcasted media stream;</w:t>
      </w:r>
    </w:p>
    <w:p w14:paraId="14D93983" w14:textId="77777777" w:rsidR="00AD072D" w:rsidRPr="00EF20F7" w:rsidRDefault="00AD072D" w:rsidP="00AD072D">
      <w:pPr>
        <w:pStyle w:val="B10"/>
      </w:pPr>
      <w:r w:rsidRPr="00EF20F7">
        <w:t>-</w:t>
      </w:r>
      <w:r w:rsidRPr="00EF20F7">
        <w:tab/>
        <w:t>should offer a main video media stream as simulcasted media stream;</w:t>
      </w:r>
    </w:p>
    <w:p w14:paraId="6C8014A1" w14:textId="77777777" w:rsidR="00AD072D" w:rsidRPr="00EF20F7" w:rsidRDefault="00AD072D" w:rsidP="00AD072D">
      <w:pPr>
        <w:pStyle w:val="B10"/>
      </w:pPr>
      <w:r w:rsidRPr="00EF20F7">
        <w:lastRenderedPageBreak/>
        <w:t>-</w:t>
      </w:r>
      <w:r w:rsidRPr="00EF20F7">
        <w:tab/>
        <w:t>shall decide if a "screenshare" video media stream will be offered;</w:t>
      </w:r>
    </w:p>
    <w:p w14:paraId="08A44D9E" w14:textId="77777777" w:rsidR="00AD072D" w:rsidRPr="00EF20F7" w:rsidRDefault="00AD072D" w:rsidP="00AD072D">
      <w:pPr>
        <w:pStyle w:val="B10"/>
      </w:pPr>
      <w:r w:rsidRPr="00EF20F7">
        <w:t>-</w:t>
      </w:r>
      <w:r w:rsidRPr="00EF20F7">
        <w:tab/>
        <w:t>shall decide the number of "thumbnail" video media streams that will be offered in a sending direction towards the conference participant;</w:t>
      </w:r>
    </w:p>
    <w:p w14:paraId="224253E2" w14:textId="77777777" w:rsidR="00AD072D" w:rsidRPr="00EF20F7" w:rsidRDefault="00AD072D" w:rsidP="00AD072D">
      <w:pPr>
        <w:pStyle w:val="B10"/>
      </w:pPr>
      <w:r w:rsidRPr="00EF20F7">
        <w:t>-</w:t>
      </w:r>
      <w:r w:rsidRPr="00EF20F7">
        <w:tab/>
        <w:t>should offer a BFCP media stream to control the audio and the main video media streams, and, if a "screenshare" video media stream is offered, to control the "screenshare" video media stream and should assign separate floor identities for each of these streams;</w:t>
      </w:r>
    </w:p>
    <w:p w14:paraId="6598C264" w14:textId="77777777" w:rsidR="00AD072D" w:rsidRPr="00EF20F7" w:rsidRDefault="00AD072D" w:rsidP="00AD072D">
      <w:pPr>
        <w:pStyle w:val="B10"/>
      </w:pPr>
      <w:r w:rsidRPr="00EF20F7">
        <w:t>-</w:t>
      </w:r>
      <w:r w:rsidRPr="00EF20F7">
        <w:tab/>
        <w:t>for each offered audio and video media stream, shall select the payload types (codecs and codec configurations);</w:t>
      </w:r>
    </w:p>
    <w:p w14:paraId="3066667F" w14:textId="77777777" w:rsidR="00AD072D" w:rsidRPr="00EF20F7" w:rsidRDefault="00AD072D" w:rsidP="00AD072D">
      <w:pPr>
        <w:pStyle w:val="B10"/>
      </w:pPr>
      <w:r w:rsidRPr="00EF20F7">
        <w:t>-</w:t>
      </w:r>
      <w:r w:rsidRPr="00EF20F7">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EF20F7">
        <w:rPr>
          <w:lang w:eastAsia="ko-KR"/>
        </w:rPr>
        <w:t>"a=rid" lines with the "pt" parameter defining the simulcast stream identification</w:t>
      </w:r>
      <w:r w:rsidRPr="00EF20F7">
        <w:t>; and</w:t>
      </w:r>
    </w:p>
    <w:p w14:paraId="6376ECC1" w14:textId="77777777" w:rsidR="00AD072D" w:rsidRPr="00EF20F7" w:rsidRDefault="00AD072D" w:rsidP="00AD072D">
      <w:pPr>
        <w:pStyle w:val="B10"/>
      </w:pPr>
      <w:r w:rsidRPr="00EF20F7">
        <w:t>-</w:t>
      </w:r>
      <w:r w:rsidRPr="00EF20F7">
        <w:tab/>
        <w:t>for each offered audio and video media stream, shall decide if the "RTP-level pause and resume" functionality corresponding to "config=1" or "config=2" (see figure 7 in IETF RFC 7728 [62]) will be offered.</w:t>
      </w:r>
    </w:p>
    <w:p w14:paraId="6465810D" w14:textId="77777777" w:rsidR="00AD072D" w:rsidRPr="00EF20F7" w:rsidRDefault="00AD072D" w:rsidP="00AD072D">
      <w:pPr>
        <w:rPr>
          <w:lang w:eastAsia="ko-KR"/>
        </w:rPr>
      </w:pPr>
      <w:r w:rsidRPr="00EF20F7">
        <w:t xml:space="preserve">The MRFC shall then, in accordance with the selected media stream configuration, request the MRFP to reserve resources towards the </w:t>
      </w:r>
      <w:r w:rsidRPr="00EF20F7">
        <w:rPr>
          <w:lang w:eastAsia="ko-KR"/>
        </w:rPr>
        <w:t>conference participant. The MRFC shall:</w:t>
      </w:r>
    </w:p>
    <w:p w14:paraId="2514C0DE" w14:textId="77777777" w:rsidR="00AD072D" w:rsidRPr="00EF20F7" w:rsidRDefault="00AD072D" w:rsidP="00AD072D">
      <w:pPr>
        <w:pStyle w:val="B10"/>
      </w:pPr>
      <w:r w:rsidRPr="00EF20F7">
        <w:t>-</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14:paraId="2837C2C4" w14:textId="77777777" w:rsidR="00AD072D" w:rsidRPr="00EF20F7" w:rsidRDefault="00AD072D" w:rsidP="00AD072D">
      <w:pPr>
        <w:pStyle w:val="B2"/>
      </w:pPr>
      <w:r w:rsidRPr="00EF20F7">
        <w:t>a)</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7E37A2EE" w14:textId="77777777" w:rsidR="00AD072D" w:rsidRPr="00EF20F7" w:rsidRDefault="00AD072D" w:rsidP="00AD072D">
      <w:pPr>
        <w:pStyle w:val="B2"/>
      </w:pPr>
      <w:r w:rsidRPr="00EF20F7">
        <w:t>b)</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37727A79" w14:textId="77777777" w:rsidR="00AD072D" w:rsidRPr="00EF20F7" w:rsidRDefault="00AD072D" w:rsidP="00AD072D">
      <w:pPr>
        <w:pStyle w:val="B2"/>
      </w:pPr>
      <w:r w:rsidRPr="00EF20F7">
        <w:t>c)</w:t>
      </w:r>
      <w:r w:rsidRPr="00EF20F7">
        <w:tab/>
        <w:t>may indicate with the value "Voice activity detected audio" that the MRFP shall detect voice activity on audio streams;</w:t>
      </w:r>
    </w:p>
    <w:p w14:paraId="3DD15118" w14:textId="77777777" w:rsidR="00AD072D" w:rsidRPr="00EF20F7" w:rsidRDefault="00AD072D" w:rsidP="00AD072D">
      <w:pPr>
        <w:pStyle w:val="B2"/>
      </w:pPr>
      <w:r w:rsidRPr="00EF20F7">
        <w:t>d)</w:t>
      </w:r>
      <w:r w:rsidRPr="00EF20F7">
        <w:tab/>
        <w:t>may indicate with the value "Mix audio" that the MRFP shall mix all the received audio streams from all other conference participants in the context and send the resulting audio stream(s) to each conference participant;</w:t>
      </w:r>
    </w:p>
    <w:p w14:paraId="2220D718" w14:textId="77777777" w:rsidR="00AD072D" w:rsidRPr="00EF20F7" w:rsidRDefault="00AD072D" w:rsidP="00AD072D">
      <w:pPr>
        <w:pStyle w:val="B2"/>
      </w:pPr>
      <w:r w:rsidRPr="00EF20F7">
        <w:t>e)</w:t>
      </w:r>
      <w:r w:rsidRPr="00EF20F7">
        <w:tab/>
        <w:t>may indicate with the value "BFCP audio" that if the MRFP receives BFCP messages, the MRFP shall select received audio streams to forward or mix based on these BFCP messages;</w:t>
      </w:r>
    </w:p>
    <w:p w14:paraId="60E8713C" w14:textId="77777777" w:rsidR="00AD072D" w:rsidRPr="00EF20F7" w:rsidRDefault="00AD072D" w:rsidP="00AD072D">
      <w:pPr>
        <w:pStyle w:val="B2"/>
      </w:pPr>
      <w:r w:rsidRPr="00EF20F7">
        <w:t>f)</w:t>
      </w:r>
      <w:r w:rsidRPr="00EF20F7">
        <w:tab/>
        <w:t>may indicate with the value "BFCP video" that if the MRFP receives BFCP messages, the MRFP shall select received video streams to forward or mix based on these BFCP messages; and</w:t>
      </w:r>
    </w:p>
    <w:p w14:paraId="504CE981" w14:textId="77777777" w:rsidR="00AD072D" w:rsidRPr="00EF20F7" w:rsidRDefault="00AD072D" w:rsidP="00AD072D">
      <w:pPr>
        <w:pStyle w:val="B2"/>
      </w:pPr>
      <w:r w:rsidRPr="00EF20F7">
        <w:t>g)</w:t>
      </w:r>
      <w:r w:rsidRPr="00EF20F7">
        <w:tab/>
        <w:t>may indicate with the value "BFCP screenshare" that if the MRFP receives BFCP messages, the MRFP shall select received screenshare streams to forward or mix based on these BFCP messages;</w:t>
      </w:r>
    </w:p>
    <w:p w14:paraId="31A6EA7B" w14:textId="77777777" w:rsidR="00AD072D" w:rsidRPr="00EF20F7" w:rsidRDefault="00AD072D" w:rsidP="00AD072D">
      <w:pPr>
        <w:pStyle w:val="B10"/>
        <w:rPr>
          <w:lang w:eastAsia="ko-KR"/>
        </w:rPr>
      </w:pPr>
      <w:r w:rsidRPr="00EF20F7">
        <w:t>-</w:t>
      </w:r>
      <w:r w:rsidRPr="00EF20F7">
        <w:tab/>
        <w:t>include all offered media streams to that conference participant into the same termination;</w:t>
      </w:r>
    </w:p>
    <w:p w14:paraId="6B7E4ABF" w14:textId="77777777" w:rsidR="00AD072D" w:rsidRPr="00EF20F7" w:rsidRDefault="00AD072D" w:rsidP="00AD072D">
      <w:pPr>
        <w:pStyle w:val="B10"/>
      </w:pPr>
      <w:r w:rsidRPr="00EF20F7">
        <w:t>-</w:t>
      </w:r>
      <w:r w:rsidRPr="00EF20F7">
        <w:tab/>
        <w:t>request the local IP address and the port for each offered audio and video media stream;</w:t>
      </w:r>
    </w:p>
    <w:p w14:paraId="670667F6" w14:textId="77777777" w:rsidR="00AD072D" w:rsidRPr="00EF20F7" w:rsidRDefault="00AD072D" w:rsidP="00AD072D">
      <w:pPr>
        <w:pStyle w:val="B10"/>
      </w:pPr>
      <w:r w:rsidRPr="00EF20F7">
        <w:t>-</w:t>
      </w:r>
      <w:r w:rsidRPr="00EF20F7">
        <w:tab/>
        <w:t>include selected payload types for each offered audio and video media stream;</w:t>
      </w:r>
    </w:p>
    <w:p w14:paraId="7BCF3BD4" w14:textId="77777777" w:rsidR="00AD072D" w:rsidRPr="00EF20F7" w:rsidRDefault="00AD072D" w:rsidP="00AD072D">
      <w:pPr>
        <w:pStyle w:val="B10"/>
      </w:pPr>
      <w:r w:rsidRPr="00EF20F7">
        <w:t>-</w:t>
      </w:r>
      <w:r w:rsidRPr="00EF20F7">
        <w:tab/>
        <w:t xml:space="preserve">include a "Stream content" information element with the value </w:t>
      </w:r>
      <w:r w:rsidRPr="00EF20F7">
        <w:rPr>
          <w:lang w:eastAsia="ko-KR"/>
        </w:rPr>
        <w:t xml:space="preserve">"main" for the </w:t>
      </w:r>
      <w:r w:rsidRPr="00EF20F7">
        <w:t>main video media stream;</w:t>
      </w:r>
    </w:p>
    <w:p w14:paraId="583730B2" w14:textId="77777777" w:rsidR="00AD072D" w:rsidRPr="00EF20F7" w:rsidRDefault="00AD072D" w:rsidP="00AD072D">
      <w:pPr>
        <w:pStyle w:val="B10"/>
      </w:pPr>
      <w:r w:rsidRPr="00EF20F7">
        <w:lastRenderedPageBreak/>
        <w:t>-</w:t>
      </w:r>
      <w:r w:rsidRPr="00EF20F7">
        <w:tab/>
      </w:r>
      <w:r w:rsidRPr="00EF20F7">
        <w:rPr>
          <w:lang w:eastAsia="ko-KR"/>
        </w:rPr>
        <w:t xml:space="preserve">if </w:t>
      </w:r>
      <w:r w:rsidRPr="00EF20F7">
        <w:t xml:space="preserve">the "screenshare" video media stream is offered, include a "Stream content" information element with the value </w:t>
      </w:r>
      <w:r w:rsidRPr="00EF20F7">
        <w:rPr>
          <w:lang w:eastAsia="ko-KR"/>
        </w:rPr>
        <w:t>"slides"</w:t>
      </w:r>
      <w:r w:rsidRPr="00EF20F7">
        <w:t>;</w:t>
      </w:r>
    </w:p>
    <w:p w14:paraId="58540018" w14:textId="77777777" w:rsidR="00AD072D" w:rsidRPr="00EF20F7" w:rsidRDefault="00AD072D" w:rsidP="00AD072D">
      <w:pPr>
        <w:pStyle w:val="B10"/>
      </w:pPr>
      <w:r w:rsidRPr="00EF20F7">
        <w:t>-</w:t>
      </w:r>
      <w:r w:rsidRPr="00EF20F7">
        <w:tab/>
        <w:t>for each offered simulcast media stream:</w:t>
      </w:r>
    </w:p>
    <w:p w14:paraId="299473FC" w14:textId="77777777" w:rsidR="00AD072D" w:rsidRPr="00EF20F7" w:rsidRDefault="00AD072D" w:rsidP="00AD072D">
      <w:pPr>
        <w:pStyle w:val="B2"/>
      </w:pPr>
      <w:r w:rsidRPr="00EF20F7">
        <w:t>a)</w:t>
      </w:r>
      <w:r w:rsidRPr="00EF20F7">
        <w:tab/>
        <w:t>include a "Simulcast desc" information element with the selected simulcast configuration (containing the "a=simulcast" attribute) and request the MRFP to configure the termination with the simulcast capability; and</w:t>
      </w:r>
    </w:p>
    <w:p w14:paraId="3F32472A" w14:textId="77777777" w:rsidR="00AD072D" w:rsidRPr="00EF20F7" w:rsidRDefault="00AD072D" w:rsidP="00AD072D">
      <w:pPr>
        <w:pStyle w:val="B2"/>
      </w:pPr>
      <w:r w:rsidRPr="00EF20F7">
        <w:t>b)</w:t>
      </w:r>
      <w:r w:rsidRPr="00EF20F7">
        <w:tab/>
        <w:t xml:space="preserve">include a "Simulcast format" information element with selected simulcast formats (the corresponding </w:t>
      </w:r>
      <w:r w:rsidRPr="00EF20F7">
        <w:rPr>
          <w:lang w:eastAsia="ko-KR"/>
        </w:rPr>
        <w:t>"a=rid" lines)</w:t>
      </w:r>
      <w:r w:rsidRPr="00EF20F7">
        <w:t xml:space="preserve"> to indicate to the MRFP </w:t>
      </w:r>
      <w:r w:rsidRPr="00EF20F7">
        <w:rPr>
          <w:lang w:eastAsia="ko-KR"/>
        </w:rPr>
        <w:t>the simulcast stream identification</w:t>
      </w:r>
      <w:r w:rsidRPr="00EF20F7">
        <w:t xml:space="preserve"> and which payload type to reserve for the particular simulcast format</w:t>
      </w:r>
      <w:r w:rsidRPr="00EF20F7">
        <w:rPr>
          <w:lang w:eastAsia="ko-KR"/>
        </w:rPr>
        <w:t>;</w:t>
      </w:r>
    </w:p>
    <w:p w14:paraId="06E0EE14" w14:textId="77777777" w:rsidR="00AD072D" w:rsidRPr="00EF20F7" w:rsidRDefault="00AD072D" w:rsidP="00AD072D">
      <w:pPr>
        <w:pStyle w:val="B10"/>
      </w:pPr>
      <w:r w:rsidRPr="00EF20F7">
        <w:t>-</w:t>
      </w:r>
      <w:r w:rsidRPr="00EF20F7">
        <w:tab/>
        <w:t>for each audio and video media stream offered with the "RTP-level pause and resume" functionality:</w:t>
      </w:r>
    </w:p>
    <w:p w14:paraId="7E1A243E" w14:textId="77777777" w:rsidR="00AD072D" w:rsidRPr="00EF20F7" w:rsidRDefault="00AD072D" w:rsidP="00AD072D">
      <w:pPr>
        <w:pStyle w:val="B2"/>
      </w:pPr>
      <w:r w:rsidRPr="00EF20F7">
        <w:t>a)</w:t>
      </w:r>
      <w:r w:rsidRPr="00EF20F7">
        <w:tab/>
        <w:t>include a "CCM pause-resume" information element to indicate to the MRFP which RTCP feedback "CCM PAUSE-RESUME" messages the MRFP may send to the end user;</w:t>
      </w:r>
    </w:p>
    <w:p w14:paraId="4BED5A74" w14:textId="77777777" w:rsidR="00AD072D" w:rsidRPr="00EF20F7" w:rsidRDefault="00AD072D" w:rsidP="00AD072D">
      <w:pPr>
        <w:pStyle w:val="B2"/>
      </w:pPr>
      <w:r w:rsidRPr="00EF20F7">
        <w:t>b)</w:t>
      </w:r>
      <w:r w:rsidRPr="00EF20F7">
        <w:tab/>
        <w:t>include a "nowait"</w:t>
      </w:r>
      <w:r w:rsidRPr="00EF20F7">
        <w:rPr>
          <w:szCs w:val="24"/>
        </w:rPr>
        <w:t xml:space="preserve"> </w:t>
      </w:r>
      <w:r w:rsidRPr="00EF20F7">
        <w:rPr>
          <w:lang w:eastAsia="ko-KR"/>
        </w:rPr>
        <w:t>pause attribute</w:t>
      </w:r>
      <w:r w:rsidRPr="00EF20F7">
        <w:rPr>
          <w:szCs w:val="24"/>
        </w:rPr>
        <w:t xml:space="preserve"> in the </w:t>
      </w:r>
      <w:r w:rsidRPr="00EF20F7">
        <w:t>"CCM pause-resume" information element to indicate to the MRFP that exchange of the RTCP feedback "CCM PAUSE-RESUME" messages will be point-to-point and no hold-off period will therefore be necessary when resuming paused streams;</w:t>
      </w:r>
    </w:p>
    <w:p w14:paraId="6BB3FEC3" w14:textId="77777777" w:rsidR="00AD072D" w:rsidRPr="00EF20F7" w:rsidRDefault="00AD072D" w:rsidP="00AD072D">
      <w:pPr>
        <w:pStyle w:val="B2"/>
      </w:pPr>
      <w:r w:rsidRPr="00EF20F7">
        <w:t>c)</w:t>
      </w:r>
      <w:r w:rsidRPr="00EF20F7">
        <w:tab/>
        <w:t>include an "Autonomous request" information element to indicate that the MRFP is allowed to autonomously send RTCP feedback CCM PAUSE and RESUME messages; and</w:t>
      </w:r>
    </w:p>
    <w:p w14:paraId="73416AE2" w14:textId="77777777" w:rsidR="00AD072D" w:rsidRPr="00EF20F7" w:rsidRDefault="00AD072D" w:rsidP="00AD072D">
      <w:pPr>
        <w:pStyle w:val="B2"/>
      </w:pPr>
      <w:r w:rsidRPr="00EF20F7">
        <w:t>d)</w:t>
      </w:r>
      <w:r w:rsidRPr="00EF20F7">
        <w:tab/>
        <w:t>include an "Autonomous response" information element to indicate that the MRFP is allowed to autonomously send RTCP feedback CCM PAUSED and REFUSED messages; and</w:t>
      </w:r>
    </w:p>
    <w:p w14:paraId="2FAE5D9C" w14:textId="77777777" w:rsidR="00AD072D" w:rsidRPr="00EF20F7" w:rsidRDefault="00AD072D" w:rsidP="00AD072D">
      <w:pPr>
        <w:pStyle w:val="NO"/>
      </w:pPr>
      <w:r w:rsidRPr="00EF20F7">
        <w:t>NOTE 1:</w:t>
      </w:r>
      <w:r w:rsidRPr="00EF20F7">
        <w:tab/>
        <w:t>The MRFP will not send the RTCP feedback CCM REFUSED message if the "CCM pause-resume" information element contains the "config=2" pause attribute.</w:t>
      </w:r>
    </w:p>
    <w:p w14:paraId="4F49E6BD" w14:textId="77777777" w:rsidR="00AD072D" w:rsidRPr="00EF20F7" w:rsidRDefault="00AD072D" w:rsidP="00AD072D">
      <w:pPr>
        <w:pStyle w:val="B10"/>
      </w:pPr>
      <w:r w:rsidRPr="00EF20F7">
        <w:t>-</w:t>
      </w:r>
      <w:r w:rsidRPr="00EF20F7">
        <w:tab/>
        <w:t xml:space="preserve">apply additional specific procedures for BFCP in </w:t>
      </w:r>
      <w:r w:rsidR="00975A8F">
        <w:t>clause</w:t>
      </w:r>
      <w:r w:rsidRPr="00EF20F7">
        <w:t> 5.14.5</w:t>
      </w:r>
      <w:r w:rsidRPr="00EF20F7">
        <w:rPr>
          <w:rFonts w:cs="Arial"/>
        </w:rPr>
        <w:t>.</w:t>
      </w:r>
    </w:p>
    <w:p w14:paraId="6125BBEC" w14:textId="77777777" w:rsidR="00AD072D" w:rsidRPr="00EF20F7" w:rsidRDefault="00AD072D" w:rsidP="00AD072D">
      <w:pPr>
        <w:rPr>
          <w:lang w:eastAsia="zh-CN"/>
        </w:rPr>
      </w:pPr>
      <w:r w:rsidRPr="00EF20F7">
        <w:t xml:space="preserve">Upon receipt of a </w:t>
      </w:r>
      <w:r w:rsidRPr="00EF20F7">
        <w:rPr>
          <w:lang w:eastAsia="zh-CN"/>
        </w:rPr>
        <w:t xml:space="preserve">confirmation from the MRFP about local IP address and port and reserved resources for each selected media stream, the MRFC shall include in the SIP request </w:t>
      </w:r>
      <w:r w:rsidRPr="00EF20F7">
        <w:t xml:space="preserve">an "isfocus" media feature tag (defined in IETF RFC 3840 [63]), and </w:t>
      </w:r>
      <w:r w:rsidRPr="00EF20F7">
        <w:rPr>
          <w:lang w:eastAsia="zh-CN"/>
        </w:rPr>
        <w:t>the SDP offer with the selected audio, video and BFCP media streams. The MRFC shall include in the SDP offer:</w:t>
      </w:r>
    </w:p>
    <w:p w14:paraId="7FA72FB6" w14:textId="77777777" w:rsidR="00AD072D" w:rsidRPr="00EF20F7" w:rsidRDefault="00AD072D" w:rsidP="00AD072D">
      <w:pPr>
        <w:pStyle w:val="B10"/>
      </w:pPr>
      <w:r w:rsidRPr="00EF20F7">
        <w:t>-</w:t>
      </w:r>
      <w:r w:rsidRPr="00EF20F7">
        <w:tab/>
        <w:t>selected payload types for each offered audio and video media stream;</w:t>
      </w:r>
    </w:p>
    <w:p w14:paraId="4BDE574C" w14:textId="77777777" w:rsidR="00AD072D" w:rsidRPr="00EF20F7" w:rsidRDefault="00AD072D" w:rsidP="00AD072D">
      <w:pPr>
        <w:pStyle w:val="B10"/>
      </w:pPr>
      <w:r w:rsidRPr="00EF20F7">
        <w:t>-</w:t>
      </w:r>
      <w:r w:rsidRPr="00EF20F7">
        <w:tab/>
      </w:r>
      <w:r w:rsidRPr="00EF20F7">
        <w:rPr>
          <w:lang w:eastAsia="ko-KR"/>
        </w:rPr>
        <w:t>an</w:t>
      </w:r>
      <w:r w:rsidRPr="00EF20F7">
        <w:t xml:space="preserve"> </w:t>
      </w:r>
      <w:r w:rsidRPr="00EF20F7">
        <w:rPr>
          <w:lang w:eastAsia="ko-KR"/>
        </w:rPr>
        <w:t xml:space="preserve">"a=content:main" </w:t>
      </w:r>
      <w:r w:rsidRPr="00EF20F7">
        <w:t>attribute</w:t>
      </w:r>
      <w:r w:rsidRPr="00EF20F7">
        <w:rPr>
          <w:lang w:eastAsia="ko-KR"/>
        </w:rPr>
        <w:t xml:space="preserve"> under the </w:t>
      </w:r>
      <w:r w:rsidRPr="00EF20F7">
        <w:t xml:space="preserve">main video </w:t>
      </w:r>
      <w:r w:rsidRPr="00EF20F7">
        <w:rPr>
          <w:lang w:eastAsia="ko-KR"/>
        </w:rPr>
        <w:t>"m=" line</w:t>
      </w:r>
      <w:r w:rsidRPr="00EF20F7">
        <w:t>;</w:t>
      </w:r>
    </w:p>
    <w:p w14:paraId="2BC7D3F4" w14:textId="77777777" w:rsidR="00AD072D" w:rsidRPr="00EF20F7" w:rsidRDefault="00AD072D" w:rsidP="00AD072D">
      <w:pPr>
        <w:pStyle w:val="B10"/>
      </w:pPr>
      <w:r w:rsidRPr="00EF20F7">
        <w:t>-</w:t>
      </w:r>
      <w:r w:rsidRPr="00EF20F7">
        <w:tab/>
      </w:r>
      <w:r w:rsidRPr="00EF20F7">
        <w:rPr>
          <w:lang w:eastAsia="ko-KR"/>
        </w:rPr>
        <w:t xml:space="preserve">if </w:t>
      </w:r>
      <w:r w:rsidRPr="00EF20F7">
        <w:t xml:space="preserve">the "screenshare" video media stream is offered, </w:t>
      </w:r>
      <w:r w:rsidRPr="00EF20F7">
        <w:rPr>
          <w:lang w:eastAsia="ko-KR"/>
        </w:rPr>
        <w:t>an</w:t>
      </w:r>
      <w:r w:rsidRPr="00EF20F7">
        <w:t xml:space="preserve"> </w:t>
      </w:r>
      <w:r w:rsidRPr="00EF20F7">
        <w:rPr>
          <w:lang w:eastAsia="ko-KR"/>
        </w:rPr>
        <w:t xml:space="preserve">"a=content: slides" </w:t>
      </w:r>
      <w:r w:rsidRPr="00EF20F7">
        <w:t>attribute</w:t>
      </w:r>
      <w:r w:rsidRPr="00EF20F7">
        <w:rPr>
          <w:lang w:eastAsia="ko-KR"/>
        </w:rPr>
        <w:t xml:space="preserve"> under </w:t>
      </w:r>
      <w:r w:rsidRPr="00EF20F7">
        <w:t xml:space="preserve">the "screenshare" video </w:t>
      </w:r>
      <w:r w:rsidRPr="00EF20F7">
        <w:rPr>
          <w:lang w:eastAsia="ko-KR"/>
        </w:rPr>
        <w:t>"m=" line</w:t>
      </w:r>
      <w:r w:rsidRPr="00EF20F7">
        <w:t>;</w:t>
      </w:r>
    </w:p>
    <w:p w14:paraId="2C1B0D36" w14:textId="77777777" w:rsidR="00AD072D" w:rsidRPr="00EF20F7" w:rsidRDefault="00AD072D" w:rsidP="00AD072D">
      <w:pPr>
        <w:pStyle w:val="B10"/>
      </w:pPr>
      <w:r w:rsidRPr="00EF20F7">
        <w:t>-</w:t>
      </w:r>
      <w:r w:rsidRPr="00EF20F7">
        <w:tab/>
        <w:t xml:space="preserve">for each offered simulcast media stream, </w:t>
      </w:r>
      <w:r w:rsidRPr="00EF20F7">
        <w:rPr>
          <w:lang w:eastAsia="ko-KR"/>
        </w:rPr>
        <w:t>an</w:t>
      </w:r>
      <w:r w:rsidRPr="00EF20F7">
        <w:t xml:space="preserve"> "a=simulcast" attribute and related "a=rid" attribute lines with a "pt" parameter defining the simulcast stream identification </w:t>
      </w:r>
      <w:r w:rsidRPr="00EF20F7">
        <w:rPr>
          <w:lang w:eastAsia="ko-KR"/>
        </w:rPr>
        <w:t xml:space="preserve">under the </w:t>
      </w:r>
      <w:r w:rsidRPr="00EF20F7">
        <w:t xml:space="preserve">corresponding </w:t>
      </w:r>
      <w:r w:rsidRPr="00EF20F7">
        <w:rPr>
          <w:lang w:eastAsia="ko-KR"/>
        </w:rPr>
        <w:t>"m=" line</w:t>
      </w:r>
      <w:r w:rsidRPr="00EF20F7">
        <w:t>;</w:t>
      </w:r>
    </w:p>
    <w:p w14:paraId="24D694BB" w14:textId="77777777" w:rsidR="00AD072D" w:rsidRPr="00EF20F7" w:rsidRDefault="00AD072D" w:rsidP="00AD072D">
      <w:pPr>
        <w:pStyle w:val="B10"/>
      </w:pPr>
      <w:r w:rsidRPr="00EF20F7">
        <w:t>-</w:t>
      </w:r>
      <w:r w:rsidRPr="00EF20F7">
        <w:tab/>
        <w:t>"a=label" attribute line(s) indicating which of the offered audio and/or video media streams will be BFCP controlled;</w:t>
      </w:r>
    </w:p>
    <w:p w14:paraId="571481AE" w14:textId="77777777" w:rsidR="00AD072D" w:rsidRPr="00EF20F7" w:rsidRDefault="00AD072D" w:rsidP="00AD072D">
      <w:pPr>
        <w:pStyle w:val="NO"/>
        <w:rPr>
          <w:lang w:eastAsia="zh-CN"/>
        </w:rPr>
      </w:pPr>
      <w:r w:rsidRPr="00EF20F7">
        <w:t>NOTE 2:</w:t>
      </w:r>
      <w:r w:rsidRPr="00EF20F7">
        <w:tab/>
      </w:r>
      <w:r w:rsidRPr="00EF20F7">
        <w:rPr>
          <w:lang w:eastAsia="ko-KR"/>
        </w:rPr>
        <w:t xml:space="preserve">The </w:t>
      </w:r>
      <w:r w:rsidRPr="00EF20F7">
        <w:t xml:space="preserve">"a=label" attribute is defined in </w:t>
      </w:r>
      <w:r w:rsidRPr="00EF20F7">
        <w:rPr>
          <w:lang w:eastAsia="ko-KR"/>
        </w:rPr>
        <w:t>IETF RFC 4574 [64]</w:t>
      </w:r>
      <w:r w:rsidRPr="00EF20F7">
        <w:t>.</w:t>
      </w:r>
    </w:p>
    <w:p w14:paraId="48BFCF72" w14:textId="77777777" w:rsidR="00AD072D" w:rsidRPr="00EF20F7" w:rsidRDefault="00AD072D" w:rsidP="00AD072D">
      <w:pPr>
        <w:pStyle w:val="B10"/>
      </w:pPr>
      <w:r w:rsidRPr="00EF20F7">
        <w:t>-</w:t>
      </w:r>
      <w:r w:rsidRPr="00EF20F7">
        <w:tab/>
        <w:t xml:space="preserve">for each offered "thumbnail" video media stream, </w:t>
      </w:r>
      <w:r w:rsidRPr="00EF20F7">
        <w:rPr>
          <w:lang w:eastAsia="ko-KR"/>
        </w:rPr>
        <w:t>an</w:t>
      </w:r>
      <w:r w:rsidRPr="00EF20F7">
        <w:t xml:space="preserve"> "a=sendonly" attribute </w:t>
      </w:r>
      <w:r w:rsidRPr="00EF20F7">
        <w:rPr>
          <w:lang w:eastAsia="ko-KR"/>
        </w:rPr>
        <w:t xml:space="preserve">under the </w:t>
      </w:r>
      <w:r w:rsidRPr="00EF20F7">
        <w:t xml:space="preserve">corresponding </w:t>
      </w:r>
      <w:r w:rsidRPr="00EF20F7">
        <w:rPr>
          <w:lang w:eastAsia="ko-KR"/>
        </w:rPr>
        <w:t>"m=" line;</w:t>
      </w:r>
    </w:p>
    <w:p w14:paraId="01861D16" w14:textId="77777777" w:rsidR="00AD072D" w:rsidRPr="00EF20F7" w:rsidRDefault="00AD072D" w:rsidP="00AD072D">
      <w:pPr>
        <w:pStyle w:val="B10"/>
      </w:pPr>
      <w:r w:rsidRPr="00EF20F7">
        <w:t>-</w:t>
      </w:r>
      <w:r w:rsidRPr="00EF20F7">
        <w:tab/>
        <w:t xml:space="preserve">for each offered audio and video media stream, </w:t>
      </w:r>
      <w:r w:rsidRPr="00EF20F7">
        <w:rPr>
          <w:lang w:eastAsia="ko-KR"/>
        </w:rPr>
        <w:t>an</w:t>
      </w:r>
      <w:r w:rsidRPr="00EF20F7">
        <w:t xml:space="preserve"> "a=rtcp-fb" line with </w:t>
      </w:r>
      <w:r w:rsidRPr="00EF20F7">
        <w:rPr>
          <w:lang w:eastAsia="ko-KR"/>
        </w:rPr>
        <w:t>a</w:t>
      </w:r>
      <w:r w:rsidRPr="00EF20F7">
        <w:t xml:space="preserve"> "pause" CCM parameter, </w:t>
      </w:r>
      <w:r w:rsidRPr="00EF20F7">
        <w:rPr>
          <w:lang w:eastAsia="ko-KR"/>
        </w:rPr>
        <w:t>a</w:t>
      </w:r>
      <w:r w:rsidRPr="00EF20F7">
        <w:t xml:space="preserve"> "nowait" pause attribute and </w:t>
      </w:r>
      <w:r w:rsidRPr="00EF20F7">
        <w:rPr>
          <w:lang w:eastAsia="ko-KR"/>
        </w:rPr>
        <w:t>a</w:t>
      </w:r>
      <w:r w:rsidRPr="00EF20F7">
        <w:t xml:space="preserve"> "config" pause attribute; and</w:t>
      </w:r>
    </w:p>
    <w:p w14:paraId="11169236" w14:textId="77777777" w:rsidR="00AD072D" w:rsidRPr="00EF20F7" w:rsidRDefault="00AD072D" w:rsidP="00AD072D">
      <w:pPr>
        <w:pStyle w:val="NO"/>
        <w:rPr>
          <w:lang w:eastAsia="zh-CN"/>
        </w:rPr>
      </w:pPr>
      <w:r w:rsidRPr="00EF20F7">
        <w:t>NOTE 3:</w:t>
      </w:r>
      <w:r w:rsidRPr="00EF20F7">
        <w:tab/>
        <w:t>If the MRFP supports the full "</w:t>
      </w:r>
      <w:r w:rsidRPr="00EF20F7">
        <w:rPr>
          <w:lang w:eastAsia="ko-KR"/>
        </w:rPr>
        <w:t>RTP-level pause and resume</w:t>
      </w:r>
      <w:r w:rsidRPr="00EF20F7">
        <w:t>"</w:t>
      </w:r>
      <w:r w:rsidRPr="00EF20F7">
        <w:rPr>
          <w:lang w:eastAsia="ko-KR"/>
        </w:rPr>
        <w:t xml:space="preserve"> functionality, as defined </w:t>
      </w:r>
      <w:r w:rsidRPr="00EF20F7">
        <w:t>in IETF RFC 7728 [62], the "</w:t>
      </w:r>
      <w:r w:rsidRPr="00EF20F7">
        <w:rPr>
          <w:lang w:eastAsia="ko-KR"/>
        </w:rPr>
        <w:t>config</w:t>
      </w:r>
      <w:r w:rsidRPr="00EF20F7">
        <w:t>"</w:t>
      </w:r>
      <w:r w:rsidRPr="00EF20F7">
        <w:rPr>
          <w:lang w:eastAsia="ko-KR"/>
        </w:rPr>
        <w:t xml:space="preserve"> pause attribute may be omitted.</w:t>
      </w:r>
    </w:p>
    <w:p w14:paraId="29F3E475" w14:textId="77777777" w:rsidR="00AD072D" w:rsidRPr="00EF20F7" w:rsidRDefault="00AD072D" w:rsidP="00AD072D">
      <w:pPr>
        <w:pStyle w:val="B10"/>
      </w:pPr>
      <w:r w:rsidRPr="00EF20F7">
        <w:t>-</w:t>
      </w:r>
      <w:r w:rsidRPr="00EF20F7">
        <w:tab/>
        <w:t xml:space="preserve">under BFCP over TCP </w:t>
      </w:r>
      <w:r w:rsidRPr="00EF20F7">
        <w:rPr>
          <w:lang w:eastAsia="ko-KR"/>
        </w:rPr>
        <w:t>"m=" line</w:t>
      </w:r>
      <w:r w:rsidRPr="00EF20F7">
        <w:t>:</w:t>
      </w:r>
    </w:p>
    <w:p w14:paraId="0C901C62" w14:textId="77777777" w:rsidR="00AD072D" w:rsidRPr="00EF20F7" w:rsidRDefault="00AD072D" w:rsidP="00AD072D">
      <w:pPr>
        <w:pStyle w:val="B2"/>
      </w:pPr>
      <w:r w:rsidRPr="00EF20F7">
        <w:t>a)</w:t>
      </w:r>
      <w:r w:rsidRPr="00EF20F7">
        <w:tab/>
        <w:t>an "a=floorctrl:s-only" attribute to indicate that the MRFP will act as a floor control server;</w:t>
      </w:r>
    </w:p>
    <w:p w14:paraId="0F9D9C75" w14:textId="77777777" w:rsidR="00AD072D" w:rsidRPr="00EF20F7" w:rsidRDefault="00AD072D" w:rsidP="00AD072D">
      <w:pPr>
        <w:pStyle w:val="B2"/>
      </w:pPr>
      <w:r w:rsidRPr="00EF20F7">
        <w:t>b)</w:t>
      </w:r>
      <w:r w:rsidRPr="00EF20F7">
        <w:tab/>
        <w:t>an "a=confid" attribute indicating the conference identity to be used by BFCP signalling;</w:t>
      </w:r>
    </w:p>
    <w:p w14:paraId="2C87DCDB" w14:textId="77777777" w:rsidR="00AD072D" w:rsidRPr="00EF20F7" w:rsidRDefault="00AD072D" w:rsidP="00AD072D">
      <w:pPr>
        <w:pStyle w:val="B2"/>
      </w:pPr>
      <w:r w:rsidRPr="00EF20F7">
        <w:t>c)</w:t>
      </w:r>
      <w:r w:rsidRPr="00EF20F7">
        <w:tab/>
        <w:t>an "a=userid" attribute indicating the user identity to be used by BFCP signalling;</w:t>
      </w:r>
    </w:p>
    <w:p w14:paraId="73307D0F" w14:textId="77777777" w:rsidR="00AD072D" w:rsidRPr="00EF20F7" w:rsidRDefault="00AD072D" w:rsidP="00AD072D">
      <w:pPr>
        <w:pStyle w:val="B2"/>
      </w:pPr>
      <w:r w:rsidRPr="00EF20F7">
        <w:lastRenderedPageBreak/>
        <w:t>d)</w:t>
      </w:r>
      <w:r w:rsidRPr="00EF20F7">
        <w:tab/>
        <w:t>"a=floorid" attribute line(s) containing the BFCP floor identity(ies) to be used to control offered audio and/or video media streams;</w:t>
      </w:r>
    </w:p>
    <w:p w14:paraId="263A9330" w14:textId="77777777" w:rsidR="00AD072D" w:rsidRPr="00EF20F7" w:rsidRDefault="00AD072D" w:rsidP="00AD072D">
      <w:pPr>
        <w:pStyle w:val="NO"/>
        <w:rPr>
          <w:lang w:eastAsia="zh-CN"/>
        </w:rPr>
      </w:pPr>
      <w:r w:rsidRPr="00EF20F7">
        <w:t>NOTE 4:</w:t>
      </w:r>
      <w:r w:rsidRPr="00EF20F7">
        <w:tab/>
        <w:t>The "a=floorctrl", "a=confid", "a=userid" and "a=floorid" attributes are defined in IETF RFC 4583 [21]</w:t>
      </w:r>
      <w:r w:rsidRPr="00EF20F7">
        <w:rPr>
          <w:lang w:eastAsia="ko-KR"/>
        </w:rPr>
        <w:t>.</w:t>
      </w:r>
    </w:p>
    <w:p w14:paraId="302D5581" w14:textId="77777777" w:rsidR="00AD072D" w:rsidRPr="00EF20F7" w:rsidRDefault="00AD072D" w:rsidP="00AD072D">
      <w:pPr>
        <w:pStyle w:val="B2"/>
      </w:pPr>
      <w:r w:rsidRPr="00EF20F7">
        <w:t>e)</w:t>
      </w:r>
      <w:r w:rsidRPr="00EF20F7">
        <w:tab/>
        <w:t>an "a=connection:new" attribute to request a new TCP connection; and</w:t>
      </w:r>
    </w:p>
    <w:p w14:paraId="56361120" w14:textId="77777777" w:rsidR="00AD072D" w:rsidRPr="00EF20F7" w:rsidRDefault="00AD072D" w:rsidP="00AD072D">
      <w:pPr>
        <w:pStyle w:val="B2"/>
      </w:pPr>
      <w:r w:rsidRPr="00EF20F7">
        <w:t>f)</w:t>
      </w:r>
      <w:r w:rsidRPr="00EF20F7">
        <w:tab/>
        <w:t>an "a=setup" attribute to negotiate which end point will act as a TCP client;</w:t>
      </w:r>
    </w:p>
    <w:p w14:paraId="733BDB9A" w14:textId="77777777" w:rsidR="00AD072D" w:rsidRPr="00EF20F7" w:rsidRDefault="00AD072D" w:rsidP="00AD072D">
      <w:pPr>
        <w:pStyle w:val="NO"/>
      </w:pPr>
      <w:r w:rsidRPr="00EF20F7">
        <w:t>NOTE 5:</w:t>
      </w:r>
      <w:r w:rsidRPr="00EF20F7">
        <w:tab/>
        <w:t>The "a= connection" and "a= setup" attributes are defined in IETF RFC 4145 [36]</w:t>
      </w:r>
      <w:r w:rsidRPr="00EF20F7">
        <w:rPr>
          <w:lang w:eastAsia="ko-KR"/>
        </w:rPr>
        <w:t>.</w:t>
      </w:r>
    </w:p>
    <w:p w14:paraId="5A64A120" w14:textId="77777777" w:rsidR="00AD072D" w:rsidRPr="00EF20F7" w:rsidRDefault="00AD072D" w:rsidP="00AD072D">
      <w:pPr>
        <w:pStyle w:val="NO"/>
      </w:pPr>
      <w:r w:rsidRPr="00EF20F7">
        <w:t>NOTE 6:</w:t>
      </w:r>
      <w:r w:rsidRPr="00EF20F7">
        <w:tab/>
        <w:t xml:space="preserve">For the TCP support see </w:t>
      </w:r>
      <w:r w:rsidR="00975A8F">
        <w:t>clause</w:t>
      </w:r>
      <w:r w:rsidRPr="00EF20F7">
        <w:t xml:space="preserve"> 5.21. The MRFC and the MRFP may support IMS media plane security and then procedures from </w:t>
      </w:r>
      <w:r w:rsidR="00975A8F">
        <w:t>clause</w:t>
      </w:r>
      <w:r w:rsidRPr="00EF20F7">
        <w:t> 5.20 will be also applied.</w:t>
      </w:r>
    </w:p>
    <w:p w14:paraId="61861DF7" w14:textId="77777777" w:rsidR="00AD072D" w:rsidRPr="00EF20F7" w:rsidRDefault="00AD072D" w:rsidP="00AD072D">
      <w:r w:rsidRPr="00EF20F7">
        <w:t>Upon receipt of the corresponding SDP answer, the MRFC shall request the MRFP to modify termination towards the conference participant accordingly. The MRFC shall provide to the MRFP:</w:t>
      </w:r>
    </w:p>
    <w:p w14:paraId="713888A9" w14:textId="77777777" w:rsidR="00AD072D" w:rsidRPr="00EF20F7" w:rsidRDefault="00AD072D" w:rsidP="00AD072D">
      <w:pPr>
        <w:pStyle w:val="B10"/>
      </w:pPr>
      <w:r w:rsidRPr="00EF20F7">
        <w:t>-</w:t>
      </w:r>
      <w:r w:rsidRPr="00EF20F7">
        <w:tab/>
        <w:t>the remote IP address and the port for each accepted media stream;</w:t>
      </w:r>
    </w:p>
    <w:p w14:paraId="20DFA5DF" w14:textId="77777777" w:rsidR="00AD072D" w:rsidRPr="00EF20F7" w:rsidRDefault="00AD072D" w:rsidP="00AD072D">
      <w:pPr>
        <w:pStyle w:val="B10"/>
      </w:pPr>
      <w:r w:rsidRPr="00EF20F7">
        <w:t>-</w:t>
      </w:r>
      <w:r w:rsidRPr="00EF20F7">
        <w:tab/>
        <w:t>payload types for each accepted audio and video media stream;</w:t>
      </w:r>
    </w:p>
    <w:p w14:paraId="3EEB13D5" w14:textId="77777777" w:rsidR="00AD072D" w:rsidRPr="00EF20F7" w:rsidRDefault="00AD072D" w:rsidP="00AD072D">
      <w:pPr>
        <w:pStyle w:val="B10"/>
      </w:pPr>
      <w:r w:rsidRPr="00EF20F7">
        <w:t>-</w:t>
      </w:r>
      <w:r w:rsidRPr="00EF20F7">
        <w:tab/>
        <w:t>for each accepted simulcast media stream:</w:t>
      </w:r>
    </w:p>
    <w:p w14:paraId="5B64B894" w14:textId="77777777" w:rsidR="00AD072D" w:rsidRPr="00EF20F7" w:rsidRDefault="00AD072D" w:rsidP="00AD072D">
      <w:pPr>
        <w:pStyle w:val="B2"/>
      </w:pPr>
      <w:r w:rsidRPr="00EF20F7">
        <w:t>a)</w:t>
      </w:r>
      <w:r w:rsidRPr="00EF20F7">
        <w:tab/>
        <w:t>the "Simulcast desc" information element with the accepted simulcast configuration (containing the "a=simulcast" attribute); and</w:t>
      </w:r>
    </w:p>
    <w:p w14:paraId="4209FCAD" w14:textId="77777777" w:rsidR="00AD072D" w:rsidRPr="00EF20F7" w:rsidRDefault="00AD072D" w:rsidP="00AD072D">
      <w:pPr>
        <w:pStyle w:val="B2"/>
      </w:pPr>
      <w:r w:rsidRPr="00EF20F7">
        <w:t>b)</w:t>
      </w:r>
      <w:r w:rsidRPr="00EF20F7">
        <w:tab/>
        <w:t xml:space="preserve">the "Simulcast format" information element with accepted simulcast formats (the corresponding </w:t>
      </w:r>
      <w:r w:rsidRPr="00EF20F7">
        <w:rPr>
          <w:lang w:eastAsia="ko-KR"/>
        </w:rPr>
        <w:t>"a=rid" lines); and</w:t>
      </w:r>
    </w:p>
    <w:p w14:paraId="142F5CCE" w14:textId="77777777" w:rsidR="00AD072D" w:rsidRPr="00EF20F7" w:rsidRDefault="00AD072D" w:rsidP="00AD072D">
      <w:pPr>
        <w:pStyle w:val="B10"/>
      </w:pPr>
      <w:r w:rsidRPr="00EF20F7">
        <w:t>-</w:t>
      </w:r>
      <w:r w:rsidRPr="00EF20F7">
        <w:tab/>
      </w:r>
      <w:r w:rsidRPr="00EF20F7">
        <w:rPr>
          <w:lang w:eastAsia="ko-KR"/>
        </w:rPr>
        <w:t xml:space="preserve">if </w:t>
      </w:r>
      <w:r w:rsidRPr="00EF20F7">
        <w:rPr>
          <w:rFonts w:cs="Arial"/>
        </w:rPr>
        <w:t>the "</w:t>
      </w:r>
      <w:r w:rsidRPr="00EF20F7">
        <w:t xml:space="preserve">a=rtcp-fb" line(s) with a "CCM" parameter and a "pause" CCM parameter </w:t>
      </w:r>
      <w:r w:rsidRPr="00EF20F7">
        <w:rPr>
          <w:lang w:eastAsia="ko-KR"/>
        </w:rPr>
        <w:t xml:space="preserve">was </w:t>
      </w:r>
      <w:r w:rsidRPr="00EF20F7">
        <w:t>included in the SDP answer for the accepted audio or video media stream:</w:t>
      </w:r>
    </w:p>
    <w:p w14:paraId="78080A26" w14:textId="77777777" w:rsidR="00AD072D" w:rsidRPr="00EF20F7" w:rsidRDefault="00AD072D" w:rsidP="00AD072D">
      <w:pPr>
        <w:pStyle w:val="B2"/>
      </w:pPr>
      <w:r w:rsidRPr="00EF20F7">
        <w:t>a)</w:t>
      </w:r>
      <w:r w:rsidRPr="00EF20F7">
        <w:tab/>
        <w:t>the "CCM pause-resume" information element;</w:t>
      </w:r>
    </w:p>
    <w:p w14:paraId="677A404C" w14:textId="77777777" w:rsidR="00AD072D" w:rsidRPr="00EF20F7" w:rsidRDefault="00AD072D" w:rsidP="00AD072D">
      <w:pPr>
        <w:pStyle w:val="B2"/>
      </w:pPr>
      <w:r w:rsidRPr="00EF20F7">
        <w:t>b)</w:t>
      </w:r>
      <w:r w:rsidRPr="00EF20F7">
        <w:tab/>
        <w:t xml:space="preserve">if a "nowait" </w:t>
      </w:r>
      <w:r w:rsidRPr="00EF20F7">
        <w:rPr>
          <w:lang w:eastAsia="ko-KR"/>
        </w:rPr>
        <w:t xml:space="preserve">pause attribute was </w:t>
      </w:r>
      <w:r w:rsidRPr="00EF20F7">
        <w:t>included in the SDP answer, the "nowait"</w:t>
      </w:r>
      <w:r w:rsidRPr="00EF20F7">
        <w:rPr>
          <w:lang w:eastAsia="ko-KR"/>
        </w:rPr>
        <w:t xml:space="preserve"> pause attribute</w:t>
      </w:r>
      <w:r w:rsidRPr="00EF20F7">
        <w:rPr>
          <w:szCs w:val="24"/>
        </w:rPr>
        <w:t xml:space="preserve"> in the </w:t>
      </w:r>
      <w:r w:rsidRPr="00EF20F7">
        <w:t>"CCM pause-resume" information element;</w:t>
      </w:r>
    </w:p>
    <w:p w14:paraId="5801A469" w14:textId="77777777" w:rsidR="00AD072D" w:rsidRPr="00EF20F7" w:rsidRDefault="00AD072D" w:rsidP="00AD072D">
      <w:pPr>
        <w:pStyle w:val="B2"/>
      </w:pPr>
      <w:r w:rsidRPr="00EF20F7">
        <w:t>c)</w:t>
      </w:r>
      <w:r w:rsidRPr="00EF20F7">
        <w:tab/>
        <w:t>the "Autonomous request" information element; and</w:t>
      </w:r>
    </w:p>
    <w:p w14:paraId="520D3333" w14:textId="77777777" w:rsidR="00AD072D" w:rsidRPr="00EF20F7" w:rsidRDefault="00AD072D" w:rsidP="00AD072D">
      <w:pPr>
        <w:pStyle w:val="B2"/>
      </w:pPr>
      <w:r w:rsidRPr="00EF20F7">
        <w:t>d)</w:t>
      </w:r>
      <w:r w:rsidRPr="00EF20F7">
        <w:tab/>
        <w:t>the "Autonomous response" information element.</w:t>
      </w:r>
    </w:p>
    <w:p w14:paraId="5F720A4F" w14:textId="77777777" w:rsidR="00AD072D" w:rsidRPr="00EF20F7" w:rsidRDefault="00AD072D" w:rsidP="00AD072D">
      <w:r w:rsidRPr="00EF20F7">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14:paraId="35027049" w14:textId="77777777" w:rsidR="00AD072D" w:rsidRPr="00EF20F7" w:rsidRDefault="00AD072D" w:rsidP="00AD072D">
      <w:pPr>
        <w:pStyle w:val="Heading4"/>
      </w:pPr>
      <w:bookmarkStart w:id="76" w:name="_Toc517464907"/>
      <w:bookmarkStart w:id="77" w:name="_Toc67396612"/>
      <w:r w:rsidRPr="00EF20F7">
        <w:t>5.11.3.5</w:t>
      </w:r>
      <w:r w:rsidRPr="00EF20F7">
        <w:tab/>
      </w:r>
      <w:r w:rsidRPr="00EF20F7">
        <w:rPr>
          <w:lang w:eastAsia="ko-KR"/>
        </w:rPr>
        <w:t>MMCMH</w:t>
      </w:r>
      <w:r w:rsidRPr="00EF20F7">
        <w:t xml:space="preserve"> handling at MRFP</w:t>
      </w:r>
      <w:bookmarkEnd w:id="76"/>
      <w:bookmarkEnd w:id="77"/>
    </w:p>
    <w:p w14:paraId="399A7677" w14:textId="77777777" w:rsidR="00AD072D" w:rsidRPr="00EF20F7" w:rsidRDefault="00AD072D" w:rsidP="00AD072D">
      <w:pPr>
        <w:rPr>
          <w:lang w:eastAsia="ko-KR"/>
        </w:rPr>
      </w:pPr>
      <w:r w:rsidRPr="00EF20F7">
        <w:rPr>
          <w:lang w:eastAsia="ko-KR"/>
        </w:rPr>
        <w:t>Upon reception of a request from the MRFC</w:t>
      </w:r>
      <w:r w:rsidRPr="00EF20F7">
        <w:t xml:space="preserve"> to configure resources towards the </w:t>
      </w:r>
      <w:r w:rsidRPr="00EF20F7">
        <w:rPr>
          <w:lang w:eastAsia="ko-KR"/>
        </w:rPr>
        <w:t>conference participant, the MRFP:</w:t>
      </w:r>
    </w:p>
    <w:p w14:paraId="75BF73D1" w14:textId="77777777" w:rsidR="00AD072D" w:rsidRPr="00EF20F7" w:rsidRDefault="00AD072D" w:rsidP="00AD072D">
      <w:pPr>
        <w:pStyle w:val="B10"/>
      </w:pPr>
      <w:r w:rsidRPr="00EF20F7">
        <w:t>-</w:t>
      </w:r>
      <w:r w:rsidRPr="00EF20F7">
        <w:tab/>
        <w:t>shall assign the requested resources:</w:t>
      </w:r>
    </w:p>
    <w:p w14:paraId="4CCB08CB" w14:textId="77777777" w:rsidR="00AD072D" w:rsidRPr="00EF20F7" w:rsidRDefault="00AD072D" w:rsidP="00AD072D">
      <w:pPr>
        <w:pStyle w:val="B2"/>
      </w:pPr>
      <w:r w:rsidRPr="00EF20F7">
        <w:t>a)</w:t>
      </w:r>
      <w:r w:rsidRPr="00EF20F7">
        <w:tab/>
        <w:t>shall configure termination to handle simulcast RTP streams; and</w:t>
      </w:r>
    </w:p>
    <w:p w14:paraId="241D34EE" w14:textId="77777777" w:rsidR="00AD072D" w:rsidRPr="00EF20F7" w:rsidRDefault="00AD072D" w:rsidP="00AD072D">
      <w:pPr>
        <w:pStyle w:val="B2"/>
      </w:pPr>
      <w:r w:rsidRPr="00EF20F7">
        <w:t>b)</w:t>
      </w:r>
      <w:r w:rsidRPr="00EF20F7">
        <w:tab/>
        <w:t>shall start monitoring voice activity for audio media streams when instructed by the MRFC;</w:t>
      </w:r>
    </w:p>
    <w:p w14:paraId="0F84587E" w14:textId="77777777" w:rsidR="00AD072D" w:rsidRPr="00EF20F7" w:rsidRDefault="00AD072D" w:rsidP="00AD072D">
      <w:pPr>
        <w:pStyle w:val="B10"/>
      </w:pPr>
      <w:r w:rsidRPr="00EF20F7">
        <w:t>-</w:t>
      </w:r>
      <w:r w:rsidRPr="00EF20F7">
        <w:tab/>
        <w:t xml:space="preserve">if "Concurrent Codec Capabilities" information element was received from the MRFC, shall </w:t>
      </w:r>
      <w:r w:rsidRPr="00EF20F7">
        <w:rPr>
          <w:rFonts w:cs="Arial"/>
          <w:lang w:eastAsia="zh-CN"/>
        </w:rPr>
        <w:t xml:space="preserve">store </w:t>
      </w:r>
      <w:r w:rsidRPr="00EF20F7">
        <w:rPr>
          <w:rFonts w:cs="Arial"/>
          <w:bCs/>
          <w:lang w:eastAsia="ko-KR"/>
        </w:rPr>
        <w:t>the concurrent codec capabilities of the conference participant i.e.</w:t>
      </w:r>
      <w:r w:rsidRPr="00EF20F7">
        <w:rPr>
          <w:rFonts w:cs="Arial"/>
          <w:lang w:eastAsia="zh-CN"/>
        </w:rPr>
        <w:t xml:space="preserve"> </w:t>
      </w:r>
      <w:r w:rsidRPr="00EF20F7">
        <w:rPr>
          <w:rFonts w:cs="Arial"/>
          <w:bCs/>
          <w:lang w:eastAsia="ko-KR"/>
        </w:rPr>
        <w:t xml:space="preserve">the maximum number of concurrent encoders and decoders the </w:t>
      </w:r>
      <w:r w:rsidRPr="00EF20F7">
        <w:t>conference participant</w:t>
      </w:r>
      <w:r w:rsidRPr="00EF20F7">
        <w:rPr>
          <w:rFonts w:cs="Arial"/>
          <w:bCs/>
          <w:lang w:eastAsia="ko-KR"/>
        </w:rPr>
        <w:t xml:space="preserve"> can operate and take these constraints into account when selecting </w:t>
      </w:r>
      <w:r w:rsidRPr="00EF20F7">
        <w:t>the media streams to/from a conference participant;</w:t>
      </w:r>
    </w:p>
    <w:p w14:paraId="63439EEE" w14:textId="3347A2ED" w:rsidR="00AD072D" w:rsidRPr="00EF20F7" w:rsidRDefault="00AD072D" w:rsidP="00AD072D">
      <w:pPr>
        <w:pStyle w:val="B10"/>
      </w:pPr>
      <w:r w:rsidRPr="00EF20F7">
        <w:t>-</w:t>
      </w:r>
      <w:r w:rsidRPr="00EF20F7">
        <w:tab/>
      </w:r>
      <w:r w:rsidR="001B11EB" w:rsidRPr="00EF20F7">
        <w:t xml:space="preserve">shall select the media source (among the received RTP streams) to be sent as one of the RTP streams, and then among the available simulcast streams the MRFP shall select for the most appropriate one to the sent to the particular </w:t>
      </w:r>
      <w:r w:rsidR="001B11EB" w:rsidRPr="00EF20F7">
        <w:rPr>
          <w:lang w:eastAsia="ko-KR"/>
        </w:rPr>
        <w:t xml:space="preserve">conference participant, as specified </w:t>
      </w:r>
      <w:r w:rsidR="001B11EB" w:rsidRPr="00EF20F7">
        <w:t>in IETF </w:t>
      </w:r>
      <w:r w:rsidR="001B11EB" w:rsidRPr="00145D10">
        <w:t>RFC </w:t>
      </w:r>
      <w:r w:rsidR="001B11EB">
        <w:t>8853</w:t>
      </w:r>
      <w:r w:rsidR="001B11EB" w:rsidRPr="00EF20F7">
        <w:t> [57]; and</w:t>
      </w:r>
    </w:p>
    <w:p w14:paraId="34350367" w14:textId="77777777" w:rsidR="00AD072D" w:rsidRPr="00EF20F7" w:rsidRDefault="00AD072D" w:rsidP="00AD072D">
      <w:pPr>
        <w:pStyle w:val="B10"/>
      </w:pPr>
      <w:r w:rsidRPr="00EF20F7">
        <w:lastRenderedPageBreak/>
        <w:t>-</w:t>
      </w:r>
      <w:r w:rsidRPr="00EF20F7">
        <w:tab/>
        <w:t>based on the value of the received "CCM pause-resume"</w:t>
      </w:r>
      <w:r w:rsidRPr="00EF20F7">
        <w:rPr>
          <w:szCs w:val="24"/>
        </w:rPr>
        <w:t xml:space="preserve"> information element,</w:t>
      </w:r>
      <w:r w:rsidRPr="00EF20F7">
        <w:t xml:space="preserve"> may send the RTCP "CCM PAUSE" messages towards the </w:t>
      </w:r>
      <w:r w:rsidRPr="00EF20F7">
        <w:rPr>
          <w:lang w:eastAsia="ko-KR"/>
        </w:rPr>
        <w:t xml:space="preserve">conference participant following the rules specified in </w:t>
      </w:r>
      <w:r w:rsidRPr="00EF20F7">
        <w:t>IETF RFC 7728 [62].</w:t>
      </w:r>
    </w:p>
    <w:p w14:paraId="70D05251" w14:textId="77777777" w:rsidR="00AD072D" w:rsidRPr="00EF20F7" w:rsidRDefault="00AD072D" w:rsidP="00AD072D">
      <w:r w:rsidRPr="00EF20F7">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14:paraId="02F2EDB5" w14:textId="77777777" w:rsidR="00AD072D" w:rsidRPr="00EF20F7" w:rsidRDefault="00AD072D" w:rsidP="00AD072D">
      <w:pPr>
        <w:pStyle w:val="B10"/>
      </w:pPr>
      <w:r w:rsidRPr="00EF20F7">
        <w:t>-</w:t>
      </w:r>
      <w:r w:rsidRPr="00EF20F7">
        <w:tab/>
        <w:t>The MRFP shall not send media streams received from a conference participant towards that conference participant.</w:t>
      </w:r>
    </w:p>
    <w:p w14:paraId="3C95EB08" w14:textId="77777777" w:rsidR="00AD072D" w:rsidRPr="00EF20F7" w:rsidRDefault="00AD072D" w:rsidP="00AD072D">
      <w:pPr>
        <w:pStyle w:val="B10"/>
      </w:pPr>
      <w:r w:rsidRPr="00EF20F7">
        <w:t>-</w:t>
      </w:r>
      <w:r w:rsidRPr="00EF20F7">
        <w:tab/>
        <w:t>The MRFP shall forward a received media stream of a particular media type (i.e. audio, video or screenshare) only towards outgoing media streams of the same media type.</w:t>
      </w:r>
    </w:p>
    <w:p w14:paraId="5E66672D" w14:textId="77777777" w:rsidR="00AD072D" w:rsidRPr="00EF20F7" w:rsidRDefault="00AD072D" w:rsidP="00AD072D">
      <w:pPr>
        <w:pStyle w:val="NO"/>
      </w:pPr>
      <w:r w:rsidRPr="00EF20F7">
        <w:t>NOTE:</w:t>
      </w:r>
      <w:r w:rsidRPr="00EF20F7">
        <w:tab/>
        <w:t>The stream ID of a received media stream does not determine on which outgoing media streams the media are to be forwarded.</w:t>
      </w:r>
    </w:p>
    <w:p w14:paraId="19910EF4" w14:textId="77777777" w:rsidR="00AD072D" w:rsidRPr="00EF20F7" w:rsidRDefault="00AD072D" w:rsidP="00AD072D">
      <w:pPr>
        <w:pStyle w:val="B10"/>
      </w:pPr>
      <w:r w:rsidRPr="00EF20F7">
        <w:t>-</w:t>
      </w:r>
      <w:r w:rsidRPr="00EF20F7">
        <w:tab/>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14:paraId="6CF765CE" w14:textId="77777777" w:rsidR="00AD072D" w:rsidRPr="00EF20F7" w:rsidRDefault="00AD072D" w:rsidP="00AD072D">
      <w:pPr>
        <w:pStyle w:val="B10"/>
      </w:pPr>
      <w:r w:rsidRPr="00EF20F7">
        <w:t>-</w:t>
      </w:r>
      <w:r w:rsidRPr="00EF20F7">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14:paraId="6A096E65" w14:textId="77777777" w:rsidR="00AD072D" w:rsidRPr="00EF20F7" w:rsidRDefault="00AD072D" w:rsidP="00AD072D">
      <w:pPr>
        <w:pStyle w:val="B10"/>
      </w:pPr>
      <w:r w:rsidRPr="00EF20F7">
        <w:t>-</w:t>
      </w:r>
      <w:r w:rsidRPr="00EF20F7">
        <w:tab/>
        <w:t>The MRFP shall select the video streams to be sent to a conference participant from among the videos received from the other conference participants in such a way that:</w:t>
      </w:r>
    </w:p>
    <w:p w14:paraId="06DCFB87" w14:textId="77777777" w:rsidR="00AD072D" w:rsidRPr="00EF20F7" w:rsidRDefault="00AD072D" w:rsidP="00AD072D">
      <w:pPr>
        <w:pStyle w:val="B2"/>
      </w:pPr>
      <w:r w:rsidRPr="00EF20F7">
        <w:t>a)</w:t>
      </w:r>
      <w:r w:rsidRPr="00EF20F7">
        <w:tab/>
        <w:t>from each other conference participant at most one main video is sent to this conference participant; and</w:t>
      </w:r>
    </w:p>
    <w:p w14:paraId="66AA0D8F" w14:textId="77777777" w:rsidR="00AD072D" w:rsidRPr="00EF20F7" w:rsidRDefault="00AD072D" w:rsidP="00AD072D">
      <w:pPr>
        <w:pStyle w:val="B2"/>
      </w:pPr>
      <w:r w:rsidRPr="00EF20F7">
        <w:t>b)</w:t>
      </w:r>
      <w:r w:rsidRPr="00EF20F7">
        <w:tab/>
        <w:t>at most one screenshare video stream is sent to this conference participant.</w:t>
      </w:r>
    </w:p>
    <w:p w14:paraId="24D70489" w14:textId="77777777" w:rsidR="00AD072D" w:rsidRPr="00EF20F7" w:rsidRDefault="00AD072D" w:rsidP="00AD072D">
      <w:pPr>
        <w:pStyle w:val="B10"/>
      </w:pPr>
      <w:r w:rsidRPr="00EF20F7">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14:paraId="67D5D096" w14:textId="77777777" w:rsidR="00AD072D" w:rsidRPr="00EF20F7" w:rsidRDefault="00AD072D" w:rsidP="00AD072D">
      <w:pPr>
        <w:pStyle w:val="B10"/>
      </w:pPr>
      <w:r w:rsidRPr="00EF20F7">
        <w:t>-</w:t>
      </w:r>
      <w:r w:rsidRPr="00EF20F7">
        <w:tab/>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14:paraId="10AFFC03" w14:textId="77777777" w:rsidR="00AD072D" w:rsidRPr="00EF20F7" w:rsidRDefault="00AD072D" w:rsidP="00AD072D">
      <w:pPr>
        <w:pStyle w:val="B10"/>
      </w:pPr>
      <w:r w:rsidRPr="00EF20F7">
        <w:t>-</w:t>
      </w:r>
      <w:r w:rsidRPr="00EF20F7">
        <w:tab/>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14:paraId="4A63B9AF" w14:textId="77777777" w:rsidR="00AD072D" w:rsidRPr="00EF20F7" w:rsidRDefault="00AD072D" w:rsidP="00AD072D">
      <w:pPr>
        <w:pStyle w:val="B10"/>
      </w:pPr>
      <w:r w:rsidRPr="00EF20F7">
        <w:t>-</w:t>
      </w:r>
      <w:r w:rsidRPr="00EF20F7">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14:paraId="6ED74A0F" w14:textId="77777777" w:rsidR="00AD072D" w:rsidRPr="00EF20F7" w:rsidRDefault="00AD072D" w:rsidP="00AD072D">
      <w:pPr>
        <w:pStyle w:val="B10"/>
      </w:pPr>
      <w:r w:rsidRPr="00EF20F7">
        <w:t>-</w:t>
      </w:r>
      <w:r w:rsidRPr="00EF20F7">
        <w:tab/>
        <w:t>In order to avoid a too frequent switching of video images, the MRFP should wait for a short period when detecting voice activity from a new source before switching the video image.</w:t>
      </w:r>
    </w:p>
    <w:p w14:paraId="54411955" w14:textId="77777777" w:rsidR="00AD072D" w:rsidRPr="00EF20F7" w:rsidRDefault="00AD072D" w:rsidP="00AD072D">
      <w:pPr>
        <w:pStyle w:val="B10"/>
      </w:pPr>
      <w:r w:rsidRPr="00EF20F7">
        <w:t>-</w:t>
      </w:r>
      <w:r w:rsidRPr="00EF20F7">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14:paraId="6075C3B1" w14:textId="77777777" w:rsidR="00AD072D" w:rsidRPr="00EF20F7" w:rsidRDefault="00AD072D" w:rsidP="00AD072D">
      <w:pPr>
        <w:pStyle w:val="B10"/>
      </w:pPr>
      <w:r w:rsidRPr="00EF20F7">
        <w:lastRenderedPageBreak/>
        <w:t>-</w:t>
      </w:r>
      <w:r w:rsidRPr="00EF20F7">
        <w:tab/>
        <w:t>If BFCP is configured at the MRFP and the MRFP receives BFCP messages, the MRFP should select received streams to forward or mix based on these BFCP messages.</w:t>
      </w:r>
    </w:p>
    <w:p w14:paraId="20E15A22" w14:textId="77777777" w:rsidR="00AD072D" w:rsidRPr="00EF20F7" w:rsidRDefault="00AD072D" w:rsidP="00AD072D">
      <w:pPr>
        <w:pStyle w:val="B10"/>
      </w:pPr>
      <w:r w:rsidRPr="00EF20F7">
        <w:t>-</w:t>
      </w:r>
      <w:r w:rsidRPr="00EF20F7">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14:paraId="004B955C" w14:textId="77777777" w:rsidR="00AD072D" w:rsidRPr="00EF20F7" w:rsidRDefault="00AD072D" w:rsidP="00AD072D">
      <w:pPr>
        <w:pStyle w:val="B10"/>
      </w:pPr>
      <w:r w:rsidRPr="00EF20F7">
        <w:t>-</w:t>
      </w:r>
      <w:r w:rsidRPr="00EF20F7">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14:paraId="6EAD9714" w14:textId="77777777" w:rsidR="00AD072D" w:rsidRPr="00EF20F7" w:rsidRDefault="00AD072D" w:rsidP="00AD072D">
      <w:pPr>
        <w:pStyle w:val="Heading2"/>
      </w:pPr>
      <w:bookmarkStart w:id="78" w:name="_Toc517464908"/>
      <w:bookmarkStart w:id="79" w:name="_Toc67396613"/>
      <w:r w:rsidRPr="00EF20F7">
        <w:t>5.12</w:t>
      </w:r>
      <w:r w:rsidRPr="00EF20F7">
        <w:tab/>
        <w:t>Audio Transcoding</w:t>
      </w:r>
      <w:bookmarkEnd w:id="78"/>
      <w:bookmarkEnd w:id="79"/>
    </w:p>
    <w:p w14:paraId="1489BE00" w14:textId="77777777" w:rsidR="00AD072D" w:rsidRPr="00EF20F7" w:rsidRDefault="00AD072D" w:rsidP="00AD072D">
      <w:pPr>
        <w:pStyle w:val="Heading3"/>
      </w:pPr>
      <w:bookmarkStart w:id="80" w:name="_Toc517464909"/>
      <w:bookmarkStart w:id="81" w:name="_Toc67396614"/>
      <w:r w:rsidRPr="00EF20F7">
        <w:t>5.12.1</w:t>
      </w:r>
      <w:r w:rsidRPr="00EF20F7">
        <w:tab/>
        <w:t>General</w:t>
      </w:r>
      <w:bookmarkEnd w:id="80"/>
      <w:bookmarkEnd w:id="81"/>
    </w:p>
    <w:p w14:paraId="034ABEE0" w14:textId="6E5D59AC" w:rsidR="00AD072D" w:rsidRPr="00EF20F7" w:rsidRDefault="00AD072D" w:rsidP="00AD072D">
      <w:pPr>
        <w:rPr>
          <w:rFonts w:eastAsia="SimSun"/>
          <w:lang w:eastAsia="zh-CN"/>
        </w:rPr>
      </w:pPr>
      <w:r w:rsidRPr="00EF20F7">
        <w:rPr>
          <w:lang w:eastAsia="zh-CN"/>
        </w:rPr>
        <w:t>The MRFP shall support audio transcoding between streams of two Terminations within the same context where the streams are encoded differently, in accordance with standard H.248.1 principles, see ITU-T H.248.1</w:t>
      </w:r>
      <w:r w:rsidR="001B11EB">
        <w:rPr>
          <w:lang w:eastAsia="zh-CN"/>
        </w:rPr>
        <w:t> </w:t>
      </w:r>
      <w:r w:rsidR="001B11EB" w:rsidRPr="00EF20F7">
        <w:rPr>
          <w:lang w:eastAsia="zh-CN"/>
        </w:rPr>
        <w:t>[</w:t>
      </w:r>
      <w:r w:rsidRPr="00EF20F7">
        <w:rPr>
          <w:lang w:eastAsia="zh-CN"/>
        </w:rPr>
        <w:t xml:space="preserve">3]. As minimum </w:t>
      </w:r>
      <w:r w:rsidRPr="00EF20F7">
        <w:t xml:space="preserve">requirement the MRFP shall support the default 3GPP audio codec AMR (narrowband), and optionally any other audio codecs as specified in 3GPP </w:t>
      </w:r>
      <w:r w:rsidR="001B11EB" w:rsidRPr="00EF20F7">
        <w:t>TS</w:t>
      </w:r>
      <w:r w:rsidR="001B11EB">
        <w:t> </w:t>
      </w:r>
      <w:r w:rsidR="001B11EB" w:rsidRPr="00EF20F7">
        <w:t>2</w:t>
      </w:r>
      <w:r w:rsidRPr="00EF20F7">
        <w:t>6.114 [23].</w:t>
      </w:r>
    </w:p>
    <w:p w14:paraId="658945AE" w14:textId="77777777" w:rsidR="00AD072D" w:rsidRPr="00EF20F7" w:rsidRDefault="00AD072D" w:rsidP="00AD072D">
      <w:pPr>
        <w:pStyle w:val="Heading3"/>
      </w:pPr>
      <w:bookmarkStart w:id="82" w:name="_Toc517464910"/>
      <w:bookmarkStart w:id="83" w:name="_Toc67396615"/>
      <w:r w:rsidRPr="00EF20F7">
        <w:t>5.12.2</w:t>
      </w:r>
      <w:r w:rsidRPr="00EF20F7">
        <w:tab/>
        <w:t>Handling of common codec parameters</w:t>
      </w:r>
      <w:bookmarkEnd w:id="82"/>
      <w:bookmarkEnd w:id="83"/>
    </w:p>
    <w:p w14:paraId="5E4307CB" w14:textId="77777777" w:rsidR="00AD072D" w:rsidRPr="00EF20F7" w:rsidRDefault="00AD072D" w:rsidP="00AD072D">
      <w:r w:rsidRPr="00EF20F7">
        <w:t>Table 5.12.2.1 describes the MRFC handling of codec related parameters applicable to multiple codecs when the MRFC sends an SDP offer.</w:t>
      </w:r>
    </w:p>
    <w:p w14:paraId="4C8ED096" w14:textId="77777777" w:rsidR="00AD072D" w:rsidRPr="00EF20F7" w:rsidRDefault="00AD072D" w:rsidP="00AD072D">
      <w:pPr>
        <w:pStyle w:val="TH"/>
      </w:pPr>
      <w:r w:rsidRPr="00EF20F7">
        <w:t xml:space="preserve">Table </w:t>
      </w:r>
      <w:r w:rsidRPr="00EF20F7">
        <w:rPr>
          <w:lang w:eastAsia="ko-KR"/>
        </w:rPr>
        <w:t>5.12.2.1</w:t>
      </w:r>
      <w:r w:rsidRPr="00EF20F7">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AD072D" w:rsidRPr="00EF20F7" w14:paraId="0498F32A" w14:textId="77777777" w:rsidTr="00BD3AE7">
        <w:trPr>
          <w:jc w:val="center"/>
        </w:trPr>
        <w:tc>
          <w:tcPr>
            <w:tcW w:w="1561" w:type="dxa"/>
            <w:tcBorders>
              <w:top w:val="single" w:sz="12" w:space="0" w:color="auto"/>
            </w:tcBorders>
          </w:tcPr>
          <w:p w14:paraId="1DE4DC2B" w14:textId="77777777" w:rsidR="00AD072D" w:rsidRPr="00EF20F7" w:rsidRDefault="00AD072D" w:rsidP="00BD3AE7">
            <w:pPr>
              <w:pStyle w:val="TAH"/>
            </w:pPr>
            <w:r w:rsidRPr="00EF20F7">
              <w:t>Parameter</w:t>
            </w:r>
          </w:p>
        </w:tc>
        <w:tc>
          <w:tcPr>
            <w:tcW w:w="3969" w:type="dxa"/>
            <w:tcBorders>
              <w:top w:val="single" w:sz="12" w:space="0" w:color="auto"/>
            </w:tcBorders>
          </w:tcPr>
          <w:p w14:paraId="6FDF10A5" w14:textId="77777777" w:rsidR="00AD072D" w:rsidRPr="00EF20F7" w:rsidRDefault="00AD072D" w:rsidP="00BD3AE7">
            <w:pPr>
              <w:pStyle w:val="TAH"/>
            </w:pPr>
            <w:r w:rsidRPr="00EF20F7">
              <w:t>Handling of common codec parameter in sent SDP offer</w:t>
            </w:r>
          </w:p>
        </w:tc>
        <w:tc>
          <w:tcPr>
            <w:tcW w:w="4111" w:type="dxa"/>
            <w:tcBorders>
              <w:top w:val="single" w:sz="12" w:space="0" w:color="auto"/>
            </w:tcBorders>
          </w:tcPr>
          <w:p w14:paraId="5B8E7E87" w14:textId="77777777" w:rsidR="00AD072D" w:rsidRPr="00EF20F7" w:rsidRDefault="00AD072D" w:rsidP="00BD3AE7">
            <w:pPr>
              <w:pStyle w:val="TAH"/>
            </w:pPr>
            <w:r w:rsidRPr="00EF20F7">
              <w:t>Handling of common codec parameter in received SDP answer</w:t>
            </w:r>
          </w:p>
        </w:tc>
      </w:tr>
      <w:tr w:rsidR="00AD072D" w:rsidRPr="00EF20F7" w14:paraId="420362A2" w14:textId="77777777" w:rsidTr="00BD3AE7">
        <w:trPr>
          <w:jc w:val="center"/>
        </w:trPr>
        <w:tc>
          <w:tcPr>
            <w:tcW w:w="1561" w:type="dxa"/>
            <w:tcBorders>
              <w:top w:val="single" w:sz="12" w:space="0" w:color="auto"/>
            </w:tcBorders>
          </w:tcPr>
          <w:p w14:paraId="7AB537DE" w14:textId="77777777" w:rsidR="00AD072D" w:rsidRPr="00EF20F7" w:rsidRDefault="00AD072D" w:rsidP="00BD3AE7">
            <w:pPr>
              <w:pStyle w:val="TAL"/>
              <w:rPr>
                <w:bCs/>
              </w:rPr>
            </w:pPr>
            <w:r w:rsidRPr="00EF20F7">
              <w:rPr>
                <w:lang w:eastAsia="ja-JP"/>
              </w:rPr>
              <w:t>ptime (NOTE)</w:t>
            </w:r>
          </w:p>
        </w:tc>
        <w:tc>
          <w:tcPr>
            <w:tcW w:w="3969" w:type="dxa"/>
            <w:tcBorders>
              <w:top w:val="single" w:sz="12" w:space="0" w:color="auto"/>
            </w:tcBorders>
          </w:tcPr>
          <w:p w14:paraId="152D46E6" w14:textId="77777777" w:rsidR="00AD072D" w:rsidRPr="00EF20F7" w:rsidRDefault="00AD072D" w:rsidP="00BD3AE7">
            <w:pPr>
              <w:pStyle w:val="TAL"/>
            </w:pPr>
            <w:r w:rsidRPr="00EF20F7">
              <w:t>The MRFC may add the parameter with a value according to configured preferences to the SDP offer.</w:t>
            </w:r>
          </w:p>
        </w:tc>
        <w:tc>
          <w:tcPr>
            <w:tcW w:w="4111" w:type="dxa"/>
            <w:tcBorders>
              <w:top w:val="single" w:sz="12" w:space="0" w:color="auto"/>
            </w:tcBorders>
          </w:tcPr>
          <w:p w14:paraId="050593CA" w14:textId="77777777" w:rsidR="00AD072D" w:rsidRPr="00EF20F7" w:rsidRDefault="00AD072D" w:rsidP="00BD3AE7">
            <w:pPr>
              <w:pStyle w:val="TAL"/>
            </w:pPr>
            <w:r w:rsidRPr="00EF20F7">
              <w:t>If the ptime parameter is included in the received SDP answer, the MRFC shall supply the parameter to the MRFP for the termination towards the answerer in the remote descriptor.</w:t>
            </w:r>
          </w:p>
        </w:tc>
      </w:tr>
      <w:tr w:rsidR="00AD072D" w:rsidRPr="00EF20F7" w14:paraId="5F6635F5" w14:textId="77777777" w:rsidTr="00BD3AE7">
        <w:trPr>
          <w:jc w:val="center"/>
        </w:trPr>
        <w:tc>
          <w:tcPr>
            <w:tcW w:w="1561" w:type="dxa"/>
          </w:tcPr>
          <w:p w14:paraId="16EBA7D0" w14:textId="77777777" w:rsidR="00AD072D" w:rsidRPr="00EF20F7" w:rsidRDefault="00AD072D" w:rsidP="00BD3AE7">
            <w:pPr>
              <w:pStyle w:val="TAL"/>
              <w:rPr>
                <w:bCs/>
              </w:rPr>
            </w:pPr>
            <w:r w:rsidRPr="00EF20F7">
              <w:rPr>
                <w:lang w:eastAsia="ja-JP"/>
              </w:rPr>
              <w:t>maxptime (NOTE)</w:t>
            </w:r>
          </w:p>
        </w:tc>
        <w:tc>
          <w:tcPr>
            <w:tcW w:w="3969" w:type="dxa"/>
          </w:tcPr>
          <w:p w14:paraId="69918A8F" w14:textId="77777777" w:rsidR="00AD072D" w:rsidRPr="00EF20F7" w:rsidRDefault="00AD072D" w:rsidP="00BD3AE7">
            <w:pPr>
              <w:pStyle w:val="TAL"/>
            </w:pPr>
            <w:r w:rsidRPr="00EF20F7">
              <w:t>The MRFC may add the parameter with a value according to the MRFP capabilities to the SDP offer.</w:t>
            </w:r>
          </w:p>
        </w:tc>
        <w:tc>
          <w:tcPr>
            <w:tcW w:w="4111" w:type="dxa"/>
          </w:tcPr>
          <w:p w14:paraId="0F7D9267" w14:textId="77777777" w:rsidR="00AD072D" w:rsidRPr="00EF20F7" w:rsidRDefault="00AD072D" w:rsidP="00BD3AE7">
            <w:pPr>
              <w:pStyle w:val="TAL"/>
            </w:pPr>
            <w:r w:rsidRPr="00EF20F7">
              <w:t>If the maxptime parameter is included in the received SDP answer, the MRFC shall supply the parameter to the MRFP for the termination towards the answerer in the remote descriptor.</w:t>
            </w:r>
          </w:p>
        </w:tc>
      </w:tr>
      <w:tr w:rsidR="00AD072D" w:rsidRPr="00EF20F7" w14:paraId="4355EA72" w14:textId="77777777" w:rsidTr="00BD3AE7">
        <w:trPr>
          <w:jc w:val="center"/>
        </w:trPr>
        <w:tc>
          <w:tcPr>
            <w:tcW w:w="9641" w:type="dxa"/>
            <w:gridSpan w:val="3"/>
            <w:tcBorders>
              <w:top w:val="single" w:sz="12" w:space="0" w:color="auto"/>
            </w:tcBorders>
          </w:tcPr>
          <w:p w14:paraId="6F30EF36" w14:textId="77777777" w:rsidR="00AD072D" w:rsidRPr="00EF20F7" w:rsidRDefault="00AD072D" w:rsidP="00BD3AE7">
            <w:pPr>
              <w:pStyle w:val="TAN"/>
            </w:pPr>
            <w:r w:rsidRPr="00EF20F7">
              <w:t>NOTE:</w:t>
            </w:r>
            <w:r w:rsidRPr="00EF20F7">
              <w:tab/>
              <w:t>This SDP attribute is defined in IETF RFC 4566 [44]. It applies to all codecs offered in an SDP media line.</w:t>
            </w:r>
          </w:p>
        </w:tc>
      </w:tr>
    </w:tbl>
    <w:p w14:paraId="520FECC2" w14:textId="77777777" w:rsidR="00AD072D" w:rsidRPr="00EF20F7" w:rsidRDefault="00AD072D" w:rsidP="00AD072D"/>
    <w:p w14:paraId="47FAA40B" w14:textId="77777777" w:rsidR="00AD072D" w:rsidRPr="00EF20F7" w:rsidRDefault="00AD072D" w:rsidP="00AD072D">
      <w:r w:rsidRPr="00EF20F7">
        <w:t>Table 5.12.2.2 describes the MRFC handling of codec related parameters applicable to multiple codecs when the MRFC receives an SDP offer.</w:t>
      </w:r>
    </w:p>
    <w:p w14:paraId="75742477" w14:textId="77777777" w:rsidR="00AD072D" w:rsidRPr="00EF20F7" w:rsidRDefault="00AD072D" w:rsidP="00AD072D">
      <w:pPr>
        <w:pStyle w:val="TH"/>
      </w:pPr>
      <w:r w:rsidRPr="00EF20F7">
        <w:t xml:space="preserve">Table </w:t>
      </w:r>
      <w:r w:rsidRPr="00EF20F7">
        <w:rPr>
          <w:lang w:eastAsia="ko-KR"/>
        </w:rPr>
        <w:t>5.12.2.2</w:t>
      </w:r>
      <w:r w:rsidRPr="00EF20F7">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AD072D" w:rsidRPr="00EF20F7" w14:paraId="6D4E5E53" w14:textId="77777777" w:rsidTr="00BD3AE7">
        <w:trPr>
          <w:jc w:val="center"/>
        </w:trPr>
        <w:tc>
          <w:tcPr>
            <w:tcW w:w="1561" w:type="dxa"/>
            <w:tcBorders>
              <w:top w:val="single" w:sz="12" w:space="0" w:color="auto"/>
            </w:tcBorders>
          </w:tcPr>
          <w:p w14:paraId="03A7EDB5" w14:textId="77777777" w:rsidR="00AD072D" w:rsidRPr="00EF20F7" w:rsidRDefault="00AD072D" w:rsidP="00BD3AE7">
            <w:pPr>
              <w:pStyle w:val="TAH"/>
            </w:pPr>
            <w:r w:rsidRPr="00EF20F7">
              <w:t>Parameter</w:t>
            </w:r>
          </w:p>
        </w:tc>
        <w:tc>
          <w:tcPr>
            <w:tcW w:w="3969" w:type="dxa"/>
            <w:tcBorders>
              <w:top w:val="single" w:sz="12" w:space="0" w:color="auto"/>
            </w:tcBorders>
          </w:tcPr>
          <w:p w14:paraId="5C56F1A0" w14:textId="77777777" w:rsidR="00AD072D" w:rsidRPr="00EF20F7" w:rsidRDefault="00AD072D" w:rsidP="00BD3AE7">
            <w:pPr>
              <w:pStyle w:val="TAH"/>
            </w:pPr>
            <w:r w:rsidRPr="00EF20F7">
              <w:t>Handling of common codec parameter in received SDP offer</w:t>
            </w:r>
          </w:p>
        </w:tc>
        <w:tc>
          <w:tcPr>
            <w:tcW w:w="4110" w:type="dxa"/>
            <w:tcBorders>
              <w:top w:val="single" w:sz="12" w:space="0" w:color="auto"/>
            </w:tcBorders>
          </w:tcPr>
          <w:p w14:paraId="0E805BCC" w14:textId="77777777" w:rsidR="00AD072D" w:rsidRPr="00EF20F7" w:rsidRDefault="00AD072D" w:rsidP="00BD3AE7">
            <w:pPr>
              <w:pStyle w:val="TAH"/>
            </w:pPr>
            <w:r w:rsidRPr="00EF20F7">
              <w:t>Handling of common codec parameter in sent SDP answer</w:t>
            </w:r>
          </w:p>
        </w:tc>
      </w:tr>
      <w:tr w:rsidR="00AD072D" w:rsidRPr="00EF20F7" w14:paraId="2CBFF500" w14:textId="77777777" w:rsidTr="00BD3AE7">
        <w:trPr>
          <w:jc w:val="center"/>
        </w:trPr>
        <w:tc>
          <w:tcPr>
            <w:tcW w:w="1561" w:type="dxa"/>
            <w:tcBorders>
              <w:top w:val="single" w:sz="12" w:space="0" w:color="auto"/>
            </w:tcBorders>
          </w:tcPr>
          <w:p w14:paraId="72857F59" w14:textId="77777777" w:rsidR="00AD072D" w:rsidRPr="00EF20F7" w:rsidRDefault="00AD072D" w:rsidP="00BD3AE7">
            <w:pPr>
              <w:pStyle w:val="TAL"/>
              <w:rPr>
                <w:bCs/>
              </w:rPr>
            </w:pPr>
            <w:r w:rsidRPr="00EF20F7">
              <w:rPr>
                <w:lang w:eastAsia="ja-JP"/>
              </w:rPr>
              <w:t>ptime (NOTE)</w:t>
            </w:r>
          </w:p>
        </w:tc>
        <w:tc>
          <w:tcPr>
            <w:tcW w:w="3969" w:type="dxa"/>
            <w:tcBorders>
              <w:top w:val="single" w:sz="12" w:space="0" w:color="auto"/>
            </w:tcBorders>
          </w:tcPr>
          <w:p w14:paraId="06737A70" w14:textId="77777777" w:rsidR="00AD072D" w:rsidRPr="00EF20F7" w:rsidRDefault="00AD072D" w:rsidP="00BD3AE7">
            <w:pPr>
              <w:pStyle w:val="TAL"/>
            </w:pPr>
            <w:r w:rsidRPr="00EF20F7">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14:paraId="172CCCF8" w14:textId="77777777" w:rsidR="00AD072D" w:rsidRPr="00EF20F7" w:rsidRDefault="00AD072D" w:rsidP="00BD3AE7">
            <w:pPr>
              <w:pStyle w:val="TAL"/>
            </w:pPr>
            <w:r w:rsidRPr="00EF20F7">
              <w:t>The MRFC may add the ptime parameter with a value according to configured preferences to the SDP answer.</w:t>
            </w:r>
          </w:p>
        </w:tc>
      </w:tr>
      <w:tr w:rsidR="00AD072D" w:rsidRPr="00EF20F7" w14:paraId="7D657B75" w14:textId="77777777" w:rsidTr="00BD3AE7">
        <w:trPr>
          <w:jc w:val="center"/>
        </w:trPr>
        <w:tc>
          <w:tcPr>
            <w:tcW w:w="1561" w:type="dxa"/>
          </w:tcPr>
          <w:p w14:paraId="5B26CF99" w14:textId="77777777" w:rsidR="00AD072D" w:rsidRPr="00EF20F7" w:rsidRDefault="00AD072D" w:rsidP="00BD3AE7">
            <w:pPr>
              <w:pStyle w:val="TAL"/>
              <w:rPr>
                <w:bCs/>
              </w:rPr>
            </w:pPr>
            <w:r w:rsidRPr="00EF20F7">
              <w:rPr>
                <w:lang w:eastAsia="ja-JP"/>
              </w:rPr>
              <w:t>maxptime (NOTE)</w:t>
            </w:r>
          </w:p>
        </w:tc>
        <w:tc>
          <w:tcPr>
            <w:tcW w:w="3969" w:type="dxa"/>
          </w:tcPr>
          <w:p w14:paraId="7AF70F2C" w14:textId="77777777" w:rsidR="00AD072D" w:rsidRPr="00EF20F7" w:rsidRDefault="00AD072D" w:rsidP="00BD3AE7">
            <w:pPr>
              <w:pStyle w:val="TAL"/>
            </w:pPr>
            <w:r w:rsidRPr="00EF20F7">
              <w:t>If the maxptime parameter is included in the received SDP offer, the MRFC shall supply the parameter to the MRFP for the termination towards the offerer in the remote descriptor.</w:t>
            </w:r>
          </w:p>
        </w:tc>
        <w:tc>
          <w:tcPr>
            <w:tcW w:w="4110" w:type="dxa"/>
          </w:tcPr>
          <w:p w14:paraId="730E0F15" w14:textId="77777777" w:rsidR="00AD072D" w:rsidRPr="00EF20F7" w:rsidRDefault="00AD072D" w:rsidP="00BD3AE7">
            <w:pPr>
              <w:pStyle w:val="TAL"/>
            </w:pPr>
            <w:r w:rsidRPr="00EF20F7">
              <w:t>The MRFC may add the maxptime parameter with a value according to the MRFP capabilities to the SDP answer.</w:t>
            </w:r>
          </w:p>
        </w:tc>
      </w:tr>
      <w:tr w:rsidR="00AD072D" w:rsidRPr="00EF20F7" w14:paraId="208A87EC" w14:textId="77777777" w:rsidTr="00BD3AE7">
        <w:trPr>
          <w:jc w:val="center"/>
        </w:trPr>
        <w:tc>
          <w:tcPr>
            <w:tcW w:w="9640" w:type="dxa"/>
            <w:gridSpan w:val="3"/>
            <w:tcBorders>
              <w:top w:val="single" w:sz="12" w:space="0" w:color="auto"/>
            </w:tcBorders>
          </w:tcPr>
          <w:p w14:paraId="393E27D2" w14:textId="77777777" w:rsidR="00AD072D" w:rsidRPr="00EF20F7" w:rsidRDefault="00AD072D" w:rsidP="00BD3AE7">
            <w:pPr>
              <w:pStyle w:val="TAN"/>
            </w:pPr>
            <w:r w:rsidRPr="00EF20F7">
              <w:t>NOTE:</w:t>
            </w:r>
            <w:r w:rsidRPr="00EF20F7">
              <w:tab/>
              <w:t>This SDP attribute is defined in IETF RFC 4566 [44]. It applies to all codecs offered in an SDP media line.</w:t>
            </w:r>
          </w:p>
        </w:tc>
      </w:tr>
    </w:tbl>
    <w:p w14:paraId="7D8D1A09" w14:textId="77777777" w:rsidR="00AD072D" w:rsidRPr="00EF20F7" w:rsidRDefault="00AD072D" w:rsidP="00AD072D"/>
    <w:p w14:paraId="292CB90B" w14:textId="77777777" w:rsidR="00AD072D" w:rsidRPr="00EF20F7" w:rsidRDefault="00AD072D" w:rsidP="00AD072D">
      <w:r w:rsidRPr="00EF20F7">
        <w:t>The MRFP handling of codec related parameters applicable to multiple codecs shall follow table 5.13.2.2 in 3GPP TS 23.334 [41].</w:t>
      </w:r>
    </w:p>
    <w:p w14:paraId="33C39285" w14:textId="77777777" w:rsidR="00AD072D" w:rsidRPr="00EF20F7" w:rsidRDefault="00AD072D" w:rsidP="00AD072D">
      <w:pPr>
        <w:pStyle w:val="Heading3"/>
      </w:pPr>
      <w:bookmarkStart w:id="84" w:name="_Toc517464911"/>
      <w:bookmarkStart w:id="85" w:name="_Toc67396616"/>
      <w:r w:rsidRPr="00EF20F7">
        <w:lastRenderedPageBreak/>
        <w:t>5.12.3</w:t>
      </w:r>
      <w:r w:rsidRPr="00EF20F7">
        <w:tab/>
        <w:t>Handling of the EVS speech codec</w:t>
      </w:r>
      <w:bookmarkEnd w:id="84"/>
      <w:bookmarkEnd w:id="85"/>
    </w:p>
    <w:p w14:paraId="70D8C2A5" w14:textId="77777777" w:rsidR="00AD072D" w:rsidRPr="00EF20F7" w:rsidRDefault="00AD072D" w:rsidP="00AD072D">
      <w:r w:rsidRPr="00EF20F7">
        <w:t>The Enhanced Voice Services (EVS) speech codec is defined in 3GPP TS 26.441 [42]. Its RTP payload type is defined in 3GPP TS 26.445 [43], and procedures for its usage as IMS Multimedia Telephony speech codec are defined in 3GPP TS 26.114 [23].</w:t>
      </w:r>
    </w:p>
    <w:p w14:paraId="46B014F9" w14:textId="77777777" w:rsidR="00AD072D" w:rsidRPr="00EF20F7" w:rsidRDefault="00AD072D" w:rsidP="00AD072D">
      <w:r w:rsidRPr="00EF20F7">
        <w:t xml:space="preserve">The MRFC and the MRFP may support transcoding to and from the EVS speech codec. If they do so, the procedures in the present </w:t>
      </w:r>
      <w:r w:rsidR="00975A8F">
        <w:t>clause</w:t>
      </w:r>
      <w:r w:rsidRPr="00EF20F7">
        <w:t xml:space="preserve"> apply.</w:t>
      </w:r>
    </w:p>
    <w:p w14:paraId="6C2176FC" w14:textId="77777777" w:rsidR="00AD072D" w:rsidRPr="00EF20F7" w:rsidRDefault="00AD072D" w:rsidP="00AD072D">
      <w:r w:rsidRPr="00EF20F7">
        <w:t>Table 5.12.3.1 describes the MRFC handling of EVS codec parameters when the MRFC sends an SDP offer for an EVS payload type, and that EVS payload type is selected in the SDP answer. In addition, rules for the parameter handling in 3GPP TS 26.445 [43] shall apply.</w:t>
      </w:r>
    </w:p>
    <w:p w14:paraId="5ADE9C47" w14:textId="77777777" w:rsidR="00AD072D" w:rsidRPr="00EF20F7" w:rsidRDefault="00AD072D" w:rsidP="00AD072D">
      <w:pPr>
        <w:pStyle w:val="TH"/>
      </w:pPr>
      <w:r w:rsidRPr="00EF20F7">
        <w:lastRenderedPageBreak/>
        <w:t xml:space="preserve">Table </w:t>
      </w:r>
      <w:r w:rsidRPr="00EF20F7">
        <w:rPr>
          <w:lang w:eastAsia="ko-KR"/>
        </w:rPr>
        <w:t>5.12.3.1</w:t>
      </w:r>
      <w:r w:rsidRPr="00EF20F7">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AD072D" w:rsidRPr="00EF20F7" w14:paraId="1DE5D2EB" w14:textId="77777777" w:rsidTr="00BD3AE7">
        <w:trPr>
          <w:jc w:val="center"/>
        </w:trPr>
        <w:tc>
          <w:tcPr>
            <w:tcW w:w="1561" w:type="dxa"/>
            <w:tcBorders>
              <w:top w:val="single" w:sz="12" w:space="0" w:color="auto"/>
              <w:bottom w:val="single" w:sz="12" w:space="0" w:color="auto"/>
            </w:tcBorders>
          </w:tcPr>
          <w:p w14:paraId="291E3E04" w14:textId="77777777" w:rsidR="00AD072D" w:rsidRPr="00EF20F7" w:rsidRDefault="00AD072D" w:rsidP="00BD3AE7">
            <w:pPr>
              <w:pStyle w:val="TAH"/>
            </w:pPr>
            <w:r w:rsidRPr="00EF20F7">
              <w:t>Parameter</w:t>
            </w:r>
          </w:p>
        </w:tc>
        <w:tc>
          <w:tcPr>
            <w:tcW w:w="3969" w:type="dxa"/>
            <w:tcBorders>
              <w:top w:val="single" w:sz="12" w:space="0" w:color="auto"/>
              <w:bottom w:val="single" w:sz="12" w:space="0" w:color="auto"/>
            </w:tcBorders>
          </w:tcPr>
          <w:p w14:paraId="083DDA5A" w14:textId="77777777" w:rsidR="00AD072D" w:rsidRPr="00EF20F7" w:rsidRDefault="00AD072D" w:rsidP="00BD3AE7">
            <w:pPr>
              <w:pStyle w:val="TAH"/>
            </w:pPr>
            <w:r w:rsidRPr="00EF20F7">
              <w:t>Handling for EVS payload type added to an SDP offer</w:t>
            </w:r>
          </w:p>
        </w:tc>
        <w:tc>
          <w:tcPr>
            <w:tcW w:w="4111" w:type="dxa"/>
            <w:tcBorders>
              <w:top w:val="single" w:sz="12" w:space="0" w:color="auto"/>
              <w:bottom w:val="single" w:sz="12" w:space="0" w:color="auto"/>
            </w:tcBorders>
          </w:tcPr>
          <w:p w14:paraId="47EE5954" w14:textId="77777777" w:rsidR="00AD072D" w:rsidRPr="00EF20F7" w:rsidRDefault="00AD072D" w:rsidP="00BD3AE7">
            <w:pPr>
              <w:pStyle w:val="TAH"/>
            </w:pPr>
            <w:r w:rsidRPr="00EF20F7">
              <w:t>Handling if offered EVS payload type is accepted in the SDP answer</w:t>
            </w:r>
          </w:p>
        </w:tc>
      </w:tr>
      <w:tr w:rsidR="00AD072D" w:rsidRPr="00EF20F7" w14:paraId="0BEA50DC" w14:textId="77777777" w:rsidTr="00BD3AE7">
        <w:trPr>
          <w:jc w:val="center"/>
        </w:trPr>
        <w:tc>
          <w:tcPr>
            <w:tcW w:w="1561" w:type="dxa"/>
            <w:tcBorders>
              <w:top w:val="single" w:sz="12" w:space="0" w:color="auto"/>
            </w:tcBorders>
          </w:tcPr>
          <w:p w14:paraId="14D94E53" w14:textId="77777777" w:rsidR="00AD072D" w:rsidRPr="00EF20F7" w:rsidRDefault="00AD072D" w:rsidP="00BD3AE7">
            <w:pPr>
              <w:pStyle w:val="TAL"/>
              <w:rPr>
                <w:bCs/>
              </w:rPr>
            </w:pPr>
            <w:r w:rsidRPr="00EF20F7">
              <w:rPr>
                <w:lang w:eastAsia="ja-JP"/>
              </w:rPr>
              <w:t>evs-mode-switch (NOTE 1)</w:t>
            </w:r>
          </w:p>
        </w:tc>
        <w:tc>
          <w:tcPr>
            <w:tcW w:w="3969" w:type="dxa"/>
            <w:tcBorders>
              <w:top w:val="single" w:sz="12" w:space="0" w:color="auto"/>
            </w:tcBorders>
          </w:tcPr>
          <w:p w14:paraId="6F9E8E88" w14:textId="77777777" w:rsidR="00AD072D" w:rsidRPr="00EF20F7" w:rsidRDefault="00AD072D" w:rsidP="00BD3AE7">
            <w:pPr>
              <w:pStyle w:val="TAL"/>
            </w:pPr>
            <w:r w:rsidRPr="00EF20F7">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14:paraId="30CEE314" w14:textId="77777777" w:rsidR="00AD072D" w:rsidRPr="00EF20F7" w:rsidRDefault="00AD072D" w:rsidP="00BD3AE7">
            <w:pPr>
              <w:pStyle w:val="TAL"/>
            </w:pPr>
            <w:r w:rsidRPr="00EF20F7">
              <w:t>If the evs-mode-switch parameter is contained in the SDP answer, the MRFC shall forward this parameter to the MRFP for the termination towards the answerer in the remote descriptor.</w:t>
            </w:r>
          </w:p>
        </w:tc>
      </w:tr>
      <w:tr w:rsidR="00AD072D" w:rsidRPr="00EF20F7" w14:paraId="7C02FB6D" w14:textId="77777777" w:rsidTr="00BD3AE7">
        <w:trPr>
          <w:jc w:val="center"/>
        </w:trPr>
        <w:tc>
          <w:tcPr>
            <w:tcW w:w="1561" w:type="dxa"/>
          </w:tcPr>
          <w:p w14:paraId="372CAC30" w14:textId="77777777" w:rsidR="00AD072D" w:rsidRPr="00EF20F7" w:rsidRDefault="00AD072D" w:rsidP="00BD3AE7">
            <w:pPr>
              <w:pStyle w:val="TAL"/>
              <w:rPr>
                <w:bCs/>
              </w:rPr>
            </w:pPr>
            <w:r w:rsidRPr="00EF20F7">
              <w:rPr>
                <w:rFonts w:eastAsia="MS Mincho"/>
                <w:lang w:eastAsia="ja-JP"/>
              </w:rPr>
              <w:t xml:space="preserve">hf-only </w:t>
            </w:r>
            <w:r w:rsidRPr="00EF20F7">
              <w:rPr>
                <w:lang w:eastAsia="ja-JP"/>
              </w:rPr>
              <w:t>(NOTE 1)</w:t>
            </w:r>
          </w:p>
        </w:tc>
        <w:tc>
          <w:tcPr>
            <w:tcW w:w="3969" w:type="dxa"/>
          </w:tcPr>
          <w:p w14:paraId="47D683FB" w14:textId="77777777" w:rsidR="00AD072D" w:rsidRPr="00EF20F7" w:rsidRDefault="00AD072D" w:rsidP="00BD3AE7">
            <w:pPr>
              <w:pStyle w:val="TAL"/>
            </w:pPr>
            <w:r w:rsidRPr="00EF20F7">
              <w:t>If the MRFC is configured to negotiate using only the header-full EVS RTP payload format, the MRFC shall include the hf-only parameter with a value 1.</w:t>
            </w:r>
          </w:p>
        </w:tc>
        <w:tc>
          <w:tcPr>
            <w:tcW w:w="4111" w:type="dxa"/>
          </w:tcPr>
          <w:p w14:paraId="0B920629" w14:textId="77777777" w:rsidR="00AD072D" w:rsidRPr="00EF20F7" w:rsidRDefault="00AD072D" w:rsidP="00BD3AE7">
            <w:pPr>
              <w:pStyle w:val="TAL"/>
            </w:pPr>
            <w:r w:rsidRPr="00EF20F7">
              <w:t>If the hf-only parameter is contained in the SDP answer, the MRFC shall forward this parameter to the MRFP in the remote descriptor.</w:t>
            </w:r>
          </w:p>
        </w:tc>
      </w:tr>
      <w:tr w:rsidR="00AD072D" w:rsidRPr="00EF20F7" w14:paraId="3201E762" w14:textId="77777777" w:rsidTr="00BD3AE7">
        <w:trPr>
          <w:jc w:val="center"/>
        </w:trPr>
        <w:tc>
          <w:tcPr>
            <w:tcW w:w="1561" w:type="dxa"/>
          </w:tcPr>
          <w:p w14:paraId="19748F11" w14:textId="77777777" w:rsidR="00AD072D" w:rsidRPr="00EF20F7" w:rsidRDefault="00AD072D" w:rsidP="00BD3AE7">
            <w:pPr>
              <w:pStyle w:val="TAL"/>
              <w:rPr>
                <w:bCs/>
              </w:rPr>
            </w:pPr>
            <w:r w:rsidRPr="00EF20F7">
              <w:rPr>
                <w:rFonts w:eastAsia="MS Mincho"/>
                <w:lang w:eastAsia="ja-JP"/>
              </w:rPr>
              <w:t xml:space="preserve">dtx </w:t>
            </w:r>
            <w:r w:rsidRPr="00EF20F7">
              <w:rPr>
                <w:lang w:eastAsia="ja-JP"/>
              </w:rPr>
              <w:t>(NOTE 1)</w:t>
            </w:r>
          </w:p>
        </w:tc>
        <w:tc>
          <w:tcPr>
            <w:tcW w:w="3969" w:type="dxa"/>
          </w:tcPr>
          <w:p w14:paraId="27A14C6E" w14:textId="77777777" w:rsidR="00AD072D" w:rsidRPr="00EF20F7" w:rsidRDefault="00AD072D" w:rsidP="00BD3AE7">
            <w:pPr>
              <w:pStyle w:val="TAL"/>
            </w:pPr>
            <w:r w:rsidRPr="00EF20F7">
              <w:t>If the usage of DTX is not desired in the sending and receiving direction (e.g. due to DTX capabilities of expected codecs to transcode with), the MRFC shall include the dtx parameter with a value 0.</w:t>
            </w:r>
          </w:p>
        </w:tc>
        <w:tc>
          <w:tcPr>
            <w:tcW w:w="4111" w:type="dxa"/>
          </w:tcPr>
          <w:p w14:paraId="71FDD5D9" w14:textId="77777777" w:rsidR="00AD072D" w:rsidRPr="00EF20F7" w:rsidRDefault="00AD072D" w:rsidP="00BD3AE7">
            <w:pPr>
              <w:pStyle w:val="TAL"/>
            </w:pPr>
            <w:r w:rsidRPr="00EF20F7">
              <w:t>If the dtx parameter is contained in the SDP answer, the MRFC shall forward this parameter to the MRFP in the remote descriptor.</w:t>
            </w:r>
          </w:p>
        </w:tc>
      </w:tr>
      <w:tr w:rsidR="00AD072D" w:rsidRPr="00EF20F7" w14:paraId="4EFC132C" w14:textId="77777777" w:rsidTr="00BD3AE7">
        <w:trPr>
          <w:jc w:val="center"/>
        </w:trPr>
        <w:tc>
          <w:tcPr>
            <w:tcW w:w="1561" w:type="dxa"/>
          </w:tcPr>
          <w:p w14:paraId="0E1676B1" w14:textId="77777777" w:rsidR="00AD072D" w:rsidRPr="00EF20F7" w:rsidRDefault="00AD072D" w:rsidP="00BD3AE7">
            <w:pPr>
              <w:pStyle w:val="TAL"/>
              <w:rPr>
                <w:bCs/>
              </w:rPr>
            </w:pPr>
            <w:r w:rsidRPr="00EF20F7">
              <w:rPr>
                <w:rFonts w:eastAsia="MS Mincho"/>
                <w:lang w:eastAsia="ja-JP"/>
              </w:rPr>
              <w:t xml:space="preserve">dtx-recv </w:t>
            </w:r>
            <w:r w:rsidRPr="00EF20F7">
              <w:rPr>
                <w:lang w:eastAsia="ja-JP"/>
              </w:rPr>
              <w:t>(NOTE 1)</w:t>
            </w:r>
          </w:p>
        </w:tc>
        <w:tc>
          <w:tcPr>
            <w:tcW w:w="3969" w:type="dxa"/>
          </w:tcPr>
          <w:p w14:paraId="0ED420D9" w14:textId="77777777" w:rsidR="00AD072D" w:rsidRPr="00EF20F7" w:rsidRDefault="00AD072D" w:rsidP="00BD3AE7">
            <w:pPr>
              <w:pStyle w:val="TAL"/>
            </w:pPr>
            <w:r w:rsidRPr="00EF20F7">
              <w:t>If receiving DTX is not desired and the dtx parameter is not included, the MRFC shall include the dtx</w:t>
            </w:r>
            <w:r w:rsidRPr="00EF20F7">
              <w:rPr>
                <w:rFonts w:eastAsia="MS Mincho"/>
                <w:lang w:eastAsia="ja-JP"/>
              </w:rPr>
              <w:t>-recv</w:t>
            </w:r>
            <w:r w:rsidRPr="00EF20F7">
              <w:t xml:space="preserve"> parameter with a value 0.</w:t>
            </w:r>
          </w:p>
          <w:p w14:paraId="7AFCCF50" w14:textId="77777777" w:rsidR="00AD072D" w:rsidRPr="00EF20F7" w:rsidRDefault="00AD072D" w:rsidP="00BD3AE7">
            <w:pPr>
              <w:pStyle w:val="TAL"/>
            </w:pPr>
            <w:r w:rsidRPr="00EF20F7">
              <w:t>If both the dtx and dtx-recv parameters are included, those parameters shall have the same value; however, inclusion of the dtx-recv parameter is not required if the dtx parameter is included.</w:t>
            </w:r>
          </w:p>
        </w:tc>
        <w:tc>
          <w:tcPr>
            <w:tcW w:w="4111" w:type="dxa"/>
          </w:tcPr>
          <w:p w14:paraId="4FAA2FE4" w14:textId="77777777" w:rsidR="00AD072D" w:rsidRPr="00EF20F7" w:rsidRDefault="00AD072D" w:rsidP="00BD3AE7">
            <w:pPr>
              <w:pStyle w:val="TAL"/>
            </w:pPr>
            <w:r w:rsidRPr="00EF20F7">
              <w:t>If the dtx-recv parameter is contained in the SDP answer, the MRFC shall forward this parameter to the MRFP in the remote descriptor.</w:t>
            </w:r>
          </w:p>
        </w:tc>
      </w:tr>
      <w:tr w:rsidR="00AD072D" w:rsidRPr="00EF20F7" w14:paraId="2761C3EE" w14:textId="77777777" w:rsidTr="00BD3AE7">
        <w:trPr>
          <w:jc w:val="center"/>
        </w:trPr>
        <w:tc>
          <w:tcPr>
            <w:tcW w:w="1561" w:type="dxa"/>
          </w:tcPr>
          <w:p w14:paraId="3778548E" w14:textId="77777777" w:rsidR="00AD072D" w:rsidRPr="00EF20F7" w:rsidRDefault="00AD072D" w:rsidP="00BD3AE7">
            <w:pPr>
              <w:pStyle w:val="TAL"/>
              <w:rPr>
                <w:bCs/>
              </w:rPr>
            </w:pPr>
            <w:r w:rsidRPr="00EF20F7">
              <w:rPr>
                <w:bCs/>
              </w:rPr>
              <w:t xml:space="preserve">br </w:t>
            </w:r>
            <w:r w:rsidRPr="00EF20F7">
              <w:rPr>
                <w:lang w:eastAsia="ja-JP"/>
              </w:rPr>
              <w:t>(NOTE 1)</w:t>
            </w:r>
          </w:p>
        </w:tc>
        <w:tc>
          <w:tcPr>
            <w:tcW w:w="3969" w:type="dxa"/>
          </w:tcPr>
          <w:p w14:paraId="1E508FB3" w14:textId="77777777" w:rsidR="00AD072D" w:rsidRPr="00EF20F7" w:rsidRDefault="00AD072D" w:rsidP="00BD3AE7">
            <w:pPr>
              <w:pStyle w:val="TAL"/>
            </w:pPr>
            <w:r w:rsidRPr="00EF20F7">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14:paraId="13A57DC7" w14:textId="77777777" w:rsidR="00AD072D" w:rsidRPr="00EF20F7" w:rsidRDefault="00AD072D" w:rsidP="00BD3AE7">
            <w:pPr>
              <w:pStyle w:val="TAL"/>
            </w:pPr>
            <w:r w:rsidRPr="00EF20F7">
              <w:t>If the MRFC also supplies the bw, bw-send or bw-recv parameter, the value of the br parameter shall be compatible with the values of those parameters.</w:t>
            </w:r>
          </w:p>
        </w:tc>
        <w:tc>
          <w:tcPr>
            <w:tcW w:w="4111" w:type="dxa"/>
          </w:tcPr>
          <w:p w14:paraId="4ED6F42A" w14:textId="77777777" w:rsidR="00AD072D" w:rsidRPr="00EF20F7" w:rsidRDefault="00AD072D" w:rsidP="00BD3AE7">
            <w:pPr>
              <w:pStyle w:val="TAL"/>
            </w:pPr>
            <w:r w:rsidRPr="00EF20F7">
              <w:t>If the br parameter is contained in the SDP answer, the MRFC shall forward this parameter to the MRFP in the remote descriptor.</w:t>
            </w:r>
          </w:p>
        </w:tc>
      </w:tr>
      <w:tr w:rsidR="00AD072D" w:rsidRPr="00EF20F7" w14:paraId="26FF749B" w14:textId="77777777" w:rsidTr="00BD3AE7">
        <w:trPr>
          <w:jc w:val="center"/>
        </w:trPr>
        <w:tc>
          <w:tcPr>
            <w:tcW w:w="1561" w:type="dxa"/>
          </w:tcPr>
          <w:p w14:paraId="6CA63EAD" w14:textId="77777777" w:rsidR="00AD072D" w:rsidRPr="00EF20F7" w:rsidRDefault="00AD072D" w:rsidP="00BD3AE7">
            <w:pPr>
              <w:pStyle w:val="TAL"/>
              <w:rPr>
                <w:bCs/>
              </w:rPr>
            </w:pPr>
            <w:r w:rsidRPr="00EF20F7">
              <w:rPr>
                <w:lang w:eastAsia="ja-JP"/>
              </w:rPr>
              <w:t>br-send (NOTE 1)</w:t>
            </w:r>
          </w:p>
        </w:tc>
        <w:tc>
          <w:tcPr>
            <w:tcW w:w="3969" w:type="dxa"/>
          </w:tcPr>
          <w:p w14:paraId="40BF5C0C" w14:textId="77777777" w:rsidR="00AD072D" w:rsidRPr="00EF20F7" w:rsidRDefault="00AD072D" w:rsidP="00BD3AE7">
            <w:pPr>
              <w:pStyle w:val="TAL"/>
            </w:pPr>
            <w:r w:rsidRPr="00EF20F7">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14:paraId="083B131A" w14:textId="77777777" w:rsidR="00AD072D" w:rsidRPr="00EF20F7" w:rsidRDefault="00AD072D" w:rsidP="00BD3AE7">
            <w:pPr>
              <w:pStyle w:val="TAL"/>
            </w:pPr>
            <w:r w:rsidRPr="00EF20F7">
              <w:t>If the MRFC also supplies the bw or bw-send parameter, the value of the br-send parameter shall be compatible with the values of those parameters.</w:t>
            </w:r>
          </w:p>
        </w:tc>
        <w:tc>
          <w:tcPr>
            <w:tcW w:w="4111" w:type="dxa"/>
          </w:tcPr>
          <w:p w14:paraId="5D587EA5" w14:textId="77777777" w:rsidR="00AD072D" w:rsidRPr="00EF20F7" w:rsidRDefault="00AD072D" w:rsidP="00BD3AE7">
            <w:pPr>
              <w:pStyle w:val="TAL"/>
            </w:pPr>
            <w:r w:rsidRPr="00EF20F7">
              <w:t>If the br-send parameter is contained in the SDP answer, the MRFC shall forward this parameter to the MRFP in the remote descriptor.</w:t>
            </w:r>
          </w:p>
        </w:tc>
      </w:tr>
      <w:tr w:rsidR="00AD072D" w:rsidRPr="00EF20F7" w14:paraId="0AA283AC" w14:textId="77777777" w:rsidTr="00BD3AE7">
        <w:trPr>
          <w:jc w:val="center"/>
        </w:trPr>
        <w:tc>
          <w:tcPr>
            <w:tcW w:w="1561" w:type="dxa"/>
          </w:tcPr>
          <w:p w14:paraId="31293108" w14:textId="77777777" w:rsidR="00AD072D" w:rsidRPr="00EF20F7" w:rsidRDefault="00AD072D" w:rsidP="00BD3AE7">
            <w:pPr>
              <w:pStyle w:val="TAL"/>
              <w:rPr>
                <w:bCs/>
              </w:rPr>
            </w:pPr>
            <w:r w:rsidRPr="00EF20F7">
              <w:rPr>
                <w:lang w:eastAsia="ja-JP"/>
              </w:rPr>
              <w:t>br-recv (NOTE 1)</w:t>
            </w:r>
          </w:p>
        </w:tc>
        <w:tc>
          <w:tcPr>
            <w:tcW w:w="3969" w:type="dxa"/>
          </w:tcPr>
          <w:p w14:paraId="144AC7C4" w14:textId="77777777" w:rsidR="00AD072D" w:rsidRPr="00EF20F7" w:rsidRDefault="00AD072D" w:rsidP="00BD3AE7">
            <w:pPr>
              <w:pStyle w:val="TAL"/>
            </w:pPr>
            <w:r w:rsidRPr="00EF20F7">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14:paraId="13DE651A" w14:textId="77777777" w:rsidR="00AD072D" w:rsidRPr="00EF20F7" w:rsidRDefault="00AD072D" w:rsidP="00BD3AE7">
            <w:pPr>
              <w:pStyle w:val="TAL"/>
              <w:rPr>
                <w:color w:val="000000"/>
              </w:rPr>
            </w:pPr>
            <w:r w:rsidRPr="00EF20F7">
              <w:t>If the MRFC also supplies the bw or bw-recv parameter, the value of the br-recv parameter shall be compatible with the values of those parameters.</w:t>
            </w:r>
          </w:p>
        </w:tc>
        <w:tc>
          <w:tcPr>
            <w:tcW w:w="4111" w:type="dxa"/>
          </w:tcPr>
          <w:p w14:paraId="55D94114" w14:textId="77777777" w:rsidR="00AD072D" w:rsidRPr="00EF20F7" w:rsidRDefault="00AD072D" w:rsidP="00BD3AE7">
            <w:pPr>
              <w:pStyle w:val="TAL"/>
            </w:pPr>
            <w:r w:rsidRPr="00EF20F7">
              <w:t>If the br-recv parameter is contained in the SDP answer, the MRFC shall forward this parameter to the MRFP in the remote descriptor.</w:t>
            </w:r>
          </w:p>
        </w:tc>
      </w:tr>
      <w:tr w:rsidR="00AD072D" w:rsidRPr="00EF20F7" w14:paraId="3513DD88" w14:textId="77777777" w:rsidTr="00BD3AE7">
        <w:trPr>
          <w:jc w:val="center"/>
        </w:trPr>
        <w:tc>
          <w:tcPr>
            <w:tcW w:w="1561" w:type="dxa"/>
          </w:tcPr>
          <w:p w14:paraId="17A20413" w14:textId="77777777" w:rsidR="00AD072D" w:rsidRPr="00EF20F7" w:rsidRDefault="00AD072D" w:rsidP="00BD3AE7">
            <w:pPr>
              <w:pStyle w:val="TAL"/>
              <w:rPr>
                <w:bCs/>
              </w:rPr>
            </w:pPr>
            <w:r w:rsidRPr="00EF20F7">
              <w:rPr>
                <w:lang w:eastAsia="ja-JP"/>
              </w:rPr>
              <w:t>bw (NOTE 1)</w:t>
            </w:r>
          </w:p>
        </w:tc>
        <w:tc>
          <w:tcPr>
            <w:tcW w:w="3969" w:type="dxa"/>
          </w:tcPr>
          <w:p w14:paraId="3D831549" w14:textId="77777777" w:rsidR="00AD072D" w:rsidRPr="00EF20F7" w:rsidRDefault="00AD072D" w:rsidP="00BD3AE7">
            <w:pPr>
              <w:pStyle w:val="TAL"/>
            </w:pPr>
            <w:r w:rsidRPr="00EF20F7">
              <w:t xml:space="preserve">If the MRFC desires the same sampling bandwidth(s) for the send and receive direction in EVS primary mode, and wants to restrict the sampling bandwidths to match MRFP capabilities, sampling bandwidths of expected </w:t>
            </w:r>
            <w:r w:rsidRPr="00EF20F7">
              <w:lastRenderedPageBreak/>
              <w:t>codecs EVS will be transcoded to, and possible configured policies, it shall supply the bw parameter in the SDP offer it sends. Otherwise the MRFC shall not include this parameter in the SDP offer.</w:t>
            </w:r>
          </w:p>
        </w:tc>
        <w:tc>
          <w:tcPr>
            <w:tcW w:w="4111" w:type="dxa"/>
          </w:tcPr>
          <w:p w14:paraId="68D456D3" w14:textId="77777777" w:rsidR="00AD072D" w:rsidRPr="00EF20F7" w:rsidRDefault="00AD072D" w:rsidP="00BD3AE7">
            <w:pPr>
              <w:pStyle w:val="TAL"/>
            </w:pPr>
            <w:r w:rsidRPr="00EF20F7">
              <w:lastRenderedPageBreak/>
              <w:t>If the bw parameter is contained in the SDP answer, the MRFC shall forward this parameter to the MRFP in the remote descriptor.</w:t>
            </w:r>
          </w:p>
        </w:tc>
      </w:tr>
      <w:tr w:rsidR="00AD072D" w:rsidRPr="00EF20F7" w14:paraId="3FEF4CD0" w14:textId="77777777" w:rsidTr="00BD3AE7">
        <w:trPr>
          <w:jc w:val="center"/>
        </w:trPr>
        <w:tc>
          <w:tcPr>
            <w:tcW w:w="1561" w:type="dxa"/>
          </w:tcPr>
          <w:p w14:paraId="56266E11" w14:textId="77777777" w:rsidR="00AD072D" w:rsidRPr="00EF20F7" w:rsidRDefault="00AD072D" w:rsidP="00BD3AE7">
            <w:pPr>
              <w:pStyle w:val="TAL"/>
              <w:rPr>
                <w:bCs/>
              </w:rPr>
            </w:pPr>
            <w:r w:rsidRPr="00EF20F7">
              <w:rPr>
                <w:lang w:eastAsia="ja-JP"/>
              </w:rPr>
              <w:t>bw-send  (NOTE 1)</w:t>
            </w:r>
          </w:p>
        </w:tc>
        <w:tc>
          <w:tcPr>
            <w:tcW w:w="3969" w:type="dxa"/>
          </w:tcPr>
          <w:p w14:paraId="1B595CD7" w14:textId="77777777" w:rsidR="00AD072D" w:rsidRPr="00EF20F7" w:rsidRDefault="00AD072D" w:rsidP="00BD3AE7">
            <w:pPr>
              <w:pStyle w:val="TAL"/>
            </w:pPr>
            <w:r w:rsidRPr="00EF20F7">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14:paraId="4E4B75B4" w14:textId="77777777" w:rsidR="00AD072D" w:rsidRPr="00EF20F7" w:rsidRDefault="00AD072D" w:rsidP="00BD3AE7">
            <w:pPr>
              <w:pStyle w:val="TAL"/>
            </w:pPr>
            <w:r w:rsidRPr="00EF20F7">
              <w:t>If the bw-send parameter is contained in the SDP answer, the MRFC shall forward this parameter to the MRFP in the remote descriptor.</w:t>
            </w:r>
          </w:p>
        </w:tc>
      </w:tr>
      <w:tr w:rsidR="00AD072D" w:rsidRPr="00EF20F7" w14:paraId="3A488656" w14:textId="77777777" w:rsidTr="00BD3AE7">
        <w:trPr>
          <w:jc w:val="center"/>
        </w:trPr>
        <w:tc>
          <w:tcPr>
            <w:tcW w:w="1561" w:type="dxa"/>
          </w:tcPr>
          <w:p w14:paraId="5A6299E8" w14:textId="77777777" w:rsidR="00AD072D" w:rsidRPr="00EF20F7" w:rsidRDefault="00AD072D" w:rsidP="00BD3AE7">
            <w:pPr>
              <w:pStyle w:val="TAL"/>
              <w:rPr>
                <w:bCs/>
              </w:rPr>
            </w:pPr>
            <w:r w:rsidRPr="00EF20F7">
              <w:rPr>
                <w:lang w:eastAsia="ja-JP"/>
              </w:rPr>
              <w:t>bw-recv (NOTE 1)</w:t>
            </w:r>
          </w:p>
        </w:tc>
        <w:tc>
          <w:tcPr>
            <w:tcW w:w="3969" w:type="dxa"/>
          </w:tcPr>
          <w:p w14:paraId="13B74B07" w14:textId="77777777" w:rsidR="00AD072D" w:rsidRPr="00EF20F7" w:rsidRDefault="00AD072D" w:rsidP="00BD3AE7">
            <w:pPr>
              <w:pStyle w:val="TAL"/>
            </w:pPr>
            <w:r w:rsidRPr="00EF20F7">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14:paraId="79C5F4AD" w14:textId="77777777" w:rsidR="00AD072D" w:rsidRPr="00EF20F7" w:rsidRDefault="00AD072D" w:rsidP="00BD3AE7">
            <w:pPr>
              <w:pStyle w:val="TAL"/>
            </w:pPr>
            <w:r w:rsidRPr="00EF20F7">
              <w:t>If the bw-recv parameter is contained in the SDP answer, the MRFC shall forward this parameter to the MRFP in the remote descriptor.</w:t>
            </w:r>
          </w:p>
        </w:tc>
      </w:tr>
      <w:tr w:rsidR="00AD072D" w:rsidRPr="00EF20F7" w14:paraId="1436A78C" w14:textId="77777777" w:rsidTr="00BD3AE7">
        <w:trPr>
          <w:jc w:val="center"/>
        </w:trPr>
        <w:tc>
          <w:tcPr>
            <w:tcW w:w="1561" w:type="dxa"/>
            <w:tcBorders>
              <w:bottom w:val="single" w:sz="4" w:space="0" w:color="auto"/>
            </w:tcBorders>
          </w:tcPr>
          <w:p w14:paraId="0B5663E4" w14:textId="77777777" w:rsidR="00AD072D" w:rsidRPr="00EF20F7" w:rsidRDefault="00AD072D" w:rsidP="00BD3AE7">
            <w:pPr>
              <w:pStyle w:val="TAL"/>
              <w:rPr>
                <w:bCs/>
              </w:rPr>
            </w:pPr>
            <w:r w:rsidRPr="00EF20F7">
              <w:rPr>
                <w:lang w:eastAsia="ja-JP"/>
              </w:rPr>
              <w:t>cmr (NOTE 1)</w:t>
            </w:r>
          </w:p>
        </w:tc>
        <w:tc>
          <w:tcPr>
            <w:tcW w:w="3969" w:type="dxa"/>
            <w:tcBorders>
              <w:bottom w:val="single" w:sz="4" w:space="0" w:color="auto"/>
            </w:tcBorders>
          </w:tcPr>
          <w:p w14:paraId="0C42E2B8" w14:textId="77777777" w:rsidR="00AD072D" w:rsidRPr="00EF20F7" w:rsidRDefault="00AD072D" w:rsidP="00BD3AE7">
            <w:pPr>
              <w:pStyle w:val="TAL"/>
            </w:pPr>
            <w:r w:rsidRPr="00EF20F7">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14:paraId="7D006BDB" w14:textId="77777777" w:rsidR="00AD072D" w:rsidRPr="00EF20F7" w:rsidRDefault="00AD072D" w:rsidP="00BD3AE7">
            <w:pPr>
              <w:pStyle w:val="TAL"/>
            </w:pPr>
            <w:r w:rsidRPr="00EF20F7">
              <w:t>If the cmr parameter is contained in the SDP answer, the MRFC shall forward this parameter to the MRFP in the remote descriptor.</w:t>
            </w:r>
          </w:p>
        </w:tc>
      </w:tr>
      <w:tr w:rsidR="00AD072D" w:rsidRPr="00EF20F7" w14:paraId="34B19883" w14:textId="77777777" w:rsidTr="00BD3AE7">
        <w:trPr>
          <w:jc w:val="center"/>
        </w:trPr>
        <w:tc>
          <w:tcPr>
            <w:tcW w:w="1561" w:type="dxa"/>
            <w:tcBorders>
              <w:top w:val="single" w:sz="4" w:space="0" w:color="auto"/>
              <w:bottom w:val="single" w:sz="4" w:space="0" w:color="auto"/>
            </w:tcBorders>
          </w:tcPr>
          <w:p w14:paraId="0FC66A6C" w14:textId="77777777" w:rsidR="00AD072D" w:rsidRPr="00EF20F7" w:rsidRDefault="00AD072D" w:rsidP="00BD3AE7">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49ED6C6D" w14:textId="77777777" w:rsidR="00AD072D" w:rsidRPr="00EF20F7" w:rsidRDefault="00AD072D" w:rsidP="00BD3AE7">
            <w:pPr>
              <w:pStyle w:val="TAL"/>
            </w:pPr>
            <w:r w:rsidRPr="00EF20F7">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14:paraId="34657E78" w14:textId="77777777" w:rsidR="00AD072D" w:rsidRPr="00EF20F7" w:rsidRDefault="00AD072D" w:rsidP="00BD3AE7">
            <w:pPr>
              <w:pStyle w:val="TAL"/>
            </w:pPr>
            <w:r w:rsidRPr="00EF20F7">
              <w:t>If the ch-aw-recv parameter is contained in the SDP answer, the MRFC shall forward this parameter to the MRFP in the remote descriptor.</w:t>
            </w:r>
          </w:p>
        </w:tc>
      </w:tr>
      <w:tr w:rsidR="00AD072D" w:rsidRPr="00EF20F7" w14:paraId="25BD0DEE" w14:textId="77777777" w:rsidTr="00BD3AE7">
        <w:trPr>
          <w:jc w:val="center"/>
        </w:trPr>
        <w:tc>
          <w:tcPr>
            <w:tcW w:w="1561" w:type="dxa"/>
            <w:tcBorders>
              <w:bottom w:val="single" w:sz="4" w:space="0" w:color="auto"/>
            </w:tcBorders>
          </w:tcPr>
          <w:p w14:paraId="1C34A80B" w14:textId="77777777" w:rsidR="00AD072D" w:rsidRPr="00EF20F7" w:rsidRDefault="00AD072D" w:rsidP="00BD3AE7">
            <w:pPr>
              <w:pStyle w:val="TAL"/>
              <w:rPr>
                <w:lang w:eastAsia="ja-JP"/>
              </w:rPr>
            </w:pPr>
            <w:r w:rsidRPr="00EF20F7">
              <w:rPr>
                <w:lang w:eastAsia="ja-JP"/>
              </w:rPr>
              <w:t>number of channels (NOTE 2)</w:t>
            </w:r>
          </w:p>
        </w:tc>
        <w:tc>
          <w:tcPr>
            <w:tcW w:w="3969" w:type="dxa"/>
            <w:tcBorders>
              <w:bottom w:val="single" w:sz="4" w:space="0" w:color="auto"/>
            </w:tcBorders>
          </w:tcPr>
          <w:p w14:paraId="2B1F684B" w14:textId="77777777" w:rsidR="00AD072D" w:rsidRPr="00EF20F7" w:rsidRDefault="00AD072D" w:rsidP="00BD3AE7">
            <w:pPr>
              <w:pStyle w:val="TAL"/>
            </w:pPr>
            <w:r w:rsidRPr="00EF20F7">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14:paraId="6EF0C4DC" w14:textId="77777777" w:rsidR="00AD072D" w:rsidRPr="00EF20F7" w:rsidRDefault="00AD072D" w:rsidP="00BD3AE7">
            <w:pPr>
              <w:pStyle w:val="TAL"/>
            </w:pPr>
            <w:r w:rsidRPr="00EF20F7">
              <w:t>If the "number of channels" parameter is contained in the SDP answer, the MRFC shall forward this parameter to the MRFP in the remote descriptor.</w:t>
            </w:r>
          </w:p>
        </w:tc>
      </w:tr>
      <w:tr w:rsidR="00AD072D" w:rsidRPr="00EF20F7" w14:paraId="31532B1E" w14:textId="77777777" w:rsidTr="00BD3AE7">
        <w:trPr>
          <w:jc w:val="center"/>
        </w:trPr>
        <w:tc>
          <w:tcPr>
            <w:tcW w:w="1561" w:type="dxa"/>
            <w:tcBorders>
              <w:top w:val="single" w:sz="4" w:space="0" w:color="auto"/>
              <w:bottom w:val="single" w:sz="4" w:space="0" w:color="auto"/>
            </w:tcBorders>
          </w:tcPr>
          <w:p w14:paraId="60CC2D6A" w14:textId="77777777" w:rsidR="00AD072D" w:rsidRPr="00EF20F7" w:rsidRDefault="00AD072D" w:rsidP="00BD3AE7">
            <w:pPr>
              <w:pStyle w:val="TAL"/>
              <w:rPr>
                <w:bCs/>
              </w:rPr>
            </w:pPr>
            <w:r w:rsidRPr="00EF20F7">
              <w:rPr>
                <w:lang w:eastAsia="ja-JP"/>
              </w:rPr>
              <w:t>ch-</w:t>
            </w:r>
            <w:r w:rsidRPr="00EF20F7">
              <w:rPr>
                <w:rFonts w:eastAsia="Malgun Gothic"/>
                <w:lang w:eastAsia="ko-KR"/>
              </w:rPr>
              <w:t xml:space="preserve">send </w:t>
            </w:r>
            <w:r w:rsidRPr="00EF20F7">
              <w:rPr>
                <w:lang w:eastAsia="ja-JP"/>
              </w:rPr>
              <w:t>(NOTE 1)</w:t>
            </w:r>
          </w:p>
        </w:tc>
        <w:tc>
          <w:tcPr>
            <w:tcW w:w="3969" w:type="dxa"/>
            <w:tcBorders>
              <w:top w:val="single" w:sz="4" w:space="0" w:color="auto"/>
              <w:bottom w:val="single" w:sz="4" w:space="0" w:color="auto"/>
            </w:tcBorders>
          </w:tcPr>
          <w:p w14:paraId="13F72011" w14:textId="77777777" w:rsidR="00AD072D" w:rsidRPr="00EF20F7" w:rsidRDefault="00AD072D" w:rsidP="00BD3AE7">
            <w:pPr>
              <w:pStyle w:val="TAL"/>
            </w:pPr>
            <w:r w:rsidRPr="00EF20F7">
              <w:t xml:space="preserve">The MRFC shall only include the </w:t>
            </w:r>
            <w:r w:rsidRPr="00EF20F7">
              <w:rPr>
                <w:lang w:eastAsia="ja-JP"/>
              </w:rPr>
              <w:t>ch-</w:t>
            </w:r>
            <w:r w:rsidRPr="00EF20F7">
              <w:rPr>
                <w:rFonts w:eastAsia="Malgun Gothic"/>
                <w:lang w:eastAsia="ko-KR"/>
              </w:rPr>
              <w:t xml:space="preserve">send </w:t>
            </w:r>
            <w:r w:rsidRPr="00EF20F7">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0A95D684" w14:textId="77777777" w:rsidR="00AD072D" w:rsidRPr="00EF20F7" w:rsidRDefault="00AD072D" w:rsidP="00BD3AE7">
            <w:pPr>
              <w:pStyle w:val="TAL"/>
            </w:pPr>
            <w:r w:rsidRPr="00EF20F7">
              <w:t>If the ch-send parameter is contained in the SDP answer, the MRFC shall forward this parameter to the MRFP in the remote descriptor.</w:t>
            </w:r>
          </w:p>
        </w:tc>
      </w:tr>
      <w:tr w:rsidR="00AD072D" w:rsidRPr="00EF20F7" w14:paraId="2420C407" w14:textId="77777777" w:rsidTr="00BD3AE7">
        <w:trPr>
          <w:jc w:val="center"/>
        </w:trPr>
        <w:tc>
          <w:tcPr>
            <w:tcW w:w="1561" w:type="dxa"/>
            <w:tcBorders>
              <w:top w:val="single" w:sz="4" w:space="0" w:color="auto"/>
              <w:bottom w:val="single" w:sz="4" w:space="0" w:color="auto"/>
            </w:tcBorders>
          </w:tcPr>
          <w:p w14:paraId="5EA9FB55" w14:textId="77777777" w:rsidR="00AD072D" w:rsidRPr="00EF20F7" w:rsidRDefault="00AD072D" w:rsidP="00BD3AE7">
            <w:pPr>
              <w:pStyle w:val="TAL"/>
              <w:rPr>
                <w:lang w:eastAsia="ja-JP"/>
              </w:rPr>
            </w:pPr>
            <w:r w:rsidRPr="00EF20F7">
              <w:rPr>
                <w:lang w:eastAsia="ja-JP"/>
              </w:rPr>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3A1BD920" w14:textId="77777777" w:rsidR="00AD072D" w:rsidRPr="00EF20F7" w:rsidRDefault="00AD072D" w:rsidP="00BD3AE7">
            <w:pPr>
              <w:pStyle w:val="TAL"/>
            </w:pPr>
            <w:r w:rsidRPr="00EF20F7">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59657405" w14:textId="77777777" w:rsidR="00AD072D" w:rsidRPr="00EF20F7" w:rsidRDefault="00AD072D" w:rsidP="00BD3AE7">
            <w:pPr>
              <w:pStyle w:val="TAL"/>
            </w:pPr>
            <w:r w:rsidRPr="00EF20F7">
              <w:t>If the ch-recv parameter is contained in the SDP answer, the MRFC shall forward this parameter to the MRFP in the remote descriptor.</w:t>
            </w:r>
          </w:p>
        </w:tc>
      </w:tr>
      <w:tr w:rsidR="00AD072D" w:rsidRPr="00EF20F7" w14:paraId="47C53F38" w14:textId="77777777" w:rsidTr="00BD3AE7">
        <w:trPr>
          <w:jc w:val="center"/>
        </w:trPr>
        <w:tc>
          <w:tcPr>
            <w:tcW w:w="1561" w:type="dxa"/>
            <w:tcBorders>
              <w:top w:val="single" w:sz="4" w:space="0" w:color="auto"/>
              <w:bottom w:val="single" w:sz="4" w:space="0" w:color="auto"/>
            </w:tcBorders>
          </w:tcPr>
          <w:p w14:paraId="180CFCB7" w14:textId="77777777" w:rsidR="00AD072D" w:rsidRPr="00EF20F7" w:rsidRDefault="00AD072D" w:rsidP="00BD3AE7">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4547A67D" w14:textId="77777777" w:rsidR="00AD072D" w:rsidRPr="00EF20F7" w:rsidRDefault="00AD072D" w:rsidP="00BD3AE7">
            <w:pPr>
              <w:pStyle w:val="TAL"/>
            </w:pPr>
            <w:r w:rsidRPr="00EF20F7">
              <w:t xml:space="preserve">The MRFC shall only include the mode-set parameter in the SDP offer if it desires to restrict the mode-set of </w:t>
            </w:r>
            <w:r w:rsidRPr="00EF20F7">
              <w:rPr>
                <w:lang w:eastAsia="ja-JP"/>
              </w:rPr>
              <w:t>AMR-WB IO mode</w:t>
            </w:r>
            <w:r w:rsidRPr="00EF20F7">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14:paraId="68CAD11D" w14:textId="77777777" w:rsidR="00AD072D" w:rsidRPr="00EF20F7" w:rsidRDefault="00AD072D" w:rsidP="00BD3AE7">
            <w:pPr>
              <w:pStyle w:val="TAL"/>
            </w:pPr>
            <w:r w:rsidRPr="00EF20F7">
              <w:t>If the mode-set parameter is contained in the SDP answer, the MRFC shall forward this parameter to the MRFP in the remote descriptor.</w:t>
            </w:r>
          </w:p>
        </w:tc>
      </w:tr>
      <w:tr w:rsidR="00AD072D" w:rsidRPr="00EF20F7" w14:paraId="24EDD7A4" w14:textId="77777777" w:rsidTr="00BD3AE7">
        <w:trPr>
          <w:jc w:val="center"/>
        </w:trPr>
        <w:tc>
          <w:tcPr>
            <w:tcW w:w="1561" w:type="dxa"/>
            <w:tcBorders>
              <w:top w:val="single" w:sz="4" w:space="0" w:color="auto"/>
              <w:bottom w:val="single" w:sz="4" w:space="0" w:color="auto"/>
            </w:tcBorders>
          </w:tcPr>
          <w:p w14:paraId="75172095" w14:textId="77777777" w:rsidR="00AD072D" w:rsidRPr="00EF20F7" w:rsidRDefault="00AD072D" w:rsidP="00BD3AE7">
            <w:pPr>
              <w:pStyle w:val="TAL"/>
              <w:rPr>
                <w:lang w:eastAsia="ja-JP"/>
              </w:rPr>
            </w:pPr>
            <w:r w:rsidRPr="00EF20F7">
              <w:rPr>
                <w:lang w:eastAsia="ja-JP"/>
              </w:rPr>
              <w:t>mode-change-</w:t>
            </w:r>
            <w:r w:rsidRPr="00EF20F7">
              <w:rPr>
                <w:lang w:eastAsia="ja-JP"/>
              </w:rPr>
              <w:lastRenderedPageBreak/>
              <w:t>period (NOTE 3)</w:t>
            </w:r>
          </w:p>
        </w:tc>
        <w:tc>
          <w:tcPr>
            <w:tcW w:w="3969" w:type="dxa"/>
            <w:tcBorders>
              <w:top w:val="single" w:sz="4" w:space="0" w:color="auto"/>
              <w:bottom w:val="single" w:sz="4" w:space="0" w:color="auto"/>
            </w:tcBorders>
          </w:tcPr>
          <w:p w14:paraId="1349DAC9" w14:textId="77777777" w:rsidR="00AD072D" w:rsidRPr="00EF20F7" w:rsidRDefault="00AD072D" w:rsidP="00BD3AE7">
            <w:pPr>
              <w:pStyle w:val="TAL"/>
            </w:pPr>
            <w:r w:rsidRPr="00EF20F7">
              <w:lastRenderedPageBreak/>
              <w:t>The MRFC shall only include the mode-</w:t>
            </w:r>
            <w:r w:rsidRPr="00EF20F7">
              <w:lastRenderedPageBreak/>
              <w:t xml:space="preserve">change-period parameter with value 2 in the SDP offer if it desires to restrict the mode-change-period of received packets in </w:t>
            </w:r>
            <w:r w:rsidRPr="00EF20F7">
              <w:rPr>
                <w:lang w:eastAsia="ja-JP"/>
              </w:rPr>
              <w:t>AMR-WB IO mode</w:t>
            </w:r>
            <w:r w:rsidRPr="00EF20F7">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14:paraId="135AFECE" w14:textId="77777777" w:rsidR="00AD072D" w:rsidRPr="00EF20F7" w:rsidRDefault="00AD072D" w:rsidP="00BD3AE7">
            <w:pPr>
              <w:pStyle w:val="TAL"/>
            </w:pPr>
            <w:r w:rsidRPr="00EF20F7">
              <w:lastRenderedPageBreak/>
              <w:t xml:space="preserve">If the mode-change-period parameter is </w:t>
            </w:r>
            <w:r w:rsidRPr="00EF20F7">
              <w:lastRenderedPageBreak/>
              <w:t>contained in the SDP answer, the MRFC shall forward this parameter to the MRFP in the remote descriptor.</w:t>
            </w:r>
          </w:p>
        </w:tc>
      </w:tr>
      <w:tr w:rsidR="00AD072D" w:rsidRPr="00EF20F7" w14:paraId="6EE285B0" w14:textId="77777777" w:rsidTr="00BD3AE7">
        <w:trPr>
          <w:jc w:val="center"/>
        </w:trPr>
        <w:tc>
          <w:tcPr>
            <w:tcW w:w="1561" w:type="dxa"/>
            <w:tcBorders>
              <w:top w:val="single" w:sz="4" w:space="0" w:color="auto"/>
              <w:bottom w:val="single" w:sz="4" w:space="0" w:color="auto"/>
            </w:tcBorders>
          </w:tcPr>
          <w:p w14:paraId="537667E6" w14:textId="77777777" w:rsidR="00AD072D" w:rsidRPr="00EF20F7" w:rsidRDefault="00AD072D" w:rsidP="00BD3AE7">
            <w:pPr>
              <w:pStyle w:val="TAL"/>
              <w:rPr>
                <w:lang w:eastAsia="ja-JP"/>
              </w:rPr>
            </w:pPr>
            <w:r w:rsidRPr="00EF20F7">
              <w:rPr>
                <w:lang w:eastAsia="ja-JP"/>
              </w:rPr>
              <w:lastRenderedPageBreak/>
              <w:t>mode-change-capability (NOTE 3)</w:t>
            </w:r>
          </w:p>
        </w:tc>
        <w:tc>
          <w:tcPr>
            <w:tcW w:w="3969" w:type="dxa"/>
            <w:tcBorders>
              <w:top w:val="single" w:sz="4" w:space="0" w:color="auto"/>
              <w:bottom w:val="single" w:sz="4" w:space="0" w:color="auto"/>
            </w:tcBorders>
          </w:tcPr>
          <w:p w14:paraId="007CBAAD" w14:textId="77777777" w:rsidR="00AD072D" w:rsidRPr="00EF20F7" w:rsidRDefault="00AD072D" w:rsidP="00BD3AE7">
            <w:pPr>
              <w:pStyle w:val="TAL"/>
            </w:pPr>
            <w:r w:rsidRPr="00EF20F7">
              <w:t>The MRFC shall either include the mode-change-capability parameter with value 2 or omit the parameter in the SDP offer.</w:t>
            </w:r>
          </w:p>
        </w:tc>
        <w:tc>
          <w:tcPr>
            <w:tcW w:w="4111" w:type="dxa"/>
            <w:tcBorders>
              <w:top w:val="single" w:sz="4" w:space="0" w:color="auto"/>
              <w:bottom w:val="single" w:sz="4" w:space="0" w:color="auto"/>
            </w:tcBorders>
          </w:tcPr>
          <w:p w14:paraId="4C122356" w14:textId="77777777" w:rsidR="00AD072D" w:rsidRPr="00EF20F7" w:rsidRDefault="00AD072D" w:rsidP="00BD3AE7">
            <w:pPr>
              <w:pStyle w:val="TAL"/>
            </w:pPr>
            <w:r w:rsidRPr="00EF20F7">
              <w:t>If the mode-change-capability parameter is contained in the SDP answer, the MRFC may forward this parameter to the MRFP in the remote descriptor.</w:t>
            </w:r>
          </w:p>
        </w:tc>
      </w:tr>
      <w:tr w:rsidR="00AD072D" w:rsidRPr="00EF20F7" w14:paraId="33D8145D" w14:textId="77777777" w:rsidTr="00BD3AE7">
        <w:trPr>
          <w:jc w:val="center"/>
        </w:trPr>
        <w:tc>
          <w:tcPr>
            <w:tcW w:w="1561" w:type="dxa"/>
            <w:tcBorders>
              <w:top w:val="single" w:sz="4" w:space="0" w:color="auto"/>
              <w:bottom w:val="single" w:sz="4" w:space="0" w:color="auto"/>
            </w:tcBorders>
          </w:tcPr>
          <w:p w14:paraId="032FA861" w14:textId="77777777" w:rsidR="00AD072D" w:rsidRPr="00EF20F7" w:rsidRDefault="00AD072D" w:rsidP="00BD3AE7">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565B3308" w14:textId="77777777" w:rsidR="00AD072D" w:rsidRPr="00EF20F7" w:rsidRDefault="00AD072D" w:rsidP="00BD3AE7">
            <w:pPr>
              <w:pStyle w:val="TAL"/>
            </w:pPr>
            <w:r w:rsidRPr="00EF20F7">
              <w:t xml:space="preserve">The MRFC shall only include the mode-change-neighbor parameter in the SDP offer if it desires to restrict the mode-change within received packets of </w:t>
            </w:r>
            <w:r w:rsidRPr="00EF20F7">
              <w:rPr>
                <w:lang w:eastAsia="ja-JP"/>
              </w:rPr>
              <w:t>AMR-WB IO mode</w:t>
            </w:r>
            <w:r w:rsidRPr="00EF20F7">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14:paraId="03C190AE" w14:textId="77777777" w:rsidR="00AD072D" w:rsidRPr="00EF20F7" w:rsidRDefault="00AD072D" w:rsidP="00BD3AE7">
            <w:pPr>
              <w:pStyle w:val="TAL"/>
            </w:pPr>
            <w:r w:rsidRPr="00EF20F7">
              <w:t>If the mode-change-neighbor parameter is contained in the SDP answer, the MRFC shall forward this parameter to the MRFP in the remote descriptor.</w:t>
            </w:r>
          </w:p>
        </w:tc>
      </w:tr>
      <w:tr w:rsidR="00AD072D" w:rsidRPr="00EF20F7" w14:paraId="45658FF2" w14:textId="77777777" w:rsidTr="00BD3AE7">
        <w:trPr>
          <w:jc w:val="center"/>
        </w:trPr>
        <w:tc>
          <w:tcPr>
            <w:tcW w:w="1561" w:type="dxa"/>
            <w:tcBorders>
              <w:top w:val="single" w:sz="4" w:space="0" w:color="auto"/>
              <w:bottom w:val="single" w:sz="4" w:space="0" w:color="auto"/>
            </w:tcBorders>
          </w:tcPr>
          <w:p w14:paraId="0392139F" w14:textId="77777777" w:rsidR="00AD072D" w:rsidRPr="00EF20F7" w:rsidRDefault="00AD072D" w:rsidP="00BD3AE7">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16077A74" w14:textId="77777777" w:rsidR="00AD072D" w:rsidRPr="00EF20F7" w:rsidRDefault="00AD072D" w:rsidP="00BD3AE7">
            <w:pPr>
              <w:pStyle w:val="TAL"/>
            </w:pPr>
            <w:r w:rsidRPr="00EF20F7">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14:paraId="37F176C1" w14:textId="77777777" w:rsidR="00AD072D" w:rsidRPr="00EF20F7" w:rsidRDefault="00AD072D" w:rsidP="00BD3AE7">
            <w:pPr>
              <w:pStyle w:val="TAL"/>
            </w:pPr>
            <w:r w:rsidRPr="00EF20F7">
              <w:t>If the max-red parameter is contained in the SDP answer, the MRFC shall forward this parameter to the MRFP in the remote descriptor.</w:t>
            </w:r>
          </w:p>
        </w:tc>
      </w:tr>
      <w:tr w:rsidR="00AD072D" w:rsidRPr="00EF20F7" w14:paraId="1C05B575" w14:textId="77777777" w:rsidTr="00BD3AE7">
        <w:trPr>
          <w:jc w:val="center"/>
        </w:trPr>
        <w:tc>
          <w:tcPr>
            <w:tcW w:w="1561" w:type="dxa"/>
            <w:tcBorders>
              <w:top w:val="single" w:sz="4" w:space="0" w:color="auto"/>
              <w:bottom w:val="single" w:sz="4" w:space="0" w:color="auto"/>
            </w:tcBorders>
          </w:tcPr>
          <w:p w14:paraId="64501BD7" w14:textId="77777777" w:rsidR="00AD072D" w:rsidRPr="00EF20F7" w:rsidRDefault="00AD072D" w:rsidP="00BD3AE7">
            <w:pPr>
              <w:pStyle w:val="TAL"/>
              <w:rPr>
                <w:lang w:val="fr-FR" w:eastAsia="ja-JP"/>
              </w:rPr>
            </w:pPr>
            <w:r w:rsidRPr="00EF20F7">
              <w:rPr>
                <w:lang w:val="fr-FR"/>
              </w:rPr>
              <w:t>3gpp_mtsi_app_adapt (</w:t>
            </w:r>
            <w:r w:rsidRPr="00EF20F7">
              <w:rPr>
                <w:lang w:val="fr-FR" w:eastAsia="ja-JP"/>
              </w:rPr>
              <w:t>NOTE</w:t>
            </w:r>
            <w:r w:rsidRPr="00EF20F7">
              <w:rPr>
                <w:lang w:val="fr-FR"/>
              </w:rPr>
              <w:t> 4)</w:t>
            </w:r>
          </w:p>
        </w:tc>
        <w:tc>
          <w:tcPr>
            <w:tcW w:w="3969" w:type="dxa"/>
            <w:tcBorders>
              <w:top w:val="single" w:sz="4" w:space="0" w:color="auto"/>
              <w:bottom w:val="single" w:sz="4" w:space="0" w:color="auto"/>
            </w:tcBorders>
          </w:tcPr>
          <w:p w14:paraId="7048FAA4" w14:textId="77777777" w:rsidR="00AD072D" w:rsidRPr="00EF20F7" w:rsidRDefault="00AD072D" w:rsidP="00BD3AE7">
            <w:pPr>
              <w:pStyle w:val="TAL"/>
            </w:pPr>
            <w:r w:rsidRPr="00EF20F7">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14:paraId="3AC4693A" w14:textId="77777777" w:rsidR="00AD072D" w:rsidRPr="00EF20F7" w:rsidRDefault="00AD072D" w:rsidP="00BD3AE7">
            <w:pPr>
              <w:pStyle w:val="TAL"/>
            </w:pPr>
            <w:r w:rsidRPr="00EF20F7">
              <w:t>If the 3gpp_mtsi_app_adapt attribute is contained in the SDP answer, the MRFC shall forward this parameter to the MRFP in the remote descriptor.</w:t>
            </w:r>
          </w:p>
        </w:tc>
      </w:tr>
      <w:tr w:rsidR="00AD072D" w:rsidRPr="00EF20F7" w14:paraId="2B5B116E" w14:textId="77777777" w:rsidTr="00BD3AE7">
        <w:trPr>
          <w:jc w:val="center"/>
        </w:trPr>
        <w:tc>
          <w:tcPr>
            <w:tcW w:w="9641" w:type="dxa"/>
            <w:gridSpan w:val="3"/>
            <w:tcBorders>
              <w:top w:val="single" w:sz="12" w:space="0" w:color="auto"/>
            </w:tcBorders>
          </w:tcPr>
          <w:p w14:paraId="220F05C0" w14:textId="77777777" w:rsidR="00AD072D" w:rsidRPr="00EF20F7" w:rsidRDefault="00AD072D" w:rsidP="00BD3AE7">
            <w:pPr>
              <w:pStyle w:val="TAN"/>
            </w:pPr>
            <w:r w:rsidRPr="00EF20F7">
              <w:t>NOTE 1:</w:t>
            </w:r>
            <w:r w:rsidRPr="00EF20F7">
              <w:tab/>
              <w:t>This MIME parameter of the EVS RTP payload type is defined in 3GPP TS 26.445 [43]. It is encapsulated within the SDP "a=fmtp" attribute defined IETF RFC 4566 [44].</w:t>
            </w:r>
          </w:p>
          <w:p w14:paraId="355C4BBA" w14:textId="77777777" w:rsidR="00AD072D" w:rsidRPr="00EF20F7" w:rsidRDefault="00AD072D" w:rsidP="00BD3AE7">
            <w:pPr>
              <w:pStyle w:val="TAN"/>
            </w:pPr>
            <w:r w:rsidRPr="00EF20F7">
              <w:t>NOTE 2:</w:t>
            </w:r>
            <w:r w:rsidRPr="00EF20F7">
              <w:tab/>
              <w:t>This number of channels are encoded as "encoding parameters" of the SDP "a=rtpmap" attribute defined in IETF RFC 4566 [44].</w:t>
            </w:r>
          </w:p>
          <w:p w14:paraId="30D1E228" w14:textId="77777777" w:rsidR="00AD072D" w:rsidRPr="00EF20F7" w:rsidRDefault="00AD072D" w:rsidP="00BD3AE7">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7EDDEC39" w14:textId="77777777" w:rsidR="00AD072D" w:rsidRPr="00EF20F7" w:rsidRDefault="00AD072D" w:rsidP="00BD3AE7">
            <w:pPr>
              <w:pStyle w:val="TAN"/>
            </w:pPr>
            <w:r w:rsidRPr="00EF20F7">
              <w:t>NOTE 4:</w:t>
            </w:r>
            <w:r w:rsidRPr="00EF20F7">
              <w:tab/>
              <w:t>This SDP attribute is defined in 3GPP TS 26.114 [23]. It applies to all codecs offered in an SDP media line. However, some values are specific to EVS.</w:t>
            </w:r>
          </w:p>
          <w:p w14:paraId="22BC42CA" w14:textId="330CF0B1" w:rsidR="00AD072D" w:rsidRPr="00EF20F7" w:rsidRDefault="00AD072D" w:rsidP="00BD3AE7">
            <w:pPr>
              <w:pStyle w:val="TAN"/>
            </w:pPr>
            <w:r w:rsidRPr="00EF20F7">
              <w:t>NOTE 5:</w:t>
            </w:r>
            <w:r w:rsidRPr="00EF20F7">
              <w:tab/>
              <w:t>This MIME parameter of the EVS RTP payload type is defined in IETF RFC 4867</w:t>
            </w:r>
            <w:r w:rsidR="001B11EB">
              <w:t> </w:t>
            </w:r>
            <w:r w:rsidR="001B11EB" w:rsidRPr="00EF20F7">
              <w:t>[</w:t>
            </w:r>
            <w:r w:rsidRPr="00EF20F7">
              <w:t>45]. It is encapsulated within the SDP "a=fmtp" attribute defined IETF RFC 4566</w:t>
            </w:r>
            <w:r w:rsidR="001B11EB">
              <w:t> </w:t>
            </w:r>
            <w:r w:rsidR="001B11EB" w:rsidRPr="00EF20F7">
              <w:t>[</w:t>
            </w:r>
            <w:r w:rsidRPr="00EF20F7">
              <w:t>44].</w:t>
            </w:r>
          </w:p>
        </w:tc>
      </w:tr>
    </w:tbl>
    <w:p w14:paraId="5FB87ED4" w14:textId="77777777" w:rsidR="00AD072D" w:rsidRPr="00EF20F7" w:rsidRDefault="00AD072D" w:rsidP="00AD072D"/>
    <w:p w14:paraId="43E66B00" w14:textId="77777777" w:rsidR="00AD072D" w:rsidRPr="00EF20F7" w:rsidRDefault="00AD072D" w:rsidP="00AD072D">
      <w:r w:rsidRPr="00EF20F7">
        <w:t>When receiving an SDP offer that contains an EVS codec payload type, the MRFC shall handle the EVS codec parameters as described in table 5.12.3.2. In addition, rules for the parameter handling in 3GPP TS 26.445 [43] shall apply.</w:t>
      </w:r>
    </w:p>
    <w:p w14:paraId="79A3AC9F" w14:textId="77777777" w:rsidR="00AD072D" w:rsidRPr="00EF20F7" w:rsidRDefault="00AD072D" w:rsidP="00AD072D">
      <w:pPr>
        <w:pStyle w:val="TH"/>
      </w:pPr>
      <w:r w:rsidRPr="00EF20F7">
        <w:lastRenderedPageBreak/>
        <w:t xml:space="preserve">Table </w:t>
      </w:r>
      <w:r w:rsidRPr="00EF20F7">
        <w:rPr>
          <w:lang w:eastAsia="ko-KR"/>
        </w:rPr>
        <w:t>5.12.3.2</w:t>
      </w:r>
      <w:r w:rsidRPr="00EF20F7">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AD072D" w:rsidRPr="00EF20F7" w14:paraId="3299FFF8" w14:textId="77777777" w:rsidTr="00BD3AE7">
        <w:trPr>
          <w:jc w:val="center"/>
        </w:trPr>
        <w:tc>
          <w:tcPr>
            <w:tcW w:w="1561" w:type="dxa"/>
            <w:tcBorders>
              <w:top w:val="single" w:sz="12" w:space="0" w:color="auto"/>
              <w:bottom w:val="single" w:sz="12" w:space="0" w:color="auto"/>
            </w:tcBorders>
          </w:tcPr>
          <w:p w14:paraId="172256DC" w14:textId="77777777" w:rsidR="00AD072D" w:rsidRPr="00EF20F7" w:rsidRDefault="00AD072D" w:rsidP="00BD3AE7">
            <w:pPr>
              <w:pStyle w:val="TAH"/>
            </w:pPr>
            <w:r w:rsidRPr="00EF20F7">
              <w:t>Parameter</w:t>
            </w:r>
          </w:p>
        </w:tc>
        <w:tc>
          <w:tcPr>
            <w:tcW w:w="3969" w:type="dxa"/>
            <w:tcBorders>
              <w:top w:val="single" w:sz="12" w:space="0" w:color="auto"/>
              <w:bottom w:val="single" w:sz="12" w:space="0" w:color="auto"/>
            </w:tcBorders>
          </w:tcPr>
          <w:p w14:paraId="1B6AFC95" w14:textId="77777777" w:rsidR="00AD072D" w:rsidRPr="00EF20F7" w:rsidRDefault="00AD072D" w:rsidP="00BD3AE7">
            <w:pPr>
              <w:pStyle w:val="TAH"/>
            </w:pPr>
            <w:r w:rsidRPr="00EF20F7">
              <w:t>Handling of EVS payload type parameter received in the SDP offer</w:t>
            </w:r>
          </w:p>
        </w:tc>
        <w:tc>
          <w:tcPr>
            <w:tcW w:w="4110" w:type="dxa"/>
            <w:tcBorders>
              <w:top w:val="single" w:sz="12" w:space="0" w:color="auto"/>
              <w:bottom w:val="single" w:sz="12" w:space="0" w:color="auto"/>
            </w:tcBorders>
          </w:tcPr>
          <w:p w14:paraId="72689E9E" w14:textId="77777777" w:rsidR="00AD072D" w:rsidRPr="00EF20F7" w:rsidRDefault="00AD072D" w:rsidP="00BD3AE7">
            <w:pPr>
              <w:pStyle w:val="TAH"/>
            </w:pPr>
            <w:r w:rsidRPr="00EF20F7">
              <w:t>EVS payload type supplied in the SDP answer</w:t>
            </w:r>
          </w:p>
        </w:tc>
      </w:tr>
      <w:tr w:rsidR="00AD072D" w:rsidRPr="00EF20F7" w14:paraId="2CAA1557" w14:textId="77777777" w:rsidTr="00BD3AE7">
        <w:trPr>
          <w:jc w:val="center"/>
        </w:trPr>
        <w:tc>
          <w:tcPr>
            <w:tcW w:w="1561" w:type="dxa"/>
            <w:tcBorders>
              <w:top w:val="single" w:sz="12" w:space="0" w:color="auto"/>
            </w:tcBorders>
          </w:tcPr>
          <w:p w14:paraId="58FDAE93" w14:textId="77777777" w:rsidR="00AD072D" w:rsidRPr="00EF20F7" w:rsidRDefault="00AD072D" w:rsidP="00BD3AE7">
            <w:pPr>
              <w:pStyle w:val="TAL"/>
            </w:pPr>
            <w:r w:rsidRPr="00EF20F7">
              <w:rPr>
                <w:rFonts w:eastAsia="Gulim"/>
              </w:rPr>
              <w:t>evs-mode-switch</w:t>
            </w:r>
            <w:r w:rsidRPr="00EF20F7">
              <w:t xml:space="preserve"> (NOTE 1)</w:t>
            </w:r>
          </w:p>
        </w:tc>
        <w:tc>
          <w:tcPr>
            <w:tcW w:w="3969" w:type="dxa"/>
            <w:tcBorders>
              <w:top w:val="single" w:sz="12" w:space="0" w:color="auto"/>
            </w:tcBorders>
          </w:tcPr>
          <w:p w14:paraId="171F234F" w14:textId="77777777" w:rsidR="00AD072D" w:rsidRPr="00EF20F7" w:rsidRDefault="00AD072D" w:rsidP="00BD3AE7">
            <w:pPr>
              <w:pStyle w:val="TAL"/>
            </w:pPr>
            <w:r w:rsidRPr="00EF20F7">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14:paraId="209A4260" w14:textId="77777777" w:rsidR="00AD072D" w:rsidRPr="00EF20F7" w:rsidRDefault="00AD072D" w:rsidP="00BD3AE7">
            <w:pPr>
              <w:pStyle w:val="TAL"/>
              <w:rPr>
                <w:rFonts w:eastAsia="Malgun Gothic"/>
                <w:lang w:eastAsia="ko-KR"/>
              </w:rPr>
            </w:pPr>
            <w:r w:rsidRPr="00EF20F7">
              <w:t xml:space="preserve">If the evs-mode-switch parameter is contained in the SDP offer, the MRFC shall include the evs-mode-switch </w:t>
            </w:r>
            <w:r w:rsidRPr="00EF20F7">
              <w:rPr>
                <w:rFonts w:eastAsia="Malgun Gothic"/>
                <w:lang w:eastAsia="ko-KR"/>
              </w:rPr>
              <w:t>parameter with unmodified value in the SDP answer.</w:t>
            </w:r>
          </w:p>
          <w:p w14:paraId="58F12AF3" w14:textId="77777777" w:rsidR="00AD072D" w:rsidRPr="00EF20F7" w:rsidRDefault="00AD072D" w:rsidP="00BD3AE7">
            <w:pPr>
              <w:pStyle w:val="TAL"/>
            </w:pPr>
            <w:r w:rsidRPr="00EF20F7">
              <w:t>Otherwise, if the MRFC decides to interwork between AMR-WB and EVS, it shall include the evs-mode-switch with value 1.</w:t>
            </w:r>
          </w:p>
          <w:p w14:paraId="37099075" w14:textId="77777777" w:rsidR="00AD072D" w:rsidRPr="00EF20F7" w:rsidRDefault="00AD072D" w:rsidP="00BD3AE7">
            <w:pPr>
              <w:pStyle w:val="TAL"/>
            </w:pPr>
            <w:r w:rsidRPr="00EF20F7">
              <w:t>Otherwise the MRFC shall not include the evs-mode-switch.</w:t>
            </w:r>
          </w:p>
          <w:p w14:paraId="04F7ACBA" w14:textId="77777777" w:rsidR="00AD072D" w:rsidRPr="00EF20F7" w:rsidRDefault="00AD072D" w:rsidP="00BD3AE7">
            <w:pPr>
              <w:pStyle w:val="TAL"/>
            </w:pPr>
            <w:r w:rsidRPr="00EF20F7">
              <w:t>If the MRFC supplies the evs-mode-switch in the SDP answer, it shall also supply it to the MRFP in the local descriptor for the termination towards the offerer with the same value.</w:t>
            </w:r>
          </w:p>
        </w:tc>
      </w:tr>
      <w:tr w:rsidR="00AD072D" w:rsidRPr="00EF20F7" w14:paraId="78B34D64" w14:textId="77777777" w:rsidTr="00BD3AE7">
        <w:trPr>
          <w:jc w:val="center"/>
        </w:trPr>
        <w:tc>
          <w:tcPr>
            <w:tcW w:w="1561" w:type="dxa"/>
          </w:tcPr>
          <w:p w14:paraId="1401862C" w14:textId="77777777" w:rsidR="00AD072D" w:rsidRPr="00EF20F7" w:rsidRDefault="00AD072D" w:rsidP="00BD3AE7">
            <w:pPr>
              <w:pStyle w:val="TAL"/>
              <w:rPr>
                <w:bCs/>
              </w:rPr>
            </w:pPr>
            <w:r w:rsidRPr="00EF20F7">
              <w:rPr>
                <w:rFonts w:eastAsia="MS Mincho"/>
                <w:lang w:eastAsia="ja-JP"/>
              </w:rPr>
              <w:t xml:space="preserve">hf-only </w:t>
            </w:r>
            <w:r w:rsidRPr="00EF20F7">
              <w:rPr>
                <w:lang w:eastAsia="ja-JP"/>
              </w:rPr>
              <w:t>(NOTE 1)</w:t>
            </w:r>
          </w:p>
        </w:tc>
        <w:tc>
          <w:tcPr>
            <w:tcW w:w="3969" w:type="dxa"/>
          </w:tcPr>
          <w:p w14:paraId="1984F81D" w14:textId="77777777" w:rsidR="00AD072D" w:rsidRPr="00EF20F7" w:rsidRDefault="00AD072D" w:rsidP="00BD3AE7">
            <w:pPr>
              <w:pStyle w:val="TAL"/>
            </w:pPr>
            <w:r w:rsidRPr="00EF20F7">
              <w:t xml:space="preserve">If the </w:t>
            </w:r>
            <w:r w:rsidRPr="00EF20F7">
              <w:rPr>
                <w:rFonts w:eastAsia="MS Mincho"/>
                <w:lang w:eastAsia="ja-JP"/>
              </w:rPr>
              <w:t xml:space="preserve">hf-only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1D2F37DF" w14:textId="77777777" w:rsidR="00AD072D" w:rsidRPr="00EF20F7" w:rsidRDefault="00AD072D" w:rsidP="00BD3AE7">
            <w:pPr>
              <w:pStyle w:val="TAL"/>
              <w:rPr>
                <w:rFonts w:eastAsia="Malgun Gothic"/>
                <w:lang w:eastAsia="ko-KR"/>
              </w:rPr>
            </w:pPr>
            <w:r w:rsidRPr="00EF20F7">
              <w:t xml:space="preserve">If the hf-only parameter is contained in the SDP offer, the MRFC shall include the </w:t>
            </w:r>
            <w:r w:rsidRPr="00EF20F7">
              <w:rPr>
                <w:rFonts w:eastAsia="Malgun Gothic"/>
                <w:lang w:eastAsia="ko-KR"/>
              </w:rPr>
              <w:t>hf-only parameter with unmodified value in the SDP answer.</w:t>
            </w:r>
          </w:p>
          <w:p w14:paraId="377F167E" w14:textId="77777777" w:rsidR="00AD072D" w:rsidRPr="00EF20F7" w:rsidRDefault="00AD072D" w:rsidP="00BD3AE7">
            <w:pPr>
              <w:pStyle w:val="TAL"/>
            </w:pPr>
            <w:r w:rsidRPr="00EF20F7">
              <w:t>Otherwise, the MRFC may include the hf-only parameter with a value matching negotiated values of possible other EVS call legs in the conference.</w:t>
            </w:r>
          </w:p>
          <w:p w14:paraId="218EA742" w14:textId="77777777" w:rsidR="00AD072D" w:rsidRPr="00EF20F7" w:rsidRDefault="00AD072D" w:rsidP="00BD3AE7">
            <w:pPr>
              <w:pStyle w:val="TAL"/>
            </w:pPr>
            <w:r w:rsidRPr="00EF20F7">
              <w:t>If the MRFC supplies the hf-only parameter in the SDP answer, it shall also supply it to the MRFP in the local descriptor for the termination towards the offerer with the same value.</w:t>
            </w:r>
          </w:p>
        </w:tc>
      </w:tr>
      <w:tr w:rsidR="00AD072D" w:rsidRPr="00EF20F7" w14:paraId="2F170BB2" w14:textId="77777777" w:rsidTr="00BD3AE7">
        <w:trPr>
          <w:jc w:val="center"/>
        </w:trPr>
        <w:tc>
          <w:tcPr>
            <w:tcW w:w="1561" w:type="dxa"/>
          </w:tcPr>
          <w:p w14:paraId="11ACDAEF" w14:textId="77777777" w:rsidR="00AD072D" w:rsidRPr="00EF20F7" w:rsidRDefault="00AD072D" w:rsidP="00BD3AE7">
            <w:pPr>
              <w:pStyle w:val="TAL"/>
              <w:rPr>
                <w:bCs/>
              </w:rPr>
            </w:pPr>
            <w:r w:rsidRPr="00EF20F7">
              <w:rPr>
                <w:rFonts w:eastAsia="MS Mincho"/>
                <w:lang w:eastAsia="ja-JP"/>
              </w:rPr>
              <w:t xml:space="preserve">dtx </w:t>
            </w:r>
            <w:r w:rsidRPr="00EF20F7">
              <w:rPr>
                <w:lang w:eastAsia="ja-JP"/>
              </w:rPr>
              <w:t>(NOTE 1)</w:t>
            </w:r>
          </w:p>
        </w:tc>
        <w:tc>
          <w:tcPr>
            <w:tcW w:w="3969" w:type="dxa"/>
          </w:tcPr>
          <w:p w14:paraId="2F57C1FD" w14:textId="77777777" w:rsidR="00AD072D" w:rsidRPr="00EF20F7" w:rsidRDefault="00AD072D" w:rsidP="00BD3AE7">
            <w:pPr>
              <w:pStyle w:val="TAL"/>
            </w:pPr>
            <w:r w:rsidRPr="00EF20F7">
              <w:t xml:space="preserve">If the </w:t>
            </w:r>
            <w:r w:rsidRPr="00EF20F7">
              <w:rPr>
                <w:rFonts w:eastAsia="MS Mincho"/>
                <w:lang w:eastAsia="ja-JP"/>
              </w:rPr>
              <w:t xml:space="preserve">dtx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54B9E578" w14:textId="77777777" w:rsidR="00AD072D" w:rsidRPr="00EF20F7" w:rsidRDefault="00AD072D" w:rsidP="00BD3AE7">
            <w:pPr>
              <w:pStyle w:val="TAL"/>
              <w:rPr>
                <w:rFonts w:eastAsia="Malgun Gothic"/>
                <w:lang w:eastAsia="ko-KR"/>
              </w:rPr>
            </w:pPr>
            <w:r w:rsidRPr="00EF20F7">
              <w:t xml:space="preserve">If the dtx parameter is contained in the SDP offer, the MRFC shall include the </w:t>
            </w:r>
            <w:r w:rsidRPr="00EF20F7">
              <w:rPr>
                <w:rFonts w:eastAsia="Malgun Gothic"/>
                <w:lang w:eastAsia="ko-KR"/>
              </w:rPr>
              <w:t>dtx parameter with unmodified value in the SDP answer.</w:t>
            </w:r>
          </w:p>
          <w:p w14:paraId="7AA50F45" w14:textId="77777777" w:rsidR="00AD072D" w:rsidRPr="00EF20F7" w:rsidRDefault="00AD072D" w:rsidP="00BD3AE7">
            <w:pPr>
              <w:pStyle w:val="TAL"/>
            </w:pPr>
            <w:r w:rsidRPr="00EF20F7">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14:paraId="2947D2BD" w14:textId="77777777" w:rsidR="00AD072D" w:rsidRPr="00EF20F7" w:rsidRDefault="00AD072D" w:rsidP="00BD3AE7">
            <w:pPr>
              <w:pStyle w:val="TAL"/>
            </w:pPr>
            <w:r w:rsidRPr="00EF20F7">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14:paraId="436C5C20" w14:textId="77777777" w:rsidR="00AD072D" w:rsidRPr="00EF20F7" w:rsidRDefault="00AD072D" w:rsidP="00BD3AE7">
            <w:pPr>
              <w:pStyle w:val="TAL"/>
            </w:pPr>
            <w:r w:rsidRPr="00EF20F7">
              <w:t>If the MRFC supplies the dtx parameter in the SDP answer, it shall also supply it to the MRFP in the local descriptor for the termination towards the offerer with the same value.</w:t>
            </w:r>
          </w:p>
        </w:tc>
      </w:tr>
      <w:tr w:rsidR="00AD072D" w:rsidRPr="00EF20F7" w14:paraId="64D9A10C" w14:textId="77777777" w:rsidTr="00BD3AE7">
        <w:trPr>
          <w:jc w:val="center"/>
        </w:trPr>
        <w:tc>
          <w:tcPr>
            <w:tcW w:w="1561" w:type="dxa"/>
          </w:tcPr>
          <w:p w14:paraId="22287DDD" w14:textId="77777777" w:rsidR="00AD072D" w:rsidRPr="00EF20F7" w:rsidRDefault="00AD072D" w:rsidP="00BD3AE7">
            <w:pPr>
              <w:pStyle w:val="TAL"/>
              <w:rPr>
                <w:bCs/>
              </w:rPr>
            </w:pPr>
            <w:r w:rsidRPr="00EF20F7">
              <w:rPr>
                <w:rFonts w:eastAsia="MS Mincho"/>
                <w:lang w:eastAsia="ja-JP"/>
              </w:rPr>
              <w:t xml:space="preserve">dtx-recv </w:t>
            </w:r>
            <w:r w:rsidRPr="00EF20F7">
              <w:rPr>
                <w:lang w:eastAsia="ja-JP"/>
              </w:rPr>
              <w:t>(NOTE 1)</w:t>
            </w:r>
          </w:p>
        </w:tc>
        <w:tc>
          <w:tcPr>
            <w:tcW w:w="3969" w:type="dxa"/>
          </w:tcPr>
          <w:p w14:paraId="067144BB" w14:textId="77777777" w:rsidR="00AD072D" w:rsidRPr="00EF20F7" w:rsidRDefault="00AD072D" w:rsidP="00BD3AE7">
            <w:pPr>
              <w:pStyle w:val="TAL"/>
            </w:pPr>
            <w:r w:rsidRPr="00EF20F7">
              <w:t xml:space="preserve">If the </w:t>
            </w:r>
            <w:r w:rsidRPr="00EF20F7">
              <w:rPr>
                <w:rFonts w:eastAsia="MS Mincho"/>
                <w:lang w:eastAsia="ja-JP"/>
              </w:rPr>
              <w:t xml:space="preserve">dtx-recv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42666B50" w14:textId="77777777" w:rsidR="00AD072D" w:rsidRPr="00EF20F7" w:rsidRDefault="00AD072D" w:rsidP="00BD3AE7">
            <w:pPr>
              <w:pStyle w:val="TAL"/>
            </w:pPr>
            <w:r w:rsidRPr="00EF20F7">
              <w:t>If no dtx parameter is included in the SDP answer and if the reception of DTX is not desired, the MRFC shall include in the SDP answer the dtx-recv parameter with a value 0.</w:t>
            </w:r>
          </w:p>
          <w:p w14:paraId="6E2FAA6F" w14:textId="77777777" w:rsidR="00AD072D" w:rsidRPr="00EF20F7" w:rsidRDefault="00AD072D" w:rsidP="00BD3AE7">
            <w:pPr>
              <w:pStyle w:val="TAL"/>
            </w:pPr>
            <w:r w:rsidRPr="00EF20F7">
              <w:t>If both the dtx and dtx-recv parameters are included, those parameters shall have the same value; however, inclusion of the dtx-recv parameter is not required if the dtx parameter is included.</w:t>
            </w:r>
          </w:p>
          <w:p w14:paraId="35AA6461" w14:textId="77777777" w:rsidR="00AD072D" w:rsidRPr="00EF20F7" w:rsidRDefault="00AD072D" w:rsidP="00BD3AE7">
            <w:pPr>
              <w:pStyle w:val="TAL"/>
            </w:pPr>
            <w:r w:rsidRPr="00EF20F7">
              <w:t>If the MRFC supplies the dtx</w:t>
            </w:r>
            <w:r w:rsidRPr="00EF20F7">
              <w:rPr>
                <w:rFonts w:eastAsia="MS Mincho"/>
                <w:lang w:eastAsia="ja-JP"/>
              </w:rPr>
              <w:t>-recv</w:t>
            </w:r>
            <w:r w:rsidRPr="00EF20F7">
              <w:t xml:space="preserve"> parameter in the SDP answer, it should also supply it to the MRFP in the local descriptor for the termination towards the offerer with the same value.</w:t>
            </w:r>
          </w:p>
        </w:tc>
      </w:tr>
      <w:tr w:rsidR="00AD072D" w:rsidRPr="00EF20F7" w14:paraId="28002FA5" w14:textId="77777777" w:rsidTr="00BD3AE7">
        <w:trPr>
          <w:jc w:val="center"/>
        </w:trPr>
        <w:tc>
          <w:tcPr>
            <w:tcW w:w="1561" w:type="dxa"/>
          </w:tcPr>
          <w:p w14:paraId="0C0431F6" w14:textId="77777777" w:rsidR="00AD072D" w:rsidRPr="00EF20F7" w:rsidRDefault="00AD072D" w:rsidP="00BD3AE7">
            <w:pPr>
              <w:pStyle w:val="TAL"/>
              <w:rPr>
                <w:bCs/>
              </w:rPr>
            </w:pPr>
            <w:r w:rsidRPr="00EF20F7">
              <w:rPr>
                <w:bCs/>
              </w:rPr>
              <w:t xml:space="preserve">br </w:t>
            </w:r>
            <w:r w:rsidRPr="00EF20F7">
              <w:rPr>
                <w:lang w:eastAsia="ja-JP"/>
              </w:rPr>
              <w:t>(NOTE 1)</w:t>
            </w:r>
          </w:p>
        </w:tc>
        <w:tc>
          <w:tcPr>
            <w:tcW w:w="3969" w:type="dxa"/>
          </w:tcPr>
          <w:p w14:paraId="17FD73BA" w14:textId="77777777" w:rsidR="00AD072D" w:rsidRPr="00EF20F7" w:rsidRDefault="00AD072D" w:rsidP="00BD3AE7">
            <w:pPr>
              <w:pStyle w:val="TAL"/>
            </w:pPr>
            <w:r w:rsidRPr="00EF20F7">
              <w:t xml:space="preserve">If the </w:t>
            </w:r>
            <w:r w:rsidRPr="00EF20F7">
              <w:rPr>
                <w:rFonts w:eastAsia="MS Mincho"/>
                <w:lang w:eastAsia="ja-JP"/>
              </w:rPr>
              <w:t xml:space="preserve">br </w:t>
            </w:r>
            <w:r w:rsidRPr="00EF20F7">
              <w:t xml:space="preserve">parameter is contained in the SDP offer, the MRFC shall check if the MRFP supports the indicated bitrates, or a subset of them, in EVS primary mode in the send and </w:t>
            </w:r>
            <w:r w:rsidRPr="00EF20F7">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714D5360" w14:textId="77777777" w:rsidR="00AD072D" w:rsidRPr="00EF20F7" w:rsidRDefault="00AD072D" w:rsidP="00BD3AE7">
            <w:pPr>
              <w:pStyle w:val="TAL"/>
            </w:pPr>
            <w:r w:rsidRPr="00EF20F7">
              <w:lastRenderedPageBreak/>
              <w:t xml:space="preserve">If the br parameter is contained in the SDP offer, the MRFC shall select a bitrate value, which is either the received br value or a subset of it, based on MRFP capabilities, possible configured </w:t>
            </w:r>
            <w:r w:rsidRPr="00EF20F7">
              <w:lastRenderedPageBreak/>
              <w:t xml:space="preserve">policies, and the negotiated br range of possible other EVS call legs in the conference, and shall include the </w:t>
            </w:r>
            <w:r w:rsidRPr="00EF20F7">
              <w:rPr>
                <w:rFonts w:eastAsia="Malgun Gothic"/>
                <w:lang w:eastAsia="ko-KR"/>
              </w:rPr>
              <w:t>br parameter with the selected value that is also supplied towards the MRFP in the SDP answer</w:t>
            </w:r>
            <w:r w:rsidRPr="00EF20F7">
              <w:t>.</w:t>
            </w:r>
          </w:p>
          <w:p w14:paraId="3E847B8B" w14:textId="77777777" w:rsidR="00AD072D" w:rsidRPr="00EF20F7" w:rsidRDefault="00AD072D" w:rsidP="00BD3AE7">
            <w:pPr>
              <w:pStyle w:val="TAL"/>
            </w:pPr>
            <w:r w:rsidRPr="00EF20F7">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14:paraId="7B844C19" w14:textId="77777777" w:rsidR="00AD072D" w:rsidRPr="00EF20F7" w:rsidRDefault="00AD072D" w:rsidP="00BD3AE7">
            <w:pPr>
              <w:pStyle w:val="TAL"/>
            </w:pPr>
            <w:r w:rsidRPr="00EF20F7">
              <w:t>Otherwise the MRFC shall not include this parameter in the answer.</w:t>
            </w:r>
          </w:p>
          <w:p w14:paraId="1D685BA9" w14:textId="77777777" w:rsidR="00AD072D" w:rsidRPr="00EF20F7" w:rsidRDefault="00AD072D" w:rsidP="00BD3AE7">
            <w:pPr>
              <w:pStyle w:val="TAL"/>
            </w:pPr>
            <w:r w:rsidRPr="00EF20F7">
              <w:t>If the MRFC also supplies the bw, bw-send or bw-recv parameter, the value of the br parameter shall be compatible with the values of those parameters.</w:t>
            </w:r>
          </w:p>
          <w:p w14:paraId="4791308B" w14:textId="77777777" w:rsidR="00AD072D" w:rsidRPr="00EF20F7" w:rsidRDefault="00AD072D" w:rsidP="00BD3AE7">
            <w:pPr>
              <w:pStyle w:val="TAL"/>
            </w:pPr>
            <w:r w:rsidRPr="00EF20F7">
              <w:t>If the MRFC supplies the br parameter in the SDP answer, it shall also supply to the MRFP the br parameter in the local descriptor for the termination towards the offerer with the same value.</w:t>
            </w:r>
          </w:p>
        </w:tc>
      </w:tr>
      <w:tr w:rsidR="00AD072D" w:rsidRPr="00EF20F7" w14:paraId="216FC3D0" w14:textId="77777777" w:rsidTr="00BD3AE7">
        <w:trPr>
          <w:jc w:val="center"/>
        </w:trPr>
        <w:tc>
          <w:tcPr>
            <w:tcW w:w="1561" w:type="dxa"/>
          </w:tcPr>
          <w:p w14:paraId="2A309D0B" w14:textId="77777777" w:rsidR="00AD072D" w:rsidRPr="00EF20F7" w:rsidRDefault="00AD072D" w:rsidP="00BD3AE7">
            <w:pPr>
              <w:pStyle w:val="TAL"/>
              <w:rPr>
                <w:bCs/>
              </w:rPr>
            </w:pPr>
            <w:r w:rsidRPr="00EF20F7">
              <w:rPr>
                <w:lang w:eastAsia="ja-JP"/>
              </w:rPr>
              <w:lastRenderedPageBreak/>
              <w:t>br-send (NOTE 1)</w:t>
            </w:r>
          </w:p>
        </w:tc>
        <w:tc>
          <w:tcPr>
            <w:tcW w:w="3969" w:type="dxa"/>
          </w:tcPr>
          <w:p w14:paraId="26056924" w14:textId="77777777" w:rsidR="00AD072D" w:rsidRPr="00EF20F7" w:rsidRDefault="00AD072D" w:rsidP="00BD3AE7">
            <w:pPr>
              <w:pStyle w:val="TAL"/>
            </w:pPr>
            <w:r w:rsidRPr="00EF20F7">
              <w:t xml:space="preserve">If the </w:t>
            </w:r>
            <w:r w:rsidRPr="00EF20F7">
              <w:rPr>
                <w:rFonts w:eastAsia="MS Mincho"/>
                <w:lang w:eastAsia="ja-JP"/>
              </w:rPr>
              <w:t xml:space="preserve">br-send </w:t>
            </w:r>
            <w:r w:rsidRPr="00EF20F7">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389F621F" w14:textId="77777777" w:rsidR="00AD072D" w:rsidRPr="00EF20F7" w:rsidRDefault="00AD072D" w:rsidP="00BD3AE7">
            <w:pPr>
              <w:pStyle w:val="TAL"/>
            </w:pPr>
            <w:r w:rsidRPr="00EF20F7">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br-send parameter with the selected value that is also supplied towards the MRFP in the SDP answer</w:t>
            </w:r>
            <w:r w:rsidRPr="00EF20F7">
              <w:t>.</w:t>
            </w:r>
          </w:p>
          <w:p w14:paraId="55840325" w14:textId="77777777" w:rsidR="00AD072D" w:rsidRPr="00EF20F7" w:rsidRDefault="00AD072D" w:rsidP="00BD3AE7">
            <w:pPr>
              <w:pStyle w:val="TAL"/>
            </w:pPr>
            <w:r w:rsidRPr="00EF20F7">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14:paraId="44799202" w14:textId="77777777" w:rsidR="00AD072D" w:rsidRPr="00EF20F7" w:rsidRDefault="00AD072D" w:rsidP="00BD3AE7">
            <w:pPr>
              <w:pStyle w:val="TAL"/>
            </w:pPr>
            <w:r w:rsidRPr="00EF20F7">
              <w:t>Otherwise the MRFC shall not include the br-send parameter in the SDP answer.</w:t>
            </w:r>
          </w:p>
          <w:p w14:paraId="06E34254" w14:textId="77777777" w:rsidR="00AD072D" w:rsidRPr="00EF20F7" w:rsidRDefault="00AD072D" w:rsidP="00BD3AE7">
            <w:pPr>
              <w:pStyle w:val="TAL"/>
            </w:pPr>
            <w:r w:rsidRPr="00EF20F7">
              <w:t>If the MRFC also supplies the bw or bw-send parameter, the value of the br-send parameter shall be compatible with the values of those parameters.</w:t>
            </w:r>
          </w:p>
          <w:p w14:paraId="57743DB2" w14:textId="77777777" w:rsidR="00AD072D" w:rsidRPr="00EF20F7" w:rsidRDefault="00AD072D" w:rsidP="00BD3AE7">
            <w:pPr>
              <w:pStyle w:val="TAL"/>
            </w:pPr>
            <w:r w:rsidRPr="00EF20F7">
              <w:t>If the MRFC supplies the br-send parameter in the SDP answer, it shall also supply to the MRFP the br-send parameter in the local descriptor for the termination towards the offerer with the same value.</w:t>
            </w:r>
          </w:p>
        </w:tc>
      </w:tr>
      <w:tr w:rsidR="00AD072D" w:rsidRPr="00EF20F7" w14:paraId="2525E03F" w14:textId="77777777" w:rsidTr="00BD3AE7">
        <w:trPr>
          <w:jc w:val="center"/>
        </w:trPr>
        <w:tc>
          <w:tcPr>
            <w:tcW w:w="1561" w:type="dxa"/>
          </w:tcPr>
          <w:p w14:paraId="57B7B67D" w14:textId="77777777" w:rsidR="00AD072D" w:rsidRPr="00EF20F7" w:rsidRDefault="00AD072D" w:rsidP="00BD3AE7">
            <w:pPr>
              <w:pStyle w:val="TAL"/>
              <w:rPr>
                <w:bCs/>
              </w:rPr>
            </w:pPr>
            <w:r w:rsidRPr="00EF20F7">
              <w:rPr>
                <w:lang w:eastAsia="ja-JP"/>
              </w:rPr>
              <w:t>br-recv (NOTE 1)</w:t>
            </w:r>
          </w:p>
        </w:tc>
        <w:tc>
          <w:tcPr>
            <w:tcW w:w="3969" w:type="dxa"/>
          </w:tcPr>
          <w:p w14:paraId="3DE0AE87" w14:textId="77777777" w:rsidR="00AD072D" w:rsidRPr="00EF20F7" w:rsidRDefault="00AD072D" w:rsidP="00BD3AE7">
            <w:pPr>
              <w:pStyle w:val="TAL"/>
              <w:rPr>
                <w:color w:val="000000"/>
              </w:rPr>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6F945811" w14:textId="77777777" w:rsidR="00AD072D" w:rsidRPr="00EF20F7" w:rsidRDefault="00AD072D" w:rsidP="00BD3AE7">
            <w:pPr>
              <w:pStyle w:val="TAL"/>
            </w:pPr>
            <w:r w:rsidRPr="00EF20F7">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br-recv parameter with the selected value that is also supplied towards the MRFP in the SDP answer</w:t>
            </w:r>
            <w:r w:rsidRPr="00EF20F7">
              <w:t>.</w:t>
            </w:r>
          </w:p>
          <w:p w14:paraId="29037B04" w14:textId="77777777" w:rsidR="00AD072D" w:rsidRPr="00EF20F7" w:rsidRDefault="00AD072D" w:rsidP="00BD3AE7">
            <w:pPr>
              <w:pStyle w:val="TAL"/>
            </w:pPr>
            <w:r w:rsidRPr="00EF20F7">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EF20F7">
              <w:lastRenderedPageBreak/>
              <w:t>the SDP answer it sends.</w:t>
            </w:r>
          </w:p>
          <w:p w14:paraId="0592FF3B" w14:textId="77777777" w:rsidR="00AD072D" w:rsidRPr="00EF20F7" w:rsidRDefault="00AD072D" w:rsidP="00BD3AE7">
            <w:pPr>
              <w:pStyle w:val="TAL"/>
            </w:pPr>
            <w:r w:rsidRPr="00EF20F7">
              <w:t>Otherwise the MRFC shall not include the br-recv parameter in the SDP answer.</w:t>
            </w:r>
          </w:p>
          <w:p w14:paraId="73562571" w14:textId="77777777" w:rsidR="00AD072D" w:rsidRPr="00EF20F7" w:rsidRDefault="00AD072D" w:rsidP="00BD3AE7">
            <w:pPr>
              <w:pStyle w:val="TAL"/>
            </w:pPr>
            <w:r w:rsidRPr="00EF20F7">
              <w:t>If the MRFC also supplies the bw or bw-recv parameter, the value of the br-recv parameter shall be compatible with the values of those parameters.</w:t>
            </w:r>
          </w:p>
          <w:p w14:paraId="4AE743EE" w14:textId="77777777" w:rsidR="00AD072D" w:rsidRPr="00EF20F7" w:rsidRDefault="00AD072D" w:rsidP="00BD3AE7">
            <w:pPr>
              <w:pStyle w:val="TAL"/>
            </w:pPr>
            <w:r w:rsidRPr="00EF20F7">
              <w:t>If the MRFC supplies the br-recv parameter in the SDP answer, it shall also supply to the MRFP the br-recv parameter in the local descriptor for the termination towards the offerer with the same value.</w:t>
            </w:r>
          </w:p>
        </w:tc>
      </w:tr>
      <w:tr w:rsidR="00AD072D" w:rsidRPr="00EF20F7" w14:paraId="0D36D589" w14:textId="77777777" w:rsidTr="00BD3AE7">
        <w:trPr>
          <w:jc w:val="center"/>
        </w:trPr>
        <w:tc>
          <w:tcPr>
            <w:tcW w:w="1561" w:type="dxa"/>
          </w:tcPr>
          <w:p w14:paraId="3918A21C" w14:textId="77777777" w:rsidR="00AD072D" w:rsidRPr="00EF20F7" w:rsidRDefault="00AD072D" w:rsidP="00BD3AE7">
            <w:pPr>
              <w:pStyle w:val="TAL"/>
              <w:rPr>
                <w:bCs/>
              </w:rPr>
            </w:pPr>
            <w:r w:rsidRPr="00EF20F7">
              <w:rPr>
                <w:lang w:eastAsia="ja-JP"/>
              </w:rPr>
              <w:lastRenderedPageBreak/>
              <w:t>bw (NOTE 1)</w:t>
            </w:r>
          </w:p>
        </w:tc>
        <w:tc>
          <w:tcPr>
            <w:tcW w:w="3969" w:type="dxa"/>
          </w:tcPr>
          <w:p w14:paraId="010FE21E" w14:textId="77777777" w:rsidR="00AD072D" w:rsidRPr="00EF20F7" w:rsidRDefault="00AD072D" w:rsidP="00BD3AE7">
            <w:pPr>
              <w:pStyle w:val="TAL"/>
            </w:pPr>
            <w:r w:rsidRPr="00EF20F7">
              <w:t xml:space="preserve">If the </w:t>
            </w:r>
            <w:r w:rsidRPr="00EF20F7">
              <w:rPr>
                <w:rFonts w:eastAsia="MS Mincho"/>
                <w:lang w:eastAsia="ja-JP"/>
              </w:rPr>
              <w:t xml:space="preserve">bw </w:t>
            </w:r>
            <w:r w:rsidRPr="00EF20F7">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5962597C" w14:textId="77777777" w:rsidR="00AD072D" w:rsidRPr="00EF20F7" w:rsidRDefault="00AD072D" w:rsidP="00BD3AE7">
            <w:pPr>
              <w:pStyle w:val="TAL"/>
            </w:pPr>
            <w:r w:rsidRPr="00EF20F7">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 parameter with the selected value that is also supplied towards the MRFP in the SDP answer</w:t>
            </w:r>
            <w:r w:rsidRPr="00EF20F7">
              <w:t>.</w:t>
            </w:r>
          </w:p>
          <w:p w14:paraId="2D0FD9EB" w14:textId="77777777" w:rsidR="00AD072D" w:rsidRPr="00EF20F7" w:rsidRDefault="00AD072D" w:rsidP="00BD3AE7">
            <w:pPr>
              <w:pStyle w:val="TAL"/>
            </w:pPr>
            <w:r w:rsidRPr="00EF20F7">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14:paraId="5427D294" w14:textId="77777777" w:rsidR="00AD072D" w:rsidRPr="00EF20F7" w:rsidRDefault="00AD072D" w:rsidP="00BD3AE7">
            <w:pPr>
              <w:pStyle w:val="TAL"/>
            </w:pPr>
            <w:r w:rsidRPr="00EF20F7">
              <w:t>Otherwise the MRFC shall not include this parameter in the SDP answer.</w:t>
            </w:r>
          </w:p>
          <w:p w14:paraId="16C6592D" w14:textId="77777777" w:rsidR="00AD072D" w:rsidRPr="00EF20F7" w:rsidRDefault="00AD072D" w:rsidP="00BD3AE7">
            <w:pPr>
              <w:pStyle w:val="TAL"/>
            </w:pPr>
            <w:r w:rsidRPr="00EF20F7">
              <w:t>If the MRFC also supplies the br, br-send or br-recv parameter, the value of the bw parameter shall be compatible with the values of those parameters.</w:t>
            </w:r>
          </w:p>
          <w:p w14:paraId="5257CBEB" w14:textId="77777777" w:rsidR="00AD072D" w:rsidRPr="00EF20F7" w:rsidRDefault="00AD072D" w:rsidP="00BD3AE7">
            <w:pPr>
              <w:pStyle w:val="TAL"/>
            </w:pPr>
            <w:r w:rsidRPr="00EF20F7">
              <w:t>If the MRFC supplies the bw parameter in the SDP answer, it shall also supply to the MRFP the bw parameter in the local descriptor for the termination towards the offerer with the same value.</w:t>
            </w:r>
          </w:p>
        </w:tc>
      </w:tr>
      <w:tr w:rsidR="00AD072D" w:rsidRPr="00EF20F7" w14:paraId="347B899B" w14:textId="77777777" w:rsidTr="00BD3AE7">
        <w:trPr>
          <w:jc w:val="center"/>
        </w:trPr>
        <w:tc>
          <w:tcPr>
            <w:tcW w:w="1561" w:type="dxa"/>
          </w:tcPr>
          <w:p w14:paraId="0BAA901C" w14:textId="77777777" w:rsidR="00AD072D" w:rsidRPr="00EF20F7" w:rsidRDefault="00AD072D" w:rsidP="00BD3AE7">
            <w:pPr>
              <w:pStyle w:val="TAL"/>
              <w:rPr>
                <w:bCs/>
              </w:rPr>
            </w:pPr>
            <w:r w:rsidRPr="00EF20F7">
              <w:rPr>
                <w:lang w:eastAsia="ja-JP"/>
              </w:rPr>
              <w:t>bw-send (NOTE 1)</w:t>
            </w:r>
          </w:p>
        </w:tc>
        <w:tc>
          <w:tcPr>
            <w:tcW w:w="3969" w:type="dxa"/>
          </w:tcPr>
          <w:p w14:paraId="29674383" w14:textId="77777777" w:rsidR="00AD072D" w:rsidRPr="00EF20F7" w:rsidRDefault="00AD072D" w:rsidP="00BD3AE7">
            <w:pPr>
              <w:pStyle w:val="TAL"/>
            </w:pPr>
            <w:r w:rsidRPr="00EF20F7">
              <w:t xml:space="preserve">If the </w:t>
            </w:r>
            <w:r w:rsidRPr="00EF20F7">
              <w:rPr>
                <w:rFonts w:eastAsia="MS Mincho"/>
                <w:lang w:eastAsia="ja-JP"/>
              </w:rPr>
              <w:t xml:space="preserve">bw-send </w:t>
            </w:r>
            <w:r w:rsidRPr="00EF20F7">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7995BB0C" w14:textId="77777777" w:rsidR="00AD072D" w:rsidRPr="00EF20F7" w:rsidRDefault="00AD072D" w:rsidP="00BD3AE7">
            <w:pPr>
              <w:pStyle w:val="TAL"/>
            </w:pPr>
            <w:r w:rsidRPr="00EF20F7">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bw-send parameter with the selected value in the SDP answer</w:t>
            </w:r>
            <w:r w:rsidRPr="00EF20F7">
              <w:t>.</w:t>
            </w:r>
          </w:p>
          <w:p w14:paraId="0035BFFD" w14:textId="77777777" w:rsidR="00AD072D" w:rsidRPr="00EF20F7" w:rsidRDefault="00AD072D" w:rsidP="00BD3AE7">
            <w:pPr>
              <w:pStyle w:val="TAL"/>
            </w:pPr>
            <w:r w:rsidRPr="00EF20F7">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14:paraId="2912ED81" w14:textId="77777777" w:rsidR="00AD072D" w:rsidRPr="00EF20F7" w:rsidRDefault="00AD072D" w:rsidP="00BD3AE7">
            <w:pPr>
              <w:pStyle w:val="TAL"/>
            </w:pPr>
            <w:r w:rsidRPr="00EF20F7">
              <w:t>Otherwise the MRFC shall not include the br-send parameter in the SDP answer.</w:t>
            </w:r>
          </w:p>
          <w:p w14:paraId="562E483A" w14:textId="77777777" w:rsidR="00AD072D" w:rsidRPr="00EF20F7" w:rsidRDefault="00AD072D" w:rsidP="00BD3AE7">
            <w:pPr>
              <w:pStyle w:val="TAL"/>
            </w:pPr>
            <w:r w:rsidRPr="00EF20F7">
              <w:t>If the MRFC also supplies the bw or bw-send parameter, the value of the br-send parameter shall be compatible with the values of those parameters.</w:t>
            </w:r>
          </w:p>
          <w:p w14:paraId="4895C38B" w14:textId="77777777" w:rsidR="00AD072D" w:rsidRPr="00EF20F7" w:rsidRDefault="00AD072D" w:rsidP="00BD3AE7">
            <w:pPr>
              <w:pStyle w:val="TAL"/>
            </w:pPr>
            <w:r w:rsidRPr="00EF20F7">
              <w:t xml:space="preserve">If the MRFC supplies the bw-send parameter in the SDP answer, it shall also supply to the </w:t>
            </w:r>
            <w:r w:rsidRPr="00EF20F7">
              <w:lastRenderedPageBreak/>
              <w:t>MRFP the bw-send parameter in the local descriptor for the termination towards the offerer with the same value.</w:t>
            </w:r>
          </w:p>
        </w:tc>
      </w:tr>
      <w:tr w:rsidR="00AD072D" w:rsidRPr="00EF20F7" w14:paraId="4CB1A045" w14:textId="77777777" w:rsidTr="00BD3AE7">
        <w:trPr>
          <w:jc w:val="center"/>
        </w:trPr>
        <w:tc>
          <w:tcPr>
            <w:tcW w:w="1561" w:type="dxa"/>
          </w:tcPr>
          <w:p w14:paraId="025ADE8C" w14:textId="77777777" w:rsidR="00AD072D" w:rsidRPr="00EF20F7" w:rsidRDefault="00AD072D" w:rsidP="00BD3AE7">
            <w:pPr>
              <w:pStyle w:val="TAL"/>
              <w:rPr>
                <w:bCs/>
              </w:rPr>
            </w:pPr>
            <w:r w:rsidRPr="00EF20F7">
              <w:rPr>
                <w:lang w:eastAsia="ja-JP"/>
              </w:rPr>
              <w:lastRenderedPageBreak/>
              <w:t>bw-recv (NOTE 1)</w:t>
            </w:r>
          </w:p>
        </w:tc>
        <w:tc>
          <w:tcPr>
            <w:tcW w:w="3969" w:type="dxa"/>
          </w:tcPr>
          <w:p w14:paraId="73184F2A" w14:textId="77777777" w:rsidR="00AD072D" w:rsidRPr="00EF20F7" w:rsidRDefault="00AD072D" w:rsidP="00BD3AE7">
            <w:pPr>
              <w:pStyle w:val="TAL"/>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14:paraId="06A1E1D8" w14:textId="77777777" w:rsidR="00AD072D" w:rsidRPr="00EF20F7" w:rsidRDefault="00AD072D" w:rsidP="00BD3AE7">
            <w:pPr>
              <w:pStyle w:val="TAL"/>
            </w:pPr>
            <w:r w:rsidRPr="00EF20F7">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bw-recv parameter with the selected value in the SDP answer</w:t>
            </w:r>
            <w:r w:rsidRPr="00EF20F7">
              <w:t>.</w:t>
            </w:r>
          </w:p>
          <w:p w14:paraId="0B61CEF3" w14:textId="77777777" w:rsidR="00AD072D" w:rsidRPr="00EF20F7" w:rsidRDefault="00AD072D" w:rsidP="00BD3AE7">
            <w:pPr>
              <w:pStyle w:val="TAL"/>
            </w:pPr>
            <w:r w:rsidRPr="00EF20F7">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14:paraId="424CEB96" w14:textId="77777777" w:rsidR="00AD072D" w:rsidRPr="00EF20F7" w:rsidRDefault="00AD072D" w:rsidP="00BD3AE7">
            <w:pPr>
              <w:pStyle w:val="TAL"/>
            </w:pPr>
            <w:r w:rsidRPr="00EF20F7">
              <w:t>Otherwise the MRFC shall not include the bw-recv parameter in the SDP answer.</w:t>
            </w:r>
          </w:p>
          <w:p w14:paraId="1BF6B2E2" w14:textId="77777777" w:rsidR="00AD072D" w:rsidRPr="00EF20F7" w:rsidRDefault="00AD072D" w:rsidP="00BD3AE7">
            <w:pPr>
              <w:pStyle w:val="TAL"/>
            </w:pPr>
            <w:r w:rsidRPr="00EF20F7">
              <w:t>If the MRFC also supplies the br or br-recv parameter, the value of the bw-recv parameter shall be compatible with the values of those parameters.</w:t>
            </w:r>
          </w:p>
          <w:p w14:paraId="62395653" w14:textId="77777777" w:rsidR="00AD072D" w:rsidRPr="00EF20F7" w:rsidRDefault="00AD072D" w:rsidP="00BD3AE7">
            <w:pPr>
              <w:pStyle w:val="TAL"/>
            </w:pPr>
            <w:r w:rsidRPr="00EF20F7">
              <w:t>If the MRFC supplies the bw-send parameter in the SDP answer, it shall also supply it to the MRFP in the local descriptor for the termination towards the offerer with the same value.</w:t>
            </w:r>
          </w:p>
        </w:tc>
      </w:tr>
      <w:tr w:rsidR="00AD072D" w:rsidRPr="00EF20F7" w14:paraId="3CE0E218" w14:textId="77777777" w:rsidTr="00BD3AE7">
        <w:trPr>
          <w:jc w:val="center"/>
        </w:trPr>
        <w:tc>
          <w:tcPr>
            <w:tcW w:w="1561" w:type="dxa"/>
            <w:tcBorders>
              <w:bottom w:val="single" w:sz="4" w:space="0" w:color="auto"/>
            </w:tcBorders>
          </w:tcPr>
          <w:p w14:paraId="555E430B" w14:textId="77777777" w:rsidR="00AD072D" w:rsidRPr="00EF20F7" w:rsidRDefault="00AD072D" w:rsidP="00BD3AE7">
            <w:pPr>
              <w:pStyle w:val="TAL"/>
              <w:rPr>
                <w:lang w:eastAsia="ja-JP"/>
              </w:rPr>
            </w:pPr>
            <w:r w:rsidRPr="00EF20F7">
              <w:rPr>
                <w:lang w:eastAsia="ja-JP"/>
              </w:rPr>
              <w:t>cmr (NOTE 1)</w:t>
            </w:r>
          </w:p>
        </w:tc>
        <w:tc>
          <w:tcPr>
            <w:tcW w:w="3969" w:type="dxa"/>
            <w:tcBorders>
              <w:bottom w:val="single" w:sz="4" w:space="0" w:color="auto"/>
            </w:tcBorders>
          </w:tcPr>
          <w:p w14:paraId="1C3EDDE2" w14:textId="77777777" w:rsidR="00AD072D" w:rsidRPr="00EF20F7" w:rsidRDefault="00AD072D" w:rsidP="00BD3AE7">
            <w:pPr>
              <w:pStyle w:val="TAL"/>
            </w:pPr>
            <w:r w:rsidRPr="00EF20F7">
              <w:t xml:space="preserve">If the </w:t>
            </w:r>
            <w:r w:rsidRPr="00EF20F7">
              <w:rPr>
                <w:rFonts w:eastAsia="MS Mincho"/>
                <w:lang w:eastAsia="ja-JP"/>
              </w:rPr>
              <w:t xml:space="preserve">cmr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14:paraId="32D2D542" w14:textId="77777777" w:rsidR="00AD072D" w:rsidRPr="00EF20F7" w:rsidRDefault="00AD072D" w:rsidP="00BD3AE7">
            <w:pPr>
              <w:pStyle w:val="TAL"/>
              <w:rPr>
                <w:rFonts w:eastAsia="Malgun Gothic"/>
                <w:lang w:eastAsia="ko-KR"/>
              </w:rPr>
            </w:pPr>
            <w:r w:rsidRPr="00EF20F7">
              <w:t xml:space="preserve">If the cmr parameter is contained in the SDP offer, the MRFC shall include the </w:t>
            </w:r>
            <w:r w:rsidRPr="00EF20F7">
              <w:rPr>
                <w:rFonts w:eastAsia="Malgun Gothic"/>
                <w:lang w:eastAsia="ko-KR"/>
              </w:rPr>
              <w:t>cmr parameter with unmodified value in the SDP answer.</w:t>
            </w:r>
          </w:p>
          <w:p w14:paraId="5D4C1A9E" w14:textId="77777777" w:rsidR="00AD072D" w:rsidRPr="00EF20F7" w:rsidRDefault="00AD072D" w:rsidP="00BD3AE7">
            <w:pPr>
              <w:pStyle w:val="TAL"/>
            </w:pPr>
            <w:r w:rsidRPr="00EF20F7">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14:paraId="4BA610D7" w14:textId="77777777" w:rsidR="00AD072D" w:rsidRPr="00EF20F7" w:rsidRDefault="00AD072D" w:rsidP="00BD3AE7">
            <w:pPr>
              <w:pStyle w:val="TAL"/>
            </w:pPr>
            <w:r w:rsidRPr="00EF20F7">
              <w:t>If the MRFC supplies the cmr parameter in the SDP answer, it shall also supply it to the MRFP in the local descriptor for the termination towards the offerer with the same value.</w:t>
            </w:r>
          </w:p>
        </w:tc>
      </w:tr>
      <w:tr w:rsidR="00AD072D" w:rsidRPr="00EF20F7" w14:paraId="4356D202" w14:textId="77777777" w:rsidTr="00BD3AE7">
        <w:trPr>
          <w:jc w:val="center"/>
        </w:trPr>
        <w:tc>
          <w:tcPr>
            <w:tcW w:w="1561" w:type="dxa"/>
            <w:tcBorders>
              <w:top w:val="single" w:sz="4" w:space="0" w:color="auto"/>
              <w:bottom w:val="single" w:sz="4" w:space="0" w:color="auto"/>
            </w:tcBorders>
          </w:tcPr>
          <w:p w14:paraId="1A4E9254" w14:textId="77777777" w:rsidR="00AD072D" w:rsidRPr="00EF20F7" w:rsidRDefault="00AD072D" w:rsidP="00BD3AE7">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535071AA" w14:textId="77777777" w:rsidR="00AD072D" w:rsidRPr="00EF20F7" w:rsidRDefault="00AD072D" w:rsidP="00BD3AE7">
            <w:pPr>
              <w:pStyle w:val="TAL"/>
            </w:pPr>
            <w:r w:rsidRPr="00EF20F7">
              <w:t xml:space="preserve">If the </w:t>
            </w:r>
            <w:r w:rsidRPr="00EF20F7">
              <w:rPr>
                <w:rFonts w:eastAsia="MS Mincho"/>
                <w:lang w:eastAsia="ja-JP"/>
              </w:rPr>
              <w:t xml:space="preserve">ch-aw-recv </w:t>
            </w:r>
            <w:r w:rsidRPr="00EF20F7">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502555BB" w14:textId="77777777" w:rsidR="00AD072D" w:rsidRPr="00EF20F7" w:rsidRDefault="00AD072D" w:rsidP="00BD3AE7">
            <w:pPr>
              <w:pStyle w:val="TAL"/>
            </w:pPr>
            <w:r w:rsidRPr="00EF20F7">
              <w:t xml:space="preserve">If the MRFC it desires to control the channel-aware mode of EVS in the receive direction, e.g. to disable it with value -1, it shall include the ch-aw-recv parameter in the SDP offer </w:t>
            </w:r>
            <w:r w:rsidRPr="00EF20F7">
              <w:rPr>
                <w:rFonts w:eastAsia="Malgun Gothic"/>
                <w:lang w:eastAsia="ko-KR"/>
              </w:rPr>
              <w:t>and</w:t>
            </w:r>
            <w:r w:rsidRPr="00EF20F7">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AD072D" w:rsidRPr="00EF20F7" w14:paraId="01FBB917" w14:textId="77777777" w:rsidTr="00BD3AE7">
        <w:trPr>
          <w:jc w:val="center"/>
        </w:trPr>
        <w:tc>
          <w:tcPr>
            <w:tcW w:w="1561" w:type="dxa"/>
            <w:tcBorders>
              <w:bottom w:val="single" w:sz="4" w:space="0" w:color="auto"/>
            </w:tcBorders>
          </w:tcPr>
          <w:p w14:paraId="74C35FDB" w14:textId="77777777" w:rsidR="00AD072D" w:rsidRPr="00EF20F7" w:rsidRDefault="00AD072D" w:rsidP="00BD3AE7">
            <w:pPr>
              <w:pStyle w:val="TAL"/>
              <w:rPr>
                <w:lang w:eastAsia="ja-JP"/>
              </w:rPr>
            </w:pPr>
            <w:r w:rsidRPr="00EF20F7">
              <w:rPr>
                <w:lang w:eastAsia="ja-JP"/>
              </w:rPr>
              <w:t>number of channels (NOTE 2)</w:t>
            </w:r>
          </w:p>
        </w:tc>
        <w:tc>
          <w:tcPr>
            <w:tcW w:w="3969" w:type="dxa"/>
            <w:tcBorders>
              <w:bottom w:val="single" w:sz="4" w:space="0" w:color="auto"/>
            </w:tcBorders>
          </w:tcPr>
          <w:p w14:paraId="06413931" w14:textId="77777777" w:rsidR="00AD072D" w:rsidRPr="00EF20F7" w:rsidRDefault="00AD072D" w:rsidP="00BD3AE7">
            <w:pPr>
              <w:pStyle w:val="TAL"/>
            </w:pPr>
            <w:r w:rsidRPr="00EF20F7">
              <w:t>If the "</w:t>
            </w:r>
            <w:r w:rsidRPr="00EF20F7">
              <w:rPr>
                <w:lang w:eastAsia="ja-JP"/>
              </w:rPr>
              <w:t xml:space="preserve">number of channels" </w:t>
            </w:r>
            <w:r w:rsidRPr="00EF20F7">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14:paraId="0F3BBE2F" w14:textId="77777777" w:rsidR="00AD072D" w:rsidRPr="00EF20F7" w:rsidRDefault="00AD072D" w:rsidP="00BD3AE7">
            <w:pPr>
              <w:pStyle w:val="TAL"/>
            </w:pPr>
            <w:r w:rsidRPr="00EF20F7">
              <w:t>If the "</w:t>
            </w:r>
            <w:r w:rsidRPr="00EF20F7">
              <w:rPr>
                <w:lang w:eastAsia="ja-JP"/>
              </w:rPr>
              <w:t xml:space="preserve">number of channels" </w:t>
            </w:r>
            <w:r w:rsidRPr="00EF20F7">
              <w:t>parameter is contained in the SDP offer, the MRFC shall include the "</w:t>
            </w:r>
            <w:r w:rsidRPr="00EF20F7">
              <w:rPr>
                <w:lang w:eastAsia="ja-JP"/>
              </w:rPr>
              <w:t xml:space="preserve">number of channels" </w:t>
            </w:r>
            <w:r w:rsidRPr="00EF20F7">
              <w:rPr>
                <w:rFonts w:eastAsia="Malgun Gothic"/>
                <w:lang w:eastAsia="ko-KR"/>
              </w:rPr>
              <w:t>parameter with unmodified value in the SDP answer and</w:t>
            </w:r>
            <w:r w:rsidRPr="00EF20F7">
              <w:t xml:space="preserve"> shall also supply it to the MRFP in the local descriptor for the termination towards the offerer with the same value.</w:t>
            </w:r>
          </w:p>
        </w:tc>
      </w:tr>
      <w:tr w:rsidR="00AD072D" w:rsidRPr="00EF20F7" w14:paraId="286641A7" w14:textId="77777777" w:rsidTr="00BD3AE7">
        <w:trPr>
          <w:jc w:val="center"/>
        </w:trPr>
        <w:tc>
          <w:tcPr>
            <w:tcW w:w="1561" w:type="dxa"/>
            <w:tcBorders>
              <w:top w:val="single" w:sz="4" w:space="0" w:color="auto"/>
              <w:bottom w:val="single" w:sz="4" w:space="0" w:color="auto"/>
            </w:tcBorders>
          </w:tcPr>
          <w:p w14:paraId="30F85AAF" w14:textId="77777777" w:rsidR="00AD072D" w:rsidRPr="00EF20F7" w:rsidRDefault="00AD072D" w:rsidP="00BD3AE7">
            <w:pPr>
              <w:pStyle w:val="TAL"/>
              <w:rPr>
                <w:bCs/>
              </w:rPr>
            </w:pPr>
            <w:r w:rsidRPr="00EF20F7">
              <w:rPr>
                <w:lang w:eastAsia="ja-JP"/>
              </w:rPr>
              <w:t>ch-</w:t>
            </w:r>
            <w:r w:rsidRPr="00EF20F7">
              <w:rPr>
                <w:rFonts w:eastAsia="Malgun Gothic"/>
                <w:lang w:eastAsia="ko-KR"/>
              </w:rPr>
              <w:t xml:space="preserve">send </w:t>
            </w:r>
            <w:r w:rsidRPr="00EF20F7">
              <w:rPr>
                <w:lang w:eastAsia="ja-JP"/>
              </w:rPr>
              <w:lastRenderedPageBreak/>
              <w:t>(NOTE 1)</w:t>
            </w:r>
          </w:p>
        </w:tc>
        <w:tc>
          <w:tcPr>
            <w:tcW w:w="3969" w:type="dxa"/>
            <w:tcBorders>
              <w:top w:val="single" w:sz="4" w:space="0" w:color="auto"/>
              <w:bottom w:val="single" w:sz="4" w:space="0" w:color="auto"/>
            </w:tcBorders>
          </w:tcPr>
          <w:p w14:paraId="42BBAF50" w14:textId="77777777" w:rsidR="00AD072D" w:rsidRPr="00EF20F7" w:rsidRDefault="00AD072D" w:rsidP="00BD3AE7">
            <w:pPr>
              <w:pStyle w:val="TAL"/>
            </w:pPr>
            <w:r w:rsidRPr="00EF20F7">
              <w:lastRenderedPageBreak/>
              <w:t xml:space="preserve">If the ch-send parameter is contained in the </w:t>
            </w:r>
            <w:r w:rsidRPr="00EF20F7">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14:paraId="35416256" w14:textId="77777777" w:rsidR="00AD072D" w:rsidRPr="00EF20F7" w:rsidRDefault="00AD072D" w:rsidP="00BD3AE7">
            <w:pPr>
              <w:pStyle w:val="TAL"/>
            </w:pPr>
            <w:r w:rsidRPr="00EF20F7">
              <w:lastRenderedPageBreak/>
              <w:t>If the ch-recv</w:t>
            </w:r>
            <w:r w:rsidRPr="00EF20F7">
              <w:rPr>
                <w:lang w:eastAsia="ja-JP"/>
              </w:rPr>
              <w:t xml:space="preserve"> </w:t>
            </w:r>
            <w:r w:rsidRPr="00EF20F7">
              <w:t xml:space="preserve">parameter is contained in the SDP </w:t>
            </w:r>
            <w:r w:rsidRPr="00EF20F7">
              <w:lastRenderedPageBreak/>
              <w:t>offer, the MRFC shall include the ch-send</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ch-send parameter to the MRFP in the local descriptor for the termination towards the offerer with the same value.</w:t>
            </w:r>
          </w:p>
        </w:tc>
      </w:tr>
      <w:tr w:rsidR="00AD072D" w:rsidRPr="00EF20F7" w14:paraId="465D1E2E" w14:textId="77777777" w:rsidTr="00BD3AE7">
        <w:trPr>
          <w:jc w:val="center"/>
        </w:trPr>
        <w:tc>
          <w:tcPr>
            <w:tcW w:w="1561" w:type="dxa"/>
            <w:tcBorders>
              <w:top w:val="single" w:sz="4" w:space="0" w:color="auto"/>
              <w:bottom w:val="single" w:sz="4" w:space="0" w:color="auto"/>
            </w:tcBorders>
          </w:tcPr>
          <w:p w14:paraId="75F17749" w14:textId="77777777" w:rsidR="00AD072D" w:rsidRPr="00EF20F7" w:rsidRDefault="00AD072D" w:rsidP="00BD3AE7">
            <w:pPr>
              <w:pStyle w:val="TAL"/>
              <w:rPr>
                <w:lang w:eastAsia="ja-JP"/>
              </w:rPr>
            </w:pPr>
            <w:r w:rsidRPr="00EF20F7">
              <w:rPr>
                <w:lang w:eastAsia="ja-JP"/>
              </w:rPr>
              <w:lastRenderedPageBreak/>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4B7A20A2" w14:textId="77777777" w:rsidR="00AD072D" w:rsidRPr="00EF20F7" w:rsidRDefault="00AD072D" w:rsidP="00BD3AE7">
            <w:pPr>
              <w:pStyle w:val="TAL"/>
            </w:pPr>
            <w:r w:rsidRPr="00EF20F7">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14:paraId="2742BD19" w14:textId="77777777" w:rsidR="00AD072D" w:rsidRPr="00EF20F7" w:rsidRDefault="00AD072D" w:rsidP="00BD3AE7">
            <w:pPr>
              <w:pStyle w:val="TAL"/>
            </w:pPr>
            <w:r w:rsidRPr="00EF20F7">
              <w:t>If the ch-send</w:t>
            </w:r>
            <w:r w:rsidRPr="00EF20F7">
              <w:rPr>
                <w:lang w:eastAsia="ja-JP"/>
              </w:rPr>
              <w:t xml:space="preserve"> </w:t>
            </w:r>
            <w:r w:rsidRPr="00EF20F7">
              <w:t>parameter is contained in the SDP offer, the MRFC shall include the ch-recv</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ch-recv parameter to the MRFP in the local descriptor for the termination towards the offerer with the same value.</w:t>
            </w:r>
          </w:p>
        </w:tc>
      </w:tr>
      <w:tr w:rsidR="00AD072D" w:rsidRPr="00EF20F7" w14:paraId="4A702E9E" w14:textId="77777777" w:rsidTr="00BD3AE7">
        <w:trPr>
          <w:jc w:val="center"/>
        </w:trPr>
        <w:tc>
          <w:tcPr>
            <w:tcW w:w="1561" w:type="dxa"/>
            <w:tcBorders>
              <w:top w:val="single" w:sz="4" w:space="0" w:color="auto"/>
              <w:bottom w:val="single" w:sz="4" w:space="0" w:color="auto"/>
            </w:tcBorders>
          </w:tcPr>
          <w:p w14:paraId="7D5BAA17" w14:textId="77777777" w:rsidR="00AD072D" w:rsidRPr="00EF20F7" w:rsidRDefault="00AD072D" w:rsidP="00BD3AE7">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40993D53" w14:textId="77777777" w:rsidR="00AD072D" w:rsidRPr="00EF20F7" w:rsidRDefault="00AD072D" w:rsidP="00BD3AE7">
            <w:pPr>
              <w:pStyle w:val="TAL"/>
            </w:pPr>
            <w:r w:rsidRPr="00EF20F7">
              <w:t xml:space="preserve">If the </w:t>
            </w:r>
            <w:r w:rsidRPr="00EF20F7">
              <w:rPr>
                <w:lang w:eastAsia="ja-JP"/>
              </w:rPr>
              <w:t xml:space="preserve">mode-set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51D2747D" w14:textId="77777777" w:rsidR="00AD072D" w:rsidRPr="00EF20F7" w:rsidRDefault="00AD072D" w:rsidP="00BD3AE7">
            <w:pPr>
              <w:pStyle w:val="TAL"/>
              <w:rPr>
                <w:rFonts w:eastAsia="Malgun Gothic"/>
                <w:lang w:eastAsia="ko-KR"/>
              </w:rPr>
            </w:pPr>
            <w:r w:rsidRPr="00EF20F7">
              <w:t xml:space="preserve">If the </w:t>
            </w:r>
            <w:r w:rsidRPr="00EF20F7">
              <w:rPr>
                <w:lang w:eastAsia="ja-JP"/>
              </w:rPr>
              <w:t xml:space="preserve">mode-set </w:t>
            </w:r>
            <w:r w:rsidRPr="00EF20F7">
              <w:t xml:space="preserve">parameter is contained in the SDP offer, the MRFC shall include the </w:t>
            </w:r>
            <w:r w:rsidRPr="00EF20F7">
              <w:rPr>
                <w:lang w:eastAsia="ja-JP"/>
              </w:rPr>
              <w:t xml:space="preserve">mode-set </w:t>
            </w:r>
            <w:r w:rsidRPr="00EF20F7">
              <w:rPr>
                <w:rFonts w:eastAsia="Malgun Gothic"/>
                <w:lang w:eastAsia="ko-KR"/>
              </w:rPr>
              <w:t>parameter with unmodified value in the SDP answer.</w:t>
            </w:r>
          </w:p>
          <w:p w14:paraId="11CBC95D" w14:textId="77777777" w:rsidR="00AD072D" w:rsidRPr="00EF20F7" w:rsidRDefault="00AD072D" w:rsidP="00BD3AE7">
            <w:pPr>
              <w:pStyle w:val="TAL"/>
            </w:pPr>
            <w:r w:rsidRPr="00EF20F7">
              <w:t>Otherwise, if EVS or AMR-WB is used on possible other call legs in the conference, the MRFC should include the mode-set parameter with a value indicating the mode that was negotiated on those other call legs (or omit it if no restrictions applied before).</w:t>
            </w:r>
          </w:p>
          <w:p w14:paraId="51F8A21E" w14:textId="77777777" w:rsidR="00AD072D" w:rsidRPr="00EF20F7" w:rsidRDefault="00AD072D" w:rsidP="00BD3AE7">
            <w:pPr>
              <w:pStyle w:val="TAL"/>
            </w:pPr>
            <w:r w:rsidRPr="00EF20F7">
              <w:t>If the MRFC supplies the mode-set parameter in the SDP answer, it shall also supply it to the MRFP in the local descriptor for the termination towards the offerer with the same value.</w:t>
            </w:r>
          </w:p>
        </w:tc>
      </w:tr>
      <w:tr w:rsidR="00AD072D" w:rsidRPr="00EF20F7" w14:paraId="17FE39FF" w14:textId="77777777" w:rsidTr="00BD3AE7">
        <w:trPr>
          <w:jc w:val="center"/>
        </w:trPr>
        <w:tc>
          <w:tcPr>
            <w:tcW w:w="1561" w:type="dxa"/>
            <w:tcBorders>
              <w:top w:val="single" w:sz="4" w:space="0" w:color="auto"/>
              <w:bottom w:val="single" w:sz="4" w:space="0" w:color="auto"/>
            </w:tcBorders>
          </w:tcPr>
          <w:p w14:paraId="4CB93572" w14:textId="77777777" w:rsidR="00AD072D" w:rsidRPr="00EF20F7" w:rsidRDefault="00AD072D" w:rsidP="00BD3AE7">
            <w:pPr>
              <w:pStyle w:val="TAL"/>
              <w:rPr>
                <w:lang w:eastAsia="ja-JP"/>
              </w:rPr>
            </w:pPr>
            <w:r w:rsidRPr="00EF20F7">
              <w:rPr>
                <w:lang w:eastAsia="ja-JP"/>
              </w:rPr>
              <w:t>mode-change-period (NOTE 3)</w:t>
            </w:r>
          </w:p>
        </w:tc>
        <w:tc>
          <w:tcPr>
            <w:tcW w:w="3969" w:type="dxa"/>
            <w:tcBorders>
              <w:top w:val="single" w:sz="4" w:space="0" w:color="auto"/>
              <w:bottom w:val="single" w:sz="4" w:space="0" w:color="auto"/>
            </w:tcBorders>
          </w:tcPr>
          <w:p w14:paraId="78442C47" w14:textId="77777777" w:rsidR="00AD072D" w:rsidRPr="00EF20F7" w:rsidRDefault="00AD072D" w:rsidP="00BD3AE7">
            <w:pPr>
              <w:pStyle w:val="TAL"/>
            </w:pPr>
            <w:r w:rsidRPr="00EF20F7">
              <w:t xml:space="preserve">If the </w:t>
            </w:r>
            <w:r w:rsidRPr="00EF20F7">
              <w:rPr>
                <w:lang w:eastAsia="ja-JP"/>
              </w:rPr>
              <w:t xml:space="preserve">mode-change-period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6A63A623" w14:textId="77777777" w:rsidR="00AD072D" w:rsidRPr="00EF20F7" w:rsidRDefault="00AD072D" w:rsidP="00BD3AE7">
            <w:pPr>
              <w:pStyle w:val="TAL"/>
            </w:pPr>
            <w:r w:rsidRPr="00EF20F7">
              <w:t>If the MRFC select the EVS payload type, the MRFC shall either include the mode-</w:t>
            </w:r>
            <w:r w:rsidRPr="00EF20F7">
              <w:rPr>
                <w:lang w:eastAsia="ja-JP"/>
              </w:rPr>
              <w:t>change-capability</w:t>
            </w:r>
            <w:r w:rsidRPr="00EF20F7">
              <w:t xml:space="preserve"> parameter with value 2 or omit it.</w:t>
            </w:r>
          </w:p>
          <w:p w14:paraId="0BE980C8" w14:textId="77777777" w:rsidR="00AD072D" w:rsidRPr="00EF20F7" w:rsidRDefault="00AD072D" w:rsidP="00BD3AE7">
            <w:pPr>
              <w:pStyle w:val="TAL"/>
            </w:pPr>
            <w:r w:rsidRPr="00EF20F7">
              <w:t>If the MRFC supplies the mode-change-capability parameter in the SDP answer, it may also supply it to the MRFP in the local descriptor for the termination towards the offerer with the same value.</w:t>
            </w:r>
          </w:p>
        </w:tc>
      </w:tr>
      <w:tr w:rsidR="00AD072D" w:rsidRPr="00EF20F7" w14:paraId="2F16222D" w14:textId="77777777" w:rsidTr="00BD3AE7">
        <w:trPr>
          <w:jc w:val="center"/>
        </w:trPr>
        <w:tc>
          <w:tcPr>
            <w:tcW w:w="1561" w:type="dxa"/>
            <w:tcBorders>
              <w:top w:val="single" w:sz="4" w:space="0" w:color="auto"/>
              <w:bottom w:val="single" w:sz="4" w:space="0" w:color="auto"/>
            </w:tcBorders>
          </w:tcPr>
          <w:p w14:paraId="0F03AE1A" w14:textId="77777777" w:rsidR="00AD072D" w:rsidRPr="00EF20F7" w:rsidRDefault="00AD072D" w:rsidP="00BD3AE7">
            <w:pPr>
              <w:pStyle w:val="TAL"/>
              <w:rPr>
                <w:lang w:eastAsia="ja-JP"/>
              </w:rPr>
            </w:pPr>
            <w:r w:rsidRPr="00EF20F7">
              <w:rPr>
                <w:lang w:eastAsia="ja-JP"/>
              </w:rPr>
              <w:t>mode-change-capability (NOTE 3)</w:t>
            </w:r>
          </w:p>
        </w:tc>
        <w:tc>
          <w:tcPr>
            <w:tcW w:w="3969" w:type="dxa"/>
            <w:tcBorders>
              <w:top w:val="single" w:sz="4" w:space="0" w:color="auto"/>
              <w:bottom w:val="single" w:sz="4" w:space="0" w:color="auto"/>
            </w:tcBorders>
          </w:tcPr>
          <w:p w14:paraId="1B3AD358" w14:textId="77777777" w:rsidR="00AD072D" w:rsidRPr="00EF20F7" w:rsidRDefault="00AD072D" w:rsidP="00BD3AE7">
            <w:pPr>
              <w:pStyle w:val="TAL"/>
            </w:pPr>
            <w:r w:rsidRPr="00EF20F7">
              <w:t xml:space="preserve">If the </w:t>
            </w:r>
            <w:r w:rsidRPr="00EF20F7">
              <w:rPr>
                <w:lang w:eastAsia="ja-JP"/>
              </w:rPr>
              <w:t xml:space="preserve">mode-change-capability </w:t>
            </w:r>
            <w:r w:rsidRPr="00EF20F7">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14:paraId="3ACA9DC7" w14:textId="77777777" w:rsidR="00AD072D" w:rsidRPr="00EF20F7" w:rsidRDefault="00AD072D" w:rsidP="00BD3AE7">
            <w:pPr>
              <w:pStyle w:val="TAL"/>
            </w:pPr>
            <w:r w:rsidRPr="00EF20F7">
              <w:t>If EVS or AMR-WB is used on possible other EVS call legs in the conference, the MRFC should include the mode-</w:t>
            </w:r>
            <w:r w:rsidRPr="00EF20F7">
              <w:rPr>
                <w:lang w:eastAsia="ja-JP"/>
              </w:rPr>
              <w:t>change-capability</w:t>
            </w:r>
            <w:r w:rsidRPr="00EF20F7">
              <w:t xml:space="preserve"> parameter with a value indicating the mode that was negotiated on those other call legs (or omit it if no restrictions applied before).</w:t>
            </w:r>
          </w:p>
          <w:p w14:paraId="0A13A7B9" w14:textId="77777777" w:rsidR="00AD072D" w:rsidRPr="00EF20F7" w:rsidRDefault="00AD072D" w:rsidP="00BD3AE7">
            <w:pPr>
              <w:pStyle w:val="TAL"/>
            </w:pPr>
            <w:r w:rsidRPr="00EF20F7">
              <w:t>If the MRFC supplies the mode-change-capability parameter in the SDP answer, it may also supply it to the MRFP in the local descriptor for the termination towards the offerer with the same value.</w:t>
            </w:r>
          </w:p>
        </w:tc>
      </w:tr>
      <w:tr w:rsidR="00AD072D" w:rsidRPr="00EF20F7" w14:paraId="3C597DCE" w14:textId="77777777" w:rsidTr="00BD3AE7">
        <w:trPr>
          <w:jc w:val="center"/>
        </w:trPr>
        <w:tc>
          <w:tcPr>
            <w:tcW w:w="1561" w:type="dxa"/>
            <w:tcBorders>
              <w:top w:val="single" w:sz="4" w:space="0" w:color="auto"/>
              <w:bottom w:val="single" w:sz="4" w:space="0" w:color="auto"/>
            </w:tcBorders>
          </w:tcPr>
          <w:p w14:paraId="7F29D423" w14:textId="77777777" w:rsidR="00AD072D" w:rsidRPr="00EF20F7" w:rsidRDefault="00AD072D" w:rsidP="00BD3AE7">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02BC40F9" w14:textId="77777777" w:rsidR="00AD072D" w:rsidRPr="00EF20F7" w:rsidRDefault="00AD072D" w:rsidP="00BD3AE7">
            <w:pPr>
              <w:pStyle w:val="TAL"/>
            </w:pPr>
            <w:r w:rsidRPr="00EF20F7">
              <w:t xml:space="preserve">If the </w:t>
            </w:r>
            <w:r w:rsidRPr="00EF20F7">
              <w:rPr>
                <w:lang w:eastAsia="ja-JP"/>
              </w:rPr>
              <w:t xml:space="preserve">mode-change-neighbor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0B15467C" w14:textId="77777777" w:rsidR="00AD072D" w:rsidRPr="00EF20F7" w:rsidRDefault="00AD072D" w:rsidP="00BD3AE7">
            <w:pPr>
              <w:pStyle w:val="TAL"/>
            </w:pPr>
            <w:r w:rsidRPr="00EF20F7">
              <w:t>If EVS or AMR-WB was used on possible other EVS call legs in the conference, the MRFC should include the mode-</w:t>
            </w:r>
            <w:r w:rsidRPr="00EF20F7">
              <w:rPr>
                <w:lang w:eastAsia="ja-JP"/>
              </w:rPr>
              <w:t>change-neighbor</w:t>
            </w:r>
            <w:r w:rsidRPr="00EF20F7">
              <w:t xml:space="preserve"> parameter with a value indicating the mode that was negotiated on those other call legs (or omit it if no restrictions applied before).</w:t>
            </w:r>
          </w:p>
          <w:p w14:paraId="4A3DB51A" w14:textId="77777777" w:rsidR="00AD072D" w:rsidRPr="00EF20F7" w:rsidRDefault="00AD072D" w:rsidP="00BD3AE7">
            <w:pPr>
              <w:pStyle w:val="TAL"/>
            </w:pPr>
            <w:r w:rsidRPr="00EF20F7">
              <w:t>If the MRFC supplies the mode-change-neighbor parameter in the SDP answer, it shall also supply it to the MRFP in the local descriptor for the termination towards the offerer with the same value.</w:t>
            </w:r>
          </w:p>
        </w:tc>
      </w:tr>
      <w:tr w:rsidR="00AD072D" w:rsidRPr="00EF20F7" w14:paraId="10539B8D" w14:textId="77777777" w:rsidTr="00BD3AE7">
        <w:trPr>
          <w:jc w:val="center"/>
        </w:trPr>
        <w:tc>
          <w:tcPr>
            <w:tcW w:w="1561" w:type="dxa"/>
            <w:tcBorders>
              <w:top w:val="single" w:sz="4" w:space="0" w:color="auto"/>
              <w:bottom w:val="single" w:sz="4" w:space="0" w:color="auto"/>
            </w:tcBorders>
          </w:tcPr>
          <w:p w14:paraId="503C0A72" w14:textId="77777777" w:rsidR="00AD072D" w:rsidRPr="00EF20F7" w:rsidRDefault="00AD072D" w:rsidP="00BD3AE7">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2A69A39D" w14:textId="77777777" w:rsidR="00AD072D" w:rsidRPr="00EF20F7" w:rsidRDefault="00AD072D" w:rsidP="00BD3AE7">
            <w:pPr>
              <w:pStyle w:val="TAL"/>
            </w:pPr>
            <w:r w:rsidRPr="00EF20F7">
              <w:t xml:space="preserve">If the </w:t>
            </w:r>
            <w:r w:rsidRPr="00EF20F7">
              <w:rPr>
                <w:lang w:eastAsia="ja-JP"/>
              </w:rPr>
              <w:t xml:space="preserve">max-red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1B67C9A" w14:textId="77777777" w:rsidR="00AD072D" w:rsidRPr="00EF20F7" w:rsidRDefault="00AD072D" w:rsidP="00BD3AE7">
            <w:pPr>
              <w:pStyle w:val="TAL"/>
            </w:pPr>
            <w:r w:rsidRPr="00EF20F7">
              <w:t xml:space="preserve">The MRFC shall only include the max-red parameter in the SDP answer if it desires to restrict the maximum redundancy of received packets. When selecting the value of the max-red parameter, the MRFC shall consider the </w:t>
            </w:r>
            <w:r w:rsidRPr="00EF20F7">
              <w:lastRenderedPageBreak/>
              <w:t>capabilities of the MRFP and, if EVS or AMR-WB is used on possible other EVS call legs in the conference, the redundancy that was negotiated on those call legs.</w:t>
            </w:r>
          </w:p>
          <w:p w14:paraId="40D6ED1F" w14:textId="77777777" w:rsidR="00AD072D" w:rsidRPr="00EF20F7" w:rsidRDefault="00AD072D" w:rsidP="00BD3AE7">
            <w:pPr>
              <w:pStyle w:val="TAL"/>
            </w:pPr>
            <w:r w:rsidRPr="00EF20F7">
              <w:t>If the MRFC supplies the max-red parameter in the SDP answer, it shall also supply it to the MRFP in the local descriptor for the termination towards the offerer with the same value.</w:t>
            </w:r>
          </w:p>
        </w:tc>
      </w:tr>
      <w:tr w:rsidR="00AD072D" w:rsidRPr="00EF20F7" w14:paraId="47EF84C5" w14:textId="77777777" w:rsidTr="00BD3AE7">
        <w:trPr>
          <w:jc w:val="center"/>
        </w:trPr>
        <w:tc>
          <w:tcPr>
            <w:tcW w:w="1561" w:type="dxa"/>
            <w:tcBorders>
              <w:top w:val="single" w:sz="4" w:space="0" w:color="auto"/>
              <w:bottom w:val="single" w:sz="4" w:space="0" w:color="auto"/>
            </w:tcBorders>
          </w:tcPr>
          <w:p w14:paraId="7283292A" w14:textId="77777777" w:rsidR="00AD072D" w:rsidRPr="00EF20F7" w:rsidRDefault="00AD072D" w:rsidP="00BD3AE7">
            <w:pPr>
              <w:pStyle w:val="TAL"/>
              <w:rPr>
                <w:lang w:val="fr-FR" w:eastAsia="ja-JP"/>
              </w:rPr>
            </w:pPr>
            <w:r w:rsidRPr="00EF20F7">
              <w:rPr>
                <w:lang w:val="fr-FR"/>
              </w:rPr>
              <w:lastRenderedPageBreak/>
              <w:t>3gpp_mtsi_app_adapt (NOTE 4)</w:t>
            </w:r>
          </w:p>
        </w:tc>
        <w:tc>
          <w:tcPr>
            <w:tcW w:w="3969" w:type="dxa"/>
            <w:tcBorders>
              <w:top w:val="single" w:sz="4" w:space="0" w:color="auto"/>
              <w:bottom w:val="single" w:sz="4" w:space="0" w:color="auto"/>
            </w:tcBorders>
          </w:tcPr>
          <w:p w14:paraId="2CCF3243" w14:textId="77777777" w:rsidR="00AD072D" w:rsidRPr="00EF20F7" w:rsidRDefault="00AD072D" w:rsidP="00BD3AE7">
            <w:pPr>
              <w:pStyle w:val="TAL"/>
            </w:pPr>
            <w:r w:rsidRPr="00EF20F7">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14:paraId="23C7ED83" w14:textId="77777777" w:rsidR="00AD072D" w:rsidRPr="00EF20F7" w:rsidRDefault="00AD072D" w:rsidP="00BD3AE7">
            <w:pPr>
              <w:pStyle w:val="TAL"/>
            </w:pPr>
            <w:r w:rsidRPr="00EF20F7">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AD072D" w:rsidRPr="00EF20F7" w14:paraId="240706C8" w14:textId="77777777" w:rsidTr="00BD3AE7">
        <w:trPr>
          <w:jc w:val="center"/>
        </w:trPr>
        <w:tc>
          <w:tcPr>
            <w:tcW w:w="9640" w:type="dxa"/>
            <w:gridSpan w:val="3"/>
            <w:tcBorders>
              <w:top w:val="single" w:sz="12" w:space="0" w:color="auto"/>
            </w:tcBorders>
          </w:tcPr>
          <w:p w14:paraId="4AC54CA9" w14:textId="77777777" w:rsidR="00AD072D" w:rsidRPr="00EF20F7" w:rsidRDefault="00AD072D" w:rsidP="00BD3AE7">
            <w:pPr>
              <w:pStyle w:val="TAN"/>
            </w:pPr>
            <w:r w:rsidRPr="00EF20F7">
              <w:t>NOTE 1:</w:t>
            </w:r>
            <w:r w:rsidRPr="00EF20F7">
              <w:tab/>
              <w:t>This MIME parameter of the EVS RTP payload type is defined in 3GPP TS 26.445 [43]. It is encapsulated within the SDP "a=fmtp" attribute defined IETF RFC 4566 [44].</w:t>
            </w:r>
          </w:p>
          <w:p w14:paraId="0E1ADA19" w14:textId="77777777" w:rsidR="00AD072D" w:rsidRPr="00EF20F7" w:rsidRDefault="00AD072D" w:rsidP="00BD3AE7">
            <w:pPr>
              <w:pStyle w:val="TAN"/>
            </w:pPr>
            <w:r w:rsidRPr="00EF20F7">
              <w:t>NOTE 2:</w:t>
            </w:r>
            <w:r w:rsidRPr="00EF20F7">
              <w:tab/>
              <w:t>This number of channels are encoded as "encoding parameters" of the SDP "a=rtpmap" attribute defined in IETF RFC 4566 [44].</w:t>
            </w:r>
          </w:p>
          <w:p w14:paraId="372D975F" w14:textId="77777777" w:rsidR="00AD072D" w:rsidRPr="00EF20F7" w:rsidRDefault="00AD072D" w:rsidP="00BD3AE7">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6B14EA61" w14:textId="77777777" w:rsidR="00AD072D" w:rsidRPr="00EF20F7" w:rsidRDefault="00AD072D" w:rsidP="00BD3AE7">
            <w:pPr>
              <w:pStyle w:val="TAN"/>
            </w:pPr>
            <w:r w:rsidRPr="00EF20F7">
              <w:t>NOTE 4:</w:t>
            </w:r>
            <w:r w:rsidRPr="00EF20F7">
              <w:tab/>
              <w:t>This SDP attribute is defined in 3GPP TS 26.114 [23]. It applies to all codecs offered in an SDP media line. However, some values are specific to EVS.</w:t>
            </w:r>
          </w:p>
          <w:p w14:paraId="1C708766" w14:textId="77777777" w:rsidR="00AD072D" w:rsidRPr="00EF20F7" w:rsidRDefault="00AD072D" w:rsidP="00BD3AE7">
            <w:pPr>
              <w:pStyle w:val="TAN"/>
            </w:pPr>
            <w:r w:rsidRPr="00EF20F7">
              <w:t>NOTE 5:</w:t>
            </w:r>
            <w:r w:rsidRPr="00EF20F7">
              <w:tab/>
              <w:t>This MIME parameter of the EVS RTP payload type is defined in IETF RFC 4867 [45]. It is encapsulated within the SDP "a=fmtp" attribute defined IETF RFC 4566 [44].</w:t>
            </w:r>
          </w:p>
        </w:tc>
      </w:tr>
    </w:tbl>
    <w:p w14:paraId="3C9BFF5F" w14:textId="77777777" w:rsidR="00AD072D" w:rsidRPr="00EF20F7" w:rsidRDefault="00AD072D" w:rsidP="00AD072D"/>
    <w:p w14:paraId="47A0BBC0" w14:textId="77777777" w:rsidR="00AD072D" w:rsidRPr="00EF20F7" w:rsidRDefault="00AD072D" w:rsidP="00AD072D">
      <w:r w:rsidRPr="00EF20F7">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14:paraId="7C4F7F3A" w14:textId="77777777" w:rsidR="00AD072D" w:rsidRPr="00EF20F7" w:rsidRDefault="00AD072D" w:rsidP="00AD072D">
      <w:pPr>
        <w:pStyle w:val="Heading2"/>
      </w:pPr>
      <w:bookmarkStart w:id="86" w:name="_Toc517464912"/>
      <w:bookmarkStart w:id="87" w:name="_Toc67396617"/>
      <w:r w:rsidRPr="00EF20F7">
        <w:t>5.13</w:t>
      </w:r>
      <w:r w:rsidRPr="00EF20F7">
        <w:tab/>
        <w:t>Video Transcoding</w:t>
      </w:r>
      <w:bookmarkEnd w:id="86"/>
      <w:bookmarkEnd w:id="87"/>
    </w:p>
    <w:p w14:paraId="10D0C30B" w14:textId="00B64193" w:rsidR="00AD072D" w:rsidRPr="00EF20F7" w:rsidRDefault="00AD072D" w:rsidP="00AD072D">
      <w:pPr>
        <w:rPr>
          <w:lang w:eastAsia="zh-CN"/>
        </w:rPr>
      </w:pPr>
      <w:r w:rsidRPr="00EF20F7">
        <w:rPr>
          <w:lang w:eastAsia="zh-CN"/>
        </w:rPr>
        <w:t>The MRFP shall support video transcoding between streams of two Terminations within the same context where the streams are encoded differently, in accordance with standard H.248 principles, see ITU-T H.248.1</w:t>
      </w:r>
      <w:r w:rsidR="001B11EB">
        <w:rPr>
          <w:lang w:eastAsia="zh-CN"/>
        </w:rPr>
        <w:t> </w:t>
      </w:r>
      <w:r w:rsidR="001B11EB" w:rsidRPr="00EF20F7">
        <w:rPr>
          <w:lang w:eastAsia="zh-CN"/>
        </w:rPr>
        <w:t>[</w:t>
      </w:r>
      <w:r w:rsidRPr="00EF20F7">
        <w:rPr>
          <w:lang w:eastAsia="zh-CN"/>
        </w:rPr>
        <w:t>3].</w:t>
      </w:r>
    </w:p>
    <w:p w14:paraId="33D730EC" w14:textId="77777777" w:rsidR="00AD072D" w:rsidRPr="00EF20F7" w:rsidRDefault="00AD072D" w:rsidP="00AD072D">
      <w:pPr>
        <w:pStyle w:val="NO"/>
      </w:pPr>
      <w:r w:rsidRPr="00EF20F7">
        <w:rPr>
          <w:lang w:eastAsia="zh-CN"/>
        </w:rPr>
        <w:t>NOTE:</w:t>
      </w:r>
      <w:r w:rsidRPr="00EF20F7">
        <w:rPr>
          <w:lang w:eastAsia="zh-CN"/>
        </w:rPr>
        <w:tab/>
      </w:r>
      <w:r w:rsidRPr="00EF20F7">
        <w:t>3GPP video codec</w:t>
      </w:r>
      <w:r w:rsidRPr="00EF20F7">
        <w:rPr>
          <w:lang w:eastAsia="zh-CN"/>
        </w:rPr>
        <w:t xml:space="preserve">s are specified in </w:t>
      </w:r>
      <w:r w:rsidRPr="00EF20F7">
        <w:t>3GPP TS 26.114 [23].</w:t>
      </w:r>
    </w:p>
    <w:p w14:paraId="617CA2DA" w14:textId="77777777" w:rsidR="00AD072D" w:rsidRPr="00EF20F7" w:rsidRDefault="00AD072D" w:rsidP="00AD072D">
      <w:pPr>
        <w:pStyle w:val="Heading2"/>
      </w:pPr>
      <w:bookmarkStart w:id="88" w:name="_Toc517464913"/>
      <w:bookmarkStart w:id="89" w:name="_Toc67396618"/>
      <w:r w:rsidRPr="00EF20F7">
        <w:t>5.14</w:t>
      </w:r>
      <w:r w:rsidRPr="00EF20F7">
        <w:tab/>
        <w:t>Floor Control Service Requirement</w:t>
      </w:r>
      <w:bookmarkEnd w:id="88"/>
      <w:bookmarkEnd w:id="89"/>
    </w:p>
    <w:p w14:paraId="05806C3A" w14:textId="77777777" w:rsidR="00AD072D" w:rsidRPr="00EF20F7" w:rsidRDefault="00AD072D" w:rsidP="00AD072D">
      <w:pPr>
        <w:pStyle w:val="Heading3"/>
        <w:rPr>
          <w:lang w:eastAsia="zh-CN"/>
        </w:rPr>
      </w:pPr>
      <w:bookmarkStart w:id="90" w:name="_Toc517464914"/>
      <w:bookmarkStart w:id="91" w:name="_Toc67396619"/>
      <w:r w:rsidRPr="00EF20F7">
        <w:rPr>
          <w:lang w:eastAsia="zh-CN"/>
        </w:rPr>
        <w:t>5.14.1</w:t>
      </w:r>
      <w:r w:rsidRPr="00EF20F7">
        <w:rPr>
          <w:lang w:eastAsia="zh-CN"/>
        </w:rPr>
        <w:tab/>
        <w:t>General</w:t>
      </w:r>
      <w:bookmarkEnd w:id="90"/>
      <w:bookmarkEnd w:id="91"/>
    </w:p>
    <w:p w14:paraId="2AC4972E" w14:textId="02EF5D08" w:rsidR="00AD072D" w:rsidRPr="00EF20F7" w:rsidRDefault="00AD072D" w:rsidP="00AD072D">
      <w:r w:rsidRPr="00EF20F7">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IETF RFC </w:t>
      </w:r>
      <w:r w:rsidRPr="00EF20F7">
        <w:rPr>
          <w:lang w:eastAsia="zh-CN"/>
        </w:rPr>
        <w:t>4376</w:t>
      </w:r>
      <w:r w:rsidR="001B11EB">
        <w:t> </w:t>
      </w:r>
      <w:r w:rsidR="001B11EB" w:rsidRPr="00EF20F7">
        <w:t>[</w:t>
      </w:r>
      <w:r w:rsidRPr="00EF20F7">
        <w:t>19]. Floor control is an optional procedure; where "shall" is used it is meant that this is basic required functionality within the feature.</w:t>
      </w:r>
    </w:p>
    <w:p w14:paraId="52E89CB2" w14:textId="77777777" w:rsidR="00AD072D" w:rsidRPr="00EF20F7" w:rsidRDefault="00AD072D" w:rsidP="00AD072D">
      <w:pPr>
        <w:pStyle w:val="Heading3"/>
        <w:rPr>
          <w:lang w:eastAsia="zh-CN"/>
        </w:rPr>
      </w:pPr>
      <w:bookmarkStart w:id="92" w:name="_Toc517464915"/>
      <w:bookmarkStart w:id="93" w:name="_Toc67396620"/>
      <w:r w:rsidRPr="00EF20F7">
        <w:rPr>
          <w:lang w:eastAsia="zh-CN"/>
        </w:rPr>
        <w:t>5.14.2</w:t>
      </w:r>
      <w:r w:rsidRPr="00EF20F7">
        <w:rPr>
          <w:lang w:eastAsia="zh-CN"/>
        </w:rPr>
        <w:tab/>
        <w:t>Architecture</w:t>
      </w:r>
      <w:bookmarkEnd w:id="92"/>
      <w:bookmarkEnd w:id="93"/>
    </w:p>
    <w:p w14:paraId="40D04277" w14:textId="77777777" w:rsidR="00AD072D" w:rsidRPr="00EF20F7" w:rsidRDefault="00AD072D" w:rsidP="00AD072D">
      <w:r w:rsidRPr="00EF20F7">
        <w:t xml:space="preserve">The functional architecture concerning </w:t>
      </w:r>
      <w:r w:rsidRPr="00EF20F7">
        <w:rPr>
          <w:lang w:eastAsia="zh-CN"/>
        </w:rPr>
        <w:t>F</w:t>
      </w:r>
      <w:r w:rsidRPr="00EF20F7">
        <w:t>loor control is presented in Figure 5.14.2.1 below.</w:t>
      </w:r>
    </w:p>
    <w:p w14:paraId="109294FE" w14:textId="77777777" w:rsidR="00AD072D" w:rsidRPr="00EF20F7" w:rsidRDefault="00AD072D" w:rsidP="00AD072D">
      <w:pPr>
        <w:pStyle w:val="TH"/>
        <w:rPr>
          <w:lang w:eastAsia="zh-CN"/>
        </w:rPr>
      </w:pPr>
      <w:r w:rsidRPr="00EF20F7">
        <w:object w:dxaOrig="7597" w:dyaOrig="4478" w14:anchorId="2002F78A">
          <v:shape id="_x0000_i1028" type="#_x0000_t75" style="width:379.6pt;height:224pt" o:ole="">
            <v:imagedata r:id="rId13" o:title=""/>
          </v:shape>
          <o:OLEObject Type="Embed" ProgID="Visio.Drawing.11" ShapeID="_x0000_i1028" DrawAspect="Content" ObjectID="_1678010420" r:id="rId14"/>
        </w:object>
      </w:r>
    </w:p>
    <w:p w14:paraId="626A8BDE" w14:textId="77777777" w:rsidR="00AD072D" w:rsidRPr="00EF20F7" w:rsidRDefault="00AD072D" w:rsidP="00AD072D">
      <w:pPr>
        <w:pStyle w:val="TF"/>
      </w:pPr>
      <w:r w:rsidRPr="00EF20F7">
        <w:t xml:space="preserve">Figure </w:t>
      </w:r>
      <w:r w:rsidRPr="00EF20F7">
        <w:rPr>
          <w:lang w:eastAsia="zh-CN"/>
        </w:rPr>
        <w:t>5</w:t>
      </w:r>
      <w:r w:rsidRPr="00EF20F7">
        <w:t>.</w:t>
      </w:r>
      <w:r w:rsidRPr="00EF20F7">
        <w:rPr>
          <w:lang w:eastAsia="zh-CN"/>
        </w:rPr>
        <w:t>14.2.</w:t>
      </w:r>
      <w:r w:rsidRPr="00EF20F7">
        <w:t xml:space="preserve">1: Functionality Architecture </w:t>
      </w:r>
      <w:r w:rsidRPr="00EF20F7">
        <w:rPr>
          <w:lang w:eastAsia="zh-CN"/>
        </w:rPr>
        <w:t>of Floor Control</w:t>
      </w:r>
    </w:p>
    <w:p w14:paraId="2C84BB4F" w14:textId="77777777" w:rsidR="00AD072D" w:rsidRPr="00EF20F7" w:rsidRDefault="00AD072D" w:rsidP="00AD072D">
      <w:r w:rsidRPr="00EF20F7">
        <w:t>The functional entities are described by solid line, and the roles are described by broken line.</w:t>
      </w:r>
    </w:p>
    <w:p w14:paraId="7B12A29B" w14:textId="77777777" w:rsidR="00AD072D" w:rsidRPr="00EF20F7" w:rsidRDefault="00AD072D" w:rsidP="00AD072D">
      <w:r w:rsidRPr="00EF20F7">
        <w:t>The functional entities consist of the following:</w:t>
      </w:r>
    </w:p>
    <w:p w14:paraId="14F51D81" w14:textId="111EC3E0" w:rsidR="00AD072D" w:rsidRPr="00EF20F7" w:rsidRDefault="00AD072D" w:rsidP="00AD072D">
      <w:pPr>
        <w:pStyle w:val="B10"/>
      </w:pPr>
      <w:r w:rsidRPr="00EF20F7">
        <w:t>-</w:t>
      </w:r>
      <w:r w:rsidRPr="00EF20F7">
        <w:tab/>
        <w:t xml:space="preserve">User Equipment (UE), a UE shall support the "Client" role of BFCP as specified by IETF RFC </w:t>
      </w:r>
      <w:r w:rsidRPr="00EF20F7">
        <w:rPr>
          <w:lang w:eastAsia="zh-CN"/>
        </w:rPr>
        <w:t>4582</w:t>
      </w:r>
      <w:r w:rsidR="001B11EB">
        <w:t> </w:t>
      </w:r>
      <w:r w:rsidR="001B11EB" w:rsidRPr="00EF20F7">
        <w:t>[</w:t>
      </w:r>
      <w:r w:rsidRPr="00EF20F7">
        <w:t>20]. the Client may be a "Floor Participant" or "Floor Chair" .</w:t>
      </w:r>
    </w:p>
    <w:p w14:paraId="1A79A7D2" w14:textId="77777777" w:rsidR="00AD072D" w:rsidRPr="00EF20F7" w:rsidRDefault="00AD072D" w:rsidP="00AD072D">
      <w:pPr>
        <w:pStyle w:val="B10"/>
      </w:pPr>
      <w:r w:rsidRPr="00EF20F7">
        <w:t>-</w:t>
      </w:r>
      <w:r w:rsidRPr="00EF20F7">
        <w:tab/>
        <w:t>Media Resource Function (MRF), an MRF shall support the "Floor Control Server" role.</w:t>
      </w:r>
    </w:p>
    <w:p w14:paraId="4827E17B" w14:textId="77777777" w:rsidR="00AD072D" w:rsidRPr="00EF20F7" w:rsidRDefault="00AD072D" w:rsidP="00AD072D">
      <w:r w:rsidRPr="00EF20F7">
        <w:t>The roles consist of the following:</w:t>
      </w:r>
    </w:p>
    <w:p w14:paraId="3D01FC62" w14:textId="77777777" w:rsidR="00AD072D" w:rsidRPr="00EF20F7" w:rsidRDefault="00AD072D" w:rsidP="00AD072D">
      <w:pPr>
        <w:pStyle w:val="B10"/>
      </w:pPr>
      <w:r w:rsidRPr="00EF20F7">
        <w:t>-</w:t>
      </w:r>
      <w:r w:rsidRPr="00EF20F7">
        <w:tab/>
        <w:t>Floor Participant, the Floor Participant shall support general Client operations and Floor Participant operations as described in IETF RFC 4582 [20].</w:t>
      </w:r>
    </w:p>
    <w:p w14:paraId="103C0722" w14:textId="77777777" w:rsidR="00AD072D" w:rsidRPr="00EF20F7" w:rsidRDefault="00AD072D" w:rsidP="00AD072D">
      <w:pPr>
        <w:pStyle w:val="B10"/>
      </w:pPr>
      <w:r w:rsidRPr="00EF20F7">
        <w:t>-</w:t>
      </w:r>
      <w:r w:rsidRPr="00EF20F7">
        <w:tab/>
        <w:t>Floor Chair, the Floor Chair shall support Client operations and Floor Chair operations as described in IETF RFC 4582 [20].</w:t>
      </w:r>
    </w:p>
    <w:p w14:paraId="69EA5A6C" w14:textId="77777777" w:rsidR="00AD072D" w:rsidRPr="00EF20F7" w:rsidRDefault="00AD072D" w:rsidP="00AD072D">
      <w:pPr>
        <w:pStyle w:val="B10"/>
        <w:rPr>
          <w:lang w:eastAsia="zh-CN"/>
        </w:rPr>
      </w:pPr>
      <w:r w:rsidRPr="00EF20F7">
        <w:t>-</w:t>
      </w:r>
      <w:r w:rsidRPr="00EF20F7">
        <w:tab/>
        <w:t>Floor Control Server, the Floor Control Server (FCS) shall support Floor Control Server operations as described in IETF RFC 4582 [20].</w:t>
      </w:r>
    </w:p>
    <w:p w14:paraId="5E9BCE7A" w14:textId="77777777" w:rsidR="00AD072D" w:rsidRPr="00EF20F7" w:rsidRDefault="00AD072D" w:rsidP="00AD072D">
      <w:pPr>
        <w:pStyle w:val="Heading3"/>
        <w:rPr>
          <w:lang w:eastAsia="zh-CN"/>
        </w:rPr>
      </w:pPr>
      <w:bookmarkStart w:id="94" w:name="_Toc517464916"/>
      <w:bookmarkStart w:id="95" w:name="_Toc67396621"/>
      <w:r w:rsidRPr="00EF20F7">
        <w:rPr>
          <w:lang w:eastAsia="zh-CN"/>
        </w:rPr>
        <w:t>5.14.3</w:t>
      </w:r>
      <w:r w:rsidRPr="00EF20F7">
        <w:rPr>
          <w:lang w:eastAsia="zh-CN"/>
        </w:rPr>
        <w:tab/>
        <w:t>Services Requirements</w:t>
      </w:r>
      <w:bookmarkEnd w:id="94"/>
      <w:bookmarkEnd w:id="95"/>
    </w:p>
    <w:p w14:paraId="1A4D1815" w14:textId="77777777" w:rsidR="00AD072D" w:rsidRPr="00EF20F7" w:rsidRDefault="00AD072D" w:rsidP="00AD072D">
      <w:r w:rsidRPr="00EF20F7">
        <w:t>The MRF shall support the Floor Control function, including: the "conference policy" related to Floor control and the communication between the Floor control functional entities (the Floor Participant, the Floor Chair and the Floor Control Server).</w:t>
      </w:r>
    </w:p>
    <w:p w14:paraId="1AA1977A" w14:textId="77777777" w:rsidR="00AD072D" w:rsidRPr="00EF20F7" w:rsidRDefault="00AD072D" w:rsidP="00AD072D">
      <w:r w:rsidRPr="00EF20F7">
        <w:t>1. The MRF shall support the following Floor control policy related to Floor control:</w:t>
      </w:r>
    </w:p>
    <w:p w14:paraId="443CDF7D" w14:textId="77777777" w:rsidR="00AD072D" w:rsidRPr="00EF20F7" w:rsidRDefault="00AD072D" w:rsidP="00AD072D">
      <w:pPr>
        <w:pStyle w:val="B10"/>
      </w:pPr>
      <w:r w:rsidRPr="00EF20F7">
        <w:t>-</w:t>
      </w:r>
      <w:r w:rsidRPr="00EF20F7">
        <w:tab/>
        <w:t>Whether the Floor control is in use or not.</w:t>
      </w:r>
    </w:p>
    <w:p w14:paraId="6E5692C7" w14:textId="77777777" w:rsidR="00AD072D" w:rsidRPr="00EF20F7" w:rsidRDefault="00AD072D" w:rsidP="00AD072D">
      <w:pPr>
        <w:pStyle w:val="B10"/>
      </w:pPr>
      <w:r w:rsidRPr="00EF20F7">
        <w:t>-</w:t>
      </w:r>
      <w:r w:rsidRPr="00EF20F7">
        <w:tab/>
        <w:t>The algorithm to be used in granting the Floor.</w:t>
      </w:r>
    </w:p>
    <w:p w14:paraId="0A49CA5E" w14:textId="77777777" w:rsidR="00AD072D" w:rsidRPr="00EF20F7" w:rsidRDefault="00AD072D" w:rsidP="00AD072D">
      <w:pPr>
        <w:pStyle w:val="B10"/>
        <w:ind w:firstLine="0"/>
      </w:pPr>
      <w:r w:rsidRPr="00EF20F7">
        <w:t>The following algorithms shall be supported:</w:t>
      </w:r>
    </w:p>
    <w:p w14:paraId="4BE5252E" w14:textId="77777777" w:rsidR="00AD072D" w:rsidRPr="00EF20F7" w:rsidRDefault="00AD072D" w:rsidP="00AD072D">
      <w:pPr>
        <w:pStyle w:val="B10"/>
        <w:ind w:firstLine="0"/>
      </w:pPr>
      <w:r w:rsidRPr="00EF20F7">
        <w:t>-</w:t>
      </w:r>
      <w:r w:rsidRPr="00EF20F7">
        <w:tab/>
        <w:t>FCFS (First Come First Served)</w:t>
      </w:r>
    </w:p>
    <w:p w14:paraId="30D035EC" w14:textId="77777777" w:rsidR="00AD072D" w:rsidRPr="00EF20F7" w:rsidRDefault="00AD072D" w:rsidP="00AD072D">
      <w:pPr>
        <w:pStyle w:val="B10"/>
        <w:ind w:firstLine="0"/>
        <w:rPr>
          <w:lang w:eastAsia="zh-CN"/>
        </w:rPr>
      </w:pPr>
      <w:r w:rsidRPr="00EF20F7">
        <w:t>The following algorithms may be supported:</w:t>
      </w:r>
    </w:p>
    <w:p w14:paraId="3EB15AE7" w14:textId="77777777" w:rsidR="00AD072D" w:rsidRPr="00EF20F7" w:rsidRDefault="00AD072D" w:rsidP="00AD072D">
      <w:pPr>
        <w:pStyle w:val="B10"/>
        <w:ind w:firstLine="0"/>
      </w:pPr>
      <w:r w:rsidRPr="00EF20F7">
        <w:t>-</w:t>
      </w:r>
      <w:r w:rsidRPr="00EF20F7">
        <w:tab/>
        <w:t>Chair-Controlled</w:t>
      </w:r>
    </w:p>
    <w:p w14:paraId="34F9244A" w14:textId="77777777" w:rsidR="00AD072D" w:rsidRPr="00EF20F7" w:rsidRDefault="00AD072D" w:rsidP="00AD072D">
      <w:pPr>
        <w:pStyle w:val="B10"/>
      </w:pPr>
      <w:r w:rsidRPr="00EF20F7">
        <w:t>-</w:t>
      </w:r>
      <w:r w:rsidRPr="00EF20F7">
        <w:tab/>
        <w:t xml:space="preserve">The maximum number of users who can hold the </w:t>
      </w:r>
      <w:r w:rsidRPr="00EF20F7">
        <w:rPr>
          <w:lang w:eastAsia="zh-CN"/>
        </w:rPr>
        <w:t>F</w:t>
      </w:r>
      <w:r w:rsidRPr="00EF20F7">
        <w:t>loor at the same time.</w:t>
      </w:r>
    </w:p>
    <w:p w14:paraId="54F1F297" w14:textId="77777777" w:rsidR="00AD072D" w:rsidRPr="00EF20F7" w:rsidRDefault="00AD072D" w:rsidP="00AD072D">
      <w:pPr>
        <w:pStyle w:val="B10"/>
      </w:pPr>
      <w:r w:rsidRPr="00EF20F7">
        <w:lastRenderedPageBreak/>
        <w:t>-</w:t>
      </w:r>
      <w:r w:rsidRPr="00EF20F7">
        <w:tab/>
        <w:t>To assign and modify the Floor Chair, if the Floor is Chair-controlled.</w:t>
      </w:r>
    </w:p>
    <w:p w14:paraId="60F45E2D" w14:textId="77777777" w:rsidR="00AD072D" w:rsidRPr="00EF20F7" w:rsidRDefault="00AD072D" w:rsidP="00AD072D">
      <w:pPr>
        <w:pStyle w:val="B10"/>
        <w:ind w:left="0" w:firstLine="0"/>
      </w:pPr>
      <w:r w:rsidRPr="00EF20F7">
        <w:t>The MRF may support the following:</w:t>
      </w:r>
    </w:p>
    <w:p w14:paraId="19CDBD97" w14:textId="77777777" w:rsidR="00AD072D" w:rsidRPr="00EF20F7" w:rsidRDefault="00AD072D" w:rsidP="00AD072D">
      <w:pPr>
        <w:pStyle w:val="B10"/>
        <w:rPr>
          <w:lang w:eastAsia="zh-CN"/>
        </w:rPr>
      </w:pPr>
      <w:r w:rsidRPr="00EF20F7">
        <w:t>-</w:t>
      </w:r>
      <w:r w:rsidRPr="00EF20F7">
        <w:tab/>
      </w:r>
      <w:r w:rsidRPr="00EF20F7">
        <w:rPr>
          <w:lang w:eastAsia="zh-CN"/>
        </w:rPr>
        <w:t>Announcements/tones from network for indicating when a user gets and looses the hold of the Floor (note: announcement may also be text or indication in video)</w:t>
      </w:r>
    </w:p>
    <w:p w14:paraId="04EF0A26" w14:textId="77777777" w:rsidR="00AD072D" w:rsidRPr="00EF20F7" w:rsidRDefault="00AD072D" w:rsidP="00AD072D">
      <w:r w:rsidRPr="00EF20F7">
        <w:t>2. The MRF, acting as FCS, shall support the communication with the Floor Participants and the Floor Chairs according to the BFCP protocol as described in IETF RFC 4582 [20] , providing:</w:t>
      </w:r>
    </w:p>
    <w:p w14:paraId="6165016F" w14:textId="77777777" w:rsidR="00AD072D" w:rsidRPr="00EF20F7" w:rsidRDefault="00AD072D" w:rsidP="00AD072D">
      <w:pPr>
        <w:pStyle w:val="B10"/>
      </w:pPr>
      <w:r w:rsidRPr="00EF20F7">
        <w:t>-</w:t>
      </w:r>
      <w:r w:rsidRPr="00EF20F7">
        <w:tab/>
        <w:t xml:space="preserve">Communication between Floor Participant and FCS such that the participant shall be able </w:t>
      </w:r>
      <w:r w:rsidRPr="00EF20F7">
        <w:rPr>
          <w:lang w:eastAsia="zh-CN"/>
        </w:rPr>
        <w:t xml:space="preserve">to </w:t>
      </w:r>
      <w:r w:rsidRPr="00EF20F7">
        <w:t>request/ modify /release a</w:t>
      </w:r>
      <w:r w:rsidRPr="00EF20F7">
        <w:rPr>
          <w:lang w:eastAsia="zh-CN"/>
        </w:rPr>
        <w:t xml:space="preserve"> F</w:t>
      </w:r>
      <w:r w:rsidRPr="00EF20F7">
        <w:t>loor</w:t>
      </w:r>
      <w:r w:rsidRPr="00EF20F7">
        <w:rPr>
          <w:lang w:eastAsia="zh-CN"/>
        </w:rPr>
        <w:t xml:space="preserve"> for the </w:t>
      </w:r>
      <w:r w:rsidRPr="00EF20F7">
        <w:t>Floor Participant</w:t>
      </w:r>
      <w:r w:rsidRPr="00EF20F7">
        <w:rPr>
          <w:lang w:eastAsia="zh-CN"/>
        </w:rPr>
        <w:t xml:space="preserve"> himself or a third-party Floor Participant</w:t>
      </w:r>
      <w:r w:rsidRPr="00EF20F7">
        <w:t>;</w:t>
      </w:r>
    </w:p>
    <w:p w14:paraId="7AF4F0EA" w14:textId="77777777" w:rsidR="00AD072D" w:rsidRPr="00EF20F7" w:rsidRDefault="00AD072D" w:rsidP="00AD072D">
      <w:pPr>
        <w:pStyle w:val="B10"/>
        <w:rPr>
          <w:lang w:eastAsia="zh-CN"/>
        </w:rPr>
      </w:pPr>
      <w:r w:rsidRPr="00EF20F7">
        <w:t>-</w:t>
      </w:r>
      <w:r w:rsidRPr="00EF20F7">
        <w:tab/>
        <w:t>Communication between Floor Chair and FCS such that the Chair shall be able to receive Floor requests and to grant/ reject/ revoke the Floor requests.</w:t>
      </w:r>
    </w:p>
    <w:p w14:paraId="21CB28EF" w14:textId="77777777" w:rsidR="00AD072D" w:rsidRPr="00EF20F7" w:rsidRDefault="00AD072D" w:rsidP="00AD072D">
      <w:pPr>
        <w:spacing w:after="0"/>
        <w:rPr>
          <w:lang w:eastAsia="zh-CN"/>
        </w:rPr>
      </w:pPr>
    </w:p>
    <w:p w14:paraId="09EE3045" w14:textId="77777777" w:rsidR="00AD072D" w:rsidRPr="00EF20F7" w:rsidRDefault="00AD072D" w:rsidP="00AD072D">
      <w:pPr>
        <w:pStyle w:val="Heading3"/>
        <w:rPr>
          <w:lang w:eastAsia="zh-CN"/>
        </w:rPr>
      </w:pPr>
      <w:bookmarkStart w:id="96" w:name="_Toc517464917"/>
      <w:bookmarkStart w:id="97" w:name="_Toc67396622"/>
      <w:r w:rsidRPr="00EF20F7">
        <w:rPr>
          <w:lang w:eastAsia="zh-CN"/>
        </w:rPr>
        <w:t>5.14.4</w:t>
      </w:r>
      <w:r w:rsidRPr="00EF20F7">
        <w:rPr>
          <w:lang w:eastAsia="zh-CN"/>
        </w:rPr>
        <w:tab/>
        <w:t>Information Flows</w:t>
      </w:r>
      <w:bookmarkEnd w:id="96"/>
      <w:bookmarkEnd w:id="97"/>
    </w:p>
    <w:p w14:paraId="11BE7992" w14:textId="77777777" w:rsidR="00AD072D" w:rsidRPr="00EF20F7" w:rsidRDefault="00AD072D" w:rsidP="00AD072D">
      <w:pPr>
        <w:spacing w:after="0"/>
        <w:rPr>
          <w:lang w:eastAsia="zh-CN"/>
        </w:rPr>
      </w:pPr>
      <w:r w:rsidRPr="00EF20F7">
        <w:rPr>
          <w:lang w:eastAsia="zh-CN"/>
        </w:rPr>
        <w:t>This clause covers the information flows between the UE and MRF.</w:t>
      </w:r>
    </w:p>
    <w:p w14:paraId="534A99D9" w14:textId="77777777" w:rsidR="00AD072D" w:rsidRPr="00EF20F7" w:rsidRDefault="00AD072D" w:rsidP="00AD072D">
      <w:pPr>
        <w:pStyle w:val="Heading4"/>
      </w:pPr>
      <w:bookmarkStart w:id="98" w:name="_Toc517464918"/>
      <w:bookmarkStart w:id="99" w:name="_Toc67396623"/>
      <w:r w:rsidRPr="00EF20F7">
        <w:t>5.14.4.1</w:t>
      </w:r>
      <w:r w:rsidRPr="00EF20F7">
        <w:tab/>
        <w:t>User requesting the F</w:t>
      </w:r>
      <w:r w:rsidRPr="00EF20F7">
        <w:rPr>
          <w:rFonts w:eastAsia="SimSun"/>
        </w:rPr>
        <w:t>loor</w:t>
      </w:r>
      <w:r w:rsidRPr="00EF20F7">
        <w:t xml:space="preserve"> during a conference</w:t>
      </w:r>
      <w:bookmarkEnd w:id="98"/>
      <w:bookmarkEnd w:id="99"/>
    </w:p>
    <w:p w14:paraId="6FFD026E" w14:textId="77777777" w:rsidR="00AD072D" w:rsidRPr="00EF20F7" w:rsidRDefault="00AD072D" w:rsidP="00AD072D">
      <w:r w:rsidRPr="00EF20F7">
        <w:t>Figure 5.14.4.1.1 shows a Floor Participant requesting the Floor to obtain the right to talk during a conference. The UE#1 is a Floor Participant, the Floor of the "right to talk" is Chair-controlled and the UE#2 is the Floor Chair of the conference.</w:t>
      </w:r>
    </w:p>
    <w:p w14:paraId="585325AE" w14:textId="77777777" w:rsidR="00AD072D" w:rsidRPr="00EF20F7" w:rsidRDefault="00AD072D" w:rsidP="00AD072D">
      <w:pPr>
        <w:pStyle w:val="TH"/>
        <w:rPr>
          <w:lang w:eastAsia="zh-CN"/>
        </w:rPr>
      </w:pPr>
      <w:r w:rsidRPr="00EF20F7">
        <w:object w:dxaOrig="5030" w:dyaOrig="5405" w14:anchorId="2CDF235B">
          <v:shape id="_x0000_i1029" type="#_x0000_t75" style="width:251.2pt;height:270pt" o:ole="">
            <v:imagedata r:id="rId15" o:title=""/>
          </v:shape>
          <o:OLEObject Type="Embed" ProgID="Visio.Drawing.11" ShapeID="_x0000_i1029" DrawAspect="Content" ObjectID="_1678010421" r:id="rId16"/>
        </w:object>
      </w:r>
    </w:p>
    <w:p w14:paraId="08D95776" w14:textId="77777777" w:rsidR="00AD072D" w:rsidRPr="00EF20F7" w:rsidRDefault="00AD072D" w:rsidP="00AD072D">
      <w:pPr>
        <w:pStyle w:val="TF"/>
        <w:rPr>
          <w:lang w:eastAsia="zh-CN"/>
        </w:rPr>
      </w:pPr>
      <w:r w:rsidRPr="00EF20F7">
        <w:t>Figure 5.14.4.1</w:t>
      </w:r>
      <w:r w:rsidRPr="00EF20F7">
        <w:rPr>
          <w:lang w:eastAsia="zh-CN"/>
        </w:rPr>
        <w:t>.1:</w:t>
      </w:r>
      <w:r w:rsidRPr="00EF20F7">
        <w:t xml:space="preserve"> User requesting the Floor to obtain the right to talk during a conference</w:t>
      </w:r>
    </w:p>
    <w:p w14:paraId="14FCF5C7" w14:textId="77777777" w:rsidR="00AD072D" w:rsidRPr="00EF20F7" w:rsidRDefault="00AD072D" w:rsidP="00AD072D">
      <w:pPr>
        <w:spacing w:after="0"/>
        <w:jc w:val="center"/>
        <w:rPr>
          <w:lang w:eastAsia="zh-CN"/>
        </w:rPr>
      </w:pPr>
    </w:p>
    <w:p w14:paraId="476D97B4" w14:textId="77777777" w:rsidR="00AD072D" w:rsidRPr="00EF20F7" w:rsidRDefault="00AD072D" w:rsidP="00AD072D">
      <w:pPr>
        <w:tabs>
          <w:tab w:val="num" w:pos="1440"/>
        </w:tabs>
      </w:pPr>
      <w:r w:rsidRPr="00EF20F7">
        <w:t>The details of the flows are as follows:</w:t>
      </w:r>
    </w:p>
    <w:p w14:paraId="5261A803" w14:textId="77777777" w:rsidR="00AD072D" w:rsidRPr="00EF20F7" w:rsidRDefault="00AD072D" w:rsidP="00AD072D">
      <w:pPr>
        <w:tabs>
          <w:tab w:val="num" w:pos="1440"/>
        </w:tabs>
      </w:pPr>
      <w:r w:rsidRPr="00EF20F7">
        <w:t>1. Conference session with UE#1 &amp; UE#2 established</w:t>
      </w:r>
    </w:p>
    <w:p w14:paraId="077749D8" w14:textId="77777777" w:rsidR="00AD072D" w:rsidRPr="00EF20F7" w:rsidRDefault="00AD072D" w:rsidP="00AD072D">
      <w:pPr>
        <w:tabs>
          <w:tab w:val="num" w:pos="1440"/>
        </w:tabs>
      </w:pPr>
      <w:r w:rsidRPr="00EF20F7">
        <w:t>The UE#1 and UE#2 are participants of an existing conference. The BFCP connections between the participant and the MRF need to be established before the BFCP communication.</w:t>
      </w:r>
    </w:p>
    <w:p w14:paraId="06589347" w14:textId="77777777" w:rsidR="00AD072D" w:rsidRPr="00EF20F7" w:rsidRDefault="00AD072D" w:rsidP="00AD072D">
      <w:pPr>
        <w:tabs>
          <w:tab w:val="num" w:pos="1440"/>
        </w:tabs>
      </w:pPr>
      <w:r w:rsidRPr="00EF20F7">
        <w:t>2. FloorRequest</w:t>
      </w:r>
    </w:p>
    <w:p w14:paraId="0F16B9ED" w14:textId="77777777" w:rsidR="00AD072D" w:rsidRPr="00EF20F7" w:rsidRDefault="00AD072D" w:rsidP="00AD072D">
      <w:pPr>
        <w:tabs>
          <w:tab w:val="num" w:pos="1440"/>
        </w:tabs>
      </w:pPr>
      <w:r w:rsidRPr="00EF20F7">
        <w:lastRenderedPageBreak/>
        <w:t>The UE#1 requests the MRF for the Floor of the "right to talk". The message format is described in IETF RFC 4582 [20].</w:t>
      </w:r>
    </w:p>
    <w:p w14:paraId="75E7763C" w14:textId="77777777" w:rsidR="00AD072D" w:rsidRPr="00EF20F7" w:rsidRDefault="00AD072D" w:rsidP="00AD072D">
      <w:pPr>
        <w:tabs>
          <w:tab w:val="num" w:pos="1440"/>
        </w:tabs>
      </w:pPr>
      <w:r w:rsidRPr="00EF20F7">
        <w:t>3. FloorStatus</w:t>
      </w:r>
    </w:p>
    <w:p w14:paraId="4BAFE464" w14:textId="77777777" w:rsidR="00AD072D" w:rsidRPr="00EF20F7" w:rsidRDefault="00AD072D" w:rsidP="00AD072D">
      <w:pPr>
        <w:tabs>
          <w:tab w:val="num" w:pos="1440"/>
        </w:tabs>
      </w:pPr>
      <w:r w:rsidRPr="00EF20F7">
        <w:t>The MRF notifies the UE#2 the Floor request from UE#1. The message format is described in IETF RFC 4582[20].</w:t>
      </w:r>
    </w:p>
    <w:p w14:paraId="35D9AF43" w14:textId="77777777" w:rsidR="00AD072D" w:rsidRPr="00EF20F7" w:rsidRDefault="00AD072D" w:rsidP="00AD072D">
      <w:pPr>
        <w:tabs>
          <w:tab w:val="num" w:pos="1440"/>
        </w:tabs>
      </w:pPr>
      <w:r w:rsidRPr="00EF20F7">
        <w:t>4. ChairAction</w:t>
      </w:r>
    </w:p>
    <w:p w14:paraId="7B257C7F" w14:textId="77777777" w:rsidR="00AD072D" w:rsidRPr="00EF20F7" w:rsidRDefault="00AD072D" w:rsidP="00AD072D">
      <w:pPr>
        <w:tabs>
          <w:tab w:val="num" w:pos="1440"/>
        </w:tabs>
      </w:pPr>
      <w:r w:rsidRPr="00EF20F7">
        <w:t>The UE#2 grants the Floor request and sends instruction to the MRF to action. The message format is described in IETF RFC 4582[20].</w:t>
      </w:r>
    </w:p>
    <w:p w14:paraId="68260833" w14:textId="77777777" w:rsidR="00AD072D" w:rsidRPr="00EF20F7" w:rsidRDefault="00AD072D" w:rsidP="00AD072D">
      <w:pPr>
        <w:tabs>
          <w:tab w:val="num" w:pos="1440"/>
        </w:tabs>
      </w:pPr>
      <w:r w:rsidRPr="00EF20F7">
        <w:t>5. ChairActionAck</w:t>
      </w:r>
    </w:p>
    <w:p w14:paraId="1615744E" w14:textId="77777777" w:rsidR="00AD072D" w:rsidRPr="00EF20F7" w:rsidRDefault="00AD072D" w:rsidP="00AD072D">
      <w:pPr>
        <w:tabs>
          <w:tab w:val="num" w:pos="1440"/>
        </w:tabs>
      </w:pPr>
      <w:r w:rsidRPr="00EF20F7">
        <w:t>The MRF acknowledges the ChairAction message. The message format is described in IETF RFC 4582[20].</w:t>
      </w:r>
    </w:p>
    <w:p w14:paraId="501B9DC4" w14:textId="77777777" w:rsidR="00AD072D" w:rsidRPr="00EF20F7" w:rsidRDefault="00AD072D" w:rsidP="00AD072D">
      <w:pPr>
        <w:tabs>
          <w:tab w:val="num" w:pos="1440"/>
        </w:tabs>
      </w:pPr>
      <w:r w:rsidRPr="00EF20F7">
        <w:t>6. Floor RequestStatus</w:t>
      </w:r>
    </w:p>
    <w:p w14:paraId="4E804257" w14:textId="77777777" w:rsidR="00AD072D" w:rsidRPr="00EF20F7" w:rsidRDefault="00AD072D" w:rsidP="00AD072D">
      <w:pPr>
        <w:tabs>
          <w:tab w:val="num" w:pos="1440"/>
        </w:tabs>
      </w:pPr>
      <w:r w:rsidRPr="00EF20F7">
        <w:t>The MRF informs UE#1 about the status of their Floor requests. The message format is described in IETF RFC 4582[20].</w:t>
      </w:r>
    </w:p>
    <w:p w14:paraId="297DF127" w14:textId="77777777" w:rsidR="00AD072D" w:rsidRPr="00EF20F7" w:rsidRDefault="00AD072D" w:rsidP="00AD072D">
      <w:pPr>
        <w:tabs>
          <w:tab w:val="num" w:pos="1440"/>
        </w:tabs>
      </w:pPr>
      <w:r w:rsidRPr="00EF20F7">
        <w:t>7. UE#1 send and receive media (or audio) from/to the conference</w:t>
      </w:r>
    </w:p>
    <w:p w14:paraId="5F992E12" w14:textId="77777777" w:rsidR="00AD072D" w:rsidRPr="00EF20F7" w:rsidRDefault="00AD072D" w:rsidP="00AD072D">
      <w:pPr>
        <w:tabs>
          <w:tab w:val="num" w:pos="1440"/>
        </w:tabs>
      </w:pPr>
      <w:r w:rsidRPr="00EF20F7">
        <w:t>Now the UE#1 has been granted the Floor of the "right to talk", it may send and receive the audio stream to the MRF.</w:t>
      </w:r>
    </w:p>
    <w:p w14:paraId="12895EA1" w14:textId="77777777" w:rsidR="00AD072D" w:rsidRPr="00EF20F7" w:rsidRDefault="00AD072D" w:rsidP="00AD072D">
      <w:pPr>
        <w:pStyle w:val="Heading4"/>
      </w:pPr>
      <w:bookmarkStart w:id="100" w:name="_Toc517464919"/>
      <w:bookmarkStart w:id="101" w:name="_Toc67396624"/>
      <w:r w:rsidRPr="00EF20F7">
        <w:t>5.14.4.2</w:t>
      </w:r>
      <w:r w:rsidRPr="00EF20F7">
        <w:tab/>
        <w:t xml:space="preserve">User releasing the Floor during a </w:t>
      </w:r>
      <w:r w:rsidRPr="00EF20F7">
        <w:rPr>
          <w:rFonts w:eastAsia="SimSun"/>
        </w:rPr>
        <w:t>conference</w:t>
      </w:r>
      <w:bookmarkEnd w:id="100"/>
      <w:bookmarkEnd w:id="101"/>
    </w:p>
    <w:p w14:paraId="3B000428" w14:textId="77777777" w:rsidR="00AD072D" w:rsidRPr="00EF20F7" w:rsidRDefault="00AD072D" w:rsidP="00AD072D">
      <w:r w:rsidRPr="00EF20F7">
        <w:t>Figure 5.14.4.2.1 shows a Floor Participant requesting to release the Floor to give up the right to talk during a conference. The UE#1 is a Floor Participant and owns</w:t>
      </w:r>
      <w:r w:rsidRPr="00EF20F7">
        <w:rPr>
          <w:lang w:eastAsia="zh-CN"/>
        </w:rPr>
        <w:t xml:space="preserve"> </w:t>
      </w:r>
      <w:r w:rsidRPr="00EF20F7">
        <w:t>the Floor of the "right to talk", the Floor is Chair-controlled and the UE#2 is the Floor Chair of the conference.</w:t>
      </w:r>
    </w:p>
    <w:p w14:paraId="0AAC38D1" w14:textId="77777777" w:rsidR="00AD072D" w:rsidRPr="00EF20F7" w:rsidRDefault="00AD072D" w:rsidP="00AD072D">
      <w:pPr>
        <w:spacing w:after="0"/>
        <w:jc w:val="center"/>
      </w:pPr>
    </w:p>
    <w:p w14:paraId="0C0C6BF1" w14:textId="77777777" w:rsidR="00AD072D" w:rsidRPr="00EF20F7" w:rsidRDefault="00AD072D" w:rsidP="00AD072D">
      <w:pPr>
        <w:pStyle w:val="TH"/>
        <w:rPr>
          <w:lang w:eastAsia="zh-CN"/>
        </w:rPr>
      </w:pPr>
      <w:r w:rsidRPr="00EF20F7">
        <w:object w:dxaOrig="5089" w:dyaOrig="4225" w14:anchorId="075C12B5">
          <v:shape id="_x0000_i1030" type="#_x0000_t75" style="width:254.4pt;height:211.2pt" o:ole="">
            <v:imagedata r:id="rId17" o:title=""/>
          </v:shape>
          <o:OLEObject Type="Embed" ProgID="Visio.Drawing.11" ShapeID="_x0000_i1030" DrawAspect="Content" ObjectID="_1678010422" r:id="rId18"/>
        </w:object>
      </w:r>
    </w:p>
    <w:p w14:paraId="5395B100" w14:textId="77777777" w:rsidR="00AD072D" w:rsidRPr="00EF20F7" w:rsidRDefault="00AD072D" w:rsidP="00AD072D">
      <w:pPr>
        <w:pStyle w:val="TF"/>
        <w:rPr>
          <w:lang w:eastAsia="zh-CN"/>
        </w:rPr>
      </w:pPr>
      <w:r w:rsidRPr="00EF20F7">
        <w:rPr>
          <w:lang w:eastAsia="zh-CN"/>
        </w:rPr>
        <w:t>Figure 5.14.4.2.1:</w:t>
      </w:r>
      <w:r w:rsidRPr="00EF20F7">
        <w:t xml:space="preserve"> User releasing the Floor to give up the right to talk during a conference</w:t>
      </w:r>
    </w:p>
    <w:p w14:paraId="30B42C89" w14:textId="77777777" w:rsidR="00AD072D" w:rsidRPr="00EF20F7" w:rsidRDefault="00AD072D" w:rsidP="00AD072D">
      <w:pPr>
        <w:spacing w:after="0"/>
        <w:jc w:val="center"/>
        <w:rPr>
          <w:lang w:eastAsia="zh-CN"/>
        </w:rPr>
      </w:pPr>
    </w:p>
    <w:p w14:paraId="0B1D4DF4" w14:textId="77777777" w:rsidR="00AD072D" w:rsidRPr="00EF20F7" w:rsidRDefault="00AD072D" w:rsidP="00AD072D">
      <w:pPr>
        <w:tabs>
          <w:tab w:val="num" w:pos="1440"/>
        </w:tabs>
      </w:pPr>
      <w:r w:rsidRPr="00EF20F7">
        <w:t>The details of the flows are as follows:</w:t>
      </w:r>
    </w:p>
    <w:p w14:paraId="7E44365F" w14:textId="77777777" w:rsidR="00AD072D" w:rsidRPr="00EF20F7" w:rsidRDefault="00AD072D" w:rsidP="00AD072D">
      <w:pPr>
        <w:tabs>
          <w:tab w:val="num" w:pos="1440"/>
        </w:tabs>
      </w:pPr>
      <w:r w:rsidRPr="00EF20F7">
        <w:t>1. Conference session with UE#1 &amp; UE#2 established</w:t>
      </w:r>
    </w:p>
    <w:p w14:paraId="19E6C536" w14:textId="77777777" w:rsidR="00AD072D" w:rsidRPr="00EF20F7" w:rsidRDefault="00AD072D" w:rsidP="00AD072D">
      <w:pPr>
        <w:tabs>
          <w:tab w:val="num" w:pos="1440"/>
        </w:tabs>
      </w:pPr>
      <w:r w:rsidRPr="00EF20F7">
        <w:t>The UE#1 and UE#2 are participants of an existing conference. The BFCP connections between the participant and the MRF need to be established before the BFCP communication.</w:t>
      </w:r>
    </w:p>
    <w:p w14:paraId="45287545" w14:textId="77777777" w:rsidR="00AD072D" w:rsidRPr="00EF20F7" w:rsidRDefault="00AD072D" w:rsidP="00AD072D">
      <w:pPr>
        <w:tabs>
          <w:tab w:val="num" w:pos="1440"/>
        </w:tabs>
      </w:pPr>
      <w:r w:rsidRPr="00EF20F7">
        <w:t>2. FloorRelease</w:t>
      </w:r>
    </w:p>
    <w:p w14:paraId="3C27AAF0" w14:textId="77777777" w:rsidR="00AD072D" w:rsidRPr="00EF20F7" w:rsidRDefault="00AD072D" w:rsidP="00AD072D">
      <w:pPr>
        <w:tabs>
          <w:tab w:val="num" w:pos="1440"/>
        </w:tabs>
      </w:pPr>
      <w:r w:rsidRPr="00EF20F7">
        <w:lastRenderedPageBreak/>
        <w:t>The UE#1 requests to release the MRF for the Floor of the "right to talk". The message format is described in IETF RFC 4582 [20].</w:t>
      </w:r>
    </w:p>
    <w:p w14:paraId="58D58EFB" w14:textId="77777777" w:rsidR="00AD072D" w:rsidRPr="00EF20F7" w:rsidRDefault="00AD072D" w:rsidP="00AD072D">
      <w:pPr>
        <w:tabs>
          <w:tab w:val="num" w:pos="1440"/>
        </w:tabs>
      </w:pPr>
      <w:r w:rsidRPr="00EF20F7">
        <w:t>3. FloorStatus</w:t>
      </w:r>
    </w:p>
    <w:p w14:paraId="13DB0C34" w14:textId="77777777" w:rsidR="00AD072D" w:rsidRPr="00EF20F7" w:rsidRDefault="00AD072D" w:rsidP="00AD072D">
      <w:pPr>
        <w:tabs>
          <w:tab w:val="num" w:pos="1440"/>
        </w:tabs>
      </w:pPr>
      <w:r w:rsidRPr="00EF20F7">
        <w:t>The MRF notifies the UE#2 the Floor release request from UE#1. The message format is described in IETF RFC 4582[20].</w:t>
      </w:r>
    </w:p>
    <w:p w14:paraId="556FD246" w14:textId="77777777" w:rsidR="00AD072D" w:rsidRPr="00EF20F7" w:rsidRDefault="00AD072D" w:rsidP="00AD072D">
      <w:pPr>
        <w:tabs>
          <w:tab w:val="num" w:pos="1440"/>
        </w:tabs>
      </w:pPr>
      <w:r w:rsidRPr="00EF20F7">
        <w:rPr>
          <w:lang w:eastAsia="zh-CN"/>
        </w:rPr>
        <w:t>4</w:t>
      </w:r>
      <w:r w:rsidRPr="00EF20F7">
        <w:t>. Floor RequestStatus</w:t>
      </w:r>
    </w:p>
    <w:p w14:paraId="3DE2A7CA" w14:textId="77777777" w:rsidR="00AD072D" w:rsidRPr="00EF20F7" w:rsidRDefault="00AD072D" w:rsidP="00AD072D">
      <w:pPr>
        <w:tabs>
          <w:tab w:val="num" w:pos="1440"/>
        </w:tabs>
      </w:pPr>
      <w:r w:rsidRPr="00EF20F7">
        <w:t>The MRF informs UE#1 about the status of the Floor release request. The message format is described in IETF RFC 4582[20].</w:t>
      </w:r>
    </w:p>
    <w:p w14:paraId="3B4BBA7D" w14:textId="77777777" w:rsidR="00AD072D" w:rsidRPr="00EF20F7" w:rsidRDefault="00AD072D" w:rsidP="00AD072D">
      <w:pPr>
        <w:tabs>
          <w:tab w:val="num" w:pos="1440"/>
        </w:tabs>
      </w:pPr>
      <w:r w:rsidRPr="00EF20F7">
        <w:rPr>
          <w:lang w:eastAsia="zh-CN"/>
        </w:rPr>
        <w:t>5</w:t>
      </w:r>
      <w:r w:rsidRPr="00EF20F7">
        <w:t>. UE#1 rec</w:t>
      </w:r>
      <w:r w:rsidRPr="00EF20F7">
        <w:rPr>
          <w:lang w:eastAsia="zh-CN"/>
        </w:rPr>
        <w:t>ei</w:t>
      </w:r>
      <w:r w:rsidRPr="00EF20F7">
        <w:t>v</w:t>
      </w:r>
      <w:r w:rsidRPr="00EF20F7">
        <w:rPr>
          <w:lang w:eastAsia="zh-CN"/>
        </w:rPr>
        <w:t>e</w:t>
      </w:r>
      <w:r w:rsidRPr="00EF20F7">
        <w:t xml:space="preserve"> stream from the conference</w:t>
      </w:r>
    </w:p>
    <w:p w14:paraId="633E1989" w14:textId="77777777" w:rsidR="00AD072D" w:rsidRPr="00EF20F7" w:rsidRDefault="00AD072D" w:rsidP="00AD072D">
      <w:pPr>
        <w:tabs>
          <w:tab w:val="num" w:pos="1440"/>
        </w:tabs>
      </w:pPr>
      <w:r w:rsidRPr="00EF20F7">
        <w:t>Now the UE#1 has been revoked the right to talk, he may receive the audio stream from the MRF only.</w:t>
      </w:r>
    </w:p>
    <w:p w14:paraId="60668B96" w14:textId="77777777" w:rsidR="00AD072D" w:rsidRPr="00EF20F7" w:rsidRDefault="00AD072D" w:rsidP="00AD072D">
      <w:pPr>
        <w:pStyle w:val="Heading3"/>
        <w:rPr>
          <w:lang w:eastAsia="zh-CN"/>
        </w:rPr>
      </w:pPr>
      <w:bookmarkStart w:id="102" w:name="_Toc517464920"/>
      <w:bookmarkStart w:id="103" w:name="_Toc67396625"/>
      <w:r w:rsidRPr="00EF20F7">
        <w:rPr>
          <w:lang w:eastAsia="zh-CN"/>
        </w:rPr>
        <w:t>5.14.5</w:t>
      </w:r>
      <w:r w:rsidRPr="00EF20F7">
        <w:rPr>
          <w:lang w:eastAsia="zh-CN"/>
        </w:rPr>
        <w:tab/>
        <w:t>Requirements on Mp interface</w:t>
      </w:r>
      <w:bookmarkEnd w:id="102"/>
      <w:bookmarkEnd w:id="103"/>
    </w:p>
    <w:p w14:paraId="5905EC22" w14:textId="77777777" w:rsidR="00AD072D" w:rsidRPr="00EF20F7" w:rsidRDefault="00AD072D" w:rsidP="00AD072D">
      <w:pPr>
        <w:pStyle w:val="Heading3"/>
        <w:rPr>
          <w:lang w:eastAsia="zh-CN"/>
        </w:rPr>
      </w:pPr>
      <w:bookmarkStart w:id="104" w:name="_Toc517464921"/>
      <w:bookmarkStart w:id="105" w:name="_Toc67396626"/>
      <w:r w:rsidRPr="00EF20F7">
        <w:rPr>
          <w:lang w:eastAsia="zh-CN"/>
        </w:rPr>
        <w:t>5.14.5.1</w:t>
      </w:r>
      <w:r w:rsidRPr="00EF20F7">
        <w:rPr>
          <w:lang w:eastAsia="zh-CN"/>
        </w:rPr>
        <w:tab/>
        <w:t>Requirements for MRFP based FCS</w:t>
      </w:r>
      <w:bookmarkEnd w:id="104"/>
      <w:bookmarkEnd w:id="105"/>
    </w:p>
    <w:p w14:paraId="5340AABE" w14:textId="77777777" w:rsidR="00AD072D" w:rsidRPr="00EF20F7" w:rsidRDefault="00AD072D" w:rsidP="00AD072D">
      <w:pPr>
        <w:rPr>
          <w:lang w:eastAsia="zh-CN"/>
        </w:rPr>
      </w:pPr>
      <w:r w:rsidRPr="00EF20F7">
        <w:rPr>
          <w:lang w:eastAsia="zh-CN"/>
        </w:rPr>
        <w:t>The MRFC shall indicate to the MRFP the Floor Control Policy:</w:t>
      </w:r>
    </w:p>
    <w:p w14:paraId="72E3256B" w14:textId="77777777" w:rsidR="00AD072D" w:rsidRPr="00EF20F7" w:rsidRDefault="00AD072D" w:rsidP="00AD072D">
      <w:pPr>
        <w:pStyle w:val="B10"/>
        <w:rPr>
          <w:lang w:eastAsia="zh-CN"/>
        </w:rPr>
      </w:pPr>
      <w:r w:rsidRPr="00EF20F7">
        <w:rPr>
          <w:lang w:eastAsia="zh-CN"/>
        </w:rPr>
        <w:t>-</w:t>
      </w:r>
      <w:r w:rsidRPr="00EF20F7">
        <w:rPr>
          <w:lang w:eastAsia="zh-CN"/>
        </w:rPr>
        <w:tab/>
        <w:t>The algorithm to be used in granting the Floor.</w:t>
      </w:r>
    </w:p>
    <w:p w14:paraId="0F1F7761" w14:textId="77777777" w:rsidR="00AD072D" w:rsidRPr="00EF20F7" w:rsidRDefault="00AD072D" w:rsidP="00AD072D">
      <w:pPr>
        <w:pStyle w:val="B10"/>
        <w:rPr>
          <w:lang w:eastAsia="zh-CN"/>
        </w:rPr>
      </w:pPr>
      <w:r w:rsidRPr="00EF20F7">
        <w:rPr>
          <w:lang w:eastAsia="zh-CN"/>
        </w:rPr>
        <w:t>-</w:t>
      </w:r>
      <w:r w:rsidRPr="00EF20F7">
        <w:rPr>
          <w:lang w:eastAsia="zh-CN"/>
        </w:rPr>
        <w:tab/>
        <w:t>The FCFS algorithm shall be supported.</w:t>
      </w:r>
    </w:p>
    <w:p w14:paraId="4533814E" w14:textId="77777777" w:rsidR="00AD072D" w:rsidRPr="00EF20F7" w:rsidRDefault="00AD072D" w:rsidP="00AD072D">
      <w:pPr>
        <w:pStyle w:val="B10"/>
        <w:rPr>
          <w:lang w:eastAsia="zh-CN"/>
        </w:rPr>
      </w:pPr>
      <w:r w:rsidRPr="00EF20F7">
        <w:rPr>
          <w:lang w:eastAsia="zh-CN"/>
        </w:rPr>
        <w:t>-</w:t>
      </w:r>
      <w:r w:rsidRPr="00EF20F7">
        <w:rPr>
          <w:lang w:eastAsia="zh-CN"/>
        </w:rPr>
        <w:tab/>
        <w:t>The Chair-controlled algorithm may be supported.</w:t>
      </w:r>
    </w:p>
    <w:p w14:paraId="63F46899" w14:textId="77777777" w:rsidR="00AD072D" w:rsidRPr="00EF20F7" w:rsidRDefault="00AD072D" w:rsidP="00AD072D">
      <w:pPr>
        <w:pStyle w:val="B10"/>
        <w:rPr>
          <w:lang w:eastAsia="zh-CN"/>
        </w:rPr>
      </w:pPr>
      <w:r w:rsidRPr="00EF20F7">
        <w:rPr>
          <w:lang w:eastAsia="zh-CN"/>
        </w:rPr>
        <w:t>-</w:t>
      </w:r>
      <w:r w:rsidRPr="00EF20F7">
        <w:rPr>
          <w:lang w:eastAsia="zh-CN"/>
        </w:rPr>
        <w:tab/>
        <w:t>The maximum number of users who can hold the same Floor at the same time.</w:t>
      </w:r>
    </w:p>
    <w:p w14:paraId="325D9890" w14:textId="77777777" w:rsidR="00AD072D" w:rsidRPr="00EF20F7" w:rsidRDefault="00AD072D" w:rsidP="00AD072D">
      <w:pPr>
        <w:pStyle w:val="B10"/>
        <w:rPr>
          <w:lang w:eastAsia="zh-CN"/>
        </w:rPr>
      </w:pPr>
      <w:r w:rsidRPr="00EF20F7">
        <w:rPr>
          <w:lang w:eastAsia="zh-CN"/>
        </w:rPr>
        <w:t>-</w:t>
      </w:r>
      <w:r w:rsidRPr="00EF20F7">
        <w:rPr>
          <w:lang w:eastAsia="zh-CN"/>
        </w:rPr>
        <w:tab/>
        <w:t>To assign and modify the Floor Chair, if the Floor is Chair-controlled.</w:t>
      </w:r>
    </w:p>
    <w:p w14:paraId="4BB2A421" w14:textId="77777777" w:rsidR="00AD072D" w:rsidRPr="00EF20F7" w:rsidRDefault="00AD072D" w:rsidP="00AD072D">
      <w:pPr>
        <w:pStyle w:val="B10"/>
        <w:rPr>
          <w:lang w:eastAsia="zh-CN"/>
        </w:rPr>
      </w:pPr>
      <w:r w:rsidRPr="00EF20F7">
        <w:rPr>
          <w:lang w:eastAsia="zh-CN"/>
        </w:rPr>
        <w:t>-</w:t>
      </w:r>
      <w:r w:rsidRPr="00EF20F7">
        <w:rPr>
          <w:lang w:eastAsia="zh-CN"/>
        </w:rPr>
        <w:tab/>
        <w:t>The Floor media type shall be audio, video or a combination of one or more media type.</w:t>
      </w:r>
    </w:p>
    <w:p w14:paraId="1F4F5B55" w14:textId="77777777" w:rsidR="00AD072D" w:rsidRPr="00EF20F7" w:rsidRDefault="00AD072D" w:rsidP="00AD072D">
      <w:pPr>
        <w:pStyle w:val="B10"/>
        <w:rPr>
          <w:lang w:eastAsia="zh-CN"/>
        </w:rPr>
      </w:pPr>
      <w:r w:rsidRPr="00EF20F7">
        <w:rPr>
          <w:lang w:eastAsia="zh-CN"/>
        </w:rPr>
        <w:t>-</w:t>
      </w:r>
      <w:r w:rsidRPr="00EF20F7">
        <w:rPr>
          <w:lang w:eastAsia="zh-CN"/>
        </w:rPr>
        <w:tab/>
        <w:t>The association between Floors and resources.</w:t>
      </w:r>
    </w:p>
    <w:p w14:paraId="426FA172" w14:textId="77777777" w:rsidR="00AD072D" w:rsidRPr="00EF20F7" w:rsidRDefault="00AD072D" w:rsidP="00AD072D">
      <w:pPr>
        <w:rPr>
          <w:color w:val="000000"/>
          <w:lang w:eastAsia="zh-CN"/>
        </w:rPr>
      </w:pPr>
      <w:r w:rsidRPr="00EF20F7">
        <w:rPr>
          <w:color w:val="000000"/>
          <w:lang w:eastAsia="zh-CN"/>
        </w:rPr>
        <w:t>The MRFP shall maintain the state of the Floor(s), including which Floors exists, which terminations hold which Floors, and which termination is the Floor Chair, if the floor is Chair-controlled.</w:t>
      </w:r>
    </w:p>
    <w:p w14:paraId="4F917CE3" w14:textId="77777777" w:rsidR="00AD072D" w:rsidRPr="00EF20F7" w:rsidRDefault="00AD072D" w:rsidP="00AD072D">
      <w:pPr>
        <w:rPr>
          <w:color w:val="000000"/>
          <w:lang w:eastAsia="zh-CN"/>
        </w:rPr>
      </w:pPr>
      <w:r w:rsidRPr="00EF20F7">
        <w:rPr>
          <w:lang w:eastAsia="zh-CN"/>
        </w:rPr>
        <w:t xml:space="preserve">The MRFC </w:t>
      </w:r>
      <w:r w:rsidRPr="00EF20F7">
        <w:rPr>
          <w:color w:val="000000"/>
        </w:rPr>
        <w:t xml:space="preserve">may </w:t>
      </w:r>
      <w:r w:rsidRPr="00EF20F7">
        <w:rPr>
          <w:color w:val="000000"/>
          <w:lang w:eastAsia="zh-CN"/>
        </w:rPr>
        <w:t>request the MRFP to establish a BFCP connection between the MRFP (FCS) and the Client (via Floor control Client Termination).</w:t>
      </w:r>
    </w:p>
    <w:p w14:paraId="1B70EE94" w14:textId="38EE55E1" w:rsidR="00AD072D" w:rsidRPr="00EF20F7" w:rsidRDefault="00AD072D" w:rsidP="00AD072D">
      <w:pPr>
        <w:rPr>
          <w:color w:val="000000"/>
          <w:lang w:eastAsia="zh-CN"/>
        </w:rPr>
      </w:pPr>
      <w:r w:rsidRPr="00EF20F7">
        <w:rPr>
          <w:color w:val="000000"/>
          <w:lang w:eastAsia="zh-CN"/>
        </w:rPr>
        <w:t xml:space="preserve">The MRFP shall support the communication with a Floor Participant such that the participant may request/ modify /release a Floor for the </w:t>
      </w:r>
      <w:r w:rsidRPr="00EF20F7">
        <w:t>Floor Participant</w:t>
      </w:r>
      <w:r w:rsidRPr="00EF20F7">
        <w:rPr>
          <w:color w:val="000000"/>
          <w:lang w:eastAsia="zh-CN"/>
        </w:rPr>
        <w:t xml:space="preserve"> himself or a third-party Floor Participant according to the BFCP protocol</w:t>
      </w:r>
      <w:r w:rsidR="001B11EB">
        <w:rPr>
          <w:color w:val="000000"/>
          <w:lang w:eastAsia="zh-CN"/>
        </w:rPr>
        <w:t> </w:t>
      </w:r>
      <w:r w:rsidR="001B11EB" w:rsidRPr="00EF20F7">
        <w:rPr>
          <w:color w:val="000000"/>
          <w:lang w:eastAsia="zh-CN"/>
        </w:rPr>
        <w:t>[</w:t>
      </w:r>
      <w:r w:rsidRPr="00EF20F7">
        <w:rPr>
          <w:color w:val="000000"/>
          <w:lang w:eastAsia="zh-CN"/>
        </w:rPr>
        <w:t>20].</w:t>
      </w:r>
    </w:p>
    <w:p w14:paraId="567D5CA3" w14:textId="3B122B26" w:rsidR="00AD072D" w:rsidRPr="00EF20F7" w:rsidRDefault="00AD072D" w:rsidP="00AD072D">
      <w:pPr>
        <w:rPr>
          <w:color w:val="000000"/>
          <w:lang w:eastAsia="zh-CN"/>
        </w:rPr>
      </w:pPr>
      <w:r w:rsidRPr="00EF20F7">
        <w:rPr>
          <w:color w:val="000000"/>
          <w:lang w:eastAsia="zh-CN"/>
        </w:rPr>
        <w:t>The MRFP may support the communication with Floor Chair such that the Chair shall be able to receive Floor requests and to grant/ reject/ revoke the Floor according to the BFCP protocol</w:t>
      </w:r>
      <w:r w:rsidR="001B11EB">
        <w:rPr>
          <w:color w:val="000000"/>
          <w:lang w:eastAsia="zh-CN"/>
        </w:rPr>
        <w:t> </w:t>
      </w:r>
      <w:r w:rsidR="001B11EB" w:rsidRPr="00EF20F7">
        <w:rPr>
          <w:color w:val="000000"/>
          <w:lang w:eastAsia="zh-CN"/>
        </w:rPr>
        <w:t>[</w:t>
      </w:r>
      <w:r w:rsidRPr="00EF20F7">
        <w:rPr>
          <w:color w:val="000000"/>
          <w:lang w:eastAsia="zh-CN"/>
        </w:rPr>
        <w:t>20].</w:t>
      </w:r>
    </w:p>
    <w:p w14:paraId="2257ADE3" w14:textId="77777777" w:rsidR="00AD072D" w:rsidRPr="00EF20F7" w:rsidRDefault="00AD072D" w:rsidP="00AD072D">
      <w:pPr>
        <w:rPr>
          <w:color w:val="000000"/>
          <w:lang w:eastAsia="zh-CN"/>
        </w:rPr>
      </w:pPr>
      <w:r w:rsidRPr="00EF20F7">
        <w:rPr>
          <w:color w:val="000000"/>
          <w:lang w:eastAsia="zh-CN"/>
        </w:rPr>
        <w:t xml:space="preserve">The MRFP shall (if requested by the MRFC) report to </w:t>
      </w:r>
      <w:r w:rsidRPr="00EF20F7">
        <w:rPr>
          <w:lang w:eastAsia="zh-CN"/>
        </w:rPr>
        <w:t xml:space="preserve">the MRFC any requests to change the Floor holding status. The MRFC </w:t>
      </w:r>
      <w:r w:rsidRPr="00EF20F7">
        <w:rPr>
          <w:color w:val="000000"/>
          <w:lang w:eastAsia="zh-CN"/>
        </w:rPr>
        <w:t>shall indicate to the MRFP to modify the Client's access right to the media according to the changes in Floor status.</w:t>
      </w:r>
    </w:p>
    <w:p w14:paraId="18B69AAF" w14:textId="712ADFD6" w:rsidR="00AD072D" w:rsidRPr="00EF20F7" w:rsidRDefault="00AD072D" w:rsidP="00AD072D">
      <w:pPr>
        <w:rPr>
          <w:lang w:eastAsia="zh-CN"/>
        </w:rPr>
      </w:pPr>
      <w:r w:rsidRPr="00EF20F7">
        <w:rPr>
          <w:lang w:eastAsia="zh-CN"/>
        </w:rPr>
        <w:t xml:space="preserve">The MRFC may request the MRFP to play tones (according to </w:t>
      </w:r>
      <w:r w:rsidR="001B11EB" w:rsidRPr="00EF20F7">
        <w:rPr>
          <w:lang w:eastAsia="zh-CN"/>
        </w:rPr>
        <w:t>clause</w:t>
      </w:r>
      <w:r w:rsidR="001B11EB">
        <w:rPr>
          <w:lang w:eastAsia="zh-CN"/>
        </w:rPr>
        <w:t> </w:t>
      </w:r>
      <w:r w:rsidR="001B11EB" w:rsidRPr="00EF20F7">
        <w:rPr>
          <w:lang w:eastAsia="zh-CN"/>
        </w:rPr>
        <w:t>5</w:t>
      </w:r>
      <w:r w:rsidRPr="00EF20F7">
        <w:rPr>
          <w:lang w:eastAsia="zh-CN"/>
        </w:rPr>
        <w:t xml:space="preserve">.1) or announcements (according to </w:t>
      </w:r>
      <w:r w:rsidR="001B11EB" w:rsidRPr="00EF20F7">
        <w:rPr>
          <w:lang w:eastAsia="zh-CN"/>
        </w:rPr>
        <w:t>clause</w:t>
      </w:r>
      <w:r w:rsidR="001B11EB">
        <w:rPr>
          <w:lang w:eastAsia="zh-CN"/>
        </w:rPr>
        <w:t> </w:t>
      </w:r>
      <w:r w:rsidR="001B11EB" w:rsidRPr="00EF20F7">
        <w:rPr>
          <w:lang w:eastAsia="zh-CN"/>
        </w:rPr>
        <w:t>5</w:t>
      </w:r>
      <w:r w:rsidRPr="00EF20F7">
        <w:rPr>
          <w:lang w:eastAsia="zh-CN"/>
        </w:rPr>
        <w:t>.2) for indicating when a Client gains or loses a Floor.</w:t>
      </w:r>
    </w:p>
    <w:p w14:paraId="3058EE69" w14:textId="77777777" w:rsidR="00AD072D" w:rsidRPr="00EF20F7" w:rsidRDefault="00AD072D" w:rsidP="00AD072D">
      <w:pPr>
        <w:pStyle w:val="Heading2"/>
      </w:pPr>
      <w:bookmarkStart w:id="106" w:name="_Toc517464922"/>
      <w:bookmarkStart w:id="107" w:name="_Toc67396627"/>
      <w:r w:rsidRPr="00EF20F7">
        <w:t>5.15</w:t>
      </w:r>
      <w:r>
        <w:tab/>
      </w:r>
      <w:r w:rsidRPr="00EF20F7">
        <w:t>Explicit Congestion Notification Service Requirement</w:t>
      </w:r>
      <w:bookmarkEnd w:id="106"/>
      <w:bookmarkEnd w:id="107"/>
    </w:p>
    <w:p w14:paraId="5EBF0CE2" w14:textId="77777777" w:rsidR="00AD072D" w:rsidRPr="00EF20F7" w:rsidRDefault="00AD072D" w:rsidP="00AD072D">
      <w:pPr>
        <w:pStyle w:val="Heading3"/>
        <w:rPr>
          <w:lang w:eastAsia="zh-CN"/>
        </w:rPr>
      </w:pPr>
      <w:bookmarkStart w:id="108" w:name="_Toc517464923"/>
      <w:bookmarkStart w:id="109" w:name="_Toc67396628"/>
      <w:r w:rsidRPr="00EF20F7">
        <w:rPr>
          <w:lang w:eastAsia="zh-CN"/>
        </w:rPr>
        <w:t>5.15.1</w:t>
      </w:r>
      <w:r w:rsidRPr="00EF20F7">
        <w:rPr>
          <w:lang w:eastAsia="zh-CN"/>
        </w:rPr>
        <w:tab/>
        <w:t>General</w:t>
      </w:r>
      <w:bookmarkEnd w:id="108"/>
      <w:bookmarkEnd w:id="109"/>
    </w:p>
    <w:p w14:paraId="625E12AA" w14:textId="035C2409" w:rsidR="00AD072D" w:rsidRPr="00EF20F7" w:rsidRDefault="00AD072D" w:rsidP="00AD072D">
      <w:r w:rsidRPr="00EF20F7">
        <w:t>A MRFC/MRFP may support Multimedia Telephony using Explicit Congestion Notification see IETF RFC 3168</w:t>
      </w:r>
      <w:r w:rsidR="001B11EB">
        <w:t> </w:t>
      </w:r>
      <w:r w:rsidR="001B11EB" w:rsidRPr="00EF20F7">
        <w:t>[</w:t>
      </w:r>
      <w:r w:rsidRPr="00EF20F7">
        <w:t xml:space="preserve">24], and may act </w:t>
      </w:r>
      <w:r w:rsidRPr="00EF20F7">
        <w:rPr>
          <w:noProof/>
          <w:lang w:val="en-US"/>
        </w:rPr>
        <w:t xml:space="preserve">as an ECN endpoint to enable ECN with a local ECN-capable terminal </w:t>
      </w:r>
      <w:r w:rsidRPr="00EF20F7">
        <w:t>within a local network that properly handles ECN-marked packets.</w:t>
      </w:r>
    </w:p>
    <w:p w14:paraId="4DFEF86C" w14:textId="77777777" w:rsidR="00AD072D" w:rsidRPr="00EF20F7" w:rsidRDefault="00AD072D" w:rsidP="00AD072D">
      <w:r w:rsidRPr="00EF20F7">
        <w:lastRenderedPageBreak/>
        <w:t>This requires that the MRFC performs the following:</w:t>
      </w:r>
    </w:p>
    <w:p w14:paraId="498D19F4" w14:textId="5043644F" w:rsidR="00AD072D" w:rsidRPr="00EF20F7" w:rsidRDefault="00AD072D" w:rsidP="00AD072D">
      <w:pPr>
        <w:pStyle w:val="B10"/>
      </w:pPr>
      <w:r w:rsidRPr="00EF20F7">
        <w:t>-</w:t>
      </w:r>
      <w:r w:rsidRPr="00EF20F7">
        <w:tab/>
        <w:t xml:space="preserve">support SDP ability to negotiate ECN as described in 3GPP </w:t>
      </w:r>
      <w:r w:rsidR="001B11EB" w:rsidRPr="00EF20F7">
        <w:t>TS</w:t>
      </w:r>
      <w:r w:rsidR="001B11EB">
        <w:t> </w:t>
      </w:r>
      <w:r w:rsidR="001B11EB" w:rsidRPr="00EF20F7">
        <w:t>2</w:t>
      </w:r>
      <w:r w:rsidRPr="00EF20F7">
        <w:t>6.114</w:t>
      </w:r>
      <w:r w:rsidR="001B11EB">
        <w:t> </w:t>
      </w:r>
      <w:r w:rsidR="001B11EB" w:rsidRPr="00EF20F7">
        <w:t>[</w:t>
      </w:r>
      <w:r w:rsidRPr="00EF20F7">
        <w:t>23].</w:t>
      </w:r>
    </w:p>
    <w:p w14:paraId="452993DC" w14:textId="77777777" w:rsidR="00AD072D" w:rsidRPr="00EF20F7" w:rsidRDefault="00AD072D" w:rsidP="00AD072D">
      <w:pPr>
        <w:pStyle w:val="B10"/>
        <w:ind w:left="0" w:firstLine="0"/>
      </w:pPr>
      <w:r w:rsidRPr="00EF20F7">
        <w:t>This requires the MRFP to be capable of enabling end-to-end rate adaptation due to congestion between the local Multimedia Telephony terminal and the MRFP by performing the following towards the local Multimedia Telephony terminal:</w:t>
      </w:r>
    </w:p>
    <w:p w14:paraId="671A402D" w14:textId="77777777" w:rsidR="00AD072D" w:rsidRPr="00EF20F7" w:rsidRDefault="00AD072D" w:rsidP="00AD072D">
      <w:pPr>
        <w:pStyle w:val="B2"/>
        <w:rPr>
          <w:noProof/>
          <w:lang w:val="en-US"/>
        </w:rPr>
      </w:pPr>
      <w:r w:rsidRPr="00EF20F7">
        <w:rPr>
          <w:noProof/>
          <w:lang w:val="en-US"/>
        </w:rPr>
        <w:t>-</w:t>
      </w:r>
      <w:r w:rsidRPr="00EF20F7">
        <w:rPr>
          <w:noProof/>
          <w:lang w:val="en-US"/>
        </w:rPr>
        <w:tab/>
        <w:t xml:space="preserve">trigger rate adaptation request towards the </w:t>
      </w:r>
      <w:r w:rsidRPr="00EF20F7">
        <w:t>Multimedia Telephony</w:t>
      </w:r>
      <w:r w:rsidRPr="00EF20F7">
        <w:rPr>
          <w:noProof/>
          <w:lang w:val="en-US"/>
        </w:rPr>
        <w:t xml:space="preserve"> terminal when receiving incoming IMS media flow IP packets marked with ECN-CE;</w:t>
      </w:r>
    </w:p>
    <w:p w14:paraId="751CF5B5" w14:textId="77777777" w:rsidR="00AD072D" w:rsidRPr="00EF20F7" w:rsidRDefault="00AD072D" w:rsidP="00AD072D">
      <w:pPr>
        <w:pStyle w:val="B2"/>
        <w:rPr>
          <w:noProof/>
          <w:lang w:val="en-US"/>
        </w:rPr>
      </w:pPr>
      <w:r w:rsidRPr="00EF20F7">
        <w:rPr>
          <w:noProof/>
          <w:lang w:val="en-US"/>
        </w:rPr>
        <w:t>-</w:t>
      </w:r>
      <w:r w:rsidRPr="00EF20F7">
        <w:rPr>
          <w:noProof/>
          <w:lang w:val="en-US"/>
        </w:rPr>
        <w:tab/>
        <w:t xml:space="preserve">perform media adaptation (e.g. reduce media bit-rate) towards the </w:t>
      </w:r>
      <w:r w:rsidRPr="00EF20F7">
        <w:t xml:space="preserve">Multimedia Telephony </w:t>
      </w:r>
      <w:r w:rsidRPr="00EF20F7">
        <w:rPr>
          <w:noProof/>
          <w:lang w:val="en-US"/>
        </w:rPr>
        <w:t>terminal when receiving from the latter an adaptation request;</w:t>
      </w:r>
    </w:p>
    <w:p w14:paraId="730B0827" w14:textId="77777777" w:rsidR="00AD072D" w:rsidRPr="00EF20F7" w:rsidRDefault="00AD072D" w:rsidP="00AD072D">
      <w:pPr>
        <w:pStyle w:val="B2"/>
        <w:rPr>
          <w:noProof/>
          <w:lang w:val="en-US"/>
        </w:rPr>
      </w:pPr>
      <w:r w:rsidRPr="00EF20F7">
        <w:rPr>
          <w:noProof/>
          <w:lang w:val="en-US"/>
        </w:rPr>
        <w:t>-</w:t>
      </w:r>
      <w:r w:rsidRPr="00EF20F7">
        <w:rPr>
          <w:noProof/>
          <w:lang w:val="en-US"/>
        </w:rPr>
        <w:tab/>
        <w:t xml:space="preserve">if requested by the MRFC, provide notification and </w:t>
      </w:r>
      <w:r w:rsidRPr="00EF20F7">
        <w:rPr>
          <w:lang w:eastAsia="ja-JP"/>
        </w:rPr>
        <w:t xml:space="preserve">an ECN </w:t>
      </w:r>
      <w:r w:rsidRPr="00EF20F7">
        <w:rPr>
          <w:rFonts w:hint="eastAsia"/>
          <w:lang w:eastAsia="ko-KR"/>
        </w:rPr>
        <w:t>f</w:t>
      </w:r>
      <w:r w:rsidRPr="00EF20F7">
        <w:t>ailure</w:t>
      </w:r>
      <w:r w:rsidRPr="00EF20F7">
        <w:rPr>
          <w:lang w:eastAsia="ja-JP"/>
        </w:rPr>
        <w:t xml:space="preserve"> event</w:t>
      </w:r>
      <w:r w:rsidRPr="00EF20F7">
        <w:rPr>
          <w:noProof/>
          <w:lang w:val="en-US"/>
        </w:rPr>
        <w:t xml:space="preserve"> if ECN errors or packet losses occur.</w:t>
      </w:r>
    </w:p>
    <w:p w14:paraId="0944B37C" w14:textId="77777777" w:rsidR="00AD072D" w:rsidRPr="00EF20F7" w:rsidRDefault="00AD072D" w:rsidP="00AD072D">
      <w:pPr>
        <w:pStyle w:val="Heading2"/>
      </w:pPr>
      <w:bookmarkStart w:id="110" w:name="_Toc517464924"/>
      <w:bookmarkStart w:id="111" w:name="_Toc67396629"/>
      <w:r w:rsidRPr="00EF20F7">
        <w:t>5.16</w:t>
      </w:r>
      <w:r w:rsidRPr="00EF20F7">
        <w:tab/>
        <w:t>Multimedia Priority Service (MPS) Support</w:t>
      </w:r>
      <w:bookmarkEnd w:id="110"/>
      <w:bookmarkEnd w:id="111"/>
    </w:p>
    <w:p w14:paraId="2BA66481" w14:textId="77777777" w:rsidR="00AD072D" w:rsidRPr="00EF20F7" w:rsidRDefault="00AD072D" w:rsidP="00AD072D">
      <w:r w:rsidRPr="00EF20F7">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14:paraId="296A7524" w14:textId="77777777" w:rsidR="00AD072D" w:rsidRPr="00EF20F7" w:rsidRDefault="00AD072D" w:rsidP="00AD072D">
      <w:pPr>
        <w:pStyle w:val="B10"/>
        <w:rPr>
          <w:lang w:eastAsia="ko-KR"/>
        </w:rPr>
      </w:pPr>
      <w:r w:rsidRPr="00EF20F7">
        <w:rPr>
          <w:lang w:eastAsia="ko-KR"/>
        </w:rPr>
        <w:t>-</w:t>
      </w:r>
      <w:r w:rsidRPr="00EF20F7">
        <w:rPr>
          <w:lang w:eastAsia="ko-KR"/>
        </w:rPr>
        <w:tab/>
        <w:t>The MRFC shall recognise the call/session as having priority.</w:t>
      </w:r>
    </w:p>
    <w:p w14:paraId="741CBC78" w14:textId="77777777" w:rsidR="00AD072D" w:rsidRPr="00EF20F7" w:rsidRDefault="00AD072D" w:rsidP="00AD072D">
      <w:pPr>
        <w:pStyle w:val="B10"/>
      </w:pPr>
      <w:r w:rsidRPr="00EF20F7">
        <w:rPr>
          <w:lang w:eastAsia="ko-KR"/>
        </w:rPr>
        <w:t>-</w:t>
      </w:r>
      <w:r w:rsidRPr="00EF20F7">
        <w:rPr>
          <w:lang w:eastAsia="ko-KR"/>
        </w:rPr>
        <w:tab/>
        <w:t xml:space="preserve">The MRFC shall send the Priority information for a context to the MRFP to enable the priority treatment described </w:t>
      </w:r>
      <w:r w:rsidRPr="00EF20F7">
        <w:t>below related to the MRFP.</w:t>
      </w:r>
    </w:p>
    <w:p w14:paraId="0D7731FF" w14:textId="77777777" w:rsidR="00AD072D" w:rsidRPr="00EF20F7" w:rsidRDefault="00AD072D" w:rsidP="00AD072D">
      <w:pPr>
        <w:pStyle w:val="B10"/>
        <w:rPr>
          <w:lang w:eastAsia="ko-KR"/>
        </w:rPr>
      </w:pPr>
      <w:r w:rsidRPr="00EF20F7">
        <w:t>-</w:t>
      </w:r>
      <w:r w:rsidRPr="00EF20F7">
        <w:tab/>
        <w:t>The MRFC shall apply priority handling to H.248 transactions related to priority calls/sessions when network resources are congested</w:t>
      </w:r>
      <w:r w:rsidRPr="00EF20F7">
        <w:rPr>
          <w:lang w:eastAsia="ko-KR"/>
        </w:rPr>
        <w:t>, e.g., preferential treatment in any queues or buffers.</w:t>
      </w:r>
    </w:p>
    <w:p w14:paraId="30C5B46B" w14:textId="77777777" w:rsidR="00AD072D" w:rsidRPr="00EF20F7" w:rsidRDefault="00AD072D" w:rsidP="00AD072D">
      <w:pPr>
        <w:pStyle w:val="B10"/>
      </w:pPr>
      <w:r w:rsidRPr="00EF20F7">
        <w:t>-</w:t>
      </w:r>
      <w:r w:rsidRPr="00EF20F7">
        <w:tab/>
        <w:t>If the H.248 control association utilises a transport with the possibility for prioritisation, the MRFC may apply priority using the appropriate prioritisation procedures.</w:t>
      </w:r>
    </w:p>
    <w:p w14:paraId="2BA729DD" w14:textId="77777777" w:rsidR="00AD072D" w:rsidRPr="00EF20F7" w:rsidRDefault="00AD072D" w:rsidP="00AD072D">
      <w:pPr>
        <w:pStyle w:val="B10"/>
      </w:pPr>
      <w:r w:rsidRPr="00EF20F7">
        <w:t>-</w:t>
      </w:r>
      <w:r w:rsidRPr="00EF20F7">
        <w:tab/>
        <w:t>If the MPS Priority service requires a specific MPS DSCP setting, the MRFC shall configure the MRFP to apply a specific MPS DSCP marking to the user data transport packets to indicate that the packets are of a higher priority than those for normal calls.</w:t>
      </w:r>
    </w:p>
    <w:p w14:paraId="46FDD794" w14:textId="77777777" w:rsidR="00AD072D" w:rsidRPr="00EF20F7" w:rsidRDefault="00AD072D" w:rsidP="00AD072D">
      <w:pPr>
        <w:pStyle w:val="B10"/>
      </w:pPr>
      <w:r w:rsidRPr="00EF20F7">
        <w:t>-</w:t>
      </w:r>
      <w:r w:rsidRPr="00EF20F7">
        <w:tab/>
        <w:t>If the MRFP receives an indication to apply a specific MPS DSCP marking to the user data transport packets, it shall apply this DSCP marking to the IP headers.</w:t>
      </w:r>
    </w:p>
    <w:p w14:paraId="13442FDF" w14:textId="77777777" w:rsidR="00AD072D" w:rsidRPr="00EF20F7" w:rsidRDefault="00AD072D" w:rsidP="00AD072D">
      <w:pPr>
        <w:pStyle w:val="NO"/>
      </w:pPr>
      <w:r w:rsidRPr="00EF20F7">
        <w:t>NOTE 1:</w:t>
      </w:r>
      <w:r w:rsidRPr="00EF20F7">
        <w:tab/>
        <w:t>Support of Diffserv procedures by the MRFP assumes an operator uses Diffserv for prioritising user plane traffic related to an MPS call/session.</w:t>
      </w:r>
    </w:p>
    <w:p w14:paraId="39ED2F17" w14:textId="77777777" w:rsidR="00AD072D" w:rsidRPr="00EF20F7" w:rsidRDefault="00AD072D" w:rsidP="00AD072D">
      <w:pPr>
        <w:pStyle w:val="B10"/>
        <w:rPr>
          <w:lang w:eastAsia="ko-KR"/>
        </w:rPr>
      </w:pPr>
      <w:r w:rsidRPr="00EF20F7">
        <w:t>-</w:t>
      </w:r>
      <w:r w:rsidRPr="00EF20F7">
        <w:tab/>
        <w:t xml:space="preserve">When the MRFC marks a Context with Priority information, the MRFP may use the Priority information for selecting resources for the media and signaling transport with priority. </w:t>
      </w:r>
      <w:r w:rsidRPr="00EF20F7">
        <w:rPr>
          <w:lang w:eastAsia="ko-KR"/>
        </w:rPr>
        <w:t>The following actions may be taken by the MRFP if it has reached a congested state:</w:t>
      </w:r>
    </w:p>
    <w:p w14:paraId="5B345E38" w14:textId="77777777" w:rsidR="00AD072D" w:rsidRPr="00EF20F7" w:rsidRDefault="00AD072D" w:rsidP="00AD072D">
      <w:pPr>
        <w:pStyle w:val="B2"/>
      </w:pPr>
      <w:r w:rsidRPr="00EF20F7">
        <w:t>i)</w:t>
      </w:r>
      <w:r w:rsidRPr="00EF20F7">
        <w:tab/>
        <w:t>seize priority reserved resources; or</w:t>
      </w:r>
    </w:p>
    <w:p w14:paraId="030F7485" w14:textId="77777777" w:rsidR="00AD072D" w:rsidRPr="00EF20F7" w:rsidRDefault="00AD072D" w:rsidP="00AD072D">
      <w:pPr>
        <w:pStyle w:val="B2"/>
      </w:pPr>
      <w:r w:rsidRPr="00EF20F7">
        <w:t>ii)</w:t>
      </w:r>
      <w:r w:rsidRPr="00EF20F7">
        <w:tab/>
      </w:r>
      <w:r w:rsidRPr="00EF20F7">
        <w:rPr>
          <w:lang w:eastAsia="ko-KR"/>
        </w:rPr>
        <w:t>if</w:t>
      </w:r>
      <w:r w:rsidRPr="00EF20F7">
        <w:t xml:space="preserve"> resources are completely congested</w:t>
      </w:r>
      <w:r w:rsidRPr="00EF20F7">
        <w:rPr>
          <w:lang w:eastAsia="ko-KR"/>
        </w:rPr>
        <w:t>, indicate that</w:t>
      </w:r>
      <w:r w:rsidRPr="00EF20F7">
        <w:t xml:space="preserve"> in </w:t>
      </w:r>
      <w:r w:rsidRPr="00EF20F7">
        <w:rPr>
          <w:lang w:eastAsia="ko-KR"/>
        </w:rPr>
        <w:t xml:space="preserve">a </w:t>
      </w:r>
      <w:r w:rsidRPr="00EF20F7">
        <w:t>Command Response error code.</w:t>
      </w:r>
    </w:p>
    <w:p w14:paraId="02F5D48F" w14:textId="77777777" w:rsidR="00AD072D" w:rsidRPr="00EF20F7" w:rsidRDefault="00AD072D" w:rsidP="00AD072D">
      <w:pPr>
        <w:pStyle w:val="NO"/>
      </w:pPr>
      <w:r w:rsidRPr="00EF20F7">
        <w:t>NOTE 2:</w:t>
      </w:r>
      <w:r w:rsidRPr="00EF20F7">
        <w:tab/>
        <w:t>The Priority information can be used to derive Layer 2 QoS marking and trigger priority identification and priority treatment for other QoS technologies than Diffserv.</w:t>
      </w:r>
    </w:p>
    <w:p w14:paraId="2BE814F2" w14:textId="77777777" w:rsidR="00AD072D" w:rsidRPr="00EF20F7" w:rsidRDefault="00AD072D" w:rsidP="00AD072D">
      <w:pPr>
        <w:pStyle w:val="Heading2"/>
      </w:pPr>
      <w:bookmarkStart w:id="112" w:name="_Toc517464925"/>
      <w:bookmarkStart w:id="113" w:name="_Toc67396630"/>
      <w:r w:rsidRPr="00EF20F7">
        <w:t>5.17</w:t>
      </w:r>
      <w:r w:rsidRPr="00EF20F7">
        <w:tab/>
        <w:t>Coordination of Video Orientation</w:t>
      </w:r>
      <w:bookmarkEnd w:id="112"/>
      <w:bookmarkEnd w:id="113"/>
    </w:p>
    <w:p w14:paraId="01784BB9" w14:textId="77777777" w:rsidR="00AD072D" w:rsidRPr="00EF20F7" w:rsidRDefault="00AD072D" w:rsidP="00AD072D">
      <w:r w:rsidRPr="00EF20F7">
        <w:t>The MRFC and the MRFP may support the Coordination of Video Orientation (CVO) as defined in 3GPP TS 26.114 [23].</w:t>
      </w:r>
    </w:p>
    <w:p w14:paraId="7EFDB2CC" w14:textId="77777777" w:rsidR="00AD072D" w:rsidRPr="00EF20F7" w:rsidRDefault="00AD072D" w:rsidP="00AD072D">
      <w:r w:rsidRPr="00EF20F7">
        <w:t>U</w:t>
      </w:r>
      <w:r w:rsidRPr="00EF20F7">
        <w:rPr>
          <w:lang w:eastAsia="ko-KR"/>
        </w:rPr>
        <w:t xml:space="preserve">pon receipt of </w:t>
      </w:r>
      <w:r w:rsidRPr="00EF20F7">
        <w:t xml:space="preserve">an SDP offer containing the RTP header extension attribute(s) "a=extmap" as defined in IETF RFC 5285 [27] and if the "a=extmap" attribute indicates the CVO URN(s) (i.e. the CVO URN for a 2 bit </w:t>
      </w:r>
      <w:r w:rsidRPr="00EF20F7">
        <w:lastRenderedPageBreak/>
        <w:t>granularity of rotation and/or the CVO URN for a higher granularity of rotation) as defined in 3GPP TS 26.114 [23], then:</w:t>
      </w:r>
    </w:p>
    <w:p w14:paraId="65C13DF6" w14:textId="77777777" w:rsidR="00AD072D" w:rsidRPr="00EF20F7" w:rsidRDefault="00AD072D" w:rsidP="00AD072D">
      <w:pPr>
        <w:pStyle w:val="B10"/>
      </w:pPr>
      <w:r w:rsidRPr="00EF20F7">
        <w:t>a)</w:t>
      </w:r>
      <w:r w:rsidRPr="00EF20F7">
        <w:tab/>
        <w:t>if the MRFC and the MRFP support the CVO feature, the MRFC shall:</w:t>
      </w:r>
    </w:p>
    <w:p w14:paraId="4172E381" w14:textId="77777777" w:rsidR="00AD072D" w:rsidRPr="00EF20F7" w:rsidRDefault="00AD072D" w:rsidP="00AD072D">
      <w:pPr>
        <w:pStyle w:val="B2"/>
      </w:pPr>
      <w:r w:rsidRPr="00EF20F7">
        <w:t>-</w:t>
      </w:r>
      <w:r w:rsidRPr="00EF20F7">
        <w:tab/>
        <w:t>include an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F8E9D3C" w14:textId="77777777" w:rsidR="00AD072D" w:rsidRPr="00EF20F7" w:rsidRDefault="00AD072D" w:rsidP="00AD072D">
      <w:pPr>
        <w:pStyle w:val="B10"/>
      </w:pPr>
      <w:r w:rsidRPr="00EF20F7">
        <w:t>-</w:t>
      </w:r>
      <w:r w:rsidRPr="00EF20F7">
        <w:tab/>
        <w:t>select exactly one of the CVO related "a=extmap" attribute from the SDP offer and include the "a=extmap" attribute indicating selected CVO URN in the SDP answer that will be sent within the SIP signalling; or</w:t>
      </w:r>
    </w:p>
    <w:p w14:paraId="4D32EAAD" w14:textId="77777777" w:rsidR="00AD072D" w:rsidRPr="00EF20F7" w:rsidRDefault="00AD072D" w:rsidP="00AD072D">
      <w:pPr>
        <w:pStyle w:val="B10"/>
      </w:pPr>
      <w:r w:rsidRPr="00EF20F7">
        <w:t>b)</w:t>
      </w:r>
      <w:r w:rsidRPr="00EF20F7">
        <w:tab/>
        <w:t>if the MRFP does not support the CVO feature the MRFC shall send the SDP answer without any CVO related "a=extmap" attribute within the SIP signalling.</w:t>
      </w:r>
    </w:p>
    <w:p w14:paraId="3561CDA2" w14:textId="77777777" w:rsidR="00AD072D" w:rsidRPr="00EF20F7" w:rsidRDefault="00AD072D" w:rsidP="00AD072D">
      <w:pPr>
        <w:pStyle w:val="NO"/>
      </w:pPr>
      <w:r w:rsidRPr="00EF20F7">
        <w:t>NOTE 1:</w:t>
      </w:r>
      <w:r w:rsidRPr="00EF20F7">
        <w:tab/>
        <w:t>The UE supporting the CVO feature will not send the extended RTP headers for CVO if the UE did not receive any SDP answer with the CVO related "a=extmap" attribute.</w:t>
      </w:r>
    </w:p>
    <w:p w14:paraId="041A9114" w14:textId="77777777" w:rsidR="00AD072D" w:rsidRPr="00EF20F7" w:rsidRDefault="00AD072D" w:rsidP="00AD072D">
      <w:r w:rsidRPr="00EF20F7">
        <w:t>When the MRFC selects one of the CVO related "a=extmap" attribute(s) from the SDP offer the MRFC shall take into consideration which CVO variant it has negotiated for CVO for other call leg(s) in the session.</w:t>
      </w:r>
    </w:p>
    <w:p w14:paraId="0A3C5BD9" w14:textId="77777777" w:rsidR="00AD072D" w:rsidRPr="00EF20F7" w:rsidRDefault="00AD072D" w:rsidP="00AD072D">
      <w:r w:rsidRPr="00EF20F7">
        <w:t xml:space="preserve">If the MRFC and MRFP support </w:t>
      </w:r>
      <w:r w:rsidRPr="00EF20F7">
        <w:rPr>
          <w:lang w:eastAsia="ko-KR"/>
        </w:rPr>
        <w:t xml:space="preserve">the CVO feature then before sending </w:t>
      </w:r>
      <w:r w:rsidRPr="00EF20F7">
        <w:t>an SDP offer, the MRFC shall:</w:t>
      </w:r>
    </w:p>
    <w:p w14:paraId="489C546C" w14:textId="77777777" w:rsidR="00AD072D" w:rsidRPr="00EF20F7" w:rsidRDefault="00AD072D" w:rsidP="00AD072D">
      <w:pPr>
        <w:pStyle w:val="B10"/>
      </w:pPr>
      <w:r w:rsidRPr="00EF20F7">
        <w:t>a)</w:t>
      </w:r>
      <w:r w:rsidRPr="00EF20F7">
        <w:tab/>
        <w:t>determine based on the local policy and the CVO negotiation results on other call legs if, and with which granularity to offer CVO; and</w:t>
      </w:r>
    </w:p>
    <w:p w14:paraId="305F7CBE" w14:textId="77777777" w:rsidR="00AD072D" w:rsidRPr="00EF20F7" w:rsidRDefault="00AD072D" w:rsidP="00AD072D">
      <w:pPr>
        <w:pStyle w:val="B10"/>
      </w:pPr>
      <w:r w:rsidRPr="00EF20F7">
        <w:t>b)</w:t>
      </w:r>
      <w:r w:rsidRPr="00EF20F7">
        <w:tab/>
        <w:t>if the MRFC determines to offer CVO:</w:t>
      </w:r>
    </w:p>
    <w:p w14:paraId="5A413FC4" w14:textId="77777777" w:rsidR="00AD072D" w:rsidRPr="00EF20F7" w:rsidRDefault="00AD072D" w:rsidP="00AD072D">
      <w:pPr>
        <w:pStyle w:val="B2"/>
      </w:pPr>
      <w:r w:rsidRPr="00EF20F7">
        <w:t>-</w:t>
      </w:r>
      <w:r w:rsidRPr="00EF20F7">
        <w:tab/>
        <w:t>the MRFC shall include the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14382BA1" w14:textId="77777777" w:rsidR="00AD072D" w:rsidRPr="00EF20F7" w:rsidRDefault="00AD072D" w:rsidP="00AD072D">
      <w:pPr>
        <w:pStyle w:val="B2"/>
      </w:pPr>
      <w:r w:rsidRPr="00EF20F7">
        <w:t>-</w:t>
      </w:r>
      <w:r>
        <w:tab/>
      </w:r>
      <w:r w:rsidRPr="00EF20F7">
        <w:t>the MRFC shall include the CVO related "a=extmap" attribute in the SDP offer it sends within the SIP signalling.</w:t>
      </w:r>
    </w:p>
    <w:p w14:paraId="49EE88C5" w14:textId="77777777" w:rsidR="00AD072D" w:rsidRPr="00EF20F7" w:rsidRDefault="00AD072D" w:rsidP="00AD072D">
      <w:r w:rsidRPr="00EF20F7">
        <w:t>If the MRFP does not support the CVO feature, the MRFC shall send the SDP offer without any CVO related "a=extmap" attribute within the SIP signalling.</w:t>
      </w:r>
    </w:p>
    <w:p w14:paraId="5F01B9C4" w14:textId="77777777" w:rsidR="00AD072D" w:rsidRPr="00EF20F7" w:rsidRDefault="00AD072D" w:rsidP="00AD072D">
      <w:pPr>
        <w:pStyle w:val="NO"/>
      </w:pPr>
      <w:r w:rsidRPr="00EF20F7">
        <w:t>NOTE 2:</w:t>
      </w:r>
      <w:r w:rsidRPr="00EF20F7">
        <w:tab/>
        <w:t>The UE supporting the CVO feature will not send the extended RTP headers for CVO if the UE did not receive any SDP offer with the CVO related "a=extmap" attribute.</w:t>
      </w:r>
    </w:p>
    <w:p w14:paraId="604089FD" w14:textId="77777777" w:rsidR="00AD072D" w:rsidRPr="00EF20F7" w:rsidRDefault="00AD072D" w:rsidP="00AD072D">
      <w:r w:rsidRPr="00EF20F7">
        <w:t>If the MRFP supports the CVO feature and has been instructed to pass on the extended RTP header for CVO as described above then:</w:t>
      </w:r>
    </w:p>
    <w:p w14:paraId="26FA9D6E" w14:textId="77777777" w:rsidR="00AD072D" w:rsidRPr="00EF20F7" w:rsidRDefault="00AD072D" w:rsidP="00AD072D">
      <w:pPr>
        <w:pStyle w:val="B10"/>
      </w:pPr>
      <w:r w:rsidRPr="00EF20F7">
        <w:t>-</w:t>
      </w:r>
      <w:r w:rsidRPr="00EF20F7">
        <w:tab/>
        <w:t>if the MRFP does not apply video transcoding, it shall pass any received RTP CVO header extension to succeeding RTP streams; or</w:t>
      </w:r>
    </w:p>
    <w:p w14:paraId="77765BBA" w14:textId="77777777" w:rsidR="00AD072D" w:rsidRPr="00EF20F7" w:rsidRDefault="00AD072D" w:rsidP="00AD072D">
      <w:pPr>
        <w:pStyle w:val="B10"/>
      </w:pPr>
      <w:r w:rsidRPr="00EF20F7">
        <w:t>-</w:t>
      </w:r>
      <w:r w:rsidRPr="00EF20F7">
        <w:tab/>
        <w:t>if the MRFP applies video transcoding, it shall keep the video orientation unchanged during the transcoding and copy the received RTP CVO header extension into the succeeding RTP streams after transcoding the associated group of packets.</w:t>
      </w:r>
    </w:p>
    <w:p w14:paraId="12A9D573" w14:textId="77777777" w:rsidR="00AD072D" w:rsidRPr="00EF20F7" w:rsidRDefault="00AD072D" w:rsidP="00AD072D">
      <w:pPr>
        <w:pStyle w:val="NO"/>
      </w:pPr>
      <w:r w:rsidRPr="00EF20F7">
        <w:t>NOTE 3:</w:t>
      </w:r>
      <w:r w:rsidRPr="00EF20F7">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14:paraId="186E5F64" w14:textId="77777777" w:rsidR="00AD072D" w:rsidRPr="00EF20F7" w:rsidRDefault="00AD072D" w:rsidP="00AD072D">
      <w:pPr>
        <w:pStyle w:val="NO"/>
      </w:pPr>
      <w:r w:rsidRPr="00EF20F7">
        <w:t>NOTE 4:</w:t>
      </w:r>
      <w:r w:rsidRPr="00EF20F7">
        <w:tab/>
        <w:t xml:space="preserve">The behaviour of the MRFP when being instructed with "an extended RTP header for CVO" information element </w:t>
      </w:r>
      <w:r w:rsidRPr="00EF20F7">
        <w:rPr>
          <w:rFonts w:hint="eastAsia"/>
          <w:lang w:eastAsia="zh-CN"/>
        </w:rPr>
        <w:t>may be variable due to the settings on the incoming and outgoing directions as listed in the table 5.17.1 and left further for</w:t>
      </w:r>
      <w:r w:rsidRPr="00EF20F7">
        <w:t xml:space="preserve"> implementation decision.</w:t>
      </w:r>
    </w:p>
    <w:p w14:paraId="5D4E4529" w14:textId="77777777" w:rsidR="00AD072D" w:rsidRPr="00EF20F7" w:rsidRDefault="00AD072D" w:rsidP="00AD072D">
      <w:pPr>
        <w:pStyle w:val="NO"/>
      </w:pPr>
      <w:r w:rsidRPr="00EF20F7">
        <w:t>NOTE 5:</w:t>
      </w:r>
      <w:r w:rsidRPr="00EF20F7">
        <w:tab/>
        <w:t>Unknown IETF RFC 5285 [27] RTP header extensions are ignored by the destination RTP end system.</w:t>
      </w:r>
    </w:p>
    <w:p w14:paraId="1EC01AD3" w14:textId="77777777" w:rsidR="00AD072D" w:rsidRPr="00EF20F7" w:rsidRDefault="00AD072D" w:rsidP="00AD072D">
      <w:pPr>
        <w:pStyle w:val="NO"/>
      </w:pPr>
      <w:r w:rsidRPr="00EF20F7">
        <w:t>NOTE 6:</w:t>
      </w:r>
      <w:r w:rsidRPr="00EF20F7">
        <w:tab/>
      </w:r>
      <w:r w:rsidRPr="00EF20F7">
        <w:rPr>
          <w:rFonts w:hint="eastAsia"/>
          <w:lang w:eastAsia="zh-CN"/>
        </w:rPr>
        <w:t xml:space="preserve">In the conference </w:t>
      </w:r>
      <w:r w:rsidRPr="00EF20F7">
        <w:rPr>
          <w:lang w:eastAsia="zh-CN"/>
        </w:rPr>
        <w:t>scenarios</w:t>
      </w:r>
      <w:r w:rsidRPr="00EF20F7">
        <w:rPr>
          <w:rFonts w:hint="eastAsia"/>
          <w:lang w:eastAsia="zh-CN"/>
        </w:rPr>
        <w:t xml:space="preserve"> when </w:t>
      </w:r>
      <w:r w:rsidRPr="00EF20F7">
        <w:rPr>
          <w:lang w:eastAsia="zh-CN"/>
        </w:rPr>
        <w:t xml:space="preserve">the </w:t>
      </w:r>
      <w:r w:rsidRPr="00EF20F7">
        <w:rPr>
          <w:rFonts w:hint="eastAsia"/>
          <w:lang w:eastAsia="zh-CN"/>
        </w:rPr>
        <w:t xml:space="preserve">picture mixing is needed, the MRFP can perform the video rotation of picture elements according to the received RTP </w:t>
      </w:r>
      <w:r w:rsidRPr="00EF20F7">
        <w:t xml:space="preserve">CVO </w:t>
      </w:r>
      <w:r w:rsidRPr="00EF20F7">
        <w:rPr>
          <w:rFonts w:hint="eastAsia"/>
          <w:lang w:eastAsia="zh-CN"/>
        </w:rPr>
        <w:t>header extension for the associated pictures to achieve a consistent orientation for all of the components in the mixture collage</w:t>
      </w:r>
      <w:r w:rsidRPr="00EF20F7">
        <w:rPr>
          <w:lang w:eastAsia="zh-CN"/>
        </w:rPr>
        <w:t>.</w:t>
      </w:r>
    </w:p>
    <w:p w14:paraId="4AD1DDD4" w14:textId="77777777" w:rsidR="00AD072D" w:rsidRPr="00EF20F7" w:rsidRDefault="00AD072D" w:rsidP="00AD072D">
      <w:pPr>
        <w:pStyle w:val="TH"/>
        <w:rPr>
          <w:lang w:eastAsia="zh-CN"/>
        </w:rPr>
      </w:pPr>
      <w:r w:rsidRPr="00EF20F7">
        <w:lastRenderedPageBreak/>
        <w:t xml:space="preserve">Table </w:t>
      </w:r>
      <w:r w:rsidRPr="00EF20F7">
        <w:rPr>
          <w:rFonts w:hint="eastAsia"/>
          <w:lang w:eastAsia="zh-CN"/>
        </w:rPr>
        <w:t>5</w:t>
      </w:r>
      <w:r w:rsidRPr="00EF20F7">
        <w:t>.</w:t>
      </w:r>
      <w:r w:rsidRPr="00EF20F7">
        <w:rPr>
          <w:rFonts w:hint="eastAsia"/>
          <w:lang w:eastAsia="zh-CN"/>
        </w:rPr>
        <w:t>17</w:t>
      </w:r>
      <w:r w:rsidRPr="00EF20F7">
        <w:rPr>
          <w:lang w:eastAsia="zh-CN"/>
        </w:rPr>
        <w:t>.1</w:t>
      </w:r>
      <w:r w:rsidRPr="00EF20F7">
        <w:t xml:space="preserve">: </w:t>
      </w:r>
      <w:r w:rsidRPr="00EF20F7">
        <w:rPr>
          <w:rFonts w:hint="eastAsia"/>
          <w:lang w:eastAsia="zh-CN"/>
        </w:rPr>
        <w:t xml:space="preserve">MRFP behaviour with different settings of </w:t>
      </w:r>
      <w:r w:rsidRPr="00EF20F7">
        <w:t>"extended RTP header for CVO" information element</w:t>
      </w:r>
      <w:r w:rsidRPr="00EF20F7">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AD072D" w:rsidRPr="00EF20F7" w14:paraId="299F4435" w14:textId="77777777" w:rsidTr="00BD3AE7">
        <w:tc>
          <w:tcPr>
            <w:tcW w:w="2463" w:type="dxa"/>
            <w:shd w:val="clear" w:color="auto" w:fill="auto"/>
          </w:tcPr>
          <w:p w14:paraId="7037EB4C" w14:textId="77777777" w:rsidR="00AD072D" w:rsidRPr="00EF20F7" w:rsidRDefault="00AD072D" w:rsidP="00BD3AE7">
            <w:pPr>
              <w:pStyle w:val="TAH"/>
              <w:rPr>
                <w:lang w:eastAsia="zh-CN"/>
              </w:rPr>
            </w:pPr>
            <w:r w:rsidRPr="00EF20F7">
              <w:rPr>
                <w:rFonts w:hint="eastAsia"/>
                <w:lang w:eastAsia="zh-CN"/>
              </w:rPr>
              <w:t>Connection Point</w:t>
            </w:r>
            <w:r w:rsidRPr="00EF20F7">
              <w:t xml:space="preserve"> A</w:t>
            </w:r>
            <w:r w:rsidRPr="00EF20F7">
              <w:rPr>
                <w:rFonts w:hint="eastAsia"/>
                <w:lang w:eastAsia="zh-CN"/>
              </w:rPr>
              <w:t xml:space="preserve"> in incoming direction</w:t>
            </w:r>
          </w:p>
        </w:tc>
        <w:tc>
          <w:tcPr>
            <w:tcW w:w="2464" w:type="dxa"/>
            <w:shd w:val="clear" w:color="auto" w:fill="auto"/>
          </w:tcPr>
          <w:p w14:paraId="2C4AC848" w14:textId="77777777" w:rsidR="00AD072D" w:rsidRPr="00EF20F7" w:rsidRDefault="00AD072D" w:rsidP="00BD3AE7">
            <w:pPr>
              <w:pStyle w:val="TAH"/>
              <w:rPr>
                <w:lang w:eastAsia="zh-CN"/>
              </w:rPr>
            </w:pPr>
            <w:r w:rsidRPr="00EF20F7">
              <w:rPr>
                <w:rFonts w:hint="eastAsia"/>
                <w:lang w:eastAsia="zh-CN"/>
              </w:rPr>
              <w:t>Connection Point</w:t>
            </w:r>
            <w:r w:rsidRPr="00EF20F7">
              <w:t xml:space="preserve"> B</w:t>
            </w:r>
            <w:r w:rsidRPr="00EF20F7">
              <w:rPr>
                <w:rFonts w:hint="eastAsia"/>
                <w:lang w:eastAsia="zh-CN"/>
              </w:rPr>
              <w:t xml:space="preserve"> in outgoing direction</w:t>
            </w:r>
          </w:p>
        </w:tc>
        <w:tc>
          <w:tcPr>
            <w:tcW w:w="4395" w:type="dxa"/>
            <w:shd w:val="clear" w:color="auto" w:fill="auto"/>
          </w:tcPr>
          <w:p w14:paraId="4BF24DCB" w14:textId="77777777" w:rsidR="00AD072D" w:rsidRPr="00EF20F7" w:rsidRDefault="00AD072D" w:rsidP="00BD3AE7">
            <w:pPr>
              <w:pStyle w:val="TAH"/>
              <w:rPr>
                <w:lang w:eastAsia="zh-CN"/>
              </w:rPr>
            </w:pPr>
            <w:r w:rsidRPr="00EF20F7">
              <w:rPr>
                <w:rFonts w:hint="eastAsia"/>
                <w:lang w:eastAsia="zh-CN"/>
              </w:rPr>
              <w:t xml:space="preserve">MRFP </w:t>
            </w:r>
            <w:r w:rsidRPr="00EF20F7">
              <w:rPr>
                <w:lang w:eastAsia="zh-CN"/>
              </w:rPr>
              <w:t>behaviour</w:t>
            </w:r>
            <w:r w:rsidRPr="00EF20F7">
              <w:rPr>
                <w:rFonts w:hint="eastAsia"/>
                <w:lang w:eastAsia="zh-CN"/>
              </w:rPr>
              <w:t xml:space="preserve"> on CVO processing</w:t>
            </w:r>
          </w:p>
        </w:tc>
      </w:tr>
      <w:tr w:rsidR="00AD072D" w:rsidRPr="00EF20F7" w14:paraId="4C63D9D5" w14:textId="77777777" w:rsidTr="00BD3AE7">
        <w:tc>
          <w:tcPr>
            <w:tcW w:w="2463" w:type="dxa"/>
            <w:shd w:val="clear" w:color="auto" w:fill="auto"/>
          </w:tcPr>
          <w:p w14:paraId="5E086877" w14:textId="77777777" w:rsidR="00AD072D" w:rsidRPr="00EF20F7" w:rsidRDefault="00AD072D" w:rsidP="00BD3AE7">
            <w:pPr>
              <w:pStyle w:val="TAL"/>
              <w:rPr>
                <w:lang w:eastAsia="zh-CN"/>
              </w:rPr>
            </w:pPr>
            <w:r w:rsidRPr="00EF20F7">
              <w:rPr>
                <w:lang w:eastAsia="zh-CN"/>
              </w:rPr>
              <w:t>W</w:t>
            </w:r>
            <w:r w:rsidRPr="00EF20F7">
              <w:rPr>
                <w:rFonts w:hint="eastAsia"/>
                <w:lang w:eastAsia="zh-CN"/>
              </w:rPr>
              <w:t xml:space="preserve">ith </w:t>
            </w:r>
            <w:r w:rsidRPr="00EF20F7">
              <w:t>CVO</w:t>
            </w:r>
          </w:p>
        </w:tc>
        <w:tc>
          <w:tcPr>
            <w:tcW w:w="2464" w:type="dxa"/>
            <w:shd w:val="clear" w:color="auto" w:fill="auto"/>
          </w:tcPr>
          <w:p w14:paraId="039C7473" w14:textId="77777777" w:rsidR="00AD072D" w:rsidRPr="00EF20F7" w:rsidRDefault="00AD072D" w:rsidP="00BD3AE7">
            <w:pPr>
              <w:pStyle w:val="TAL"/>
              <w:rPr>
                <w:lang w:eastAsia="zh-CN"/>
              </w:rPr>
            </w:pPr>
            <w:r w:rsidRPr="00EF20F7">
              <w:rPr>
                <w:lang w:eastAsia="zh-CN"/>
              </w:rPr>
              <w:t>W</w:t>
            </w:r>
            <w:r w:rsidRPr="00EF20F7">
              <w:rPr>
                <w:rFonts w:hint="eastAsia"/>
                <w:lang w:eastAsia="zh-CN"/>
              </w:rPr>
              <w:t xml:space="preserve">ith </w:t>
            </w:r>
            <w:r w:rsidRPr="00EF20F7">
              <w:t>CVO</w:t>
            </w:r>
          </w:p>
        </w:tc>
        <w:tc>
          <w:tcPr>
            <w:tcW w:w="4395" w:type="dxa"/>
            <w:shd w:val="clear" w:color="auto" w:fill="auto"/>
          </w:tcPr>
          <w:p w14:paraId="242C23BD" w14:textId="77777777" w:rsidR="00AD072D" w:rsidRPr="00EF20F7" w:rsidRDefault="00AD072D" w:rsidP="00BD3AE7">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w:t>
            </w:r>
            <w:r w:rsidRPr="00EF20F7">
              <w:rPr>
                <w:rFonts w:hint="eastAsia"/>
                <w:lang w:eastAsia="zh-CN"/>
              </w:rPr>
              <w:t xml:space="preserve">RTP </w:t>
            </w:r>
            <w:r w:rsidRPr="00EF20F7">
              <w:t xml:space="preserve">CVO </w:t>
            </w:r>
            <w:r w:rsidRPr="00EF20F7">
              <w:rPr>
                <w:rFonts w:hint="eastAsia"/>
                <w:lang w:eastAsia="zh-CN"/>
              </w:rPr>
              <w:t>header extension</w:t>
            </w:r>
            <w:r w:rsidRPr="00EF20F7">
              <w:t xml:space="preserve"> is forwarded to the outgoing direction.</w:t>
            </w:r>
          </w:p>
        </w:tc>
      </w:tr>
      <w:tr w:rsidR="00AD072D" w:rsidRPr="00EF20F7" w14:paraId="075D039A" w14:textId="77777777" w:rsidTr="00BD3AE7">
        <w:tc>
          <w:tcPr>
            <w:tcW w:w="2463" w:type="dxa"/>
            <w:shd w:val="clear" w:color="auto" w:fill="auto"/>
          </w:tcPr>
          <w:p w14:paraId="2DA8A7DB" w14:textId="77777777" w:rsidR="00AD072D" w:rsidRPr="00EF20F7" w:rsidRDefault="00AD072D" w:rsidP="00BD3AE7">
            <w:pPr>
              <w:pStyle w:val="TAL"/>
            </w:pPr>
            <w:r w:rsidRPr="00EF20F7">
              <w:rPr>
                <w:rFonts w:hint="eastAsia"/>
                <w:lang w:eastAsia="zh-CN"/>
              </w:rPr>
              <w:t xml:space="preserve">With </w:t>
            </w:r>
            <w:r w:rsidRPr="00EF20F7">
              <w:t>CVO</w:t>
            </w:r>
          </w:p>
        </w:tc>
        <w:tc>
          <w:tcPr>
            <w:tcW w:w="2464" w:type="dxa"/>
            <w:shd w:val="clear" w:color="auto" w:fill="auto"/>
          </w:tcPr>
          <w:p w14:paraId="3A3C507B" w14:textId="77777777" w:rsidR="00AD072D" w:rsidRPr="00EF20F7" w:rsidRDefault="00AD072D" w:rsidP="00BD3AE7">
            <w:pPr>
              <w:pStyle w:val="TAL"/>
            </w:pPr>
            <w:r w:rsidRPr="00EF20F7">
              <w:t>No CVO</w:t>
            </w:r>
          </w:p>
        </w:tc>
        <w:tc>
          <w:tcPr>
            <w:tcW w:w="4395" w:type="dxa"/>
            <w:shd w:val="clear" w:color="auto" w:fill="auto"/>
          </w:tcPr>
          <w:p w14:paraId="36E842F2" w14:textId="77777777" w:rsidR="00AD072D" w:rsidRPr="00EF20F7" w:rsidRDefault="00AD072D" w:rsidP="00BD3AE7">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RTP </w:t>
            </w:r>
            <w:r w:rsidRPr="00EF20F7">
              <w:rPr>
                <w:rFonts w:hint="eastAsia"/>
                <w:lang w:eastAsia="zh-CN"/>
              </w:rPr>
              <w:t xml:space="preserve">CVO </w:t>
            </w:r>
            <w:r w:rsidRPr="00EF20F7">
              <w:t xml:space="preserve">header extension is </w:t>
            </w:r>
            <w:r w:rsidRPr="00EF20F7">
              <w:rPr>
                <w:rFonts w:hint="eastAsia"/>
                <w:lang w:eastAsia="zh-CN"/>
              </w:rPr>
              <w:t xml:space="preserve">forwarded </w:t>
            </w:r>
            <w:r w:rsidRPr="00EF20F7">
              <w:t>to the outgoing direction.</w:t>
            </w:r>
          </w:p>
        </w:tc>
      </w:tr>
      <w:tr w:rsidR="00AD072D" w:rsidRPr="00EF20F7" w14:paraId="11810C15" w14:textId="77777777" w:rsidTr="00BD3AE7">
        <w:tc>
          <w:tcPr>
            <w:tcW w:w="2463" w:type="dxa"/>
            <w:shd w:val="clear" w:color="auto" w:fill="auto"/>
          </w:tcPr>
          <w:p w14:paraId="165FDB94" w14:textId="77777777" w:rsidR="00AD072D" w:rsidRPr="00EF20F7" w:rsidRDefault="00AD072D" w:rsidP="00BD3AE7">
            <w:pPr>
              <w:pStyle w:val="TAL"/>
            </w:pPr>
            <w:r w:rsidRPr="00EF20F7">
              <w:t>No CVO</w:t>
            </w:r>
          </w:p>
        </w:tc>
        <w:tc>
          <w:tcPr>
            <w:tcW w:w="2464" w:type="dxa"/>
            <w:shd w:val="clear" w:color="auto" w:fill="auto"/>
          </w:tcPr>
          <w:p w14:paraId="76776BD1" w14:textId="77777777" w:rsidR="00AD072D" w:rsidRPr="00EF20F7" w:rsidRDefault="00AD072D" w:rsidP="00BD3AE7">
            <w:pPr>
              <w:pStyle w:val="TAL"/>
            </w:pPr>
            <w:r w:rsidRPr="00EF20F7">
              <w:rPr>
                <w:rFonts w:hint="eastAsia"/>
                <w:lang w:eastAsia="zh-CN"/>
              </w:rPr>
              <w:t xml:space="preserve">With </w:t>
            </w:r>
            <w:r w:rsidRPr="00EF20F7">
              <w:t>CVO</w:t>
            </w:r>
          </w:p>
        </w:tc>
        <w:tc>
          <w:tcPr>
            <w:tcW w:w="4395" w:type="dxa"/>
            <w:shd w:val="clear" w:color="auto" w:fill="auto"/>
          </w:tcPr>
          <w:p w14:paraId="5E7033D3" w14:textId="77777777" w:rsidR="00AD072D" w:rsidRPr="00EF20F7" w:rsidRDefault="00AD072D" w:rsidP="00BD3AE7">
            <w:pPr>
              <w:pStyle w:val="TAL"/>
            </w:pPr>
            <w:r w:rsidRPr="00EF20F7">
              <w:rPr>
                <w:rFonts w:hint="eastAsia"/>
                <w:lang w:eastAsia="zh-CN"/>
              </w:rPr>
              <w:t>No</w:t>
            </w:r>
            <w:r w:rsidRPr="00EF20F7">
              <w:t xml:space="preserve"> RTP</w:t>
            </w:r>
            <w:r w:rsidRPr="00EF20F7">
              <w:rPr>
                <w:rFonts w:hint="eastAsia"/>
                <w:lang w:eastAsia="zh-CN"/>
              </w:rPr>
              <w:t xml:space="preserve"> </w:t>
            </w:r>
            <w:r w:rsidRPr="00EF20F7">
              <w:t xml:space="preserve">CVO header extension is </w:t>
            </w:r>
            <w:r w:rsidRPr="00EF20F7">
              <w:rPr>
                <w:rFonts w:hint="eastAsia"/>
                <w:lang w:eastAsia="zh-CN"/>
              </w:rPr>
              <w:t>forwarded</w:t>
            </w:r>
            <w:r w:rsidRPr="00EF20F7">
              <w:t xml:space="preserve"> </w:t>
            </w:r>
            <w:r w:rsidRPr="00EF20F7">
              <w:rPr>
                <w:rFonts w:hint="eastAsia"/>
                <w:lang w:eastAsia="zh-CN"/>
              </w:rPr>
              <w:t>since t</w:t>
            </w:r>
            <w:r w:rsidRPr="00EF20F7">
              <w:t>he source video does not contain any CVO information.</w:t>
            </w:r>
          </w:p>
        </w:tc>
      </w:tr>
    </w:tbl>
    <w:p w14:paraId="1EB940B9" w14:textId="77777777" w:rsidR="00AD072D" w:rsidRPr="00EF20F7" w:rsidRDefault="00AD072D" w:rsidP="00AD072D"/>
    <w:p w14:paraId="43F4AA6F" w14:textId="77777777" w:rsidR="00AD072D" w:rsidRPr="00EF20F7" w:rsidRDefault="00AD072D" w:rsidP="00AD072D">
      <w:pPr>
        <w:pStyle w:val="Heading2"/>
      </w:pPr>
      <w:bookmarkStart w:id="114" w:name="_Toc517464926"/>
      <w:bookmarkStart w:id="115" w:name="_Toc67396631"/>
      <w:r w:rsidRPr="00EF20F7">
        <w:t>5.18</w:t>
      </w:r>
      <w:r w:rsidRPr="00EF20F7">
        <w:tab/>
        <w:t>Generic image attributes</w:t>
      </w:r>
      <w:bookmarkEnd w:id="114"/>
      <w:bookmarkEnd w:id="115"/>
    </w:p>
    <w:p w14:paraId="1C3B4B21" w14:textId="77777777" w:rsidR="00AD072D" w:rsidRPr="00EF20F7" w:rsidRDefault="00AD072D" w:rsidP="00AD072D">
      <w:r w:rsidRPr="00EF20F7">
        <w:t xml:space="preserve">The MRFC and </w:t>
      </w:r>
      <w:r w:rsidRPr="00EF20F7">
        <w:rPr>
          <w:lang w:eastAsia="ko-KR"/>
        </w:rPr>
        <w:t xml:space="preserve">the </w:t>
      </w:r>
      <w:r w:rsidRPr="00EF20F7">
        <w:t>MRFP may support the generic image attributes to negotiate the image size for sending and receiving video as required by 3GPP TS 26.114 [23].</w:t>
      </w:r>
    </w:p>
    <w:p w14:paraId="29BDEC8F" w14:textId="77777777" w:rsidR="00AD072D" w:rsidRPr="00EF20F7" w:rsidRDefault="00AD072D" w:rsidP="00AD072D">
      <w:pPr>
        <w:rPr>
          <w:lang w:eastAsia="ko-KR"/>
        </w:rPr>
      </w:pPr>
      <w:r w:rsidRPr="00EF20F7">
        <w:t xml:space="preserve">If the MRFP and the MRFC support </w:t>
      </w:r>
      <w:r w:rsidRPr="00EF20F7">
        <w:rPr>
          <w:lang w:eastAsia="ko-KR"/>
        </w:rPr>
        <w:t xml:space="preserve">the </w:t>
      </w:r>
      <w:r w:rsidRPr="00EF20F7">
        <w:t xml:space="preserve">negotiation of the image size and the MRFC receives an SDP offer with the media-level SDP image attribute(s) "a=imageattr", as defined in IETF RFC 6236 [28], and if the received image sizes are supported by the MRFP then </w:t>
      </w:r>
      <w:r w:rsidRPr="00EF20F7">
        <w:rPr>
          <w:lang w:eastAsia="ko-KR"/>
        </w:rPr>
        <w:t>the MRFC shall:</w:t>
      </w:r>
    </w:p>
    <w:p w14:paraId="7628ECEF" w14:textId="77777777" w:rsidR="00AD072D" w:rsidRPr="00EF20F7" w:rsidRDefault="00AD072D" w:rsidP="00AD072D">
      <w:pPr>
        <w:pStyle w:val="B10"/>
      </w:pPr>
      <w:r w:rsidRPr="00EF20F7">
        <w:t>-</w:t>
      </w:r>
      <w:r w:rsidRPr="00EF20F7">
        <w:tab/>
        <w:t xml:space="preserve">include the generic image attribute parameters for </w:t>
      </w:r>
      <w:r w:rsidRPr="00EF20F7">
        <w:rPr>
          <w:rFonts w:hint="eastAsia"/>
          <w:lang w:eastAsia="zh-CN"/>
        </w:rPr>
        <w:t xml:space="preserve">the </w:t>
      </w:r>
      <w:r w:rsidRPr="00EF20F7">
        <w:t>send and receiv</w:t>
      </w:r>
      <w:r w:rsidRPr="00EF20F7">
        <w:rPr>
          <w:rFonts w:hint="eastAsia"/>
          <w:lang w:eastAsia="zh-CN"/>
        </w:rPr>
        <w:t>e</w:t>
      </w:r>
      <w:r w:rsidRPr="00EF20F7">
        <w:t xml:space="preserve"> directions when seizing or modifying resources in the MRFP; and</w:t>
      </w:r>
    </w:p>
    <w:p w14:paraId="1B167580" w14:textId="77777777" w:rsidR="00AD072D" w:rsidRPr="00EF20F7" w:rsidRDefault="00AD072D" w:rsidP="00AD072D">
      <w:pPr>
        <w:pStyle w:val="B10"/>
      </w:pPr>
      <w:r w:rsidRPr="00EF20F7">
        <w:t>-</w:t>
      </w:r>
      <w:r w:rsidRPr="00EF20F7">
        <w:tab/>
        <w:t>include the SDP image attribute "a=imageattr" indicating the supported image sizes in the SDP answer on the Mr interface.</w:t>
      </w:r>
    </w:p>
    <w:p w14:paraId="47A67FE6" w14:textId="77777777" w:rsidR="00AD072D" w:rsidRPr="00EF20F7" w:rsidRDefault="00AD072D" w:rsidP="00AD072D">
      <w:pPr>
        <w:pStyle w:val="NO"/>
      </w:pPr>
      <w:r w:rsidRPr="00EF20F7">
        <w:t>NOTE 1:</w:t>
      </w:r>
      <w:r w:rsidRPr="00EF20F7">
        <w:tab/>
        <w:t>The image attribute may be used within the SDP capability negotiation framework and its use is then specified using the "a=acap" parameter.</w:t>
      </w:r>
    </w:p>
    <w:p w14:paraId="59857092" w14:textId="77777777" w:rsidR="00AD072D" w:rsidRPr="00EF20F7" w:rsidRDefault="00AD072D" w:rsidP="00AD072D">
      <w:pPr>
        <w:pStyle w:val="NO"/>
      </w:pPr>
      <w:r w:rsidRPr="00EF20F7">
        <w:t>NOTE 2:</w:t>
      </w:r>
      <w:r w:rsidRPr="00EF20F7">
        <w:tab/>
        <w:t>The MRFC not supporting the negotiation of the image size will ignore received generic image attributes and will return the SDP answer without any associated generic image attribute.</w:t>
      </w:r>
    </w:p>
    <w:p w14:paraId="6F3C7EF5" w14:textId="77777777" w:rsidR="00AD072D" w:rsidRPr="00EF20F7" w:rsidRDefault="00AD072D" w:rsidP="00AD072D">
      <w:pPr>
        <w:rPr>
          <w:lang w:eastAsia="zh-CN"/>
        </w:rPr>
      </w:pPr>
      <w:r w:rsidRPr="00EF20F7">
        <w:rPr>
          <w:lang w:eastAsia="zh-CN"/>
        </w:rPr>
        <w:t xml:space="preserve">When sending the </w:t>
      </w:r>
      <w:r w:rsidRPr="00EF20F7">
        <w:t>SDP body with image attribute(s) on the Mr interface</w:t>
      </w:r>
      <w:r w:rsidRPr="00EF20F7">
        <w:rPr>
          <w:lang w:eastAsia="zh-CN"/>
        </w:rPr>
        <w:t xml:space="preserve"> the </w:t>
      </w:r>
      <w:r w:rsidRPr="00EF20F7">
        <w:t xml:space="preserve">MRFC shall include </w:t>
      </w:r>
      <w:r w:rsidRPr="00EF20F7">
        <w:rPr>
          <w:lang w:eastAsia="zh-CN"/>
        </w:rPr>
        <w:t xml:space="preserve">in the </w:t>
      </w:r>
      <w:r w:rsidRPr="00EF20F7">
        <w:t>"a=imageattr"</w:t>
      </w:r>
      <w:r w:rsidRPr="00EF20F7">
        <w:rPr>
          <w:lang w:eastAsia="zh-CN"/>
        </w:rPr>
        <w:t>:</w:t>
      </w:r>
    </w:p>
    <w:p w14:paraId="7EDF68BF" w14:textId="77777777" w:rsidR="00AD072D" w:rsidRPr="00EF20F7" w:rsidRDefault="00AD072D" w:rsidP="00AD072D">
      <w:pPr>
        <w:pStyle w:val="B10"/>
      </w:pPr>
      <w:r w:rsidRPr="00EF20F7">
        <w:t>-</w:t>
      </w:r>
      <w:r w:rsidRPr="00EF20F7">
        <w:tab/>
      </w:r>
      <w:r w:rsidRPr="00EF20F7">
        <w:rPr>
          <w:rFonts w:cs="Arial"/>
          <w:lang w:eastAsia="zh-CN"/>
        </w:rPr>
        <w:t>"</w:t>
      </w:r>
      <w:r w:rsidRPr="00EF20F7">
        <w:rPr>
          <w:lang w:eastAsia="zh-CN"/>
        </w:rPr>
        <w:t>recv</w:t>
      </w:r>
      <w:r w:rsidRPr="00EF20F7">
        <w:rPr>
          <w:rFonts w:cs="Arial"/>
          <w:lang w:eastAsia="zh-CN"/>
        </w:rPr>
        <w:t>"</w:t>
      </w:r>
      <w:r w:rsidRPr="00EF20F7">
        <w:rPr>
          <w:lang w:eastAsia="zh-CN"/>
        </w:rPr>
        <w:t xml:space="preserve"> keyword </w:t>
      </w:r>
      <w:r w:rsidRPr="00EF20F7">
        <w:t xml:space="preserve">and corresponding </w:t>
      </w:r>
      <w:r w:rsidRPr="00EF20F7">
        <w:rPr>
          <w:lang w:eastAsia="zh-CN"/>
        </w:rPr>
        <w:t>image sizes which the MRFP supports in the receiving direction; and</w:t>
      </w:r>
    </w:p>
    <w:p w14:paraId="5BC26F61" w14:textId="77777777" w:rsidR="00AD072D" w:rsidRPr="00EF20F7" w:rsidRDefault="00AD072D" w:rsidP="00AD072D">
      <w:pPr>
        <w:pStyle w:val="B10"/>
        <w:rPr>
          <w:lang w:eastAsia="zh-CN"/>
        </w:rPr>
      </w:pPr>
      <w:r w:rsidRPr="00EF20F7">
        <w:t>-</w:t>
      </w:r>
      <w:r w:rsidRPr="00EF20F7">
        <w:tab/>
        <w:t xml:space="preserve">"send" keyword and corresponding </w:t>
      </w:r>
      <w:r w:rsidRPr="00EF20F7">
        <w:rPr>
          <w:lang w:eastAsia="zh-CN"/>
        </w:rPr>
        <w:t>image sizes which the MRFP supports in the sending direction.</w:t>
      </w:r>
    </w:p>
    <w:p w14:paraId="4D37D027" w14:textId="77777777" w:rsidR="00AD072D" w:rsidRPr="00EF20F7" w:rsidRDefault="00AD072D" w:rsidP="00AD072D">
      <w:r w:rsidRPr="00EF20F7">
        <w:t xml:space="preserve">If the MRFP and the MRFC support </w:t>
      </w:r>
      <w:r w:rsidRPr="00EF20F7">
        <w:rPr>
          <w:lang w:eastAsia="ko-KR"/>
        </w:rPr>
        <w:t xml:space="preserve">the </w:t>
      </w:r>
      <w:r w:rsidRPr="00EF20F7">
        <w:t>negotiation of the image size and the MRFC sends an SDP offer for subsequent call leg in a conference, the MRFC should include the SDP image attribute(s) "a=imageattr", with image sizes as supported by the MRFP and negotiated at other call legs in the session.</w:t>
      </w:r>
    </w:p>
    <w:p w14:paraId="713941EE" w14:textId="77777777" w:rsidR="00AD072D" w:rsidRPr="00EF20F7" w:rsidRDefault="00AD072D" w:rsidP="00AD072D">
      <w:pPr>
        <w:rPr>
          <w:lang w:eastAsia="zh-CN"/>
        </w:rPr>
      </w:pPr>
      <w:r w:rsidRPr="00EF20F7">
        <w:t>If the MRFC receives an SDP answer containing the SDP image attribute "a=imageattr", it shall modify resources in the MRFP if needed by indicating the supported image sizes within the generic image attribute parameter.</w:t>
      </w:r>
    </w:p>
    <w:p w14:paraId="3CA33887" w14:textId="77777777" w:rsidR="00AD072D" w:rsidRPr="00EF20F7" w:rsidRDefault="00AD072D" w:rsidP="00AD072D">
      <w:r w:rsidRPr="00EF20F7">
        <w:t>If the MRFC supports the negotiation of the image size and if the MRFC sends on the Mr interface the SDP body (offer or answer) it shall adjust the image sizes to be the same for the call legs in the session.</w:t>
      </w:r>
    </w:p>
    <w:p w14:paraId="5CBC70A1" w14:textId="77777777" w:rsidR="00AD072D" w:rsidRPr="00EF20F7" w:rsidRDefault="00AD072D" w:rsidP="00AD072D">
      <w:r w:rsidRPr="00EF20F7">
        <w:t>If the MRFP does not support the negotiation of the image size the MRFC shall send on the Mr interface the SDP body (offer or answer) without any image attribute "a=imageattr".</w:t>
      </w:r>
    </w:p>
    <w:p w14:paraId="4439A54F" w14:textId="77777777" w:rsidR="00AD072D" w:rsidRPr="00EF20F7" w:rsidRDefault="00AD072D" w:rsidP="00AD072D">
      <w:r w:rsidRPr="00EF20F7">
        <w:t xml:space="preserve">If the MRFP is configured with different image sizes </w:t>
      </w:r>
      <w:r w:rsidRPr="00EF20F7">
        <w:rPr>
          <w:rFonts w:hint="eastAsia"/>
          <w:lang w:eastAsia="zh-CN"/>
        </w:rPr>
        <w:t>o</w:t>
      </w:r>
      <w:r w:rsidRPr="00EF20F7">
        <w:t>n the receive direction of one termination and the send direction of another interconnected termination, then it shall adjust the frame sizes accordingly when forwarding video media streams and use the image size as described in 3GPP TS 26.114 [23] when sending media.</w:t>
      </w:r>
    </w:p>
    <w:p w14:paraId="728792D9" w14:textId="77777777" w:rsidR="00AD072D" w:rsidRPr="00EF20F7" w:rsidRDefault="00AD072D" w:rsidP="00AD072D">
      <w:pPr>
        <w:pStyle w:val="NO"/>
      </w:pPr>
      <w:r w:rsidRPr="00EF20F7">
        <w:t>NOTE 3:</w:t>
      </w:r>
      <w:r w:rsidRPr="00EF20F7">
        <w:tab/>
        <w:t>The relation between the negotiated image sizes and CVO are specified in 3GPP TS 26.114 [23].</w:t>
      </w:r>
    </w:p>
    <w:p w14:paraId="56199627" w14:textId="77777777" w:rsidR="00AD072D" w:rsidRPr="00EF20F7" w:rsidRDefault="00AD072D" w:rsidP="00AD072D">
      <w:pPr>
        <w:pStyle w:val="NO"/>
      </w:pPr>
      <w:r w:rsidRPr="00EF20F7">
        <w:t xml:space="preserve">NOTE </w:t>
      </w:r>
      <w:r w:rsidRPr="00EF20F7">
        <w:rPr>
          <w:rFonts w:hint="eastAsia"/>
          <w:lang w:eastAsia="zh-CN"/>
        </w:rPr>
        <w:t>4</w:t>
      </w:r>
      <w:r w:rsidRPr="00EF20F7">
        <w:t>:</w:t>
      </w:r>
      <w:r w:rsidRPr="00EF20F7">
        <w:tab/>
        <w:t>The generic image attribute includes information related to the send and receive capabilities of a single termination</w:t>
      </w:r>
      <w:r w:rsidRPr="00EF20F7">
        <w:rPr>
          <w:rFonts w:hint="eastAsia"/>
          <w:lang w:eastAsia="zh-CN"/>
        </w:rPr>
        <w:t>, and</w:t>
      </w:r>
      <w:r w:rsidRPr="00EF20F7">
        <w:t xml:space="preserve"> </w:t>
      </w:r>
      <w:r w:rsidRPr="00EF20F7">
        <w:rPr>
          <w:rFonts w:hint="eastAsia"/>
          <w:lang w:eastAsia="zh-CN"/>
        </w:rPr>
        <w:t>the adjustment of i</w:t>
      </w:r>
      <w:r w:rsidRPr="00EF20F7">
        <w:t xml:space="preserve">mage </w:t>
      </w:r>
      <w:r w:rsidRPr="00EF20F7">
        <w:rPr>
          <w:rFonts w:hint="eastAsia"/>
          <w:lang w:eastAsia="zh-CN"/>
        </w:rPr>
        <w:t>sizes</w:t>
      </w:r>
      <w:r w:rsidRPr="00EF20F7">
        <w:t xml:space="preserve"> is typically based on the setting of two connected terminations</w:t>
      </w:r>
      <w:r w:rsidRPr="00EF20F7">
        <w:rPr>
          <w:rFonts w:hint="eastAsia"/>
          <w:lang w:eastAsia="zh-CN"/>
        </w:rPr>
        <w:t xml:space="preserve"> in a single context</w:t>
      </w:r>
      <w:r w:rsidRPr="00EF20F7">
        <w:t>.</w:t>
      </w:r>
    </w:p>
    <w:p w14:paraId="2EA231CF" w14:textId="77777777" w:rsidR="00AD072D" w:rsidRPr="00EF20F7" w:rsidRDefault="00AD072D" w:rsidP="00AD072D">
      <w:pPr>
        <w:pStyle w:val="Heading2"/>
        <w:rPr>
          <w:lang w:eastAsia="zh-CN"/>
        </w:rPr>
      </w:pPr>
      <w:bookmarkStart w:id="116" w:name="_Toc517464927"/>
      <w:bookmarkStart w:id="117" w:name="_Toc67396632"/>
      <w:r w:rsidRPr="00EF20F7">
        <w:lastRenderedPageBreak/>
        <w:t>5.</w:t>
      </w:r>
      <w:r w:rsidRPr="00EF20F7">
        <w:rPr>
          <w:rFonts w:hint="eastAsia"/>
          <w:lang w:eastAsia="zh-CN"/>
        </w:rPr>
        <w:t>19</w:t>
      </w:r>
      <w:r w:rsidRPr="00EF20F7">
        <w:tab/>
        <w:t>Interactive Connectivity Establishment</w:t>
      </w:r>
      <w:r w:rsidRPr="00EF20F7">
        <w:rPr>
          <w:rFonts w:hint="eastAsia"/>
          <w:lang w:eastAsia="zh-CN"/>
        </w:rPr>
        <w:t xml:space="preserve"> support</w:t>
      </w:r>
      <w:bookmarkEnd w:id="116"/>
      <w:bookmarkEnd w:id="117"/>
    </w:p>
    <w:p w14:paraId="1F5D8B4C" w14:textId="77777777" w:rsidR="00AD072D" w:rsidRPr="00EF20F7" w:rsidRDefault="00AD072D" w:rsidP="00AD072D">
      <w:pPr>
        <w:pStyle w:val="Heading3"/>
      </w:pPr>
      <w:bookmarkStart w:id="118" w:name="_Toc517464928"/>
      <w:bookmarkStart w:id="119" w:name="_Toc67396633"/>
      <w:r w:rsidRPr="00EF20F7">
        <w:t>5.19.1</w:t>
      </w:r>
      <w:r w:rsidRPr="00EF20F7">
        <w:tab/>
        <w:t>General</w:t>
      </w:r>
      <w:bookmarkEnd w:id="118"/>
      <w:bookmarkEnd w:id="119"/>
    </w:p>
    <w:p w14:paraId="62B5A5D1" w14:textId="1B3F8409" w:rsidR="00AD072D" w:rsidRPr="00EF20F7" w:rsidRDefault="00AD072D" w:rsidP="00AD072D">
      <w:r w:rsidRPr="00EF20F7">
        <w:t xml:space="preserve">The MRFC and the MRFP may support Interactive Connectivity Establishment </w:t>
      </w:r>
      <w:r w:rsidRPr="00EF20F7">
        <w:rPr>
          <w:rFonts w:hint="eastAsia"/>
          <w:lang w:eastAsia="zh-CN"/>
        </w:rPr>
        <w:t>defined in IETF RFC 5245</w:t>
      </w:r>
      <w:r w:rsidR="001B11EB">
        <w:rPr>
          <w:lang w:eastAsia="zh-CN"/>
        </w:rPr>
        <w:t> </w:t>
      </w:r>
      <w:r w:rsidR="001B11EB" w:rsidRPr="00EF20F7">
        <w:rPr>
          <w:rFonts w:hint="eastAsia"/>
          <w:lang w:eastAsia="zh-CN"/>
        </w:rPr>
        <w:t>[</w:t>
      </w:r>
      <w:r w:rsidRPr="00EF20F7">
        <w:rPr>
          <w:rFonts w:hint="eastAsia"/>
          <w:lang w:eastAsia="zh-CN"/>
        </w:rPr>
        <w:t xml:space="preserve">29] </w:t>
      </w:r>
      <w:r w:rsidRPr="00EF20F7">
        <w:t xml:space="preserve">and 3GPP TS 24.229 [30] </w:t>
      </w:r>
      <w:r w:rsidRPr="00EF20F7">
        <w:rPr>
          <w:rFonts w:hint="eastAsia"/>
          <w:lang w:eastAsia="zh-CN"/>
        </w:rPr>
        <w:t xml:space="preserve">for NAT traversal as required by 3GPP </w:t>
      </w:r>
      <w:r w:rsidR="001B11EB" w:rsidRPr="00EF20F7">
        <w:rPr>
          <w:rFonts w:hint="eastAsia"/>
          <w:lang w:eastAsia="zh-CN"/>
        </w:rPr>
        <w:t>TS</w:t>
      </w:r>
      <w:r w:rsidR="001B11EB">
        <w:rPr>
          <w:lang w:eastAsia="zh-CN"/>
        </w:rPr>
        <w:t> </w:t>
      </w:r>
      <w:r w:rsidR="001B11EB" w:rsidRPr="00EF20F7">
        <w:rPr>
          <w:rFonts w:hint="eastAsia"/>
          <w:lang w:eastAsia="zh-CN"/>
        </w:rPr>
        <w:t>2</w:t>
      </w:r>
      <w:r w:rsidRPr="00EF20F7">
        <w:rPr>
          <w:rFonts w:hint="eastAsia"/>
          <w:lang w:eastAsia="zh-CN"/>
        </w:rPr>
        <w:t>3.228</w:t>
      </w:r>
      <w:r w:rsidR="001B11EB">
        <w:rPr>
          <w:lang w:eastAsia="zh-CN"/>
        </w:rPr>
        <w:t> </w:t>
      </w:r>
      <w:r w:rsidR="001B11EB" w:rsidRPr="00EF20F7">
        <w:rPr>
          <w:rFonts w:hint="eastAsia"/>
          <w:lang w:eastAsia="zh-CN"/>
        </w:rPr>
        <w:t>[</w:t>
      </w:r>
      <w:r w:rsidRPr="00EF20F7">
        <w:rPr>
          <w:rFonts w:hint="eastAsia"/>
          <w:lang w:eastAsia="zh-CN"/>
        </w:rPr>
        <w:t>1].</w:t>
      </w:r>
      <w:r w:rsidRPr="00EF20F7">
        <w:rPr>
          <w:lang w:eastAsia="zh-CN"/>
        </w:rPr>
        <w:t xml:space="preserve"> </w:t>
      </w:r>
      <w:r w:rsidRPr="00EF20F7">
        <w:t xml:space="preserve">The present </w:t>
      </w:r>
      <w:r w:rsidR="00975A8F">
        <w:t>clause</w:t>
      </w:r>
      <w:r w:rsidRPr="00EF20F7">
        <w:t xml:space="preserve"> describes the requirements for MRFC and MRFP when the ICE procedures are supported.</w:t>
      </w:r>
    </w:p>
    <w:p w14:paraId="6DA74081" w14:textId="77777777" w:rsidR="00AD072D" w:rsidRPr="00EF20F7" w:rsidRDefault="00AD072D" w:rsidP="00AD072D">
      <w:pPr>
        <w:rPr>
          <w:i/>
        </w:rPr>
      </w:pPr>
      <w:r w:rsidRPr="00EF20F7">
        <w:t>Support of full ICE functionality is optional, but if ICE is supported, the MRFC and MRFP shall at least support ICE lite as specified in IETF RFC 5245 [29]</w:t>
      </w:r>
      <w:r w:rsidRPr="00EF20F7">
        <w:rPr>
          <w:i/>
        </w:rPr>
        <w:t>.</w:t>
      </w:r>
    </w:p>
    <w:p w14:paraId="44627F30" w14:textId="77777777" w:rsidR="00AD072D" w:rsidRPr="00EF20F7" w:rsidRDefault="00AD072D" w:rsidP="00AD072D">
      <w:r w:rsidRPr="00EF20F7">
        <w:t>The MRFC and MRFP shall only use host candidates as local ICE candidates.</w:t>
      </w:r>
    </w:p>
    <w:p w14:paraId="11B624B0" w14:textId="77777777" w:rsidR="00AD072D" w:rsidRPr="00EF20F7" w:rsidRDefault="00AD072D" w:rsidP="00AD072D">
      <w:pPr>
        <w:pStyle w:val="NO"/>
      </w:pPr>
      <w:r w:rsidRPr="00EF20F7">
        <w:t>NOTE:</w:t>
      </w:r>
      <w:r w:rsidRPr="00EF20F7">
        <w:tab/>
        <w:t>MRFC and MRFP are not located behind a NAT from perspective of the ICE deployment model according to Figure 1 in IETF RFC 5245 [29].</w:t>
      </w:r>
    </w:p>
    <w:p w14:paraId="13AA3C06" w14:textId="77777777" w:rsidR="00AD072D" w:rsidRPr="00EF20F7" w:rsidRDefault="00AD072D" w:rsidP="00AD072D">
      <w:pPr>
        <w:rPr>
          <w:lang w:eastAsia="zh-CN"/>
        </w:rPr>
      </w:pPr>
      <w:r w:rsidRPr="00EF20F7">
        <w:rPr>
          <w:rFonts w:hint="eastAsia"/>
          <w:lang w:eastAsia="zh-CN"/>
        </w:rPr>
        <w:t>If ICE is supported</w:t>
      </w:r>
      <w:r w:rsidRPr="00EF20F7">
        <w:rPr>
          <w:lang w:eastAsia="zh-CN"/>
        </w:rPr>
        <w:t>,</w:t>
      </w:r>
      <w:r w:rsidRPr="00EF20F7">
        <w:rPr>
          <w:rFonts w:hint="eastAsia"/>
          <w:lang w:eastAsia="zh-CN"/>
        </w:rPr>
        <w:t xml:space="preserve"> the MRFC </w:t>
      </w:r>
      <w:r w:rsidRPr="00EF20F7">
        <w:t>shall perform separate ICE negotiation and procedures independentantly on each call leg (e.g. with each conference participant). Furthermore, the MRFC may be configured to apply ICE procedures only towards the access network side</w:t>
      </w:r>
      <w:r w:rsidRPr="00EF20F7">
        <w:rPr>
          <w:rFonts w:hint="eastAsia"/>
          <w:lang w:eastAsia="zh-CN"/>
        </w:rPr>
        <w:t>.</w:t>
      </w:r>
    </w:p>
    <w:p w14:paraId="04CD5B9E" w14:textId="77777777" w:rsidR="00AD072D" w:rsidRPr="00EF20F7" w:rsidRDefault="00AD072D" w:rsidP="00AD072D">
      <w:r w:rsidRPr="00EF20F7">
        <w:t>When the MRFC detects no ICE parameters in the received SDP, it shall not configure the MRFP to apply any ICE and STUN related procedures toward the call leg from where the SDP has been received.</w:t>
      </w:r>
    </w:p>
    <w:p w14:paraId="55408108" w14:textId="77777777" w:rsidR="00AD072D" w:rsidRPr="00EF20F7" w:rsidRDefault="00AD072D" w:rsidP="00AD072D">
      <w:r w:rsidRPr="00EF20F7">
        <w:t>Any MRFC supporting ICE shall advertise its support of incoming STUN continuity check procedures. An MRFC supporting full ICE procedures shall in addition advertise its support for originating STUN connectivity check procedures.</w:t>
      </w:r>
    </w:p>
    <w:p w14:paraId="26A2F86F" w14:textId="77777777" w:rsidR="00AD072D" w:rsidRPr="00EF20F7" w:rsidRDefault="00AD072D" w:rsidP="00AD072D">
      <w:r w:rsidRPr="00EF20F7">
        <w:t>If the MRFP does not indicate the support of STUN procedures, or if the MRFC is configured not to apply ICE toward a call leg, the MRFC shall not configure the MRFP to apply STUN procedures.</w:t>
      </w:r>
    </w:p>
    <w:p w14:paraId="55217CB6" w14:textId="77777777" w:rsidR="00AD072D" w:rsidRPr="00EF20F7" w:rsidRDefault="00AD072D" w:rsidP="00AD072D">
      <w:pPr>
        <w:pStyle w:val="Heading3"/>
      </w:pPr>
      <w:bookmarkStart w:id="120" w:name="_Toc517464929"/>
      <w:bookmarkStart w:id="121" w:name="_Toc67396634"/>
      <w:r w:rsidRPr="00EF20F7">
        <w:t>5.19.2</w:t>
      </w:r>
      <w:r w:rsidRPr="00EF20F7">
        <w:tab/>
        <w:t>ICE lite</w:t>
      </w:r>
      <w:bookmarkEnd w:id="120"/>
      <w:bookmarkEnd w:id="121"/>
    </w:p>
    <w:p w14:paraId="00BA296A" w14:textId="77777777" w:rsidR="00AD072D" w:rsidRPr="00EF20F7" w:rsidRDefault="00AD072D" w:rsidP="00AD072D">
      <w:r w:rsidRPr="00EF20F7">
        <w:t xml:space="preserve">If the MRFC is configured to use ICE lite, or supports only ICE lite, or controls an MRFP that only support ICE lite, the procedures in the present </w:t>
      </w:r>
      <w:r w:rsidR="00975A8F">
        <w:t>clause</w:t>
      </w:r>
      <w:r w:rsidRPr="00EF20F7">
        <w:t xml:space="preserve"> apply.</w:t>
      </w:r>
    </w:p>
    <w:p w14:paraId="00D36C14" w14:textId="77777777" w:rsidR="00AD072D" w:rsidRPr="00EF20F7" w:rsidRDefault="00AD072D" w:rsidP="00AD072D">
      <w:r w:rsidRPr="00EF20F7">
        <w:t>If the MRFC receives an initial SDP offer with ICE candidate information but no "a=ice-lite" attribute, the MRFC:</w:t>
      </w:r>
    </w:p>
    <w:p w14:paraId="49E5E0F5" w14:textId="77777777" w:rsidR="00AD072D" w:rsidRPr="00EF20F7" w:rsidRDefault="00AD072D" w:rsidP="00AD072D">
      <w:pPr>
        <w:pStyle w:val="B10"/>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12F3E3FE" w14:textId="77777777" w:rsidR="00AD072D" w:rsidRPr="00EF20F7" w:rsidRDefault="00AD072D" w:rsidP="00AD072D">
      <w:pPr>
        <w:pStyle w:val="NO"/>
      </w:pPr>
      <w:r w:rsidRPr="00EF20F7">
        <w:t>NOTE 1:</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14:paraId="317E4F5B" w14:textId="77777777" w:rsidR="00AD072D" w:rsidRPr="00EF20F7" w:rsidRDefault="00AD072D" w:rsidP="00AD072D">
      <w:pPr>
        <w:pStyle w:val="B10"/>
      </w:pPr>
      <w:r w:rsidRPr="00EF20F7">
        <w:t>-</w:t>
      </w:r>
      <w:r w:rsidRPr="00EF20F7">
        <w:tab/>
        <w:t>shall configure the MRFP to act as STUN server at the host candidate address, i.e. to answer STUN connectivity checks;</w:t>
      </w:r>
    </w:p>
    <w:p w14:paraId="55B725DB" w14:textId="77777777" w:rsidR="00AD072D" w:rsidRPr="00EF20F7" w:rsidRDefault="00AD072D" w:rsidP="00AD072D">
      <w:pPr>
        <w:pStyle w:val="B10"/>
      </w:pPr>
      <w:r w:rsidRPr="00EF20F7">
        <w:t>-</w:t>
      </w:r>
      <w:r w:rsidRPr="00EF20F7">
        <w:tab/>
        <w:t xml:space="preserve">may provide received remote ICE candidates and the received related </w:t>
      </w:r>
      <w:r w:rsidRPr="00EF20F7">
        <w:rPr>
          <w:lang w:val="en-US"/>
        </w:rPr>
        <w:t>ICE user name fragment</w:t>
      </w:r>
      <w:r w:rsidRPr="00EF20F7">
        <w:t xml:space="preserve"> and password to the MRFP;</w:t>
      </w:r>
    </w:p>
    <w:p w14:paraId="6E342D8E" w14:textId="77777777" w:rsidR="00AD072D" w:rsidRPr="00EF20F7" w:rsidRDefault="00AD072D" w:rsidP="00AD072D">
      <w:pPr>
        <w:pStyle w:val="B10"/>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 and;</w:t>
      </w:r>
    </w:p>
    <w:p w14:paraId="62C4891C" w14:textId="77777777" w:rsidR="00AD072D" w:rsidRPr="00EF20F7" w:rsidRDefault="00AD072D" w:rsidP="00AD072D">
      <w:pPr>
        <w:pStyle w:val="B10"/>
      </w:pPr>
      <w:r w:rsidRPr="00EF20F7">
        <w:t>-</w:t>
      </w:r>
      <w:r w:rsidRPr="00EF20F7">
        <w:tab/>
        <w:t>shall include the "a=ice-lite" attribute in the SDP answer.</w:t>
      </w:r>
    </w:p>
    <w:p w14:paraId="28CCE000" w14:textId="77777777" w:rsidR="00AD072D" w:rsidRPr="00EF20F7" w:rsidRDefault="00AD072D" w:rsidP="00AD072D">
      <w:r w:rsidRPr="00EF20F7">
        <w:t>If the MRFC receives SDP offer with ICE candidate information and an "a=ice-lite" attribute, the MRFC shall not apply ICE towards that call leg and not include any ICE related SDP attributes in the SDP answer.</w:t>
      </w:r>
    </w:p>
    <w:p w14:paraId="56BA17E5" w14:textId="77777777" w:rsidR="00AD072D" w:rsidRPr="00EF20F7" w:rsidRDefault="00AD072D" w:rsidP="00AD072D">
      <w:pPr>
        <w:pStyle w:val="NO"/>
      </w:pPr>
      <w:r w:rsidRPr="00EF20F7">
        <w:t>NOTE 2: This avoids that the ICE lite peer needs to send extra SDP offers to complete ICE procedures.</w:t>
      </w:r>
    </w:p>
    <w:p w14:paraId="3C33995D" w14:textId="77777777" w:rsidR="00AD072D" w:rsidRPr="00EF20F7" w:rsidRDefault="00AD072D" w:rsidP="00AD072D">
      <w:r w:rsidRPr="00EF20F7">
        <w:t>If the MRFC sends an SDP offer towards a call leg where ICE is to be applied, the MRFC:</w:t>
      </w:r>
    </w:p>
    <w:p w14:paraId="228F5137" w14:textId="77777777" w:rsidR="00AD072D" w:rsidRPr="00EF20F7" w:rsidRDefault="00AD072D" w:rsidP="00AD072D">
      <w:pPr>
        <w:pStyle w:val="B10"/>
      </w:pPr>
      <w:r w:rsidRPr="00EF20F7">
        <w:t>-</w:t>
      </w:r>
      <w:r w:rsidRPr="00EF20F7">
        <w:tab/>
        <w:t>shall request the MRFP to reserve a host candidate for each media line w</w:t>
      </w:r>
      <w:r w:rsidRPr="00EF20F7">
        <w:rPr>
          <w:rFonts w:hint="eastAsia"/>
          <w:lang w:eastAsia="zh-CN"/>
        </w:rPr>
        <w:t>h</w:t>
      </w:r>
      <w:r w:rsidRPr="00EF20F7">
        <w:t xml:space="preserve">ere it decides to use ICE and provide its address information, user name </w:t>
      </w:r>
      <w:r w:rsidRPr="00EF20F7">
        <w:rPr>
          <w:lang w:val="en-US"/>
        </w:rPr>
        <w:t>fragment</w:t>
      </w:r>
      <w:r w:rsidRPr="00EF20F7">
        <w:t xml:space="preserve"> and password;</w:t>
      </w:r>
    </w:p>
    <w:p w14:paraId="6F2B68F2" w14:textId="77777777" w:rsidR="00AD072D" w:rsidRPr="00EF20F7" w:rsidRDefault="00AD072D" w:rsidP="00AD072D">
      <w:pPr>
        <w:pStyle w:val="B10"/>
      </w:pPr>
      <w:r w:rsidRPr="00EF20F7">
        <w:lastRenderedPageBreak/>
        <w:t>-</w:t>
      </w:r>
      <w:r w:rsidRPr="00EF20F7">
        <w:tab/>
        <w:t>shall configure the MRFP to act as STUN server at the host candidate address, i.e. to answer STUN connectivity checks;</w:t>
      </w:r>
    </w:p>
    <w:p w14:paraId="6F65EE11" w14:textId="77777777" w:rsidR="00AD072D" w:rsidRPr="00EF20F7" w:rsidRDefault="00AD072D" w:rsidP="00AD072D">
      <w:pPr>
        <w:pStyle w:val="B10"/>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 and</w:t>
      </w:r>
    </w:p>
    <w:p w14:paraId="346B0095" w14:textId="77777777" w:rsidR="00AD072D" w:rsidRPr="00EF20F7" w:rsidRDefault="00AD072D" w:rsidP="00AD072D">
      <w:pPr>
        <w:pStyle w:val="B10"/>
      </w:pPr>
      <w:r w:rsidRPr="00EF20F7">
        <w:t>-</w:t>
      </w:r>
      <w:r w:rsidRPr="00EF20F7">
        <w:tab/>
        <w:t>shall include the "a=ice-lite" attribute in the SDP offer.</w:t>
      </w:r>
    </w:p>
    <w:p w14:paraId="08021818" w14:textId="77777777" w:rsidR="00AD072D" w:rsidRPr="00EF20F7" w:rsidRDefault="00AD072D" w:rsidP="00AD072D">
      <w:pPr>
        <w:rPr>
          <w:color w:val="000000"/>
        </w:rPr>
      </w:pPr>
      <w:r w:rsidRPr="00EF20F7">
        <w:rPr>
          <w:color w:val="000000"/>
        </w:rPr>
        <w:t xml:space="preserve">If the MRFC then receives an SDP answer with candidate information from the call leg where ICE is to be applied, the MRFC may provide received remote ICE candidates and the received related </w:t>
      </w:r>
      <w:r w:rsidRPr="00EF20F7">
        <w:rPr>
          <w:lang w:val="en-US"/>
        </w:rPr>
        <w:t>ICE user name fragment</w:t>
      </w:r>
      <w:r w:rsidRPr="00EF20F7">
        <w:t xml:space="preserve"> </w:t>
      </w:r>
      <w:r w:rsidRPr="00EF20F7">
        <w:rPr>
          <w:color w:val="000000"/>
        </w:rPr>
        <w:t>and password to the MRFP.</w:t>
      </w:r>
    </w:p>
    <w:p w14:paraId="5362FA87" w14:textId="77777777" w:rsidR="00AD072D" w:rsidRPr="00EF20F7" w:rsidRDefault="00AD072D" w:rsidP="00AD072D">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p w14:paraId="1731F486" w14:textId="77777777" w:rsidR="00AD072D" w:rsidRPr="00EF20F7" w:rsidRDefault="00AD072D" w:rsidP="00AD072D">
      <w:r w:rsidRPr="00EF20F7">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14:paraId="727E663C" w14:textId="77777777" w:rsidR="00AD072D" w:rsidRPr="00EF20F7" w:rsidRDefault="00AD072D" w:rsidP="00AD072D">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sidR="00975A8F">
        <w:rPr>
          <w:lang w:eastAsia="zh-CN"/>
        </w:rPr>
        <w:t>clause</w:t>
      </w:r>
      <w:r w:rsidRPr="00EF20F7">
        <w:t> 7.2 of IETF RFC 5245 [29].</w:t>
      </w:r>
    </w:p>
    <w:p w14:paraId="7624F66B" w14:textId="77777777" w:rsidR="00AD072D" w:rsidRPr="00EF20F7" w:rsidRDefault="00AD072D" w:rsidP="00AD072D">
      <w:r w:rsidRPr="00EF20F7">
        <w:t xml:space="preserve">When receiving a request to act as STUN server, the MRFP shall be prepared to answer STUN binding request according to </w:t>
      </w:r>
      <w:r w:rsidR="00975A8F">
        <w:rPr>
          <w:lang w:eastAsia="zh-CN"/>
        </w:rPr>
        <w:t>clause</w:t>
      </w:r>
      <w:r w:rsidRPr="00EF20F7">
        <w:t> 7.2 of IETF RFC 5245 [29]. Once a STUN binding request with the "USE-CANDIDATE" flag has been received, the MRFP may send media towards the source of the binding request.</w:t>
      </w:r>
    </w:p>
    <w:p w14:paraId="030E52FF" w14:textId="77777777" w:rsidR="00AD072D" w:rsidRPr="00EF20F7" w:rsidRDefault="00AD072D" w:rsidP="00AD072D">
      <w:pPr>
        <w:pStyle w:val="Heading3"/>
      </w:pPr>
      <w:bookmarkStart w:id="122" w:name="_Toc517464930"/>
      <w:bookmarkStart w:id="123" w:name="_Toc67396635"/>
      <w:r w:rsidRPr="00EF20F7">
        <w:t>5.19.3</w:t>
      </w:r>
      <w:r w:rsidRPr="00EF20F7">
        <w:tab/>
        <w:t>Full ICE</w:t>
      </w:r>
      <w:bookmarkEnd w:id="122"/>
      <w:bookmarkEnd w:id="123"/>
    </w:p>
    <w:p w14:paraId="5792B84F" w14:textId="77777777" w:rsidR="00AD072D" w:rsidRPr="00EF20F7" w:rsidRDefault="00AD072D" w:rsidP="00AD072D">
      <w:r w:rsidRPr="00EF20F7">
        <w:t xml:space="preserve">If the MRFC supports and is configured to use </w:t>
      </w:r>
      <w:r w:rsidRPr="00EF20F7">
        <w:rPr>
          <w:rFonts w:hint="eastAsia"/>
          <w:lang w:eastAsia="zh-CN"/>
        </w:rPr>
        <w:t>f</w:t>
      </w:r>
      <w:r w:rsidRPr="00EF20F7">
        <w:t xml:space="preserve">ull ICE, and controls an MRFP that supports </w:t>
      </w:r>
      <w:r w:rsidRPr="00EF20F7">
        <w:rPr>
          <w:rFonts w:hint="eastAsia"/>
          <w:lang w:eastAsia="zh-CN"/>
        </w:rPr>
        <w:t>f</w:t>
      </w:r>
      <w:r w:rsidRPr="00EF20F7">
        <w:t xml:space="preserve">ull ICE, the procedures in the present </w:t>
      </w:r>
      <w:r w:rsidR="00975A8F">
        <w:t>clause</w:t>
      </w:r>
      <w:r w:rsidRPr="00EF20F7">
        <w:t xml:space="preserve"> apply.</w:t>
      </w:r>
    </w:p>
    <w:p w14:paraId="32B586F8" w14:textId="77777777" w:rsidR="00AD072D" w:rsidRPr="00EF20F7" w:rsidRDefault="00AD072D" w:rsidP="00AD072D">
      <w:r w:rsidRPr="00EF20F7">
        <w:t>If the MRFC receives an initial SDP offer with ICE candidate information, the MRFC:</w:t>
      </w:r>
    </w:p>
    <w:p w14:paraId="7907A185" w14:textId="77777777" w:rsidR="00AD072D" w:rsidRPr="00EF20F7" w:rsidRDefault="00AD072D" w:rsidP="00AD072D">
      <w:pPr>
        <w:pStyle w:val="B10"/>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34CC6BD2" w14:textId="77777777" w:rsidR="00AD072D" w:rsidRPr="00EF20F7" w:rsidRDefault="00AD072D" w:rsidP="00AD072D">
      <w:pPr>
        <w:pStyle w:val="NO"/>
      </w:pPr>
      <w:r w:rsidRPr="00EF20F7">
        <w:t>NOTE:</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14:paraId="21511E8C" w14:textId="77777777" w:rsidR="00AD072D" w:rsidRPr="00EF20F7" w:rsidRDefault="00AD072D" w:rsidP="00AD072D">
      <w:pPr>
        <w:pStyle w:val="B10"/>
      </w:pPr>
      <w:r w:rsidRPr="00EF20F7">
        <w:t>-</w:t>
      </w:r>
      <w:r w:rsidRPr="00EF20F7">
        <w:tab/>
        <w:t>shall configure the MRFP to act as STUN server at the host candidate address, i.e. to answer STUN connectivity checks;</w:t>
      </w:r>
    </w:p>
    <w:p w14:paraId="400DB0BC" w14:textId="77777777" w:rsidR="00AD072D" w:rsidRPr="00EF20F7" w:rsidRDefault="00AD072D" w:rsidP="00AD072D">
      <w:pPr>
        <w:pStyle w:val="B10"/>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6841E7E6" w14:textId="77777777" w:rsidR="00AD072D" w:rsidRPr="00EF20F7" w:rsidRDefault="00AD072D" w:rsidP="00AD072D">
      <w:pPr>
        <w:pStyle w:val="B10"/>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p>
    <w:p w14:paraId="436A46F5" w14:textId="542B3C4D" w:rsidR="00AD072D" w:rsidRPr="00EF20F7" w:rsidRDefault="00AD072D" w:rsidP="00AD072D">
      <w:pPr>
        <w:pStyle w:val="B10"/>
      </w:pPr>
      <w:r w:rsidRPr="00EF20F7">
        <w:t>-</w:t>
      </w:r>
      <w:r w:rsidRPr="00EF20F7">
        <w:tab/>
        <w:t xml:space="preserve">shall determine the role of the MRFC </w:t>
      </w:r>
      <w:r w:rsidRPr="00EF20F7">
        <w:rPr>
          <w:rFonts w:hint="eastAsia"/>
          <w:lang w:eastAsia="zh-CN"/>
        </w:rPr>
        <w:t xml:space="preserve">in ICE </w:t>
      </w:r>
      <w:r w:rsidRPr="00EF20F7">
        <w:rPr>
          <w:lang w:eastAsia="zh-CN"/>
        </w:rPr>
        <w:t>(</w:t>
      </w:r>
      <w:r w:rsidRPr="00EF20F7">
        <w:rPr>
          <w:rFonts w:hint="eastAsia"/>
          <w:lang w:eastAsia="zh-CN"/>
        </w:rPr>
        <w:t>controlling</w:t>
      </w:r>
      <w:r w:rsidRPr="00EF20F7">
        <w:rPr>
          <w:lang w:eastAsia="zh-CN"/>
        </w:rPr>
        <w:t xml:space="preserve"> or controlled) according to </w:t>
      </w:r>
      <w:r w:rsidR="001B11EB">
        <w:rPr>
          <w:lang w:eastAsia="zh-CN"/>
        </w:rPr>
        <w:t>clause </w:t>
      </w:r>
      <w:r w:rsidR="001B11EB" w:rsidRPr="00EF20F7">
        <w:rPr>
          <w:lang w:eastAsia="zh-CN"/>
        </w:rPr>
        <w:t>5</w:t>
      </w:r>
      <w:r w:rsidRPr="00EF20F7">
        <w:rPr>
          <w:lang w:eastAsia="zh-CN"/>
        </w:rPr>
        <w:t xml:space="preserve">.2 of IETF </w:t>
      </w:r>
      <w:r w:rsidRPr="00EF20F7">
        <w:t>RFC 5245 [29];</w:t>
      </w:r>
    </w:p>
    <w:p w14:paraId="5F310E20" w14:textId="77777777" w:rsidR="00AD072D" w:rsidRPr="00EF20F7" w:rsidRDefault="00AD072D" w:rsidP="00AD072D">
      <w:pPr>
        <w:pStyle w:val="B10"/>
      </w:pPr>
      <w:r w:rsidRPr="00EF20F7">
        <w:t>-</w:t>
      </w:r>
      <w:r w:rsidRPr="00EF20F7">
        <w:tab/>
        <w:t>shall configure the MRFP to perform connectivity checks in accordance with the determined ICE role;</w:t>
      </w:r>
    </w:p>
    <w:p w14:paraId="77F7DBC1" w14:textId="77777777" w:rsidR="00AD072D" w:rsidRPr="00EF20F7" w:rsidRDefault="00AD072D" w:rsidP="00AD072D">
      <w:pPr>
        <w:pStyle w:val="B10"/>
        <w:rPr>
          <w:lang w:eastAsia="zh-CN"/>
        </w:rPr>
      </w:pPr>
      <w:r w:rsidRPr="00EF20F7">
        <w:t>-</w:t>
      </w:r>
      <w:r w:rsidRPr="00EF20F7">
        <w:tab/>
        <w:t>shall configure the MRFP to report connectivity check results; and</w:t>
      </w:r>
    </w:p>
    <w:p w14:paraId="7AB67E29" w14:textId="77777777" w:rsidR="00AD072D" w:rsidRPr="00EF20F7" w:rsidRDefault="00AD072D" w:rsidP="00AD072D">
      <w:pPr>
        <w:pStyle w:val="B10"/>
      </w:pPr>
      <w:r w:rsidRPr="00EF20F7">
        <w:t>-</w:t>
      </w:r>
      <w:r w:rsidRPr="00EF20F7">
        <w:tab/>
        <w:t xml:space="preserve">shall configure the MRFP to report </w:t>
      </w:r>
      <w:r w:rsidRPr="00EF20F7">
        <w:rPr>
          <w:rFonts w:hint="eastAsia"/>
          <w:lang w:eastAsia="zh-CN"/>
        </w:rPr>
        <w:t xml:space="preserve">a new peer reflexive candidate if discovered during the </w:t>
      </w:r>
      <w:r w:rsidRPr="00EF20F7">
        <w:t>connectivity check.</w:t>
      </w:r>
    </w:p>
    <w:p w14:paraId="4612DF42" w14:textId="77777777" w:rsidR="00AD072D" w:rsidRPr="00EF20F7" w:rsidRDefault="00AD072D" w:rsidP="00AD072D">
      <w:r w:rsidRPr="00EF20F7">
        <w:t>If the MRFC sends an SDP offer towards a call leg where ICE is to be applied, the MRFC:</w:t>
      </w:r>
    </w:p>
    <w:p w14:paraId="5D0BC443" w14:textId="77777777" w:rsidR="00AD072D" w:rsidRPr="00EF20F7" w:rsidRDefault="00AD072D" w:rsidP="00AD072D">
      <w:pPr>
        <w:pStyle w:val="B10"/>
      </w:pPr>
      <w:r w:rsidRPr="00EF20F7">
        <w:t>-</w:t>
      </w:r>
      <w:r w:rsidRPr="00EF20F7">
        <w:tab/>
        <w:t xml:space="preserve">shall request the MRFP to reserve a host candidate for each media line were it decides to use ICE and provide its address information, </w:t>
      </w:r>
      <w:r w:rsidRPr="00EF20F7">
        <w:rPr>
          <w:lang w:val="en-US"/>
        </w:rPr>
        <w:t>ICE user name fragment</w:t>
      </w:r>
      <w:r w:rsidRPr="00EF20F7">
        <w:t xml:space="preserve"> and password;</w:t>
      </w:r>
    </w:p>
    <w:p w14:paraId="27751DA7" w14:textId="77777777" w:rsidR="00AD072D" w:rsidRPr="00EF20F7" w:rsidRDefault="00AD072D" w:rsidP="00AD072D">
      <w:pPr>
        <w:pStyle w:val="B10"/>
      </w:pPr>
      <w:r w:rsidRPr="00EF20F7">
        <w:lastRenderedPageBreak/>
        <w:t>-</w:t>
      </w:r>
      <w:r w:rsidRPr="00EF20F7">
        <w:tab/>
        <w:t>shall configure the MRFP to act as STUN server at the host candidate address, i.e. to answer STUN connectivity checks; and</w:t>
      </w:r>
    </w:p>
    <w:p w14:paraId="52FF44F1" w14:textId="77777777" w:rsidR="00AD072D" w:rsidRPr="00EF20F7" w:rsidRDefault="00AD072D" w:rsidP="00AD072D">
      <w:pPr>
        <w:pStyle w:val="B10"/>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w:t>
      </w:r>
    </w:p>
    <w:p w14:paraId="2604B103" w14:textId="77777777" w:rsidR="00AD072D" w:rsidRPr="00EF20F7" w:rsidRDefault="00AD072D" w:rsidP="00AD072D">
      <w:r w:rsidRPr="00EF20F7">
        <w:t>If the MRFC then receives an SDP answer with candidate information from the call leg where ICE is to be applied, the MRFC:</w:t>
      </w:r>
    </w:p>
    <w:p w14:paraId="1D07834E" w14:textId="77777777" w:rsidR="00AD072D" w:rsidRPr="00EF20F7" w:rsidRDefault="00AD072D" w:rsidP="00AD072D">
      <w:pPr>
        <w:pStyle w:val="B10"/>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4444F830" w14:textId="182D57AB" w:rsidR="00AD072D" w:rsidRPr="00EF20F7" w:rsidRDefault="00AD072D" w:rsidP="00AD072D">
      <w:pPr>
        <w:pStyle w:val="B10"/>
      </w:pPr>
      <w:r w:rsidRPr="00EF20F7">
        <w:t>-</w:t>
      </w:r>
      <w:r w:rsidRPr="00EF20F7">
        <w:tab/>
        <w:t>shall determine the role of the MRFC</w:t>
      </w:r>
      <w:r w:rsidRPr="00EF20F7">
        <w:rPr>
          <w:rFonts w:hint="eastAsia"/>
          <w:lang w:eastAsia="zh-CN"/>
        </w:rPr>
        <w:t xml:space="preserve"> in ICE </w:t>
      </w:r>
      <w:r w:rsidRPr="00EF20F7">
        <w:rPr>
          <w:lang w:eastAsia="zh-CN"/>
        </w:rPr>
        <w:t>(</w:t>
      </w:r>
      <w:r w:rsidRPr="00EF20F7">
        <w:rPr>
          <w:rFonts w:hint="eastAsia"/>
          <w:lang w:eastAsia="zh-CN"/>
        </w:rPr>
        <w:t>controlling</w:t>
      </w:r>
      <w:r w:rsidRPr="00EF20F7">
        <w:rPr>
          <w:lang w:eastAsia="zh-CN"/>
        </w:rPr>
        <w:t xml:space="preserve"> or controlled) according to </w:t>
      </w:r>
      <w:r w:rsidR="001B11EB">
        <w:rPr>
          <w:lang w:eastAsia="zh-CN"/>
        </w:rPr>
        <w:t>clause </w:t>
      </w:r>
      <w:r w:rsidR="001B11EB" w:rsidRPr="00EF20F7">
        <w:rPr>
          <w:lang w:eastAsia="zh-CN"/>
        </w:rPr>
        <w:t>5</w:t>
      </w:r>
      <w:r w:rsidRPr="00EF20F7">
        <w:rPr>
          <w:lang w:eastAsia="zh-CN"/>
        </w:rPr>
        <w:t xml:space="preserve">.2 of </w:t>
      </w:r>
      <w:r w:rsidRPr="00EF20F7">
        <w:t>RFC 5245 [29];</w:t>
      </w:r>
    </w:p>
    <w:p w14:paraId="24F233C3" w14:textId="77777777" w:rsidR="00AD072D" w:rsidRPr="00EF20F7" w:rsidRDefault="00AD072D" w:rsidP="00AD072D">
      <w:pPr>
        <w:pStyle w:val="B10"/>
      </w:pPr>
      <w:r w:rsidRPr="00EF20F7">
        <w:t>-</w:t>
      </w:r>
      <w:r w:rsidRPr="00EF20F7">
        <w:tab/>
        <w:t>shall configure the MRFP to perform connectivity checks in accordance with the determined ICE role;</w:t>
      </w:r>
    </w:p>
    <w:p w14:paraId="7AB89003" w14:textId="77777777" w:rsidR="00AD072D" w:rsidRPr="00EF20F7" w:rsidRDefault="00AD072D" w:rsidP="00AD072D">
      <w:pPr>
        <w:pStyle w:val="B10"/>
        <w:rPr>
          <w:lang w:eastAsia="zh-CN"/>
        </w:rPr>
      </w:pPr>
      <w:r w:rsidRPr="00EF20F7">
        <w:t>-</w:t>
      </w:r>
      <w:r w:rsidRPr="00EF20F7">
        <w:tab/>
        <w:t>shall configure the MRFP to report connectivity check results; and</w:t>
      </w:r>
    </w:p>
    <w:p w14:paraId="1579AA92" w14:textId="77777777" w:rsidR="00AD072D" w:rsidRPr="00EF20F7" w:rsidRDefault="00AD072D" w:rsidP="00AD072D">
      <w:pPr>
        <w:pStyle w:val="B10"/>
      </w:pPr>
      <w:r w:rsidRPr="00EF20F7">
        <w:t>-</w:t>
      </w:r>
      <w:r w:rsidRPr="00EF20F7">
        <w:tab/>
        <w:t xml:space="preserve">shall configure the MRFP to report </w:t>
      </w:r>
      <w:r w:rsidRPr="00EF20F7">
        <w:rPr>
          <w:rFonts w:hint="eastAsia"/>
        </w:rPr>
        <w:t xml:space="preserve">a new peer reflexive candidate if discovered during the </w:t>
      </w:r>
      <w:r w:rsidRPr="00EF20F7">
        <w:t>connectivity check.</w:t>
      </w:r>
    </w:p>
    <w:p w14:paraId="779150AB" w14:textId="77777777" w:rsidR="00AD072D" w:rsidRPr="00EF20F7" w:rsidRDefault="00AD072D" w:rsidP="00AD072D">
      <w:r w:rsidRPr="00EF20F7">
        <w:t xml:space="preserve">When the MRFC is informed by the MRFP about new peer reflexive candidate(s) discovered by the connectivity checks, it shall configure the MRFP to perform </w:t>
      </w:r>
      <w:r w:rsidRPr="00EF20F7">
        <w:rPr>
          <w:rFonts w:hint="eastAsia"/>
          <w:lang w:eastAsia="zh-CN"/>
        </w:rPr>
        <w:t xml:space="preserve">additional </w:t>
      </w:r>
      <w:r w:rsidRPr="00EF20F7">
        <w:t>connectivity checks for those candidates,</w:t>
      </w:r>
    </w:p>
    <w:p w14:paraId="1CD0A1B7" w14:textId="0E88E1B5" w:rsidR="00AD072D" w:rsidRPr="00EF20F7" w:rsidRDefault="00AD072D" w:rsidP="00AD072D">
      <w:r w:rsidRPr="00EF20F7">
        <w:t xml:space="preserve">When the MRFC is informed by the MRFP about successful candidate pairs determined by the connectivity checks, the MRFC shall send a new SDP offer to its peer with contents according to </w:t>
      </w:r>
      <w:r w:rsidR="001B11EB">
        <w:t>clause </w:t>
      </w:r>
      <w:r w:rsidR="001B11EB" w:rsidRPr="00EF20F7">
        <w:t>9</w:t>
      </w:r>
      <w:r w:rsidRPr="00EF20F7">
        <w:t>.2.2.2 of IETF RFC 5245 [29] if it has the controlling role and the highest-priority candidate pair differs from the default candidates in previous SDP.</w:t>
      </w:r>
    </w:p>
    <w:p w14:paraId="0AD8AB0C" w14:textId="77777777" w:rsidR="00AD072D" w:rsidRPr="00EF20F7" w:rsidRDefault="00AD072D" w:rsidP="00AD072D">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p w14:paraId="35269C5D" w14:textId="77777777" w:rsidR="00AD072D" w:rsidRPr="00EF20F7" w:rsidRDefault="00AD072D" w:rsidP="00AD072D">
      <w:r w:rsidRPr="00EF20F7">
        <w:t>When receiving a request for a host candidate for a media line, the MRFP shall allocate one host candidate for that media line and send it to the MRFC within the reply. The IP address and port shall be the same as indicated separately as Local IP Resources.</w:t>
      </w:r>
    </w:p>
    <w:p w14:paraId="25496DAF" w14:textId="77777777" w:rsidR="00AD072D" w:rsidRPr="00EF20F7" w:rsidRDefault="00AD072D" w:rsidP="00AD072D">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sidR="00975A8F">
        <w:rPr>
          <w:lang w:eastAsia="zh-CN"/>
        </w:rPr>
        <w:t>clause</w:t>
      </w:r>
      <w:r w:rsidRPr="00EF20F7">
        <w:t> 7.2 of IETF RFC 5245 [29].</w:t>
      </w:r>
    </w:p>
    <w:p w14:paraId="0D019A82" w14:textId="77777777" w:rsidR="00AD072D" w:rsidRPr="00EF20F7" w:rsidRDefault="00AD072D" w:rsidP="00AD072D">
      <w:r w:rsidRPr="00EF20F7">
        <w:t xml:space="preserve">When receiving a request to act as STUN server, the MRFP shall be prepared to answer STUN binding request according to </w:t>
      </w:r>
      <w:r w:rsidR="00975A8F">
        <w:rPr>
          <w:lang w:eastAsia="zh-CN"/>
        </w:rPr>
        <w:t>clause</w:t>
      </w:r>
      <w:r w:rsidRPr="00EF20F7">
        <w:t> 7.2 of IETF RFC 5245 [29]. Once a STUN binding request with the "USE-CANDIDATE" flag has been received, the MRFP may send media towards the source of the binding request.</w:t>
      </w:r>
    </w:p>
    <w:p w14:paraId="11912F17" w14:textId="77777777" w:rsidR="00AD072D" w:rsidRPr="00EF20F7" w:rsidRDefault="00AD072D" w:rsidP="00AD072D">
      <w:r w:rsidRPr="00EF20F7">
        <w:t>When receiving a request to perform connectivity checks and to report connectivity check results, the IMS AGW:</w:t>
      </w:r>
    </w:p>
    <w:p w14:paraId="09C8523C" w14:textId="612FAB8B" w:rsidR="00AD072D" w:rsidRPr="00EF20F7" w:rsidRDefault="00AD072D" w:rsidP="00AD072D">
      <w:pPr>
        <w:pStyle w:val="B10"/>
      </w:pPr>
      <w:r w:rsidRPr="00EF20F7">
        <w:t>-</w:t>
      </w:r>
      <w:r w:rsidRPr="00EF20F7">
        <w:tab/>
        <w:t xml:space="preserve">shall compute ICE candidate pairs </w:t>
      </w:r>
      <w:r w:rsidRPr="00EF20F7">
        <w:rPr>
          <w:lang w:eastAsia="zh-CN"/>
        </w:rPr>
        <w:t xml:space="preserve">according to </w:t>
      </w:r>
      <w:r w:rsidR="001B11EB">
        <w:rPr>
          <w:lang w:eastAsia="zh-CN"/>
        </w:rPr>
        <w:t>clause </w:t>
      </w:r>
      <w:r w:rsidR="001B11EB" w:rsidRPr="00EF20F7">
        <w:rPr>
          <w:lang w:eastAsia="zh-CN"/>
        </w:rPr>
        <w:t>5</w:t>
      </w:r>
      <w:r w:rsidRPr="00EF20F7">
        <w:rPr>
          <w:lang w:eastAsia="zh-CN"/>
        </w:rPr>
        <w:t xml:space="preserve">.7 of IETF </w:t>
      </w:r>
      <w:r w:rsidRPr="00EF20F7">
        <w:t>RFC 5245 [29];</w:t>
      </w:r>
    </w:p>
    <w:p w14:paraId="65078935" w14:textId="288FAB5D" w:rsidR="00AD072D" w:rsidRPr="00EF20F7" w:rsidRDefault="00AD072D" w:rsidP="00AD072D">
      <w:pPr>
        <w:pStyle w:val="B10"/>
      </w:pPr>
      <w:r w:rsidRPr="00EF20F7">
        <w:t>-</w:t>
      </w:r>
      <w:r w:rsidRPr="00EF20F7">
        <w:tab/>
        <w:t xml:space="preserve">shall schedule checks for the ICE candidate pairs </w:t>
      </w:r>
      <w:r w:rsidRPr="00EF20F7">
        <w:rPr>
          <w:lang w:eastAsia="zh-CN"/>
        </w:rPr>
        <w:t xml:space="preserve">according to </w:t>
      </w:r>
      <w:r w:rsidR="001B11EB">
        <w:rPr>
          <w:lang w:eastAsia="zh-CN"/>
        </w:rPr>
        <w:t>clause </w:t>
      </w:r>
      <w:r w:rsidR="001B11EB" w:rsidRPr="00EF20F7">
        <w:rPr>
          <w:lang w:eastAsia="zh-CN"/>
        </w:rPr>
        <w:t>5</w:t>
      </w:r>
      <w:r w:rsidRPr="00EF20F7">
        <w:rPr>
          <w:lang w:eastAsia="zh-CN"/>
        </w:rPr>
        <w:t xml:space="preserve">.8 of IETF </w:t>
      </w:r>
      <w:r w:rsidRPr="00EF20F7">
        <w:t>RFC 5245 [29];</w:t>
      </w:r>
    </w:p>
    <w:p w14:paraId="6D27A60B" w14:textId="3F3FDD28" w:rsidR="00AD072D" w:rsidRPr="00EF20F7" w:rsidRDefault="00AD072D" w:rsidP="00AD072D">
      <w:pPr>
        <w:pStyle w:val="B10"/>
      </w:pPr>
      <w:r w:rsidRPr="00EF20F7">
        <w:t>-</w:t>
      </w:r>
      <w:r w:rsidRPr="00EF20F7">
        <w:tab/>
        <w:t xml:space="preserve">shall send STUN connectivity checks for the scheduled checks </w:t>
      </w:r>
      <w:r w:rsidRPr="00EF20F7">
        <w:rPr>
          <w:lang w:eastAsia="zh-CN"/>
        </w:rPr>
        <w:t xml:space="preserve">according to </w:t>
      </w:r>
      <w:r w:rsidR="001B11EB">
        <w:rPr>
          <w:lang w:eastAsia="zh-CN"/>
        </w:rPr>
        <w:t>clause </w:t>
      </w:r>
      <w:r w:rsidR="001B11EB" w:rsidRPr="00EF20F7">
        <w:rPr>
          <w:lang w:eastAsia="zh-CN"/>
        </w:rPr>
        <w:t>7</w:t>
      </w:r>
      <w:r w:rsidRPr="00EF20F7">
        <w:rPr>
          <w:lang w:eastAsia="zh-CN"/>
        </w:rPr>
        <w:t xml:space="preserve">.1 of IETF </w:t>
      </w:r>
      <w:r w:rsidRPr="00EF20F7">
        <w:t>RFC 5245 [29];</w:t>
      </w:r>
    </w:p>
    <w:p w14:paraId="2519F480" w14:textId="77777777" w:rsidR="00AD072D" w:rsidRPr="00EF20F7" w:rsidRDefault="00AD072D" w:rsidP="00AD072D">
      <w:pPr>
        <w:pStyle w:val="B10"/>
      </w:pPr>
      <w:r w:rsidRPr="00EF20F7">
        <w:t>-</w:t>
      </w:r>
      <w:r w:rsidRPr="00EF20F7">
        <w:tab/>
        <w:t>shall inform the MRFC about successful candidate pairs determined by the connectivity checks;</w:t>
      </w:r>
    </w:p>
    <w:p w14:paraId="6FC599C1" w14:textId="77777777" w:rsidR="00AD072D" w:rsidRPr="00EF20F7" w:rsidRDefault="00AD072D" w:rsidP="00AD072D">
      <w:pPr>
        <w:pStyle w:val="B10"/>
      </w:pPr>
      <w:r w:rsidRPr="00EF20F7">
        <w:t>-</w:t>
      </w:r>
      <w:r w:rsidRPr="00EF20F7">
        <w:tab/>
        <w:t>shall inform the MRFC about new peer reflexive candidate(s) discovered by the connectivity checks; and</w:t>
      </w:r>
    </w:p>
    <w:p w14:paraId="0AA8775B" w14:textId="77777777" w:rsidR="00AD072D" w:rsidRPr="00EF20F7" w:rsidRDefault="00AD072D" w:rsidP="00AD072D">
      <w:pPr>
        <w:pStyle w:val="B10"/>
      </w:pPr>
      <w:r w:rsidRPr="00EF20F7">
        <w:t>-</w:t>
      </w:r>
      <w:r w:rsidRPr="00EF20F7">
        <w:tab/>
        <w:t>should send media using the highest priority candidate pair for which connectivity checks have been completed.</w:t>
      </w:r>
    </w:p>
    <w:p w14:paraId="7BF78372" w14:textId="77777777" w:rsidR="00AD072D" w:rsidRPr="00EF20F7" w:rsidRDefault="00AD072D" w:rsidP="00AD072D">
      <w:pPr>
        <w:rPr>
          <w:lang w:eastAsia="zh-CN"/>
        </w:rPr>
      </w:pPr>
      <w:r w:rsidRPr="00EF20F7">
        <w:rPr>
          <w:rFonts w:hint="eastAsia"/>
          <w:lang w:eastAsia="zh-CN"/>
        </w:rPr>
        <w:t>The MRFC and the MRFP shall check the conformance of the selected candidate pair with the media address information in SDP.</w:t>
      </w:r>
    </w:p>
    <w:p w14:paraId="617A9EC1" w14:textId="77777777" w:rsidR="00AD072D" w:rsidRPr="00EF20F7" w:rsidRDefault="00AD072D" w:rsidP="00AD072D">
      <w:pPr>
        <w:pStyle w:val="Heading2"/>
      </w:pPr>
      <w:bookmarkStart w:id="124" w:name="_Toc517464931"/>
      <w:bookmarkStart w:id="125" w:name="_Toc67396636"/>
      <w:r w:rsidRPr="00EF20F7">
        <w:lastRenderedPageBreak/>
        <w:t>5.20</w:t>
      </w:r>
      <w:r w:rsidRPr="00EF20F7">
        <w:tab/>
        <w:t>IMS Media Plane Security</w:t>
      </w:r>
      <w:bookmarkEnd w:id="124"/>
      <w:bookmarkEnd w:id="125"/>
    </w:p>
    <w:p w14:paraId="38293325" w14:textId="77777777" w:rsidR="00AD072D" w:rsidRPr="00EF20F7" w:rsidRDefault="00AD072D" w:rsidP="00AD072D">
      <w:pPr>
        <w:pStyle w:val="Heading3"/>
      </w:pPr>
      <w:bookmarkStart w:id="126" w:name="_Toc517464932"/>
      <w:bookmarkStart w:id="127" w:name="_Toc67396637"/>
      <w:r w:rsidRPr="00EF20F7">
        <w:t>5.20.1</w:t>
      </w:r>
      <w:r w:rsidRPr="00EF20F7">
        <w:tab/>
        <w:t>General</w:t>
      </w:r>
      <w:bookmarkEnd w:id="126"/>
      <w:bookmarkEnd w:id="127"/>
    </w:p>
    <w:p w14:paraId="1F9BF4E6" w14:textId="77777777" w:rsidR="00AD072D" w:rsidRPr="00EF20F7" w:rsidRDefault="00AD072D" w:rsidP="00AD072D">
      <w:pPr>
        <w:rPr>
          <w:lang w:val="en-US"/>
        </w:rPr>
      </w:pPr>
      <w:r w:rsidRPr="00EF20F7">
        <w:t xml:space="preserve">The MRFC and the MRFP may support IMS media plane security as specified in 3GPP TS 33.328 [31]. They may support end-to-end security (e2e) for a TCP (see IETF RFC 793 [38]) based media </w:t>
      </w:r>
      <w:r w:rsidRPr="00EF20F7">
        <w:rPr>
          <w:lang w:val="en-US"/>
        </w:rPr>
        <w:t xml:space="preserve">using TLS and </w:t>
      </w:r>
      <w:r w:rsidRPr="00EF20F7">
        <w:t>the Key Management Service (KMS). The e2e media security of TCP is based on the session keys negotiated via the TLS handshake protocol between the served UE and the MRFP as specified in 3GPP TS 33.328 [31].</w:t>
      </w:r>
    </w:p>
    <w:p w14:paraId="3D0EE8F5" w14:textId="77777777" w:rsidR="00AD072D" w:rsidRPr="00EF20F7" w:rsidRDefault="00AD072D" w:rsidP="00AD072D">
      <w:pPr>
        <w:rPr>
          <w:lang w:val="en-US"/>
        </w:rPr>
      </w:pPr>
      <w:r w:rsidRPr="00EF20F7">
        <w:rPr>
          <w:lang w:val="en-US"/>
        </w:rPr>
        <w:t xml:space="preserve">E2e security for TCP based media using TLS and KMS is applicable for MSRP (see IETF </w:t>
      </w:r>
      <w:r w:rsidRPr="00EF20F7">
        <w:t>RFC 4975 [18]</w:t>
      </w:r>
      <w:r w:rsidRPr="00EF20F7">
        <w:rPr>
          <w:lang w:val="en-US"/>
        </w:rPr>
        <w:t xml:space="preserve">; used in IMS </w:t>
      </w:r>
      <w:r w:rsidRPr="00EF20F7">
        <w:t>session-based messaging conference)</w:t>
      </w:r>
      <w:r w:rsidRPr="00EF20F7">
        <w:rPr>
          <w:lang w:val="en-US"/>
        </w:rPr>
        <w:t xml:space="preserve"> and BFCP </w:t>
      </w:r>
      <w:r w:rsidRPr="00EF20F7">
        <w:t>(see IETF RFC 4582 [20]; used in IMS conferencing)</w:t>
      </w:r>
      <w:r w:rsidRPr="00EF20F7">
        <w:rPr>
          <w:lang w:val="en-US"/>
        </w:rPr>
        <w:t xml:space="preserve">. </w:t>
      </w:r>
      <w:r w:rsidRPr="00EF20F7">
        <w:t xml:space="preserve">The MRFC and the MRFP </w:t>
      </w:r>
      <w:r w:rsidRPr="00EF20F7">
        <w:rPr>
          <w:lang w:val="en-US"/>
        </w:rPr>
        <w:t>may support e2e security for MSRP, BFCP, or both protocols.</w:t>
      </w:r>
    </w:p>
    <w:p w14:paraId="000BCAD6" w14:textId="77777777" w:rsidR="00AD072D" w:rsidRPr="00EF20F7" w:rsidRDefault="00AD072D" w:rsidP="00AD072D">
      <w:r w:rsidRPr="00EF20F7">
        <w:t>E2e protection of the MSRP and BFCP sessions is achieved through the KMS and a "ticket" concept:</w:t>
      </w:r>
    </w:p>
    <w:p w14:paraId="5F712053" w14:textId="77777777" w:rsidR="00AD072D" w:rsidRPr="00EF20F7" w:rsidRDefault="00AD072D" w:rsidP="00AD072D">
      <w:pPr>
        <w:pStyle w:val="B10"/>
      </w:pPr>
      <w:r w:rsidRPr="00EF20F7">
        <w:t>-</w:t>
      </w:r>
      <w:r w:rsidRPr="00EF20F7">
        <w:tab/>
        <w:t>The session initiator requests keys and a ticket from the KMS. The ticket contains the keys in a protected format. The initiator then sends the ticket to the recipient.</w:t>
      </w:r>
    </w:p>
    <w:p w14:paraId="11F1ECEB" w14:textId="77777777" w:rsidR="00AD072D" w:rsidRPr="00EF20F7" w:rsidRDefault="00AD072D" w:rsidP="00AD072D">
      <w:pPr>
        <w:pStyle w:val="B10"/>
      </w:pPr>
      <w:r w:rsidRPr="00EF20F7">
        <w:t>-</w:t>
      </w:r>
      <w:r w:rsidRPr="00EF20F7">
        <w:tab/>
        <w:t>The recipient presents the ticket to the KMS and the KMS returns the keys on which the media security shall be based.</w:t>
      </w:r>
    </w:p>
    <w:p w14:paraId="091AAF8B" w14:textId="77777777" w:rsidR="00AD072D" w:rsidRPr="00EF20F7" w:rsidRDefault="00AD072D" w:rsidP="00AD072D">
      <w:pPr>
        <w:pStyle w:val="Heading3"/>
        <w:rPr>
          <w:lang w:val="en-US"/>
        </w:rPr>
      </w:pPr>
      <w:bookmarkStart w:id="128" w:name="_Toc517464933"/>
      <w:bookmarkStart w:id="129" w:name="_Toc67396638"/>
      <w:r w:rsidRPr="00EF20F7">
        <w:rPr>
          <w:lang w:val="en-US"/>
        </w:rPr>
        <w:t>5.20.2</w:t>
      </w:r>
      <w:r w:rsidRPr="00EF20F7">
        <w:rPr>
          <w:lang w:val="en-US"/>
        </w:rPr>
        <w:tab/>
        <w:t>End-to-end security for TCP-based media using TLS</w:t>
      </w:r>
      <w:bookmarkEnd w:id="128"/>
      <w:bookmarkEnd w:id="129"/>
    </w:p>
    <w:p w14:paraId="5FCD1580" w14:textId="77777777" w:rsidR="00AD072D" w:rsidRPr="00EF20F7" w:rsidRDefault="00AD072D" w:rsidP="00AD072D">
      <w:r w:rsidRPr="00EF20F7">
        <w:t>The e2e protection of the TCP based media relies on the usage of TLS (see IETF RFC 5246 [32]), according to the TLS profile specified in Annex E of 3GPP TS 33.310 [47] and Annex M of 3GPP TS 33.328 [31].</w:t>
      </w:r>
    </w:p>
    <w:p w14:paraId="59BEBD92" w14:textId="77777777" w:rsidR="00AD072D" w:rsidRPr="00EF20F7" w:rsidRDefault="00AD072D" w:rsidP="00AD072D">
      <w:r w:rsidRPr="00EF20F7">
        <w:rPr>
          <w:rFonts w:eastAsia="MS Mincho"/>
          <w:lang w:eastAsia="ja-JP"/>
        </w:rPr>
        <w:t xml:space="preserve">The </w:t>
      </w:r>
      <w:r w:rsidRPr="00EF20F7">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14:paraId="057B5D5D" w14:textId="77777777" w:rsidR="00AD072D" w:rsidRPr="00EF20F7" w:rsidRDefault="00AD072D" w:rsidP="00AD072D">
      <w:r w:rsidRPr="00EF20F7">
        <w:t>The Pre-Shared Key (PSK) is the Traffic-Encrypting Key (TEK) associated with the Crypto Session (CS) that shall be used in the TLS handshake.</w:t>
      </w:r>
    </w:p>
    <w:p w14:paraId="68B96BA9" w14:textId="77777777" w:rsidR="00AD072D" w:rsidRPr="00EF20F7" w:rsidRDefault="00AD072D" w:rsidP="00AD072D">
      <w:pPr>
        <w:pStyle w:val="NO"/>
      </w:pPr>
      <w:r w:rsidRPr="00EF20F7">
        <w:t>NOTE 1:</w:t>
      </w:r>
      <w:r w:rsidRPr="00EF20F7">
        <w:tab/>
        <w:t>The Security Parameters Index (SPI) in the CS points to a TEK Generation Key (TGK) that is used to derive the TEK for the crypto session using the CS ID (and some other parameters). The SPI could also point to a TEK directly.</w:t>
      </w:r>
    </w:p>
    <w:p w14:paraId="2C64190C" w14:textId="77777777" w:rsidR="00AD072D" w:rsidRPr="00EF20F7" w:rsidRDefault="00AD072D" w:rsidP="00AD072D">
      <w:r w:rsidRPr="00EF20F7">
        <w:t>If the MRFC and the MRFP support and are configured to use the e2e</w:t>
      </w:r>
      <w:r w:rsidRPr="00EF20F7">
        <w:rPr>
          <w:lang w:val="en-US"/>
        </w:rPr>
        <w:t xml:space="preserve"> protection of the </w:t>
      </w:r>
      <w:r w:rsidRPr="00EF20F7">
        <w:t>TCP based media using the pre-shared key ciphersuites for TLS and the MIKEY-TICKET mechanism, the following functional requirements apply.</w:t>
      </w:r>
    </w:p>
    <w:p w14:paraId="1721B55B" w14:textId="77777777" w:rsidR="00AD072D" w:rsidRPr="00EF20F7" w:rsidRDefault="00AD072D" w:rsidP="00AD072D">
      <w:r w:rsidRPr="00EF20F7">
        <w:t xml:space="preserve">The list of pre-shared key ciphersuites for TLS supported by the MRFP shall be preconfigured in the </w:t>
      </w:r>
      <w:r w:rsidRPr="00EF20F7">
        <w:rPr>
          <w:lang w:eastAsia="ko-KR"/>
        </w:rPr>
        <w:t>MRFC</w:t>
      </w:r>
      <w:r w:rsidRPr="00EF20F7">
        <w:t>.</w:t>
      </w:r>
    </w:p>
    <w:p w14:paraId="03372F4A" w14:textId="77777777" w:rsidR="00AD072D" w:rsidRPr="00EF20F7" w:rsidRDefault="00AD072D" w:rsidP="00AD072D">
      <w:r w:rsidRPr="00EF20F7">
        <w:t>According to the TLS profile specified in Annex E of 3GPP TS 33.310 [47], the MRFP shall accept TLS renegotiation only if it is secured according to IETF RFC 5746 [46].</w:t>
      </w:r>
    </w:p>
    <w:p w14:paraId="771DEB71" w14:textId="77777777" w:rsidR="00AD072D" w:rsidRPr="00EF20F7" w:rsidRDefault="00AD072D" w:rsidP="00AD072D">
      <w:pPr>
        <w:pStyle w:val="NO"/>
      </w:pPr>
      <w:r w:rsidRPr="00EF20F7">
        <w:rPr>
          <w:color w:val="000000"/>
        </w:rPr>
        <w:t>NOTE</w:t>
      </w:r>
      <w:r w:rsidRPr="00EF20F7">
        <w:rPr>
          <w:color w:val="000000"/>
          <w:lang w:val="en-US"/>
        </w:rPr>
        <w:t> 2</w:t>
      </w:r>
      <w:r w:rsidRPr="00EF20F7">
        <w:rPr>
          <w:color w:val="000000"/>
        </w:rPr>
        <w:t>:</w:t>
      </w:r>
      <w:r w:rsidRPr="00EF20F7">
        <w:rPr>
          <w:color w:val="000000"/>
        </w:rPr>
        <w:tab/>
        <w:t>IETF RFC 5746 [46] defines a "TLS secure renegotiation" procedure, which leaves the definition of a basic TLS renegotiation still open.</w:t>
      </w:r>
      <w:r w:rsidRPr="00EF20F7">
        <w:t xml:space="preserve"> H.248 based support to enable the </w:t>
      </w:r>
      <w:r w:rsidRPr="00EF20F7">
        <w:rPr>
          <w:lang w:val="en-US"/>
        </w:rPr>
        <w:t>MRFC</w:t>
      </w:r>
      <w:r w:rsidRPr="00EF20F7">
        <w:t xml:space="preserve"> to allow or not allow the </w:t>
      </w:r>
      <w:r w:rsidRPr="00EF20F7">
        <w:rPr>
          <w:lang w:val="en-US"/>
        </w:rPr>
        <w:t>MRFP</w:t>
      </w:r>
      <w:r w:rsidRPr="00EF20F7">
        <w:t xml:space="preserve"> to perform client initiated or server initiated TLS renegotiation</w:t>
      </w:r>
      <w:r w:rsidRPr="00EF20F7">
        <w:rPr>
          <w:noProof/>
        </w:rPr>
        <w:t xml:space="preserve"> is not addressed in the present release</w:t>
      </w:r>
      <w:r w:rsidRPr="00EF20F7">
        <w:t xml:space="preserve">. The behaviour of the MRFP for "TLS session renegotiation" procedure is hence not further defined in </w:t>
      </w:r>
      <w:r w:rsidRPr="00EF20F7">
        <w:rPr>
          <w:noProof/>
        </w:rPr>
        <w:t>the present release</w:t>
      </w:r>
      <w:r w:rsidRPr="00EF20F7">
        <w:t>.</w:t>
      </w:r>
    </w:p>
    <w:p w14:paraId="51DE4BC8" w14:textId="77777777" w:rsidR="00AD072D" w:rsidRPr="00EF20F7" w:rsidRDefault="00AD072D" w:rsidP="00AD072D">
      <w:r w:rsidRPr="00EF20F7">
        <w:t>The MRFC acting as the session initiator shall:</w:t>
      </w:r>
    </w:p>
    <w:p w14:paraId="580E20A1" w14:textId="77777777" w:rsidR="00AD072D" w:rsidRPr="00EF20F7" w:rsidRDefault="00AD072D" w:rsidP="00AD072D">
      <w:pPr>
        <w:pStyle w:val="B10"/>
      </w:pPr>
      <w:r w:rsidRPr="00EF20F7">
        <w:t>-</w:t>
      </w:r>
      <w:r w:rsidRPr="00EF20F7">
        <w:tab/>
        <w:t>prepare the media security offer in the SDP body of the SIP INVITE request;</w:t>
      </w:r>
    </w:p>
    <w:p w14:paraId="3106ACB0" w14:textId="77777777" w:rsidR="00AD072D" w:rsidRPr="00EF20F7" w:rsidRDefault="00AD072D" w:rsidP="00AD072D">
      <w:pPr>
        <w:pStyle w:val="B10"/>
      </w:pPr>
      <w:r w:rsidRPr="00EF20F7">
        <w:t>-</w:t>
      </w:r>
      <w:r w:rsidRPr="00EF20F7">
        <w:tab/>
        <w:t>include a single crypto session of type TLS in the TRANSFER_INIT message according to procedures specified in 3GPP TS 33.328 [31]; and</w:t>
      </w:r>
    </w:p>
    <w:p w14:paraId="681B9A80" w14:textId="77777777" w:rsidR="00AD072D" w:rsidRPr="00EF20F7" w:rsidRDefault="00AD072D" w:rsidP="00AD072D">
      <w:pPr>
        <w:pStyle w:val="NO"/>
      </w:pPr>
      <w:r w:rsidRPr="00EF20F7">
        <w:t>NOTE 3:</w:t>
      </w:r>
      <w:r w:rsidRPr="00EF20F7">
        <w:tab/>
        <w:t xml:space="preserve">Depending on the KMS and a local policy, the MRFC will either interact with the KMS to obtain keys and the MIKEY-TICKET ticket usable for the served UE or will </w:t>
      </w:r>
      <w:r w:rsidRPr="00EF20F7">
        <w:rPr>
          <w:rFonts w:hint="eastAsia"/>
        </w:rPr>
        <w:t>create the ticket by itself</w:t>
      </w:r>
      <w:r w:rsidRPr="00EF20F7">
        <w:t>. In the latter case, MIKEY-TICKET mode 3 as specified in IETF RFC 6043 [33] is used, and the MRFC will then perform all key and ticket generation functions otherwise performed by the KMS.</w:t>
      </w:r>
    </w:p>
    <w:p w14:paraId="0603140B" w14:textId="77777777" w:rsidR="00AD072D" w:rsidRPr="00EF20F7" w:rsidRDefault="00AD072D" w:rsidP="00AD072D">
      <w:pPr>
        <w:pStyle w:val="B10"/>
      </w:pPr>
      <w:r w:rsidRPr="00EF20F7">
        <w:lastRenderedPageBreak/>
        <w:t>-</w:t>
      </w:r>
      <w:r w:rsidRPr="00EF20F7">
        <w:tab/>
        <w:t>insert in the SDP offer the SDP key management protocol attribute "a=key-mgmt" specified in IETF RFC 4567 [35] which indicates use of the MIKEY-TICKET ticket and contains the TRANSFER_INIT message.</w:t>
      </w:r>
    </w:p>
    <w:p w14:paraId="3F24A0EB" w14:textId="77777777" w:rsidR="00AD072D" w:rsidRPr="00EF20F7" w:rsidRDefault="00AD072D" w:rsidP="00AD072D">
      <w:r w:rsidRPr="00EF20F7">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14:paraId="7B3E36AD" w14:textId="77777777" w:rsidR="00AD072D" w:rsidRPr="00EF20F7" w:rsidRDefault="00AD072D" w:rsidP="00AD072D">
      <w:r w:rsidRPr="00EF20F7">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14:paraId="1CC48CDA" w14:textId="77777777" w:rsidR="00AD072D" w:rsidRPr="00EF20F7" w:rsidRDefault="00AD072D" w:rsidP="00AD072D">
      <w:pPr>
        <w:pStyle w:val="B10"/>
      </w:pPr>
      <w:r w:rsidRPr="00EF20F7">
        <w:t>-</w:t>
      </w:r>
      <w:r w:rsidRPr="00EF20F7">
        <w:tab/>
        <w:t>check if it is authorized to resolve the ticket and if that is the case the MRFC interacts with the KMS to resolve the ticket and receive keys;</w:t>
      </w:r>
    </w:p>
    <w:p w14:paraId="3B5C405E" w14:textId="77777777" w:rsidR="00AD072D" w:rsidRPr="00EF20F7" w:rsidRDefault="00AD072D" w:rsidP="00AD072D">
      <w:pPr>
        <w:pStyle w:val="B10"/>
      </w:pPr>
      <w:r w:rsidRPr="00EF20F7">
        <w:t>-</w:t>
      </w:r>
      <w:r w:rsidRPr="00EF20F7">
        <w:tab/>
        <w:t>include the MIKEY-TICKET response in the generated TRANSFER_RESP message;</w:t>
      </w:r>
    </w:p>
    <w:p w14:paraId="5D1E2053" w14:textId="77777777" w:rsidR="00AD072D" w:rsidRPr="00EF20F7" w:rsidRDefault="00AD072D" w:rsidP="00AD072D">
      <w:pPr>
        <w:pStyle w:val="B10"/>
      </w:pPr>
      <w:r w:rsidRPr="00EF20F7">
        <w:t>-</w:t>
      </w:r>
      <w:r w:rsidRPr="00EF20F7">
        <w:tab/>
        <w:t>insert in the SDP answer the SDP key management protocol attribute "a=key-mgmt" specified in IETF RFC 4567 [35] which indicates use of the MIKEY-TICKET ticket and contains the TRANSFER_RESP message; and</w:t>
      </w:r>
    </w:p>
    <w:p w14:paraId="67CB099C" w14:textId="77777777" w:rsidR="00AD072D" w:rsidRPr="00EF20F7" w:rsidRDefault="00AD072D" w:rsidP="00AD072D">
      <w:pPr>
        <w:pStyle w:val="B10"/>
      </w:pPr>
      <w:r w:rsidRPr="00EF20F7">
        <w:t>-</w:t>
      </w:r>
      <w:r w:rsidRPr="00EF20F7">
        <w:tab/>
        <w:t>shall derive the PSK and shall send it to the MRFP.</w:t>
      </w:r>
    </w:p>
    <w:p w14:paraId="733C905E" w14:textId="77777777" w:rsidR="00AD072D" w:rsidRPr="00EF20F7" w:rsidRDefault="00AD072D" w:rsidP="00AD072D">
      <w:r w:rsidRPr="00EF20F7">
        <w:t>The MRFC acting as the session initiator or the session responder shall:</w:t>
      </w:r>
    </w:p>
    <w:p w14:paraId="757B5929" w14:textId="77777777" w:rsidR="00AD072D" w:rsidRPr="00EF20F7" w:rsidRDefault="00AD072D" w:rsidP="00AD072D">
      <w:pPr>
        <w:pStyle w:val="B10"/>
      </w:pPr>
      <w:r w:rsidRPr="00EF20F7">
        <w:t>-</w:t>
      </w:r>
      <w:r w:rsidRPr="00EF20F7">
        <w:tab/>
        <w:t xml:space="preserve">determine via SDP negotiation </w:t>
      </w:r>
      <w:r w:rsidRPr="00EF20F7">
        <w:rPr>
          <w:lang w:val="en-US"/>
        </w:rPr>
        <w:t xml:space="preserve">as specified in </w:t>
      </w:r>
      <w:r w:rsidRPr="00EF20F7">
        <w:t>IETF RFC 4145 [36] if the MRFP needs to act as TCP client or server;</w:t>
      </w:r>
    </w:p>
    <w:p w14:paraId="18187335" w14:textId="77777777" w:rsidR="00AD072D" w:rsidRPr="00EF20F7" w:rsidRDefault="00AD072D" w:rsidP="00AD072D">
      <w:pPr>
        <w:pStyle w:val="B10"/>
      </w:pPr>
      <w:r w:rsidRPr="00EF20F7">
        <w:t>-</w:t>
      </w:r>
      <w:r w:rsidRPr="00EF20F7">
        <w:tab/>
        <w:t>request the MRFP to start the TCP connection establishment if the MRFP needs to act as TCP client;</w:t>
      </w:r>
    </w:p>
    <w:p w14:paraId="7D086EB9" w14:textId="77777777" w:rsidR="00AD072D" w:rsidRPr="00EF20F7" w:rsidRDefault="00AD072D" w:rsidP="00AD072D">
      <w:pPr>
        <w:pStyle w:val="B10"/>
        <w:rPr>
          <w:lang w:val="en-US"/>
        </w:rPr>
      </w:pPr>
      <w:r w:rsidRPr="00EF20F7">
        <w:t>-</w:t>
      </w:r>
      <w:r w:rsidRPr="00EF20F7">
        <w:tab/>
        <w:t>determine via SDP negotiation if the MRFP needs to act as TLS client or server</w:t>
      </w:r>
      <w:r w:rsidRPr="00EF20F7">
        <w:rPr>
          <w:lang w:val="en-US"/>
        </w:rPr>
        <w:t xml:space="preserve"> as specified in the </w:t>
      </w:r>
      <w:r w:rsidR="00975A8F">
        <w:rPr>
          <w:lang w:val="en-US"/>
        </w:rPr>
        <w:t>clause</w:t>
      </w:r>
      <w:r w:rsidRPr="00EF20F7">
        <w:rPr>
          <w:lang w:val="en-US"/>
        </w:rPr>
        <w:t>s below;</w:t>
      </w:r>
    </w:p>
    <w:p w14:paraId="478CB16F" w14:textId="77777777" w:rsidR="00AD072D" w:rsidRPr="00EF20F7" w:rsidRDefault="00AD072D" w:rsidP="00AD072D">
      <w:pPr>
        <w:pStyle w:val="NO"/>
      </w:pPr>
      <w:r w:rsidRPr="00EF20F7">
        <w:t>NOTE 4:</w:t>
      </w:r>
      <w:r>
        <w:tab/>
      </w:r>
      <w:r w:rsidRPr="00EF20F7">
        <w:t>The determination of the TLS client/server role relies on different rules for MSRP and BFCP.</w:t>
      </w:r>
    </w:p>
    <w:p w14:paraId="7B7FBD79" w14:textId="77777777" w:rsidR="00AD072D" w:rsidRPr="00EF20F7" w:rsidRDefault="00AD072D" w:rsidP="00AD072D">
      <w:pPr>
        <w:pStyle w:val="B10"/>
      </w:pPr>
      <w:r w:rsidRPr="00EF20F7">
        <w:t>-</w:t>
      </w:r>
      <w:r w:rsidRPr="00EF20F7">
        <w:tab/>
        <w:t>if the MRFP needs to act as TLS client, request the MRFP to start the TLS session setup once the TCP connection is established towards the served UE; and</w:t>
      </w:r>
    </w:p>
    <w:p w14:paraId="6E94B61A" w14:textId="77777777" w:rsidR="00AD072D" w:rsidRPr="00EF20F7" w:rsidRDefault="00AD072D" w:rsidP="00AD072D">
      <w:pPr>
        <w:pStyle w:val="B10"/>
      </w:pPr>
      <w:r w:rsidRPr="00EF20F7">
        <w:t>-</w:t>
      </w:r>
      <w:r w:rsidRPr="00EF20F7">
        <w:tab/>
        <w:t xml:space="preserve">apply additional specific procedures specified for the MSRP in </w:t>
      </w:r>
      <w:r w:rsidR="00975A8F">
        <w:t>clause</w:t>
      </w:r>
      <w:r w:rsidRPr="00EF20F7">
        <w:t> </w:t>
      </w:r>
      <w:r w:rsidRPr="00EF20F7">
        <w:rPr>
          <w:lang w:val="en-US"/>
        </w:rPr>
        <w:t>5.20.3</w:t>
      </w:r>
      <w:r w:rsidRPr="00EF20F7">
        <w:t xml:space="preserve"> or for the BFCP in </w:t>
      </w:r>
      <w:r w:rsidR="00975A8F">
        <w:t>clause</w:t>
      </w:r>
      <w:r w:rsidRPr="00EF20F7">
        <w:t> </w:t>
      </w:r>
      <w:r w:rsidRPr="00EF20F7">
        <w:rPr>
          <w:lang w:val="en-US"/>
        </w:rPr>
        <w:t>5.20.4.</w:t>
      </w:r>
    </w:p>
    <w:p w14:paraId="5A1AFA0E" w14:textId="77777777" w:rsidR="00AD072D" w:rsidRPr="00EF20F7" w:rsidRDefault="00AD072D" w:rsidP="00AD072D">
      <w:r w:rsidRPr="00EF20F7">
        <w:t>The MRFP shall:</w:t>
      </w:r>
    </w:p>
    <w:p w14:paraId="57F7D99B" w14:textId="77777777" w:rsidR="00AD072D" w:rsidRPr="00EF20F7" w:rsidRDefault="00AD072D" w:rsidP="00AD072D">
      <w:pPr>
        <w:pStyle w:val="B10"/>
        <w:rPr>
          <w:lang w:val="en-US"/>
        </w:rPr>
      </w:pPr>
      <w:r w:rsidRPr="00EF20F7">
        <w:rPr>
          <w:lang w:val="en-US"/>
        </w:rPr>
        <w:t>-</w:t>
      </w:r>
      <w:r w:rsidRPr="00EF20F7">
        <w:rPr>
          <w:lang w:val="en-US"/>
        </w:rPr>
        <w:tab/>
        <w:t>upon request from the MRFC, start a TCP connection establishment by sending a TCP SYN</w:t>
      </w:r>
      <w:r w:rsidRPr="00EF20F7">
        <w:t>;</w:t>
      </w:r>
    </w:p>
    <w:p w14:paraId="5A63E613" w14:textId="77777777" w:rsidR="00AD072D" w:rsidRPr="00EF20F7" w:rsidRDefault="00AD072D" w:rsidP="00AD072D">
      <w:pPr>
        <w:pStyle w:val="B10"/>
        <w:rPr>
          <w:lang w:val="en-US"/>
        </w:rPr>
      </w:pPr>
      <w:r w:rsidRPr="00EF20F7">
        <w:rPr>
          <w:lang w:val="en-US"/>
        </w:rPr>
        <w:t>-</w:t>
      </w:r>
      <w:r w:rsidRPr="00EF20F7">
        <w:rPr>
          <w:lang w:val="en-US"/>
        </w:rPr>
        <w:tab/>
        <w:t>release the underlying TCP bearer connection as soon as the TLS session is released;</w:t>
      </w:r>
    </w:p>
    <w:p w14:paraId="457E4DC7" w14:textId="77777777" w:rsidR="00AD072D" w:rsidRPr="00EF20F7" w:rsidRDefault="00AD072D" w:rsidP="00AD072D">
      <w:pPr>
        <w:pStyle w:val="B10"/>
        <w:rPr>
          <w:lang w:val="en-US"/>
        </w:rPr>
      </w:pPr>
      <w:r w:rsidRPr="00EF20F7">
        <w:rPr>
          <w:lang w:val="en-US"/>
        </w:rPr>
        <w:t>-</w:t>
      </w:r>
      <w:r w:rsidRPr="00EF20F7">
        <w:rPr>
          <w:lang w:val="en-US"/>
        </w:rPr>
        <w:tab/>
        <w:t>be capable to support both the TLS server and TLS client roles;</w:t>
      </w:r>
    </w:p>
    <w:p w14:paraId="197AB432" w14:textId="77777777" w:rsidR="00AD072D" w:rsidRPr="00EF20F7" w:rsidRDefault="00AD072D" w:rsidP="00AD072D">
      <w:pPr>
        <w:pStyle w:val="B10"/>
        <w:rPr>
          <w:lang w:val="en-US"/>
        </w:rPr>
      </w:pPr>
      <w:r w:rsidRPr="00EF20F7">
        <w:rPr>
          <w:lang w:val="en-US"/>
        </w:rPr>
        <w:t>-</w:t>
      </w:r>
      <w:r w:rsidRPr="00EF20F7">
        <w:rPr>
          <w:lang w:val="en-US"/>
        </w:rPr>
        <w:tab/>
        <w:t>w</w:t>
      </w:r>
      <w:r w:rsidRPr="00EF20F7">
        <w:t>hen being instructed to start the TLS session setup</w:t>
      </w:r>
      <w:r w:rsidRPr="00EF20F7">
        <w:rPr>
          <w:lang w:val="en-US"/>
        </w:rPr>
        <w:t>, act as a TLS client and establish the TLS session as soon as the underlying TCP bearer connection is established;</w:t>
      </w:r>
    </w:p>
    <w:p w14:paraId="135FA108" w14:textId="77777777" w:rsidR="00AD072D" w:rsidRPr="00EF20F7" w:rsidRDefault="00AD072D" w:rsidP="00AD072D">
      <w:pPr>
        <w:pStyle w:val="B10"/>
      </w:pPr>
      <w:r w:rsidRPr="00EF20F7">
        <w:t>-</w:t>
      </w:r>
      <w:r w:rsidRPr="00EF20F7">
        <w:tab/>
        <w:t>uniquely associate the PSK received from the MRFC with the corresponding TCP based media stream;</w:t>
      </w:r>
    </w:p>
    <w:p w14:paraId="56B17297" w14:textId="77777777" w:rsidR="00AD072D" w:rsidRPr="00EF20F7" w:rsidRDefault="00AD072D" w:rsidP="00AD072D">
      <w:pPr>
        <w:pStyle w:val="B10"/>
      </w:pPr>
      <w:r w:rsidRPr="00EF20F7">
        <w:t>-</w:t>
      </w:r>
      <w:r w:rsidRPr="00EF20F7">
        <w:tab/>
        <w:t>use the received PSK in the TLS handshake; and</w:t>
      </w:r>
    </w:p>
    <w:p w14:paraId="7085FE05" w14:textId="1C29CA83" w:rsidR="00AD072D" w:rsidRPr="00EF20F7" w:rsidRDefault="00AD072D" w:rsidP="00AD072D">
      <w:pPr>
        <w:pStyle w:val="B10"/>
      </w:pPr>
      <w:r w:rsidRPr="00EF20F7">
        <w:t>-</w:t>
      </w:r>
      <w:r w:rsidRPr="00EF20F7">
        <w:tab/>
        <w:t xml:space="preserve">apply additional specific procedures specified for the MSRP in </w:t>
      </w:r>
      <w:r w:rsidR="001B11EB">
        <w:t>clause </w:t>
      </w:r>
      <w:r w:rsidR="001B11EB" w:rsidRPr="00EF20F7">
        <w:rPr>
          <w:lang w:val="en-US"/>
        </w:rPr>
        <w:t>5</w:t>
      </w:r>
      <w:r w:rsidRPr="00EF20F7">
        <w:rPr>
          <w:lang w:val="en-US"/>
        </w:rPr>
        <w:t>.20.3</w:t>
      </w:r>
      <w:r w:rsidRPr="00EF20F7">
        <w:t xml:space="preserve"> or for the BFCP in </w:t>
      </w:r>
      <w:r w:rsidR="001B11EB">
        <w:t>clause </w:t>
      </w:r>
      <w:r w:rsidR="001B11EB" w:rsidRPr="00EF20F7">
        <w:rPr>
          <w:lang w:val="en-US"/>
        </w:rPr>
        <w:t>5</w:t>
      </w:r>
      <w:r w:rsidRPr="00EF20F7">
        <w:rPr>
          <w:lang w:val="en-US"/>
        </w:rPr>
        <w:t>.20.4.</w:t>
      </w:r>
    </w:p>
    <w:p w14:paraId="5F6EE69F" w14:textId="77777777" w:rsidR="00AD072D" w:rsidRPr="00EF20F7" w:rsidRDefault="00AD072D" w:rsidP="00AD072D">
      <w:pPr>
        <w:pStyle w:val="Heading3"/>
      </w:pPr>
      <w:bookmarkStart w:id="130" w:name="_Toc517464934"/>
      <w:bookmarkStart w:id="131" w:name="_Toc67396639"/>
      <w:r w:rsidRPr="00EF20F7">
        <w:t>5.20.3</w:t>
      </w:r>
      <w:r w:rsidRPr="00EF20F7">
        <w:tab/>
        <w:t>Specific requirements for session based messaging (MSRP)</w:t>
      </w:r>
      <w:bookmarkEnd w:id="130"/>
      <w:bookmarkEnd w:id="131"/>
    </w:p>
    <w:p w14:paraId="3C9255AD" w14:textId="77777777" w:rsidR="00AD072D" w:rsidRPr="00EF20F7" w:rsidRDefault="00AD072D" w:rsidP="00AD072D">
      <w:r w:rsidRPr="00EF20F7">
        <w:t>For the each MSRP media stream requiring e2e security, the MRFC shall:</w:t>
      </w:r>
    </w:p>
    <w:p w14:paraId="54EDA79C" w14:textId="77777777" w:rsidR="00AD072D" w:rsidRPr="00EF20F7" w:rsidRDefault="00AD072D" w:rsidP="00AD072D">
      <w:pPr>
        <w:pStyle w:val="B10"/>
      </w:pPr>
      <w:r w:rsidRPr="00EF20F7">
        <w:t>a)</w:t>
      </w:r>
      <w:r w:rsidRPr="00EF20F7">
        <w:tab/>
        <w:t>indicate "TCP/TLS/MSRP" as transport protocol when requesting resources from the MRFP; and</w:t>
      </w:r>
    </w:p>
    <w:p w14:paraId="3C43FCBD" w14:textId="77777777" w:rsidR="00AD072D" w:rsidRPr="00EF20F7" w:rsidRDefault="00AD072D" w:rsidP="00AD072D">
      <w:pPr>
        <w:pStyle w:val="B10"/>
      </w:pPr>
      <w:r w:rsidRPr="00EF20F7">
        <w:t>b)</w:t>
      </w:r>
      <w:r w:rsidRPr="00EF20F7">
        <w:tab/>
        <w:t>determine via SDP negotiation if the MRFP needs to act as TLS client or TLS server as specified in IETF RFC 8122 [39] using the IETF RFC 4145 [36] "a=setup" SDP attribute as follows:</w:t>
      </w:r>
    </w:p>
    <w:p w14:paraId="1743BC2C" w14:textId="77777777" w:rsidR="00AD072D" w:rsidRPr="00EF20F7" w:rsidRDefault="00AD072D" w:rsidP="00AD072D">
      <w:pPr>
        <w:pStyle w:val="B2"/>
      </w:pPr>
      <w:r w:rsidRPr="00EF20F7">
        <w:lastRenderedPageBreak/>
        <w:t>-</w:t>
      </w:r>
      <w:r w:rsidRPr="00EF20F7">
        <w:tab/>
        <w:t>if the MRFC sends the "a=setup:active" SDP attribute in the SDP answer towards the UE, the MRFP shall act as TLS client;</w:t>
      </w:r>
    </w:p>
    <w:p w14:paraId="1C96B1D6" w14:textId="77777777" w:rsidR="00AD072D" w:rsidRPr="00EF20F7" w:rsidRDefault="00AD072D" w:rsidP="00AD072D">
      <w:pPr>
        <w:pStyle w:val="B2"/>
      </w:pPr>
      <w:r w:rsidRPr="00EF20F7">
        <w:t>-</w:t>
      </w:r>
      <w:r w:rsidRPr="00EF20F7">
        <w:tab/>
        <w:t>if the MRFC sends the "a=setup:passive" SDP attribute in the SDP answer towards the UE, the MRFP shall act as TLS server;</w:t>
      </w:r>
    </w:p>
    <w:p w14:paraId="5C312E04" w14:textId="77777777" w:rsidR="00AD072D" w:rsidRPr="00EF20F7" w:rsidRDefault="00AD072D" w:rsidP="00AD072D">
      <w:pPr>
        <w:pStyle w:val="B2"/>
      </w:pPr>
      <w:r w:rsidRPr="00EF20F7">
        <w:t>-</w:t>
      </w:r>
      <w:r w:rsidRPr="00EF20F7">
        <w:tab/>
        <w:t>if the MRFC receives the "a=setup:active" SDP attribute in the SDP answer from the UE, the MRFP shall act as TLS server; and</w:t>
      </w:r>
    </w:p>
    <w:p w14:paraId="65BF3009" w14:textId="77777777" w:rsidR="00AD072D" w:rsidRPr="00EF20F7" w:rsidRDefault="00AD072D" w:rsidP="00AD072D">
      <w:pPr>
        <w:pStyle w:val="B2"/>
      </w:pPr>
      <w:r w:rsidRPr="00EF20F7">
        <w:t>-</w:t>
      </w:r>
      <w:r w:rsidRPr="00EF20F7">
        <w:tab/>
        <w:t>if the MRFC receives the "a=setup:passive" SDP attribute in the SDP answer from the UE, the MRFP shall act as TLS client.</w:t>
      </w:r>
    </w:p>
    <w:p w14:paraId="72A2A847" w14:textId="77777777" w:rsidR="00AD072D" w:rsidRPr="00EF20F7" w:rsidRDefault="00AD072D" w:rsidP="00AD072D">
      <w:pPr>
        <w:pStyle w:val="NO"/>
      </w:pPr>
      <w:r w:rsidRPr="00EF20F7">
        <w:t>NOTE:</w:t>
      </w:r>
      <w:r w:rsidRPr="00EF20F7">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14:paraId="651E91EB" w14:textId="77777777" w:rsidR="00AD072D" w:rsidRPr="00EF20F7" w:rsidRDefault="00AD072D" w:rsidP="00AD072D">
      <w:r w:rsidRPr="00EF20F7">
        <w:t>The MRFP shall send the TLS protected MSRP packets to the served UE and shall accept the TLS protected MSRP packets from the served UE as requested by the MRFC.</w:t>
      </w:r>
    </w:p>
    <w:p w14:paraId="60D0D463" w14:textId="77777777" w:rsidR="00AD072D" w:rsidRPr="00EF20F7" w:rsidRDefault="00AD072D" w:rsidP="00AD072D">
      <w:pPr>
        <w:pStyle w:val="Heading3"/>
      </w:pPr>
      <w:bookmarkStart w:id="132" w:name="_Toc517464935"/>
      <w:bookmarkStart w:id="133" w:name="_Toc67396640"/>
      <w:r w:rsidRPr="00EF20F7">
        <w:t>5.20.4</w:t>
      </w:r>
      <w:r w:rsidRPr="00EF20F7">
        <w:tab/>
        <w:t>Specific requirements for conferencing (BFCP)</w:t>
      </w:r>
      <w:bookmarkEnd w:id="132"/>
      <w:bookmarkEnd w:id="133"/>
    </w:p>
    <w:p w14:paraId="4670C902" w14:textId="77777777" w:rsidR="00AD072D" w:rsidRPr="00EF20F7" w:rsidRDefault="00AD072D" w:rsidP="00AD072D">
      <w:r w:rsidRPr="00EF20F7">
        <w:t>For the each BFCP media stream requiring e2e security, the MRFC shall:</w:t>
      </w:r>
    </w:p>
    <w:p w14:paraId="6FDC32E8" w14:textId="77777777" w:rsidR="00AD072D" w:rsidRPr="00EF20F7" w:rsidRDefault="00AD072D" w:rsidP="00AD072D">
      <w:pPr>
        <w:pStyle w:val="B10"/>
      </w:pPr>
      <w:r w:rsidRPr="00EF20F7">
        <w:t>a)</w:t>
      </w:r>
      <w:r w:rsidRPr="00EF20F7">
        <w:tab/>
        <w:t>indicate "TCP/TLS/BFCP" as transport protocol when requesting resources from the MRFP; and</w:t>
      </w:r>
    </w:p>
    <w:p w14:paraId="6D99DEAC" w14:textId="77777777" w:rsidR="00AD072D" w:rsidRPr="00EF20F7" w:rsidRDefault="00AD072D" w:rsidP="00AD072D">
      <w:pPr>
        <w:pStyle w:val="B10"/>
      </w:pPr>
      <w:r w:rsidRPr="00EF20F7">
        <w:t>b)</w:t>
      </w:r>
      <w:r w:rsidRPr="00EF20F7">
        <w:tab/>
        <w:t>determine via SDP negotiation (see IETF RFC 4583 [21]) if the MRFP needs to act as TLS client or TLS server as follows:</w:t>
      </w:r>
    </w:p>
    <w:p w14:paraId="43005802" w14:textId="77777777" w:rsidR="00AD072D" w:rsidRPr="00EF20F7" w:rsidRDefault="00AD072D" w:rsidP="00AD072D">
      <w:pPr>
        <w:pStyle w:val="B2"/>
      </w:pPr>
      <w:r w:rsidRPr="00EF20F7">
        <w:t>-</w:t>
      </w:r>
      <w:r w:rsidRPr="00EF20F7">
        <w:tab/>
        <w:t>if the MRFC receives an initial SDP offer from the served UE, the MRFP shall act as TLS server; or</w:t>
      </w:r>
    </w:p>
    <w:p w14:paraId="7F3D1160" w14:textId="77777777" w:rsidR="00AD072D" w:rsidRPr="00EF20F7" w:rsidRDefault="00AD072D" w:rsidP="00AD072D">
      <w:pPr>
        <w:pStyle w:val="B2"/>
      </w:pPr>
      <w:r w:rsidRPr="00EF20F7">
        <w:t>-</w:t>
      </w:r>
      <w:r w:rsidRPr="00EF20F7">
        <w:tab/>
        <w:t>if the MRFC sends an initial SDP offer towards the served UE, the MRFP shall act as TLS client.</w:t>
      </w:r>
    </w:p>
    <w:p w14:paraId="64D0891B" w14:textId="77777777" w:rsidR="00AD072D" w:rsidRPr="00EF20F7" w:rsidRDefault="00AD072D" w:rsidP="00AD072D">
      <w:r w:rsidRPr="00EF20F7">
        <w:t>The MRFP shall send the TLS protected BFCP packets to the served UE and shall accept the TLS protected BFCP packets from the served UE as requested by the MRFC.</w:t>
      </w:r>
    </w:p>
    <w:p w14:paraId="2F28CD1E" w14:textId="77777777" w:rsidR="00AD072D" w:rsidRPr="00EF20F7" w:rsidRDefault="00AD072D" w:rsidP="00AD072D">
      <w:pPr>
        <w:pStyle w:val="Heading2"/>
      </w:pPr>
      <w:bookmarkStart w:id="134" w:name="_Toc517464936"/>
      <w:bookmarkStart w:id="135" w:name="_Toc67396641"/>
      <w:r w:rsidRPr="00EF20F7">
        <w:t>5.21</w:t>
      </w:r>
      <w:r w:rsidRPr="00EF20F7">
        <w:tab/>
        <w:t>TCP bearer connection control</w:t>
      </w:r>
      <w:bookmarkEnd w:id="134"/>
      <w:bookmarkEnd w:id="135"/>
    </w:p>
    <w:p w14:paraId="4B51B87C" w14:textId="77777777" w:rsidR="00AD072D" w:rsidRPr="00EF20F7" w:rsidRDefault="00AD072D" w:rsidP="00AD072D">
      <w:r w:rsidRPr="00EF20F7">
        <w:t>If an MRFC and an MRFP support TCP as transport protocol (see IETF RFC 793 [38] and IETF RFC 4145 [36]), the following functional requirements apply.</w:t>
      </w:r>
    </w:p>
    <w:p w14:paraId="191F5CEB" w14:textId="77777777" w:rsidR="00AD072D" w:rsidRPr="00EF20F7" w:rsidRDefault="00AD072D" w:rsidP="00AD072D">
      <w:pPr>
        <w:pStyle w:val="NO"/>
      </w:pPr>
      <w:r w:rsidRPr="00EF20F7">
        <w:t>NOTE 1:</w:t>
      </w:r>
      <w:r w:rsidRPr="00EF20F7">
        <w:tab/>
        <w:t xml:space="preserve">Support of TCP is required if the MRFC and the MRFP support the session based messaging </w:t>
      </w:r>
      <w:r w:rsidRPr="00EF20F7">
        <w:rPr>
          <w:noProof/>
          <w:lang w:eastAsia="zh-CN"/>
        </w:rPr>
        <w:t xml:space="preserve">(MSRP), </w:t>
      </w:r>
      <w:r w:rsidRPr="00EF20F7">
        <w:t>(see IETF RFC 4975 [18]), and the conferencing using the floor control service (BFCP), (see IETF RFC 4582 [20]).</w:t>
      </w:r>
    </w:p>
    <w:p w14:paraId="633C5E1D" w14:textId="77777777" w:rsidR="00AD072D" w:rsidRPr="00EF20F7" w:rsidRDefault="00AD072D" w:rsidP="00AD072D">
      <w:pPr>
        <w:pStyle w:val="NO"/>
      </w:pPr>
      <w:r w:rsidRPr="00EF20F7">
        <w:t>NOTE 2:</w:t>
      </w:r>
      <w:r w:rsidRPr="00EF20F7">
        <w:tab/>
        <w:t>It is assumed that these requirements also apply to pre-Release 12 MRFCs and MRFPs.</w:t>
      </w:r>
    </w:p>
    <w:p w14:paraId="1DF367F6" w14:textId="77777777" w:rsidR="00AD072D" w:rsidRPr="00EF20F7" w:rsidRDefault="00AD072D" w:rsidP="00AD072D">
      <w:r w:rsidRPr="00EF20F7">
        <w:t>Upon reception of an SDP offer or an SDP answer containing a media line for a new TCP based media stream, the MRFC shall for that TCP based media stream:</w:t>
      </w:r>
    </w:p>
    <w:p w14:paraId="1DE811A6" w14:textId="77777777" w:rsidR="00AD072D" w:rsidRPr="00EF20F7" w:rsidRDefault="00AD072D" w:rsidP="00AD072D">
      <w:pPr>
        <w:pStyle w:val="B10"/>
      </w:pPr>
      <w:r w:rsidRPr="00EF20F7">
        <w:t>-</w:t>
      </w:r>
      <w:r w:rsidRPr="00EF20F7">
        <w:tab/>
        <w:t>determine via SDP negotiation if the MRFP needs to act as TCP client or TCP server using the IETF RFC 4145 [36] "a=setup" SDP attribute as follows:</w:t>
      </w:r>
    </w:p>
    <w:p w14:paraId="6AF9D981" w14:textId="77777777" w:rsidR="00AD072D" w:rsidRPr="00EF20F7" w:rsidRDefault="00AD072D" w:rsidP="00AD072D">
      <w:pPr>
        <w:pStyle w:val="B2"/>
      </w:pPr>
      <w:r w:rsidRPr="00EF20F7">
        <w:t>a)</w:t>
      </w:r>
      <w:r w:rsidRPr="00EF20F7">
        <w:tab/>
        <w:t>if the MRFC sends the "a=setup:active" SDP attribute in the SDP answer towards the conference participant, the MRFP shall act as TCP client;</w:t>
      </w:r>
    </w:p>
    <w:p w14:paraId="0E1A1FA7" w14:textId="77777777" w:rsidR="00AD072D" w:rsidRPr="00EF20F7" w:rsidRDefault="00AD072D" w:rsidP="00AD072D">
      <w:pPr>
        <w:pStyle w:val="B2"/>
      </w:pPr>
      <w:r w:rsidRPr="00EF20F7">
        <w:t>b)</w:t>
      </w:r>
      <w:r w:rsidRPr="00EF20F7">
        <w:tab/>
        <w:t>if the MRFC sends the "a=setup:passive" SDP attribute in the SDP answer towards the conference participant, the MRFP shall act as TCP server;</w:t>
      </w:r>
    </w:p>
    <w:p w14:paraId="1B3D11D4" w14:textId="77777777" w:rsidR="00AD072D" w:rsidRPr="00EF20F7" w:rsidRDefault="00AD072D" w:rsidP="00AD072D">
      <w:pPr>
        <w:pStyle w:val="B2"/>
      </w:pPr>
      <w:r w:rsidRPr="00EF20F7">
        <w:t>c)</w:t>
      </w:r>
      <w:r w:rsidRPr="00EF20F7">
        <w:tab/>
        <w:t>if the MRFC receives the "a=setup:active" SDP attribute in the SDP answer from the conference participant, the MRFP shall act as TCP server; and</w:t>
      </w:r>
    </w:p>
    <w:p w14:paraId="10E1A26C" w14:textId="77777777" w:rsidR="00AD072D" w:rsidRPr="00EF20F7" w:rsidRDefault="00AD072D" w:rsidP="00AD072D">
      <w:pPr>
        <w:pStyle w:val="B2"/>
      </w:pPr>
      <w:r w:rsidRPr="00EF20F7">
        <w:t>d)</w:t>
      </w:r>
      <w:r w:rsidRPr="00EF20F7">
        <w:tab/>
        <w:t>if the MRFC receives the "a=setup:passive" SDP attribute in the SDP answer from the conference participant, the MRFP shall act as TCP client;</w:t>
      </w:r>
    </w:p>
    <w:p w14:paraId="3B20C9C0" w14:textId="77777777" w:rsidR="00AD072D" w:rsidRPr="00EF20F7" w:rsidRDefault="00AD072D" w:rsidP="00AD072D">
      <w:pPr>
        <w:pStyle w:val="B10"/>
      </w:pPr>
      <w:r w:rsidRPr="00EF20F7">
        <w:lastRenderedPageBreak/>
        <w:t>-</w:t>
      </w:r>
      <w:r w:rsidRPr="00EF20F7">
        <w:tab/>
        <w:t>if no media security is applied, indicate "TCP/MSRP" (for session based messaging) or "TCP/BFCP" (for conferencing) as transport protocol to the MRFP;</w:t>
      </w:r>
    </w:p>
    <w:p w14:paraId="73E88D49" w14:textId="77777777" w:rsidR="00AD072D" w:rsidRPr="00EF20F7" w:rsidRDefault="00AD072D" w:rsidP="00AD072D">
      <w:pPr>
        <w:pStyle w:val="B10"/>
      </w:pPr>
      <w:r w:rsidRPr="00EF20F7">
        <w:t>-</w:t>
      </w:r>
      <w:r w:rsidRPr="00EF20F7">
        <w:tab/>
        <w:t xml:space="preserve">if media security is applied, indicate the transport protocol according to </w:t>
      </w:r>
      <w:r w:rsidR="00975A8F">
        <w:t>clause</w:t>
      </w:r>
      <w:r w:rsidRPr="00EF20F7">
        <w:t> 5.20 to the MRFP;</w:t>
      </w:r>
    </w:p>
    <w:p w14:paraId="3B810EC0" w14:textId="77777777" w:rsidR="00AD072D" w:rsidRPr="00EF20F7" w:rsidRDefault="00AD072D" w:rsidP="00AD072D">
      <w:pPr>
        <w:pStyle w:val="B10"/>
      </w:pPr>
      <w:r w:rsidRPr="00EF20F7">
        <w:t>-</w:t>
      </w:r>
      <w:r w:rsidRPr="00EF20F7">
        <w:tab/>
        <w:t>request the MRFP to allocate a TCP port at the termination towards the SDP offerer/answerer;</w:t>
      </w:r>
    </w:p>
    <w:p w14:paraId="611F9E82" w14:textId="77777777" w:rsidR="00AD072D" w:rsidRPr="00EF20F7" w:rsidRDefault="00AD072D" w:rsidP="00AD072D">
      <w:pPr>
        <w:pStyle w:val="B10"/>
      </w:pPr>
      <w:r w:rsidRPr="00EF20F7">
        <w:t>-</w:t>
      </w:r>
      <w:r w:rsidRPr="00EF20F7">
        <w:tab/>
        <w:t>indicate TCP port number from the received SDP offer/answer in the remote descriptor at the termination towards the SDP offerer/answerer;</w:t>
      </w:r>
    </w:p>
    <w:p w14:paraId="1510DB5D" w14:textId="77777777" w:rsidR="00AD072D" w:rsidRPr="00EF20F7" w:rsidRDefault="00AD072D" w:rsidP="00AD072D">
      <w:pPr>
        <w:pStyle w:val="B10"/>
      </w:pPr>
      <w:r w:rsidRPr="00EF20F7">
        <w:t>-</w:t>
      </w:r>
      <w:r w:rsidRPr="00EF20F7">
        <w:tab/>
        <w:t>request the MRFP to start a TCP connection establishment if the MRFP needs to act as TCP client; and</w:t>
      </w:r>
    </w:p>
    <w:p w14:paraId="42BC351C" w14:textId="77777777" w:rsidR="00AD072D" w:rsidRPr="00EF20F7" w:rsidRDefault="00AD072D" w:rsidP="00AD072D">
      <w:pPr>
        <w:pStyle w:val="B10"/>
      </w:pPr>
      <w:r w:rsidRPr="00EF20F7">
        <w:t>-</w:t>
      </w:r>
      <w:r w:rsidRPr="00EF20F7">
        <w:tab/>
        <w:t>request the MRFP to report TCP connection establishment related failures.</w:t>
      </w:r>
    </w:p>
    <w:p w14:paraId="494E4119" w14:textId="77777777" w:rsidR="00AD072D" w:rsidRPr="00EF20F7" w:rsidRDefault="00AD072D" w:rsidP="00AD072D">
      <w:r w:rsidRPr="00EF20F7">
        <w:t>Upon request from the MRFC to reserve and/or configure resources for TCP based media the MRFP shall:</w:t>
      </w:r>
    </w:p>
    <w:p w14:paraId="5A243253" w14:textId="77777777" w:rsidR="00AD072D" w:rsidRPr="00EF20F7" w:rsidRDefault="00AD072D" w:rsidP="00AD072D">
      <w:pPr>
        <w:pStyle w:val="B10"/>
      </w:pPr>
      <w:r w:rsidRPr="00EF20F7">
        <w:t>-</w:t>
      </w:r>
      <w:r w:rsidRPr="00EF20F7">
        <w:tab/>
        <w:t>if being instructed to start TCP connection establishment at a given termination, start TCP connection establishment at that TCP termination by sending a TCP SYN message;</w:t>
      </w:r>
    </w:p>
    <w:p w14:paraId="39AB769D" w14:textId="77777777" w:rsidR="00AD072D" w:rsidRPr="00EF20F7" w:rsidRDefault="00AD072D" w:rsidP="00AD072D">
      <w:pPr>
        <w:pStyle w:val="B10"/>
      </w:pPr>
      <w:r w:rsidRPr="00EF20F7">
        <w:t>-</w:t>
      </w:r>
      <w:r w:rsidRPr="00EF20F7">
        <w:tab/>
        <w:t>if not being instructed to start TCP connection establishment at a given termination, answer any received TCP SYN message at a given termination with appropriate messages according to TCP procedures; and</w:t>
      </w:r>
    </w:p>
    <w:p w14:paraId="01F2446C" w14:textId="77777777" w:rsidR="00AD072D" w:rsidRPr="00EF20F7" w:rsidRDefault="00AD072D" w:rsidP="00AD072D">
      <w:pPr>
        <w:pStyle w:val="NO"/>
      </w:pPr>
      <w:r w:rsidRPr="00EF20F7">
        <w:t>NOTE 3:</w:t>
      </w:r>
      <w:r w:rsidRPr="00EF20F7">
        <w:tab/>
        <w:t>The MRFP will use the source IP address and TCP port of the received TCP SYN message as a destination address for the TCP SYN ACK message.</w:t>
      </w:r>
    </w:p>
    <w:p w14:paraId="46379F7A" w14:textId="77777777" w:rsidR="00AD072D" w:rsidRPr="00EF20F7" w:rsidRDefault="00AD072D" w:rsidP="00AD072D">
      <w:pPr>
        <w:pStyle w:val="B10"/>
      </w:pPr>
      <w:r w:rsidRPr="00EF20F7">
        <w:t>-</w:t>
      </w:r>
      <w:r w:rsidRPr="00EF20F7">
        <w:tab/>
        <w:t>report TCP connection establishment related failures to the MRFC.</w:t>
      </w:r>
    </w:p>
    <w:p w14:paraId="5EEDE6A9" w14:textId="77777777" w:rsidR="00AD072D" w:rsidRPr="00EF20F7" w:rsidRDefault="00AD072D" w:rsidP="00AD072D">
      <w:pPr>
        <w:pStyle w:val="Heading2"/>
      </w:pPr>
      <w:bookmarkStart w:id="136" w:name="_Toc517464937"/>
      <w:bookmarkStart w:id="137" w:name="_Toc67396642"/>
      <w:r w:rsidRPr="00EF20F7">
        <w:t>5.22</w:t>
      </w:r>
      <w:r w:rsidRPr="00EF20F7">
        <w:tab/>
      </w:r>
      <w:r w:rsidRPr="00EF20F7">
        <w:rPr>
          <w:rFonts w:hint="eastAsia"/>
          <w:lang w:eastAsia="zh-CN"/>
        </w:rPr>
        <w:t>Support of Telepresence</w:t>
      </w:r>
      <w:bookmarkEnd w:id="136"/>
      <w:bookmarkEnd w:id="137"/>
    </w:p>
    <w:p w14:paraId="67B6BBFB" w14:textId="77777777" w:rsidR="00AD072D" w:rsidRPr="00EF20F7" w:rsidRDefault="00AD072D" w:rsidP="00AD072D">
      <w:pPr>
        <w:pStyle w:val="Heading3"/>
        <w:rPr>
          <w:lang w:eastAsia="zh-CN"/>
        </w:rPr>
      </w:pPr>
      <w:bookmarkStart w:id="138" w:name="_Toc517464938"/>
      <w:bookmarkStart w:id="139" w:name="_Toc67396643"/>
      <w:r w:rsidRPr="00EF20F7">
        <w:rPr>
          <w:rFonts w:hint="eastAsia"/>
          <w:lang w:eastAsia="zh-CN"/>
        </w:rPr>
        <w:t>5.22.1</w:t>
      </w:r>
      <w:r w:rsidRPr="00EF20F7">
        <w:tab/>
      </w:r>
      <w:r w:rsidRPr="00EF20F7">
        <w:rPr>
          <w:rFonts w:hint="eastAsia"/>
          <w:lang w:eastAsia="zh-CN"/>
        </w:rPr>
        <w:t>General</w:t>
      </w:r>
      <w:bookmarkEnd w:id="138"/>
      <w:bookmarkEnd w:id="139"/>
    </w:p>
    <w:p w14:paraId="68567D2C" w14:textId="77777777" w:rsidR="00AD072D" w:rsidRPr="00EF20F7" w:rsidRDefault="00AD072D" w:rsidP="00AD072D">
      <w:pPr>
        <w:rPr>
          <w:lang w:eastAsia="zh-CN"/>
        </w:rPr>
      </w:pPr>
      <w:r w:rsidRPr="00EF20F7">
        <w:rPr>
          <w:lang w:eastAsia="zh-CN"/>
        </w:rPr>
        <w:t>If the</w:t>
      </w:r>
      <w:r w:rsidRPr="00EF20F7">
        <w:t xml:space="preserve"> MRFC and the MRFP support </w:t>
      </w:r>
      <w:r w:rsidRPr="00EF20F7">
        <w:rPr>
          <w:rFonts w:hint="eastAsia"/>
          <w:lang w:eastAsia="zh-CN"/>
        </w:rPr>
        <w:t>telepresence,</w:t>
      </w:r>
      <w:r w:rsidRPr="00EF20F7">
        <w:t xml:space="preserve"> as specified in 3GPP TS </w:t>
      </w:r>
      <w:r w:rsidRPr="00EF20F7">
        <w:rPr>
          <w:rFonts w:hint="eastAsia"/>
          <w:lang w:eastAsia="zh-CN"/>
        </w:rPr>
        <w:t>24</w:t>
      </w:r>
      <w:r w:rsidRPr="00EF20F7">
        <w:t>.</w:t>
      </w:r>
      <w:r w:rsidRPr="00EF20F7">
        <w:rPr>
          <w:rFonts w:hint="eastAsia"/>
          <w:lang w:eastAsia="zh-CN"/>
        </w:rPr>
        <w:t>103</w:t>
      </w:r>
      <w:r w:rsidRPr="00EF20F7">
        <w:t> [</w:t>
      </w:r>
      <w:r w:rsidRPr="00EF20F7">
        <w:rPr>
          <w:rFonts w:hint="eastAsia"/>
          <w:lang w:eastAsia="zh-CN"/>
        </w:rPr>
        <w:t>52</w:t>
      </w:r>
      <w:r w:rsidRPr="00EF20F7">
        <w:t xml:space="preserve">] and if the </w:t>
      </w:r>
      <w:r w:rsidRPr="00EF20F7">
        <w:rPr>
          <w:rFonts w:hint="eastAsia"/>
          <w:lang w:eastAsia="zh-CN"/>
        </w:rPr>
        <w:t xml:space="preserve">CLUE </w:t>
      </w:r>
      <w:r w:rsidRPr="00EF20F7">
        <w:t>data channel used for telepresence is terminated in the MRFP</w:t>
      </w:r>
      <w:r w:rsidRPr="00EF20F7">
        <w:rPr>
          <w:rFonts w:hint="eastAsia"/>
          <w:lang w:eastAsia="zh-CN"/>
        </w:rPr>
        <w:t>,</w:t>
      </w:r>
      <w:r w:rsidRPr="00EF20F7">
        <w:t xml:space="preserve"> the following requirements and procedure apply</w:t>
      </w:r>
      <w:r w:rsidRPr="00EF20F7">
        <w:rPr>
          <w:rFonts w:hint="eastAsia"/>
          <w:lang w:eastAsia="zh-CN"/>
        </w:rPr>
        <w:t>.</w:t>
      </w:r>
    </w:p>
    <w:p w14:paraId="590CFDE3" w14:textId="77777777" w:rsidR="00AD072D" w:rsidRPr="00EF20F7" w:rsidRDefault="00AD072D" w:rsidP="00AD072D">
      <w:pPr>
        <w:pStyle w:val="Heading3"/>
        <w:rPr>
          <w:lang w:eastAsia="zh-CN"/>
        </w:rPr>
      </w:pPr>
      <w:bookmarkStart w:id="140" w:name="_Toc517464939"/>
      <w:bookmarkStart w:id="141" w:name="_Toc67396644"/>
      <w:r w:rsidRPr="00EF20F7">
        <w:rPr>
          <w:rFonts w:hint="eastAsia"/>
          <w:lang w:eastAsia="zh-CN"/>
        </w:rPr>
        <w:t>5.22.2</w:t>
      </w:r>
      <w:r w:rsidRPr="00EF20F7">
        <w:tab/>
        <w:t xml:space="preserve">Characteristics of the </w:t>
      </w:r>
      <w:r w:rsidRPr="00EF20F7">
        <w:rPr>
          <w:rFonts w:hint="eastAsia"/>
          <w:lang w:eastAsia="zh-CN"/>
        </w:rPr>
        <w:t>Telepresence support</w:t>
      </w:r>
      <w:bookmarkEnd w:id="140"/>
      <w:bookmarkEnd w:id="141"/>
    </w:p>
    <w:p w14:paraId="6274E5CC" w14:textId="77777777" w:rsidR="00AD072D" w:rsidRPr="00EF20F7" w:rsidRDefault="00AD072D" w:rsidP="00AD072D">
      <w:pPr>
        <w:rPr>
          <w:lang w:eastAsia="zh-CN"/>
        </w:rPr>
      </w:pPr>
      <w:r w:rsidRPr="00EF20F7">
        <w:rPr>
          <w:lang w:eastAsia="zh-CN"/>
        </w:rPr>
        <w:t xml:space="preserve">The characteristics of the </w:t>
      </w:r>
      <w:r w:rsidRPr="00EF20F7">
        <w:rPr>
          <w:rFonts w:hint="eastAsia"/>
          <w:lang w:eastAsia="zh-CN"/>
        </w:rPr>
        <w:t>t</w:t>
      </w:r>
      <w:r w:rsidRPr="00EF20F7">
        <w:rPr>
          <w:lang w:eastAsia="zh-CN"/>
        </w:rPr>
        <w:t>elepresence</w:t>
      </w:r>
      <w:r w:rsidRPr="00EF20F7">
        <w:rPr>
          <w:rFonts w:hint="eastAsia"/>
          <w:lang w:eastAsia="zh-CN"/>
        </w:rPr>
        <w:t xml:space="preserve"> support </w:t>
      </w:r>
      <w:r w:rsidRPr="00EF20F7">
        <w:rPr>
          <w:lang w:eastAsia="zh-CN"/>
        </w:rPr>
        <w:t>by</w:t>
      </w:r>
      <w:r w:rsidRPr="00EF20F7">
        <w:rPr>
          <w:rFonts w:hint="eastAsia"/>
          <w:lang w:eastAsia="zh-CN"/>
        </w:rPr>
        <w:t xml:space="preserve"> </w:t>
      </w:r>
      <w:r w:rsidRPr="00EF20F7">
        <w:rPr>
          <w:lang w:eastAsia="zh-CN"/>
        </w:rPr>
        <w:t xml:space="preserve">the </w:t>
      </w:r>
      <w:r w:rsidRPr="00EF20F7">
        <w:rPr>
          <w:rFonts w:hint="eastAsia"/>
          <w:lang w:eastAsia="zh-CN"/>
        </w:rPr>
        <w:t xml:space="preserve">MRFC and </w:t>
      </w:r>
      <w:r w:rsidRPr="00EF20F7">
        <w:rPr>
          <w:lang w:eastAsia="zh-CN"/>
        </w:rPr>
        <w:t xml:space="preserve">the </w:t>
      </w:r>
      <w:r w:rsidRPr="00EF20F7">
        <w:rPr>
          <w:rFonts w:hint="eastAsia"/>
          <w:lang w:eastAsia="zh-CN"/>
        </w:rPr>
        <w:t>MRFP</w:t>
      </w:r>
      <w:r w:rsidRPr="00EF20F7">
        <w:rPr>
          <w:lang w:eastAsia="zh-CN"/>
        </w:rPr>
        <w:t xml:space="preserve"> are the following:</w:t>
      </w:r>
    </w:p>
    <w:p w14:paraId="39A0B85F" w14:textId="77777777" w:rsidR="00AD072D" w:rsidRPr="00EF20F7" w:rsidRDefault="00AD072D" w:rsidP="00AD072D">
      <w:pPr>
        <w:pStyle w:val="B10"/>
      </w:pPr>
      <w:r w:rsidRPr="00EF20F7">
        <w:t>1)</w:t>
      </w:r>
      <w:r w:rsidRPr="00EF20F7">
        <w:tab/>
        <w:t>Regarding usage of CLUE data channel with respect to H.248 context/termination/stream model:</w:t>
      </w:r>
    </w:p>
    <w:p w14:paraId="65CDF89D" w14:textId="77777777" w:rsidR="00AD072D" w:rsidRPr="00EF20F7" w:rsidRDefault="00AD072D" w:rsidP="00AD072D">
      <w:pPr>
        <w:pStyle w:val="B2"/>
        <w:rPr>
          <w:lang w:eastAsia="zh-CN"/>
        </w:rPr>
      </w:pPr>
      <w:r w:rsidRPr="00EF20F7">
        <w:rPr>
          <w:lang w:eastAsia="zh-CN"/>
        </w:rPr>
        <w:t>a)</w:t>
      </w:r>
      <w:r w:rsidRPr="00EF20F7">
        <w:rPr>
          <w:lang w:eastAsia="zh-CN"/>
        </w:rPr>
        <w:tab/>
        <w:t>there is only one single H.248 termination for the telepresence bearer traffic of a single conference participant, which covers all telepresence media traffic flows and CLUE for control purposes;</w:t>
      </w:r>
    </w:p>
    <w:p w14:paraId="29C792A7" w14:textId="77777777" w:rsidR="00AD072D" w:rsidRPr="00EF20F7" w:rsidRDefault="00AD072D" w:rsidP="00AD072D">
      <w:pPr>
        <w:pStyle w:val="B2"/>
        <w:rPr>
          <w:lang w:eastAsia="zh-CN"/>
        </w:rPr>
      </w:pPr>
      <w:r w:rsidRPr="00EF20F7">
        <w:rPr>
          <w:lang w:eastAsia="zh-CN"/>
        </w:rPr>
        <w:t>b)</w:t>
      </w:r>
      <w:r w:rsidRPr="00EF20F7">
        <w:rPr>
          <w:lang w:eastAsia="zh-CN"/>
        </w:rPr>
        <w:tab/>
        <w:t xml:space="preserve">there is </w:t>
      </w:r>
      <w:r w:rsidRPr="00EF20F7">
        <w:rPr>
          <w:rFonts w:hint="eastAsia"/>
          <w:lang w:eastAsia="zh-CN"/>
        </w:rPr>
        <w:t xml:space="preserve">only one CLUE data channel </w:t>
      </w:r>
      <w:r w:rsidRPr="00EF20F7">
        <w:rPr>
          <w:lang w:eastAsia="zh-CN"/>
        </w:rPr>
        <w:t>per conference participant (i.e., per H.248 termination);</w:t>
      </w:r>
    </w:p>
    <w:p w14:paraId="6851CE8E" w14:textId="77777777" w:rsidR="00AD072D" w:rsidRPr="00EF20F7" w:rsidRDefault="00AD072D" w:rsidP="00AD072D">
      <w:pPr>
        <w:pStyle w:val="B2"/>
        <w:rPr>
          <w:lang w:eastAsia="zh-CN"/>
        </w:rPr>
      </w:pPr>
      <w:r w:rsidRPr="00EF20F7">
        <w:rPr>
          <w:lang w:eastAsia="zh-CN"/>
        </w:rPr>
        <w:t>c)</w:t>
      </w:r>
      <w:r w:rsidRPr="00EF20F7">
        <w:rPr>
          <w:lang w:eastAsia="zh-CN"/>
        </w:rPr>
        <w:tab/>
        <w:t>the CLUE protocol including the underlying transport of a CLUE data channel, SCTP association, DTLS and lower layer protocols are modelled by a single H.248 stream; and</w:t>
      </w:r>
    </w:p>
    <w:p w14:paraId="256E1F24" w14:textId="77777777" w:rsidR="00AD072D" w:rsidRPr="00EF20F7" w:rsidRDefault="00AD072D" w:rsidP="00AD072D">
      <w:pPr>
        <w:pStyle w:val="B2"/>
      </w:pPr>
      <w:r w:rsidRPr="00EF20F7">
        <w:rPr>
          <w:lang w:eastAsia="zh-CN"/>
        </w:rPr>
        <w:t>d)</w:t>
      </w:r>
      <w:r w:rsidRPr="00EF20F7">
        <w:rPr>
          <w:lang w:eastAsia="zh-CN"/>
        </w:rPr>
        <w:tab/>
        <w:t>there is only one single CLUE data channel per</w:t>
      </w:r>
      <w:r w:rsidRPr="00EF20F7">
        <w:rPr>
          <w:rFonts w:hint="eastAsia"/>
          <w:lang w:eastAsia="zh-CN"/>
        </w:rPr>
        <w:t xml:space="preserve"> SCTP association</w:t>
      </w:r>
      <w:r w:rsidRPr="00EF20F7">
        <w:rPr>
          <w:lang w:eastAsia="zh-CN"/>
        </w:rPr>
        <w:t>, hence a single SCTP stream only;</w:t>
      </w:r>
    </w:p>
    <w:p w14:paraId="0CAD5DBB" w14:textId="77777777" w:rsidR="00AD072D" w:rsidRPr="00EF20F7" w:rsidRDefault="00AD072D" w:rsidP="00AD072D">
      <w:pPr>
        <w:pStyle w:val="B10"/>
      </w:pPr>
      <w:r w:rsidRPr="00EF20F7">
        <w:rPr>
          <w:rFonts w:hint="eastAsia"/>
        </w:rPr>
        <w:t>2</w:t>
      </w:r>
      <w:r w:rsidRPr="00EF20F7">
        <w:t>)</w:t>
      </w:r>
      <w:r w:rsidRPr="00EF20F7">
        <w:tab/>
        <w:t>Regarding the transport protocol stack:</w:t>
      </w:r>
    </w:p>
    <w:p w14:paraId="71F18481" w14:textId="77777777" w:rsidR="00AD072D" w:rsidRPr="00EF20F7" w:rsidRDefault="00AD072D" w:rsidP="00AD072D">
      <w:pPr>
        <w:pStyle w:val="B2"/>
      </w:pPr>
      <w:r w:rsidRPr="00EF20F7">
        <w:t>a)</w:t>
      </w:r>
      <w:r w:rsidRPr="00EF20F7">
        <w:tab/>
        <w:t>the L4 protocol is always "UDP";</w:t>
      </w:r>
    </w:p>
    <w:p w14:paraId="59754432" w14:textId="77777777" w:rsidR="00AD072D" w:rsidRPr="00EF20F7" w:rsidRDefault="00AD072D" w:rsidP="00AD072D">
      <w:pPr>
        <w:pStyle w:val="NO"/>
      </w:pPr>
      <w:r w:rsidRPr="00EF20F7">
        <w:t>NOTE 1:</w:t>
      </w:r>
      <w:r w:rsidRPr="00EF20F7">
        <w:tab/>
        <w:t>Any switchover to or alternative usage of "TCP" (due to possible NAT traversal issues) is out of scope</w:t>
      </w:r>
      <w:r w:rsidRPr="00EF20F7">
        <w:rPr>
          <w:rFonts w:hint="eastAsia"/>
        </w:rPr>
        <w:t>.</w:t>
      </w:r>
      <w:r w:rsidRPr="00EF20F7">
        <w:t xml:space="preserve"> The option of DTLS-over-TCP is not supported (despite the fact that the CLUE data channel is based on the framework of WebRTC data channels)</w:t>
      </w:r>
      <w:r w:rsidRPr="00EF20F7">
        <w:rPr>
          <w:rFonts w:hint="eastAsia"/>
        </w:rPr>
        <w:t>.</w:t>
      </w:r>
    </w:p>
    <w:p w14:paraId="02C60B68" w14:textId="77777777" w:rsidR="00AD072D" w:rsidRPr="00EF20F7" w:rsidRDefault="00AD072D" w:rsidP="00AD072D">
      <w:pPr>
        <w:pStyle w:val="B10"/>
      </w:pPr>
      <w:r w:rsidRPr="00EF20F7">
        <w:rPr>
          <w:rFonts w:hint="eastAsia"/>
          <w:lang w:eastAsia="zh-CN"/>
        </w:rPr>
        <w:t>3</w:t>
      </w:r>
      <w:r w:rsidRPr="00EF20F7">
        <w:t>)</w:t>
      </w:r>
      <w:r w:rsidRPr="00EF20F7">
        <w:tab/>
        <w:t>For the protocol termination of SCTP in the MRFP</w:t>
      </w:r>
      <w:r w:rsidRPr="00EF20F7">
        <w:rPr>
          <w:rFonts w:hint="eastAsia"/>
          <w:lang w:eastAsia="zh-CN"/>
        </w:rPr>
        <w:t>:</w:t>
      </w:r>
    </w:p>
    <w:p w14:paraId="02B05513" w14:textId="77777777" w:rsidR="00AD072D" w:rsidRPr="00EF20F7" w:rsidRDefault="00AD072D" w:rsidP="00AD072D">
      <w:pPr>
        <w:pStyle w:val="B2"/>
      </w:pPr>
      <w:r w:rsidRPr="00EF20F7">
        <w:t>a)</w:t>
      </w:r>
      <w:r w:rsidRPr="00EF20F7">
        <w:tab/>
        <w:t xml:space="preserve">the protocol parameter configuration for the SCTP is done via configuration management or default value settings, apart from the information elements (specified in </w:t>
      </w:r>
      <w:r w:rsidR="00975A8F">
        <w:t>clause</w:t>
      </w:r>
      <w:r w:rsidRPr="00EF20F7">
        <w:t> 5.22.3) which are signalled between the MRFC and the MRFP using the SDP for SCTP;</w:t>
      </w:r>
    </w:p>
    <w:p w14:paraId="41BC6789" w14:textId="77777777" w:rsidR="00AD072D" w:rsidRPr="00EF20F7" w:rsidRDefault="00AD072D" w:rsidP="00AD072D">
      <w:pPr>
        <w:pStyle w:val="B10"/>
      </w:pPr>
      <w:r w:rsidRPr="00EF20F7">
        <w:rPr>
          <w:rFonts w:hint="eastAsia"/>
          <w:lang w:eastAsia="zh-CN"/>
        </w:rPr>
        <w:lastRenderedPageBreak/>
        <w:t>4</w:t>
      </w:r>
      <w:r w:rsidRPr="00EF20F7">
        <w:t>)</w:t>
      </w:r>
      <w:r w:rsidRPr="00EF20F7">
        <w:tab/>
        <w:t xml:space="preserve">Regarding the </w:t>
      </w:r>
      <w:r w:rsidRPr="00EF20F7">
        <w:rPr>
          <w:lang w:eastAsia="zh-CN"/>
        </w:rPr>
        <w:t>establishment procedures for DTLS and SCTP:</w:t>
      </w:r>
    </w:p>
    <w:p w14:paraId="73DCD4FE" w14:textId="77777777" w:rsidR="00AD072D" w:rsidRPr="00EF20F7" w:rsidRDefault="00AD072D" w:rsidP="00AD072D">
      <w:pPr>
        <w:pStyle w:val="B2"/>
      </w:pPr>
      <w:r w:rsidRPr="00EF20F7">
        <w:t>a)</w:t>
      </w:r>
      <w:r w:rsidRPr="00EF20F7">
        <w:tab/>
        <w:t>the establishment of a SCTP association is tightly coupled to the successful establishment of the underlying DTLS session/connection;</w:t>
      </w:r>
    </w:p>
    <w:p w14:paraId="79E411DA" w14:textId="77777777" w:rsidR="00AD072D" w:rsidRPr="00EF20F7" w:rsidRDefault="00AD072D" w:rsidP="00AD072D">
      <w:pPr>
        <w:pStyle w:val="B2"/>
      </w:pPr>
      <w:r w:rsidRPr="00EF20F7">
        <w:t>b)</w:t>
      </w:r>
      <w:r w:rsidRPr="00EF20F7">
        <w:tab/>
        <w:t xml:space="preserve">only </w:t>
      </w:r>
      <w:r w:rsidRPr="00EF20F7">
        <w:rPr>
          <w:lang w:eastAsia="zh-CN"/>
        </w:rPr>
        <w:t xml:space="preserve">an </w:t>
      </w:r>
      <w:r w:rsidRPr="00EF20F7">
        <w:rPr>
          <w:i/>
          <w:lang w:eastAsia="zh-CN"/>
        </w:rPr>
        <w:t>immediate</w:t>
      </w:r>
      <w:r w:rsidRPr="00EF20F7">
        <w:rPr>
          <w:lang w:eastAsia="zh-CN"/>
        </w:rPr>
        <w:t xml:space="preserve"> SCTP establishment is supported;</w:t>
      </w:r>
    </w:p>
    <w:p w14:paraId="3D8DC285" w14:textId="77777777" w:rsidR="00AD072D" w:rsidRPr="00EF20F7" w:rsidRDefault="00AD072D" w:rsidP="00AD072D">
      <w:pPr>
        <w:pStyle w:val="NO"/>
      </w:pPr>
      <w:r w:rsidRPr="00EF20F7">
        <w:t>NOTE 2:</w:t>
      </w:r>
      <w:r w:rsidRPr="00EF20F7">
        <w:tab/>
      </w:r>
      <w:r w:rsidRPr="00EF20F7">
        <w:rPr>
          <w:lang w:eastAsia="zh-CN"/>
        </w:rPr>
        <w:t xml:space="preserve">Hence, an </w:t>
      </w:r>
      <w:r w:rsidRPr="00EF20F7">
        <w:rPr>
          <w:i/>
          <w:lang w:eastAsia="zh-CN"/>
        </w:rPr>
        <w:t>explicit information</w:t>
      </w:r>
      <w:r w:rsidRPr="00EF20F7">
        <w:rPr>
          <w:lang w:eastAsia="zh-CN"/>
        </w:rPr>
        <w:t xml:space="preserve"> element for triggering the sending of an outgoing SCTP establishment request is not required</w:t>
      </w:r>
      <w:r w:rsidRPr="00EF20F7">
        <w:rPr>
          <w:rFonts w:hint="eastAsia"/>
          <w:lang w:eastAsia="zh-CN"/>
        </w:rPr>
        <w:t>.</w:t>
      </w:r>
    </w:p>
    <w:p w14:paraId="026C3892" w14:textId="77777777" w:rsidR="00AD072D" w:rsidRPr="00EF20F7" w:rsidRDefault="00AD072D" w:rsidP="00AD072D">
      <w:pPr>
        <w:pStyle w:val="B2"/>
      </w:pPr>
      <w:r w:rsidRPr="00EF20F7">
        <w:t>c)</w:t>
      </w:r>
      <w:r w:rsidRPr="00EF20F7">
        <w:tab/>
        <w:t>t</w:t>
      </w:r>
      <w:r w:rsidRPr="00EF20F7">
        <w:rPr>
          <w:lang w:eastAsia="zh-CN"/>
        </w:rPr>
        <w:t>he MRFP will immediately send an outgoing SCTP establishment request (SCTP INIT) when DTLS layer connectivity is available, if the MRFP did not already receive an incoming SCTP establishment request;</w:t>
      </w:r>
    </w:p>
    <w:p w14:paraId="0CC2DAC3" w14:textId="77777777" w:rsidR="00AD072D" w:rsidRPr="00EF20F7" w:rsidRDefault="00AD072D" w:rsidP="00AD072D">
      <w:pPr>
        <w:pStyle w:val="B10"/>
      </w:pPr>
      <w:r w:rsidRPr="00EF20F7">
        <w:t>5)</w:t>
      </w:r>
      <w:r w:rsidRPr="00EF20F7">
        <w:tab/>
        <w:t>Regarding the procedure for closing the CLUE data channel:</w:t>
      </w:r>
    </w:p>
    <w:p w14:paraId="2A4F1447" w14:textId="1CDDCF79" w:rsidR="00AD072D" w:rsidRPr="00EF20F7" w:rsidRDefault="00AD072D" w:rsidP="00AD072D">
      <w:pPr>
        <w:pStyle w:val="NO"/>
      </w:pPr>
      <w:r w:rsidRPr="00EF20F7">
        <w:t>NOTE 3:</w:t>
      </w:r>
      <w:r w:rsidRPr="00EF20F7">
        <w:tab/>
      </w:r>
      <w:r w:rsidR="00BD3AE7" w:rsidRPr="00EF20F7">
        <w:t>The closure procedure according to clause 3.</w:t>
      </w:r>
      <w:r w:rsidR="00BD3AE7">
        <w:t>2.7</w:t>
      </w:r>
      <w:r w:rsidR="00BD3AE7" w:rsidRPr="00EF20F7">
        <w:t xml:space="preserve"> of IETF </w:t>
      </w:r>
      <w:r w:rsidR="00BD3AE7" w:rsidRPr="0043675C">
        <w:t>RFC 88</w:t>
      </w:r>
      <w:r w:rsidR="00BD3AE7">
        <w:t>50</w:t>
      </w:r>
      <w:r w:rsidR="00BD3AE7" w:rsidRPr="00EF20F7">
        <w:rPr>
          <w:lang w:val="en-US"/>
        </w:rPr>
        <w:t> </w:t>
      </w:r>
      <w:r w:rsidR="00BD3AE7" w:rsidRPr="00EF20F7">
        <w:t>[49]</w:t>
      </w:r>
      <w:r w:rsidRPr="00EF20F7">
        <w:t xml:space="preserve"> is not supported</w:t>
      </w:r>
      <w:r w:rsidRPr="00EF20F7">
        <w:rPr>
          <w:lang w:eastAsia="zh-CN"/>
        </w:rPr>
        <w:t xml:space="preserve"> (because t</w:t>
      </w:r>
      <w:r w:rsidRPr="00EF20F7">
        <w:t>he correspondent "SCTP reset message" cannot be explicitly triggered by the MRFC.</w:t>
      </w:r>
    </w:p>
    <w:p w14:paraId="36C9C36C" w14:textId="77777777" w:rsidR="00AD072D" w:rsidRPr="00EF20F7" w:rsidRDefault="00AD072D" w:rsidP="00AD072D">
      <w:pPr>
        <w:pStyle w:val="B2"/>
      </w:pPr>
      <w:r w:rsidRPr="00EF20F7">
        <w:t>a)</w:t>
      </w:r>
      <w:r w:rsidRPr="00EF20F7">
        <w:tab/>
        <w:t>the MRFP will deny during the SCTP association establishment phase the negotiation of SCTP extensions (such as the SCTP stream reset capability) in order to prevent their later usage for a closure procedure; and</w:t>
      </w:r>
    </w:p>
    <w:p w14:paraId="755AD671" w14:textId="77777777" w:rsidR="00AD072D" w:rsidRPr="00EF20F7" w:rsidRDefault="00AD072D" w:rsidP="00AD072D">
      <w:pPr>
        <w:pStyle w:val="B2"/>
      </w:pPr>
      <w:r w:rsidRPr="00EF20F7">
        <w:t>b)</w:t>
      </w:r>
      <w:r w:rsidRPr="00EF20F7">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14:paraId="38E1AB3B" w14:textId="77777777" w:rsidR="00AD072D" w:rsidRPr="00EF20F7" w:rsidRDefault="00AD072D" w:rsidP="00AD072D">
      <w:pPr>
        <w:pStyle w:val="B10"/>
      </w:pPr>
      <w:r w:rsidRPr="00EF20F7">
        <w:rPr>
          <w:lang w:eastAsia="zh-CN"/>
        </w:rPr>
        <w:t>6</w:t>
      </w:r>
      <w:r w:rsidRPr="00EF20F7">
        <w:t>)</w:t>
      </w:r>
      <w:r w:rsidRPr="00EF20F7">
        <w:tab/>
        <w:t>s</w:t>
      </w:r>
      <w:r w:rsidRPr="00EF20F7">
        <w:rPr>
          <w:lang w:eastAsia="zh-CN"/>
        </w:rPr>
        <w:t>ecurity aspects</w:t>
      </w:r>
      <w:r w:rsidRPr="00EF20F7">
        <w:rPr>
          <w:rFonts w:hint="eastAsia"/>
          <w:lang w:eastAsia="zh-CN"/>
        </w:rPr>
        <w:t>:</w:t>
      </w:r>
    </w:p>
    <w:p w14:paraId="4472CBC7" w14:textId="77777777" w:rsidR="00AD072D" w:rsidRPr="00EF20F7" w:rsidRDefault="00AD072D" w:rsidP="00AD072D">
      <w:pPr>
        <w:pStyle w:val="B2"/>
      </w:pPr>
      <w:r w:rsidRPr="00EF20F7">
        <w:t>a)</w:t>
      </w:r>
      <w:r w:rsidRPr="00EF20F7">
        <w:tab/>
      </w:r>
      <w:r w:rsidRPr="00EF20F7">
        <w:rPr>
          <w:lang w:eastAsia="zh-CN"/>
        </w:rPr>
        <w:t>incoming DTLS session/connection establishment request is not blocked; and</w:t>
      </w:r>
    </w:p>
    <w:p w14:paraId="030066DD" w14:textId="77777777" w:rsidR="00AD072D" w:rsidRPr="00EF20F7" w:rsidRDefault="00AD072D" w:rsidP="00AD072D">
      <w:pPr>
        <w:pStyle w:val="B2"/>
      </w:pPr>
      <w:r w:rsidRPr="00EF20F7">
        <w:t>b)</w:t>
      </w:r>
      <w:r w:rsidRPr="00EF20F7">
        <w:tab/>
      </w:r>
      <w:r w:rsidRPr="00EF20F7">
        <w:rPr>
          <w:lang w:eastAsia="zh-CN"/>
        </w:rPr>
        <w:t>incoming SCTP association establishment request is not blocked</w:t>
      </w:r>
      <w:r w:rsidRPr="00EF20F7">
        <w:rPr>
          <w:rFonts w:hint="eastAsia"/>
          <w:lang w:eastAsia="zh-CN"/>
        </w:rPr>
        <w:t>.</w:t>
      </w:r>
    </w:p>
    <w:p w14:paraId="4176F065" w14:textId="77777777" w:rsidR="00AD072D" w:rsidRPr="00EF20F7" w:rsidRDefault="00AD072D" w:rsidP="00AD072D">
      <w:pPr>
        <w:pStyle w:val="Heading3"/>
        <w:rPr>
          <w:lang w:eastAsia="zh-CN"/>
        </w:rPr>
      </w:pPr>
      <w:bookmarkStart w:id="142" w:name="_Toc517464940"/>
      <w:bookmarkStart w:id="143" w:name="_Toc67396645"/>
      <w:r w:rsidRPr="00EF20F7">
        <w:rPr>
          <w:rFonts w:hint="eastAsia"/>
          <w:lang w:eastAsia="zh-CN"/>
        </w:rPr>
        <w:t>5.22.3</w:t>
      </w:r>
      <w:r w:rsidRPr="00EF20F7">
        <w:tab/>
      </w:r>
      <w:r w:rsidRPr="00EF20F7">
        <w:rPr>
          <w:rFonts w:hint="eastAsia"/>
          <w:lang w:eastAsia="zh-CN"/>
        </w:rPr>
        <w:t>CLUE d</w:t>
      </w:r>
      <w:r w:rsidRPr="00EF20F7">
        <w:t>ata channel</w:t>
      </w:r>
      <w:r w:rsidRPr="00EF20F7">
        <w:rPr>
          <w:rFonts w:hint="eastAsia"/>
          <w:lang w:eastAsia="zh-CN"/>
        </w:rPr>
        <w:t xml:space="preserve"> e</w:t>
      </w:r>
      <w:r w:rsidRPr="00EF20F7">
        <w:rPr>
          <w:lang w:eastAsia="zh-CN"/>
        </w:rPr>
        <w:t>stablishment</w:t>
      </w:r>
      <w:bookmarkEnd w:id="142"/>
      <w:bookmarkEnd w:id="143"/>
    </w:p>
    <w:p w14:paraId="420AC216" w14:textId="2FD9ABF0" w:rsidR="00BD3AE7" w:rsidRPr="00EF20F7" w:rsidRDefault="00BD3AE7" w:rsidP="00BD3AE7">
      <w:pPr>
        <w:rPr>
          <w:lang w:eastAsia="zh-CN"/>
        </w:rPr>
      </w:pPr>
      <w:r w:rsidRPr="00EF20F7">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EF20F7">
        <w:rPr>
          <w:lang w:val="en-US" w:eastAsia="zh-CN"/>
        </w:rPr>
        <w:t> </w:t>
      </w:r>
      <w:r w:rsidRPr="0043675C">
        <w:t>RFC 8841</w:t>
      </w:r>
      <w:r w:rsidRPr="00EF20F7">
        <w:rPr>
          <w:lang w:val="en-US" w:eastAsia="zh-CN"/>
        </w:rPr>
        <w:t> </w:t>
      </w:r>
      <w:r w:rsidRPr="00EF20F7">
        <w:rPr>
          <w:lang w:eastAsia="zh-CN"/>
        </w:rPr>
        <w:t xml:space="preserve">[48] and </w:t>
      </w:r>
      <w:r w:rsidRPr="00EF20F7">
        <w:t>IETF </w:t>
      </w:r>
      <w:r w:rsidRPr="00145D10">
        <w:t>RFC </w:t>
      </w:r>
      <w:r>
        <w:t>8842</w:t>
      </w:r>
      <w:r w:rsidRPr="00EF20F7">
        <w:rPr>
          <w:lang w:eastAsia="ja-JP"/>
        </w:rPr>
        <w:t> [65]</w:t>
      </w:r>
      <w:r w:rsidRPr="00EF20F7">
        <w:rPr>
          <w:lang w:eastAsia="zh-CN"/>
        </w:rPr>
        <w:t>. The SDP describing an SCTP association over DTLS/UDP to be used to realize a CLUE data channel contains</w:t>
      </w:r>
      <w:r w:rsidRPr="00EF20F7">
        <w:rPr>
          <w:rFonts w:hint="eastAsia"/>
          <w:lang w:eastAsia="zh-CN"/>
        </w:rPr>
        <w:t>:</w:t>
      </w:r>
    </w:p>
    <w:p w14:paraId="31C4ADD8" w14:textId="77777777" w:rsidR="00BD3AE7" w:rsidRPr="00EF20F7" w:rsidRDefault="00BD3AE7" w:rsidP="00BD3AE7">
      <w:pPr>
        <w:pStyle w:val="B10"/>
      </w:pPr>
      <w:r w:rsidRPr="00EF20F7">
        <w:t>-</w:t>
      </w:r>
      <w:r w:rsidRPr="00EF20F7">
        <w:tab/>
        <w:t>"m=" line with "UDP/DTLS/SCTP" as transport protocol and UDP port;</w:t>
      </w:r>
    </w:p>
    <w:p w14:paraId="614E07DD" w14:textId="4D9AE4FD" w:rsidR="00BD3AE7" w:rsidRPr="00EF20F7" w:rsidRDefault="00BD3AE7" w:rsidP="00BD3AE7">
      <w:pPr>
        <w:pStyle w:val="B10"/>
      </w:pPr>
      <w:r w:rsidRPr="00EF20F7">
        <w:t>-</w:t>
      </w:r>
      <w:r w:rsidRPr="00EF20F7">
        <w:tab/>
        <w:t xml:space="preserve">associated pair of "tls-id" SDP attribute values (the attribute values of the </w:t>
      </w:r>
      <w:r w:rsidRPr="00EF20F7">
        <w:rPr>
          <w:rFonts w:hint="eastAsia"/>
        </w:rPr>
        <w:t>TP UE</w:t>
      </w:r>
      <w:r w:rsidRPr="00EF20F7">
        <w:t xml:space="preserve"> and the </w:t>
      </w:r>
      <w:r w:rsidRPr="00EF20F7">
        <w:rPr>
          <w:rFonts w:hint="eastAsia"/>
        </w:rPr>
        <w:t>MRFC</w:t>
      </w:r>
      <w:r w:rsidRPr="00EF20F7">
        <w:t>, see IETF </w:t>
      </w:r>
      <w:r w:rsidRPr="00145D10">
        <w:t>RFC </w:t>
      </w:r>
      <w:r>
        <w:t>8842</w:t>
      </w:r>
      <w:r w:rsidRPr="00EF20F7">
        <w:rPr>
          <w:lang w:eastAsia="ja-JP"/>
        </w:rPr>
        <w:t> [65]</w:t>
      </w:r>
      <w:r w:rsidRPr="00EF20F7">
        <w:t>);</w:t>
      </w:r>
    </w:p>
    <w:p w14:paraId="0990A5AB" w14:textId="198A47AA" w:rsidR="00BD3AE7" w:rsidRPr="00EF20F7" w:rsidRDefault="00BD3AE7" w:rsidP="00BD3AE7">
      <w:pPr>
        <w:pStyle w:val="B10"/>
        <w:rPr>
          <w:lang w:eastAsia="zh-CN"/>
        </w:rPr>
      </w:pPr>
      <w:r w:rsidRPr="00EF20F7">
        <w:t>-</w:t>
      </w:r>
      <w:r w:rsidRPr="00EF20F7">
        <w:tab/>
        <w:t>associated "sctp-port" and optional "max-message-size" attributes (see IETF</w:t>
      </w:r>
      <w:r>
        <w:t> </w:t>
      </w:r>
      <w:r w:rsidRPr="0043675C">
        <w:t>RFC 8841</w:t>
      </w:r>
      <w:r>
        <w:t> </w:t>
      </w:r>
      <w:r w:rsidRPr="00EF20F7">
        <w:t>[48]); and</w:t>
      </w:r>
    </w:p>
    <w:p w14:paraId="1B788403" w14:textId="0E0C79FB" w:rsidR="00AD072D" w:rsidRPr="00EF20F7" w:rsidRDefault="00BD3AE7" w:rsidP="00BD3AE7">
      <w:pPr>
        <w:pStyle w:val="B10"/>
        <w:rPr>
          <w:lang w:eastAsia="zh-CN"/>
        </w:rPr>
      </w:pPr>
      <w:r w:rsidRPr="00EF20F7">
        <w:t>-</w:t>
      </w:r>
      <w:r w:rsidRPr="00EF20F7">
        <w:tab/>
        <w:t>associated "dcmap" attribute (specified in IETF</w:t>
      </w:r>
      <w:r w:rsidRPr="00EF20F7">
        <w:rPr>
          <w:lang w:val="en-US"/>
        </w:rPr>
        <w:t> </w:t>
      </w:r>
      <w:r w:rsidRPr="00097689">
        <w:t>RFC </w:t>
      </w:r>
      <w:r>
        <w:rPr>
          <w:lang w:eastAsia="zh-CN"/>
        </w:rPr>
        <w:t>8864</w:t>
      </w:r>
      <w:r w:rsidRPr="00EF20F7">
        <w:rPr>
          <w:lang w:val="en-US"/>
        </w:rPr>
        <w:t> </w:t>
      </w:r>
      <w:r w:rsidRPr="00EF20F7">
        <w:t>[50]) with a "stream-id" parameter set to a value of the used SCTP stream and a subprotocol parameter set to "CLUE" as specified in IETF</w:t>
      </w:r>
      <w:r w:rsidRPr="00EF20F7">
        <w:rPr>
          <w:lang w:val="en-US"/>
        </w:rPr>
        <w:t> </w:t>
      </w:r>
      <w:r w:rsidRPr="0043675C">
        <w:t>RFC 88</w:t>
      </w:r>
      <w:r>
        <w:t>50</w:t>
      </w:r>
      <w:r w:rsidRPr="00EF20F7">
        <w:rPr>
          <w:lang w:val="en-US"/>
        </w:rPr>
        <w:t> </w:t>
      </w:r>
      <w:r w:rsidRPr="00EF20F7">
        <w:t>[49]</w:t>
      </w:r>
      <w:r w:rsidRPr="00EF20F7">
        <w:rPr>
          <w:rFonts w:hint="eastAsia"/>
          <w:lang w:eastAsia="zh-CN"/>
        </w:rPr>
        <w:t>.</w:t>
      </w:r>
    </w:p>
    <w:p w14:paraId="796D3ADB" w14:textId="77777777" w:rsidR="00AD072D" w:rsidRPr="00EF20F7" w:rsidRDefault="00AD072D" w:rsidP="00AD072D">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MRFC:</w:t>
      </w:r>
    </w:p>
    <w:p w14:paraId="6E77E69B" w14:textId="77777777" w:rsidR="00AD072D" w:rsidRPr="00EF20F7" w:rsidRDefault="00AD072D" w:rsidP="00AD072D">
      <w:pPr>
        <w:pStyle w:val="B10"/>
      </w:pPr>
      <w:r w:rsidRPr="00EF20F7">
        <w:t>-</w:t>
      </w:r>
      <w:r w:rsidRPr="00EF20F7">
        <w:tab/>
      </w:r>
      <w:r w:rsidRPr="00EF20F7">
        <w:rPr>
          <w:rFonts w:hint="eastAsia"/>
        </w:rPr>
        <w:t>shall send the remote UDP port and SCTP port to the MRFP</w:t>
      </w:r>
      <w:r w:rsidRPr="00EF20F7">
        <w:t>;</w:t>
      </w:r>
    </w:p>
    <w:p w14:paraId="08D6BCAD" w14:textId="77777777" w:rsidR="00AD072D" w:rsidRPr="00EF20F7" w:rsidRDefault="00AD072D" w:rsidP="00AD072D">
      <w:pPr>
        <w:pStyle w:val="B10"/>
        <w:rPr>
          <w:lang w:eastAsia="zh-CN"/>
        </w:rPr>
      </w:pPr>
      <w:r w:rsidRPr="00EF20F7">
        <w:t>-</w:t>
      </w:r>
      <w:r w:rsidRPr="00EF20F7">
        <w:tab/>
      </w:r>
      <w:r w:rsidRPr="00EF20F7">
        <w:rPr>
          <w:rFonts w:hint="eastAsia"/>
        </w:rPr>
        <w:t xml:space="preserve">shall </w:t>
      </w:r>
      <w:r w:rsidRPr="00EF20F7">
        <w:t>request</w:t>
      </w:r>
      <w:r w:rsidRPr="00EF20F7">
        <w:rPr>
          <w:rFonts w:hint="eastAsia"/>
        </w:rPr>
        <w:t xml:space="preserve"> the local UDP port and SCTP port</w:t>
      </w:r>
      <w:r w:rsidRPr="00EF20F7">
        <w:t xml:space="preserve"> from </w:t>
      </w:r>
      <w:r w:rsidRPr="00EF20F7">
        <w:rPr>
          <w:rFonts w:hint="eastAsia"/>
        </w:rPr>
        <w:t>the MRFP;</w:t>
      </w:r>
    </w:p>
    <w:p w14:paraId="3110EFC5" w14:textId="77777777" w:rsidR="00AD072D" w:rsidRPr="00EF20F7" w:rsidRDefault="00AD072D" w:rsidP="00AD072D">
      <w:pPr>
        <w:pStyle w:val="B10"/>
        <w:rPr>
          <w:lang w:eastAsia="zh-CN"/>
        </w:rPr>
      </w:pPr>
      <w:r w:rsidRPr="00EF20F7">
        <w:t>-</w:t>
      </w:r>
      <w:r w:rsidRPr="00EF20F7">
        <w:tab/>
      </w:r>
      <w:r w:rsidRPr="00EF20F7">
        <w:rPr>
          <w:rFonts w:hint="eastAsia"/>
        </w:rPr>
        <w:t xml:space="preserve">shall </w:t>
      </w:r>
      <w:r w:rsidRPr="00EF20F7">
        <w:t xml:space="preserve">indicate the </w:t>
      </w:r>
      <w:r w:rsidRPr="00EF20F7">
        <w:rPr>
          <w:rFonts w:hint="eastAsia"/>
          <w:lang w:eastAsia="zh-CN"/>
        </w:rPr>
        <w:t>MRFP</w:t>
      </w:r>
      <w:r w:rsidRPr="00EF20F7">
        <w:t xml:space="preserve"> to start a </w:t>
      </w:r>
      <w:r w:rsidRPr="00EF20F7">
        <w:rPr>
          <w:rFonts w:hint="eastAsia"/>
          <w:lang w:eastAsia="zh-CN"/>
        </w:rPr>
        <w:t>DTLS</w:t>
      </w:r>
      <w:r w:rsidRPr="00EF20F7">
        <w:t xml:space="preserve"> bearer session establishment at the termination towards the SDP offerer</w:t>
      </w:r>
      <w:r w:rsidRPr="00EF20F7">
        <w:rPr>
          <w:rFonts w:hint="eastAsia"/>
          <w:lang w:eastAsia="zh-CN"/>
        </w:rPr>
        <w:t>, if t</w:t>
      </w:r>
      <w:r w:rsidRPr="00EF20F7">
        <w:rPr>
          <w:lang w:eastAsia="zh-CN"/>
        </w:rPr>
        <w:t xml:space="preserve">he </w:t>
      </w:r>
      <w:r w:rsidRPr="00EF20F7">
        <w:rPr>
          <w:rFonts w:hint="eastAsia"/>
          <w:lang w:eastAsia="zh-CN"/>
        </w:rPr>
        <w:t xml:space="preserve">received </w:t>
      </w:r>
      <w:r w:rsidRPr="00EF20F7">
        <w:rPr>
          <w:lang w:eastAsia="zh-CN"/>
        </w:rPr>
        <w:t xml:space="preserve">SDP </w:t>
      </w:r>
      <w:r w:rsidRPr="00EF20F7">
        <w:rPr>
          <w:rFonts w:hint="eastAsia"/>
          <w:lang w:eastAsia="zh-CN"/>
        </w:rPr>
        <w:t>offere</w:t>
      </w:r>
      <w:r w:rsidRPr="00EF20F7">
        <w:rPr>
          <w:lang w:eastAsia="zh-CN"/>
        </w:rPr>
        <w:t>r contains an "a=setup:passive" SDP attribute</w:t>
      </w:r>
      <w:r w:rsidRPr="00EF20F7">
        <w:rPr>
          <w:rFonts w:hint="eastAsia"/>
        </w:rPr>
        <w:t>;</w:t>
      </w:r>
    </w:p>
    <w:p w14:paraId="71CB37DF" w14:textId="77777777" w:rsidR="00AD072D" w:rsidRPr="00EF20F7" w:rsidRDefault="00AD072D" w:rsidP="00AD072D">
      <w:pPr>
        <w:pStyle w:val="B10"/>
      </w:pPr>
      <w:r w:rsidRPr="00EF20F7">
        <w:t>-</w:t>
      </w:r>
      <w:r w:rsidRPr="00EF20F7">
        <w:tab/>
      </w:r>
      <w:r w:rsidRPr="00EF20F7">
        <w:rPr>
          <w:rFonts w:hint="eastAsia"/>
        </w:rPr>
        <w:t xml:space="preserve">shall </w:t>
      </w:r>
      <w:r w:rsidRPr="00EF20F7">
        <w:rPr>
          <w:rFonts w:hint="eastAsia"/>
          <w:lang w:eastAsia="zh-CN"/>
        </w:rPr>
        <w:t xml:space="preserve">send </w:t>
      </w:r>
      <w:r w:rsidRPr="00EF20F7">
        <w:rPr>
          <w:rFonts w:hint="eastAsia"/>
        </w:rPr>
        <w:t xml:space="preserve">the </w:t>
      </w:r>
      <w:r w:rsidRPr="00EF20F7">
        <w:t>dcmap-</w:t>
      </w:r>
      <w:r w:rsidRPr="00EF20F7">
        <w:rPr>
          <w:rFonts w:hint="eastAsia"/>
          <w:lang w:eastAsia="zh-CN"/>
        </w:rPr>
        <w:t xml:space="preserve">stream-id parameter that is contained in the received SDP offer, indicating the actual SCTP stream identifier with the SCTP association </w:t>
      </w:r>
      <w:r w:rsidRPr="00EF20F7">
        <w:rPr>
          <w:lang w:eastAsia="zh-CN"/>
        </w:rPr>
        <w:t xml:space="preserve">(over DTLS/UDP) </w:t>
      </w:r>
      <w:r w:rsidRPr="00EF20F7">
        <w:rPr>
          <w:rFonts w:hint="eastAsia"/>
          <w:lang w:eastAsia="zh-CN"/>
        </w:rPr>
        <w:t>used to realize the CLUE data channel</w:t>
      </w:r>
      <w:r w:rsidRPr="00EF20F7">
        <w:t>;</w:t>
      </w:r>
    </w:p>
    <w:p w14:paraId="1C2B6804" w14:textId="77777777" w:rsidR="00AD072D" w:rsidRPr="00EF20F7" w:rsidRDefault="00AD072D" w:rsidP="00AD072D">
      <w:pPr>
        <w:pStyle w:val="B10"/>
      </w:pPr>
      <w:r w:rsidRPr="00EF20F7">
        <w:t>-</w:t>
      </w:r>
      <w:r w:rsidRPr="00EF20F7">
        <w:tab/>
      </w:r>
      <w:r w:rsidRPr="00EF20F7">
        <w:rPr>
          <w:rFonts w:hint="eastAsia"/>
        </w:rPr>
        <w:t xml:space="preserve">shall </w:t>
      </w:r>
      <w:r w:rsidRPr="00EF20F7">
        <w:rPr>
          <w:rFonts w:hint="eastAsia"/>
          <w:lang w:eastAsia="zh-CN"/>
        </w:rPr>
        <w:t xml:space="preserve">send the subprotocol value of </w:t>
      </w:r>
      <w:r w:rsidRPr="00EF20F7">
        <w:t>"</w:t>
      </w:r>
      <w:r w:rsidRPr="00EF20F7">
        <w:rPr>
          <w:rFonts w:hint="eastAsia"/>
          <w:lang w:eastAsia="zh-CN"/>
        </w:rPr>
        <w:t>CLUE</w:t>
      </w:r>
      <w:r w:rsidRPr="00EF20F7">
        <w:t>"</w:t>
      </w:r>
      <w:r w:rsidRPr="00EF20F7">
        <w:rPr>
          <w:rFonts w:hint="eastAsia"/>
          <w:lang w:eastAsia="zh-CN"/>
        </w:rPr>
        <w:t xml:space="preserve">, </w:t>
      </w:r>
      <w:r w:rsidRPr="00EF20F7">
        <w:rPr>
          <w:lang w:eastAsia="zh-CN"/>
        </w:rPr>
        <w:t>indicat</w:t>
      </w:r>
      <w:r w:rsidRPr="00EF20F7">
        <w:rPr>
          <w:rFonts w:hint="eastAsia"/>
          <w:lang w:eastAsia="zh-CN"/>
        </w:rPr>
        <w:t>ing</w:t>
      </w:r>
      <w:r w:rsidRPr="00EF20F7">
        <w:rPr>
          <w:lang w:eastAsia="zh-CN"/>
        </w:rPr>
        <w:t xml:space="preserve"> the protocol to </w:t>
      </w:r>
      <w:r w:rsidRPr="00EF20F7">
        <w:rPr>
          <w:rFonts w:hint="eastAsia"/>
          <w:lang w:eastAsia="zh-CN"/>
        </w:rPr>
        <w:t xml:space="preserve">be </w:t>
      </w:r>
      <w:r w:rsidRPr="00EF20F7">
        <w:rPr>
          <w:lang w:eastAsia="zh-CN"/>
        </w:rPr>
        <w:t>exchange</w:t>
      </w:r>
      <w:r w:rsidRPr="00EF20F7">
        <w:rPr>
          <w:rFonts w:hint="eastAsia"/>
          <w:lang w:eastAsia="zh-CN"/>
        </w:rPr>
        <w:t>d</w:t>
      </w:r>
      <w:r w:rsidRPr="00EF20F7">
        <w:rPr>
          <w:lang w:eastAsia="zh-CN"/>
        </w:rPr>
        <w:t xml:space="preserve"> via the data channel</w:t>
      </w:r>
      <w:r w:rsidRPr="00EF20F7">
        <w:t>;</w:t>
      </w:r>
    </w:p>
    <w:p w14:paraId="48421AA0" w14:textId="77777777" w:rsidR="00AD072D" w:rsidRPr="00EF20F7" w:rsidRDefault="00AD072D" w:rsidP="00AD072D">
      <w:pPr>
        <w:pStyle w:val="B10"/>
      </w:pPr>
      <w:r w:rsidRPr="00EF20F7">
        <w:t>-</w:t>
      </w:r>
      <w:r w:rsidRPr="00EF20F7">
        <w:tab/>
      </w:r>
      <w:r w:rsidRPr="00EF20F7">
        <w:rPr>
          <w:rFonts w:hint="eastAsia"/>
        </w:rPr>
        <w:t xml:space="preserve">if the </w:t>
      </w:r>
      <w:r w:rsidRPr="00EF20F7">
        <w:t>max-message-size</w:t>
      </w:r>
      <w:r w:rsidRPr="00EF20F7">
        <w:rPr>
          <w:rFonts w:hint="eastAsia"/>
        </w:rPr>
        <w:t xml:space="preserve"> parameter is contained in the received SDP offer,</w:t>
      </w:r>
      <w:r w:rsidRPr="00EF20F7">
        <w:t xml:space="preserve"> </w:t>
      </w:r>
      <w:r w:rsidRPr="00EF20F7">
        <w:rPr>
          <w:rFonts w:hint="eastAsia"/>
        </w:rPr>
        <w:t xml:space="preserve">may </w:t>
      </w:r>
      <w:r w:rsidRPr="00EF20F7">
        <w:rPr>
          <w:rFonts w:hint="eastAsia"/>
          <w:lang w:eastAsia="zh-CN"/>
        </w:rPr>
        <w:t>forward</w:t>
      </w:r>
      <w:r w:rsidRPr="00EF20F7">
        <w:rPr>
          <w:rFonts w:hint="eastAsia"/>
        </w:rPr>
        <w:t xml:space="preserve"> the received </w:t>
      </w:r>
      <w:r w:rsidRPr="00EF20F7">
        <w:t>max-message-size</w:t>
      </w:r>
      <w:r w:rsidRPr="00EF20F7">
        <w:rPr>
          <w:rFonts w:hint="eastAsia"/>
        </w:rPr>
        <w:t xml:space="preserve"> parameter, indicating to the MRFP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served </w:t>
      </w:r>
      <w:r w:rsidRPr="00EF20F7">
        <w:rPr>
          <w:rFonts w:hint="eastAsia"/>
          <w:lang w:eastAsia="zh-CN"/>
        </w:rPr>
        <w:t xml:space="preserve">TP </w:t>
      </w:r>
      <w:r w:rsidRPr="00EF20F7">
        <w:rPr>
          <w:rFonts w:hint="eastAsia"/>
        </w:rPr>
        <w:t>UE is willing to accept</w:t>
      </w:r>
      <w:r w:rsidRPr="00EF20F7">
        <w:t>;</w:t>
      </w:r>
    </w:p>
    <w:p w14:paraId="2B04364E" w14:textId="77777777" w:rsidR="00AD072D" w:rsidRPr="00EF20F7" w:rsidRDefault="00AD072D" w:rsidP="00AD072D">
      <w:pPr>
        <w:pStyle w:val="B10"/>
        <w:rPr>
          <w:noProof/>
          <w:lang w:eastAsia="zh-CN"/>
        </w:rPr>
      </w:pPr>
      <w:r w:rsidRPr="00EF20F7">
        <w:lastRenderedPageBreak/>
        <w:t>-</w:t>
      </w:r>
      <w:r w:rsidRPr="00EF20F7">
        <w:tab/>
      </w:r>
      <w:r w:rsidRPr="00EF20F7">
        <w:rPr>
          <w:rFonts w:hint="eastAsia"/>
        </w:rPr>
        <w:t xml:space="preserve">may </w:t>
      </w:r>
      <w:r w:rsidRPr="00EF20F7">
        <w:t>request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MRFP is willing to accept;</w:t>
      </w:r>
    </w:p>
    <w:p w14:paraId="5BA4216E" w14:textId="77777777" w:rsidR="00AD072D" w:rsidRPr="00EF20F7" w:rsidRDefault="00AD072D" w:rsidP="00AD072D">
      <w:pPr>
        <w:pStyle w:val="B10"/>
      </w:pPr>
      <w:r w:rsidRPr="00EF20F7">
        <w:t>-</w:t>
      </w:r>
      <w:r w:rsidRPr="00EF20F7">
        <w:tab/>
      </w:r>
      <w:r w:rsidRPr="00EF20F7">
        <w:rPr>
          <w:rFonts w:hint="eastAsia"/>
        </w:rPr>
        <w:t xml:space="preserve">shall send the received </w:t>
      </w:r>
      <w:r w:rsidRPr="00EF20F7">
        <w:rPr>
          <w:rFonts w:hint="eastAsia"/>
          <w:lang w:eastAsia="zh-CN"/>
        </w:rPr>
        <w:t xml:space="preserve">TP </w:t>
      </w:r>
      <w:r w:rsidRPr="00EF20F7">
        <w:rPr>
          <w:rFonts w:hint="eastAsia"/>
        </w:rPr>
        <w:t xml:space="preserve">UE </w:t>
      </w:r>
      <w:r w:rsidRPr="00EF20F7">
        <w:t xml:space="preserve">certificate fingerprint to the </w:t>
      </w:r>
      <w:r w:rsidRPr="00EF20F7">
        <w:rPr>
          <w:rFonts w:hint="eastAsia"/>
        </w:rPr>
        <w:t>MRFP</w:t>
      </w:r>
      <w:r w:rsidRPr="00EF20F7">
        <w:t xml:space="preserve"> </w:t>
      </w:r>
      <w:r w:rsidRPr="00EF20F7">
        <w:rPr>
          <w:rFonts w:hint="eastAsia"/>
        </w:rPr>
        <w:t xml:space="preserve">that </w:t>
      </w:r>
      <w:r w:rsidRPr="00EF20F7">
        <w:t>is</w:t>
      </w:r>
      <w:r w:rsidRPr="00EF20F7">
        <w:rPr>
          <w:rFonts w:hint="eastAsia"/>
        </w:rPr>
        <w:t xml:space="preserve"> then</w:t>
      </w:r>
      <w:r w:rsidRPr="00EF20F7">
        <w:t xml:space="preserve"> able to </w:t>
      </w:r>
      <w:r w:rsidRPr="00EF20F7">
        <w:rPr>
          <w:rFonts w:hint="eastAsia"/>
        </w:rPr>
        <w:t>correlate</w:t>
      </w:r>
      <w:r w:rsidRPr="00EF20F7">
        <w:t xml:space="preserve"> the fingerprint with</w:t>
      </w:r>
      <w:r w:rsidRPr="00EF20F7">
        <w:rPr>
          <w:rFonts w:hint="eastAsia"/>
        </w:rPr>
        <w:t>in</w:t>
      </w:r>
      <w:r w:rsidRPr="00EF20F7">
        <w:t xml:space="preserve"> </w:t>
      </w:r>
      <w:r w:rsidRPr="00EF20F7">
        <w:rPr>
          <w:rFonts w:hint="eastAsia"/>
        </w:rPr>
        <w:t>the</w:t>
      </w:r>
      <w:r w:rsidRPr="00EF20F7">
        <w:t xml:space="preserve"> </w:t>
      </w:r>
      <w:r w:rsidRPr="00EF20F7">
        <w:rPr>
          <w:rFonts w:hint="eastAsia"/>
          <w:lang w:eastAsia="zh-CN"/>
        </w:rPr>
        <w:t xml:space="preserve">CLUE data channel </w:t>
      </w:r>
      <w:r w:rsidRPr="00EF20F7">
        <w:t>uniquely; and</w:t>
      </w:r>
    </w:p>
    <w:p w14:paraId="42A363A9" w14:textId="77777777" w:rsidR="00AD072D" w:rsidRPr="00EF20F7" w:rsidRDefault="00AD072D" w:rsidP="00AD072D">
      <w:pPr>
        <w:pStyle w:val="B10"/>
        <w:rPr>
          <w:noProof/>
          <w:lang w:eastAsia="zh-CN"/>
        </w:rPr>
      </w:pPr>
      <w:r w:rsidRPr="00EF20F7">
        <w:t>-</w:t>
      </w:r>
      <w:r w:rsidRPr="00EF20F7">
        <w:tab/>
      </w:r>
      <w:r w:rsidRPr="00EF20F7">
        <w:rPr>
          <w:rFonts w:hint="eastAsia"/>
        </w:rPr>
        <w:t xml:space="preserve">shall </w:t>
      </w:r>
      <w:r w:rsidRPr="00EF20F7">
        <w:t xml:space="preserve">request the certificate fingerprint from </w:t>
      </w:r>
      <w:r w:rsidRPr="00EF20F7">
        <w:rPr>
          <w:rFonts w:hint="eastAsia"/>
        </w:rPr>
        <w:t>the MRFP, f</w:t>
      </w:r>
      <w:r w:rsidRPr="00EF20F7">
        <w:t>or</w:t>
      </w:r>
      <w:r w:rsidRPr="00EF20F7">
        <w:rPr>
          <w:rFonts w:hint="eastAsia"/>
        </w:rPr>
        <w:t xml:space="preserve"> the</w:t>
      </w:r>
      <w:r w:rsidRPr="00EF20F7">
        <w:t xml:space="preserve"> "</w:t>
      </w:r>
      <w:r w:rsidRPr="00EF20F7">
        <w:rPr>
          <w:rFonts w:hint="eastAsia"/>
        </w:rPr>
        <w:t>m=</w:t>
      </w:r>
      <w:r w:rsidRPr="00EF20F7">
        <w:t>"</w:t>
      </w:r>
      <w:r w:rsidRPr="00EF20F7">
        <w:rPr>
          <w:rFonts w:hint="eastAsia"/>
        </w:rPr>
        <w:t xml:space="preserve"> line</w:t>
      </w:r>
      <w:r w:rsidRPr="00EF20F7">
        <w:t xml:space="preserve"> to be transported between the </w:t>
      </w:r>
      <w:r w:rsidRPr="00EF20F7">
        <w:rPr>
          <w:rFonts w:hint="eastAsia"/>
        </w:rPr>
        <w:t xml:space="preserve">served </w:t>
      </w:r>
      <w:r w:rsidRPr="00EF20F7">
        <w:rPr>
          <w:rFonts w:hint="eastAsia"/>
          <w:lang w:eastAsia="zh-CN"/>
        </w:rPr>
        <w:t xml:space="preserve">TP </w:t>
      </w:r>
      <w:r w:rsidRPr="00EF20F7">
        <w:rPr>
          <w:rFonts w:hint="eastAsia"/>
        </w:rPr>
        <w:t>UE</w:t>
      </w:r>
      <w:r w:rsidRPr="00EF20F7">
        <w:t xml:space="preserve"> and the </w:t>
      </w:r>
      <w:r w:rsidRPr="00EF20F7">
        <w:rPr>
          <w:rFonts w:hint="eastAsia"/>
        </w:rPr>
        <w:t>MRFP</w:t>
      </w:r>
      <w:r w:rsidRPr="00EF20F7">
        <w:t xml:space="preserve"> using </w:t>
      </w:r>
      <w:r w:rsidRPr="00EF20F7">
        <w:rPr>
          <w:rFonts w:hint="eastAsia"/>
          <w:lang w:eastAsia="zh-CN"/>
        </w:rPr>
        <w:t xml:space="preserve">CLUE </w:t>
      </w:r>
      <w:r w:rsidRPr="00EF20F7">
        <w:t>data channel.</w:t>
      </w:r>
    </w:p>
    <w:p w14:paraId="1133170D" w14:textId="77777777" w:rsidR="00AD072D" w:rsidRPr="00EF20F7" w:rsidRDefault="00AD072D" w:rsidP="00AD072D">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MRFP shall:</w:t>
      </w:r>
    </w:p>
    <w:p w14:paraId="7007FA3A" w14:textId="77777777" w:rsidR="00AD072D" w:rsidRPr="00EF20F7" w:rsidRDefault="00AD072D" w:rsidP="00AD072D">
      <w:pPr>
        <w:pStyle w:val="B10"/>
        <w:rPr>
          <w:lang w:eastAsia="zh-CN"/>
        </w:rPr>
      </w:pPr>
      <w:r w:rsidRPr="00EF20F7">
        <w:t>-</w:t>
      </w:r>
      <w:r w:rsidRPr="00EF20F7">
        <w:tab/>
      </w:r>
      <w:r w:rsidRPr="00EF20F7">
        <w:rPr>
          <w:rFonts w:hint="eastAsia"/>
          <w:lang w:eastAsia="zh-CN"/>
        </w:rPr>
        <w:t>allocate</w:t>
      </w:r>
      <w:r w:rsidRPr="00EF20F7">
        <w:rPr>
          <w:rFonts w:hint="eastAsia"/>
        </w:rPr>
        <w:t xml:space="preserve"> the local UDP port and SCTP port</w:t>
      </w:r>
      <w:r w:rsidRPr="00EF20F7">
        <w:rPr>
          <w:rFonts w:hint="eastAsia"/>
          <w:lang w:eastAsia="zh-CN"/>
        </w:rPr>
        <w:t xml:space="preserve">, and send them to </w:t>
      </w:r>
      <w:r w:rsidRPr="00EF20F7">
        <w:rPr>
          <w:rFonts w:hint="eastAsia"/>
        </w:rPr>
        <w:t>the MRF</w:t>
      </w:r>
      <w:r w:rsidRPr="00EF20F7">
        <w:rPr>
          <w:rFonts w:hint="eastAsia"/>
          <w:lang w:eastAsia="zh-CN"/>
        </w:rPr>
        <w:t>C</w:t>
      </w:r>
      <w:r w:rsidRPr="00EF20F7">
        <w:rPr>
          <w:rFonts w:hint="eastAsia"/>
        </w:rPr>
        <w:t>;</w:t>
      </w:r>
    </w:p>
    <w:p w14:paraId="7D177F39" w14:textId="77777777" w:rsidR="00AD072D" w:rsidRPr="00EF20F7" w:rsidRDefault="00AD072D" w:rsidP="00AD072D">
      <w:pPr>
        <w:pStyle w:val="B10"/>
        <w:rPr>
          <w:lang w:val="en-US"/>
        </w:rPr>
      </w:pPr>
      <w:r w:rsidRPr="00EF20F7">
        <w:rPr>
          <w:lang w:val="en-US"/>
        </w:rPr>
        <w:t>-</w:t>
      </w:r>
      <w:r w:rsidRPr="00EF20F7">
        <w:rPr>
          <w:lang w:val="en-US"/>
        </w:rPr>
        <w:tab/>
        <w:t>w</w:t>
      </w:r>
      <w:r w:rsidRPr="00EF20F7">
        <w:t xml:space="preserve">hen being instructed to start the </w:t>
      </w:r>
      <w:r w:rsidRPr="00EF20F7">
        <w:rPr>
          <w:rFonts w:hint="eastAsia"/>
          <w:lang w:eastAsia="zh-CN"/>
        </w:rPr>
        <w:t>D</w:t>
      </w:r>
      <w:r w:rsidRPr="00EF20F7">
        <w:t>TLS bearer session setup</w:t>
      </w:r>
      <w:r w:rsidRPr="00EF20F7">
        <w:rPr>
          <w:lang w:val="en-US"/>
        </w:rPr>
        <w:t xml:space="preserve">, act as a </w:t>
      </w:r>
      <w:r w:rsidRPr="00EF20F7">
        <w:rPr>
          <w:rFonts w:hint="eastAsia"/>
          <w:lang w:val="en-US" w:eastAsia="zh-CN"/>
        </w:rPr>
        <w:t>D</w:t>
      </w:r>
      <w:r w:rsidRPr="00EF20F7">
        <w:rPr>
          <w:lang w:val="en-US"/>
        </w:rPr>
        <w:t xml:space="preserve">TLS client and establish the </w:t>
      </w:r>
      <w:r w:rsidRPr="00EF20F7">
        <w:rPr>
          <w:rFonts w:hint="eastAsia"/>
          <w:lang w:val="en-US" w:eastAsia="zh-CN"/>
        </w:rPr>
        <w:t>D</w:t>
      </w:r>
      <w:r w:rsidRPr="00EF20F7">
        <w:rPr>
          <w:lang w:val="en-US"/>
        </w:rPr>
        <w:t xml:space="preserve">TLS </w:t>
      </w:r>
      <w:r w:rsidRPr="00EF20F7">
        <w:t xml:space="preserve">bearer </w:t>
      </w:r>
      <w:r w:rsidRPr="00EF20F7">
        <w:rPr>
          <w:lang w:val="en-US"/>
        </w:rPr>
        <w:t>session;</w:t>
      </w:r>
    </w:p>
    <w:p w14:paraId="0978AD2A" w14:textId="77777777" w:rsidR="00AD072D" w:rsidRPr="00EF20F7" w:rsidRDefault="00AD072D" w:rsidP="00AD072D">
      <w:pPr>
        <w:pStyle w:val="B10"/>
        <w:rPr>
          <w:noProof/>
          <w:lang w:eastAsia="zh-CN"/>
        </w:rPr>
      </w:pPr>
      <w:r w:rsidRPr="00EF20F7">
        <w:t>-</w:t>
      </w:r>
      <w:r w:rsidRPr="00EF20F7">
        <w:tab/>
      </w:r>
      <w:r w:rsidRPr="00EF20F7">
        <w:rPr>
          <w:rFonts w:hint="eastAsia"/>
          <w:lang w:eastAsia="zh-CN"/>
        </w:rPr>
        <w:t>if it is requested from the MRFC, set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lang w:eastAsia="zh-CN"/>
        </w:rPr>
        <w:t xml:space="preserve"> that is</w:t>
      </w:r>
      <w:r w:rsidRPr="00EF20F7">
        <w:rPr>
          <w:rFonts w:hint="eastAsia"/>
        </w:rPr>
        <w:t xml:space="preserve"> accept</w:t>
      </w:r>
      <w:r w:rsidRPr="00EF20F7">
        <w:rPr>
          <w:rFonts w:hint="eastAsia"/>
          <w:lang w:eastAsia="zh-CN"/>
        </w:rPr>
        <w:t>able for the CLUE data channel and send it to the MRFC</w:t>
      </w:r>
      <w:r w:rsidRPr="00EF20F7">
        <w:rPr>
          <w:rFonts w:hint="eastAsia"/>
        </w:rPr>
        <w:t>;</w:t>
      </w:r>
    </w:p>
    <w:p w14:paraId="7597D6AE" w14:textId="77777777" w:rsidR="00AD072D" w:rsidRPr="00EF20F7" w:rsidRDefault="00AD072D" w:rsidP="00AD072D">
      <w:pPr>
        <w:pStyle w:val="B10"/>
      </w:pPr>
      <w:r w:rsidRPr="00EF20F7">
        <w:t>-</w:t>
      </w:r>
      <w:r w:rsidRPr="00EF20F7">
        <w:tab/>
        <w:t xml:space="preserve">upon request from the </w:t>
      </w:r>
      <w:r w:rsidRPr="00EF20F7">
        <w:rPr>
          <w:rFonts w:hint="eastAsia"/>
          <w:lang w:eastAsia="zh-CN"/>
        </w:rPr>
        <w:t>MRFC</w:t>
      </w:r>
      <w:r w:rsidRPr="00EF20F7">
        <w:t xml:space="preserve">, select an own certificate for the </w:t>
      </w:r>
      <w:r w:rsidRPr="00EF20F7">
        <w:rPr>
          <w:rFonts w:hint="eastAsia"/>
          <w:lang w:eastAsia="zh-CN"/>
        </w:rPr>
        <w:t>CLUE data channel</w:t>
      </w:r>
      <w:r w:rsidRPr="00EF20F7">
        <w:t xml:space="preserve">, and send the fingerprint of the own certificate to the </w:t>
      </w:r>
      <w:r w:rsidRPr="00EF20F7">
        <w:rPr>
          <w:rFonts w:hint="eastAsia"/>
          <w:lang w:eastAsia="zh-CN"/>
        </w:rPr>
        <w:t>MRFC</w:t>
      </w:r>
      <w:r w:rsidRPr="00EF20F7">
        <w:t>;</w:t>
      </w:r>
    </w:p>
    <w:p w14:paraId="5D13DAC7" w14:textId="77777777" w:rsidR="00AD072D" w:rsidRPr="00EF20F7" w:rsidRDefault="00AD072D" w:rsidP="00AD072D">
      <w:pPr>
        <w:pStyle w:val="B10"/>
      </w:pPr>
      <w:r w:rsidRPr="00EF20F7">
        <w:t>-</w:t>
      </w:r>
      <w:r w:rsidRPr="00EF20F7">
        <w:tab/>
        <w:t xml:space="preserve">uniquely associate the certificate fingerprint received from the </w:t>
      </w:r>
      <w:r w:rsidRPr="00EF20F7">
        <w:rPr>
          <w:rFonts w:hint="eastAsia"/>
          <w:lang w:eastAsia="zh-CN"/>
        </w:rPr>
        <w:t>MRFC</w:t>
      </w:r>
      <w:r w:rsidRPr="00EF20F7">
        <w:t xml:space="preserve"> with the corresponding </w:t>
      </w:r>
      <w:r w:rsidRPr="00EF20F7">
        <w:rPr>
          <w:rFonts w:hint="eastAsia"/>
          <w:lang w:eastAsia="zh-CN"/>
        </w:rPr>
        <w:t>CLUE data channel</w:t>
      </w:r>
      <w:r w:rsidRPr="00EF20F7">
        <w:t xml:space="preserve">, and subsequently use the certificate fingerprint to verify the establishment of the </w:t>
      </w:r>
      <w:r w:rsidRPr="00EF20F7">
        <w:rPr>
          <w:rFonts w:hint="eastAsia"/>
          <w:lang w:eastAsia="zh-CN"/>
        </w:rPr>
        <w:t>D</w:t>
      </w:r>
      <w:r w:rsidRPr="00EF20F7">
        <w:t>TLS bearer session;</w:t>
      </w:r>
    </w:p>
    <w:p w14:paraId="5DBCF103" w14:textId="77777777" w:rsidR="00AD072D" w:rsidRPr="00EF20F7" w:rsidRDefault="00AD072D" w:rsidP="00AD072D">
      <w:pPr>
        <w:pStyle w:val="B10"/>
        <w:rPr>
          <w:noProof/>
          <w:lang w:eastAsia="zh-CN"/>
        </w:rPr>
      </w:pPr>
      <w:r w:rsidRPr="00EF20F7">
        <w:t>-</w:t>
      </w:r>
      <w:r w:rsidRPr="00EF20F7">
        <w:tab/>
        <w:t xml:space="preserve">if the verification of the remote certificate fingerprint during the </w:t>
      </w:r>
      <w:r w:rsidRPr="00EF20F7">
        <w:rPr>
          <w:rFonts w:hint="eastAsia"/>
          <w:lang w:eastAsia="zh-CN"/>
        </w:rPr>
        <w:t>D</w:t>
      </w:r>
      <w:r w:rsidRPr="00EF20F7">
        <w:t xml:space="preserve">TLS bearer session establishment fails, regard the remote </w:t>
      </w:r>
      <w:r w:rsidRPr="00EF20F7">
        <w:rPr>
          <w:rFonts w:hint="eastAsia"/>
          <w:lang w:eastAsia="zh-CN"/>
        </w:rPr>
        <w:t>D</w:t>
      </w:r>
      <w:r w:rsidRPr="00EF20F7">
        <w:t xml:space="preserve">TLS endpoint as not authenticated, terminate the </w:t>
      </w:r>
      <w:r w:rsidRPr="00EF20F7">
        <w:rPr>
          <w:rFonts w:hint="eastAsia"/>
          <w:lang w:eastAsia="zh-CN"/>
        </w:rPr>
        <w:t>D</w:t>
      </w:r>
      <w:r w:rsidRPr="00EF20F7">
        <w:t xml:space="preserve">TLS bearer session and report the unsuccessful </w:t>
      </w:r>
      <w:r w:rsidRPr="00EF20F7">
        <w:rPr>
          <w:rFonts w:hint="eastAsia"/>
          <w:lang w:eastAsia="zh-CN"/>
        </w:rPr>
        <w:t>D</w:t>
      </w:r>
      <w:r w:rsidRPr="00EF20F7">
        <w:t xml:space="preserve">TLS bearer session setup to the </w:t>
      </w:r>
      <w:r w:rsidRPr="00EF20F7">
        <w:rPr>
          <w:rFonts w:hint="eastAsia"/>
          <w:lang w:eastAsia="zh-CN"/>
        </w:rPr>
        <w:t>MRFC; and</w:t>
      </w:r>
    </w:p>
    <w:p w14:paraId="3476EF6F" w14:textId="1E095653" w:rsidR="00AD072D" w:rsidRPr="00EF20F7" w:rsidRDefault="00AD072D" w:rsidP="00AD072D">
      <w:pPr>
        <w:pStyle w:val="B10"/>
        <w:rPr>
          <w:noProof/>
          <w:lang w:eastAsia="zh-CN"/>
        </w:rPr>
      </w:pPr>
      <w:r w:rsidRPr="00EF20F7">
        <w:t>-</w:t>
      </w:r>
      <w:r w:rsidRPr="00EF20F7">
        <w:tab/>
      </w:r>
      <w:r w:rsidR="00BD3AE7" w:rsidRPr="00EF20F7">
        <w:t>indicat</w:t>
      </w:r>
      <w:r w:rsidR="00BD3AE7" w:rsidRPr="00EF20F7">
        <w:rPr>
          <w:rFonts w:hint="eastAsia"/>
          <w:lang w:eastAsia="zh-CN"/>
        </w:rPr>
        <w:t>e</w:t>
      </w:r>
      <w:r w:rsidR="00BD3AE7" w:rsidRPr="00EF20F7">
        <w:t xml:space="preserve"> the support of the required SCTP extensions (i.e. RE-CONFIG) and other SCTP considerations as defined </w:t>
      </w:r>
      <w:r w:rsidR="00BD3AE7" w:rsidRPr="00EF20F7">
        <w:rPr>
          <w:rFonts w:hint="eastAsia"/>
          <w:lang w:eastAsia="zh-CN"/>
        </w:rPr>
        <w:t>in</w:t>
      </w:r>
      <w:r w:rsidR="00BD3AE7" w:rsidRPr="00EF20F7">
        <w:t xml:space="preserve"> </w:t>
      </w:r>
      <w:r w:rsidR="00BD3AE7">
        <w:rPr>
          <w:rFonts w:hint="eastAsia"/>
          <w:lang w:eastAsia="zh-CN"/>
        </w:rPr>
        <w:t>clause</w:t>
      </w:r>
      <w:r w:rsidR="00BD3AE7" w:rsidRPr="00EF20F7">
        <w:rPr>
          <w:lang w:val="en-US"/>
        </w:rPr>
        <w:t> </w:t>
      </w:r>
      <w:r w:rsidR="00BD3AE7" w:rsidRPr="00EF20F7">
        <w:t>3.</w:t>
      </w:r>
      <w:r w:rsidR="00BD3AE7">
        <w:t>2</w:t>
      </w:r>
      <w:r w:rsidR="00BD3AE7" w:rsidRPr="00EF20F7">
        <w:rPr>
          <w:rFonts w:hint="eastAsia"/>
          <w:lang w:eastAsia="zh-CN"/>
        </w:rPr>
        <w:t xml:space="preserve"> of IETF </w:t>
      </w:r>
      <w:r w:rsidR="00BD3AE7" w:rsidRPr="0043675C">
        <w:t>RFC 88</w:t>
      </w:r>
      <w:r w:rsidR="00BD3AE7">
        <w:t>50</w:t>
      </w:r>
      <w:r w:rsidR="00BD3AE7" w:rsidRPr="00EF20F7">
        <w:rPr>
          <w:lang w:val="en-US"/>
        </w:rPr>
        <w:t> [49]</w:t>
      </w:r>
      <w:r w:rsidRPr="00EF20F7">
        <w:rPr>
          <w:rFonts w:hint="eastAsia"/>
          <w:lang w:eastAsia="zh-CN"/>
        </w:rPr>
        <w:t xml:space="preserve"> </w:t>
      </w:r>
      <w:r w:rsidRPr="00EF20F7">
        <w:t xml:space="preserve">at the start of the </w:t>
      </w:r>
      <w:r w:rsidRPr="00EF20F7">
        <w:rPr>
          <w:rFonts w:hint="eastAsia"/>
          <w:lang w:eastAsia="zh-CN"/>
        </w:rPr>
        <w:t xml:space="preserve">SCTP </w:t>
      </w:r>
      <w:r w:rsidRPr="00EF20F7">
        <w:t>association.</w:t>
      </w:r>
    </w:p>
    <w:p w14:paraId="51CC4C04" w14:textId="77777777" w:rsidR="00AD072D" w:rsidRPr="00EF20F7" w:rsidRDefault="00AD072D" w:rsidP="00AD072D">
      <w:pPr>
        <w:pStyle w:val="Heading3"/>
        <w:rPr>
          <w:lang w:eastAsia="zh-CN"/>
        </w:rPr>
      </w:pPr>
      <w:bookmarkStart w:id="144" w:name="_Toc517464941"/>
      <w:bookmarkStart w:id="145" w:name="_Toc67396646"/>
      <w:r w:rsidRPr="00EF20F7">
        <w:rPr>
          <w:rFonts w:hint="eastAsia"/>
          <w:lang w:eastAsia="zh-CN"/>
        </w:rPr>
        <w:t>5.22.4</w:t>
      </w:r>
      <w:r w:rsidRPr="00EF20F7">
        <w:tab/>
      </w:r>
      <w:r w:rsidRPr="00EF20F7">
        <w:rPr>
          <w:rFonts w:hint="eastAsia"/>
          <w:lang w:eastAsia="zh-CN"/>
        </w:rPr>
        <w:t>Release of CLUE d</w:t>
      </w:r>
      <w:r w:rsidRPr="00EF20F7">
        <w:t>ata channel</w:t>
      </w:r>
      <w:bookmarkEnd w:id="144"/>
      <w:bookmarkEnd w:id="145"/>
    </w:p>
    <w:p w14:paraId="258D155D" w14:textId="77777777" w:rsidR="00AD072D" w:rsidRPr="00EF20F7" w:rsidRDefault="00AD072D" w:rsidP="00AD072D">
      <w:pPr>
        <w:rPr>
          <w:lang w:eastAsia="zh-CN"/>
        </w:rPr>
      </w:pPr>
      <w:r w:rsidRPr="00EF20F7">
        <w:rPr>
          <w:rFonts w:hint="eastAsia"/>
          <w:lang w:eastAsia="zh-CN"/>
        </w:rPr>
        <w:t xml:space="preserve">To close the CLUE data channel, the MRFC may </w:t>
      </w:r>
      <w:r w:rsidRPr="00EF20F7">
        <w:rPr>
          <w:lang w:eastAsia="zh-CN"/>
        </w:rPr>
        <w:t>instruct</w:t>
      </w:r>
      <w:r w:rsidRPr="00EF20F7">
        <w:rPr>
          <w:rFonts w:hint="eastAsia"/>
          <w:lang w:eastAsia="zh-CN"/>
        </w:rPr>
        <w:t xml:space="preserve"> the MRFP to release the </w:t>
      </w:r>
      <w:r w:rsidRPr="00EF20F7">
        <w:rPr>
          <w:lang w:eastAsia="zh-CN"/>
        </w:rPr>
        <w:t xml:space="preserve">underlying communication (i.e., protocol stack </w:t>
      </w:r>
      <w:r w:rsidRPr="00EF20F7">
        <w:rPr>
          <w:rFonts w:hint="eastAsia"/>
          <w:lang w:eastAsia="zh-CN"/>
        </w:rPr>
        <w:t>UDP/DTLS/SCTP</w:t>
      </w:r>
      <w:r w:rsidRPr="00EF20F7">
        <w:rPr>
          <w:lang w:eastAsia="zh-CN"/>
        </w:rPr>
        <w:t>)</w:t>
      </w:r>
      <w:r w:rsidRPr="00EF20F7">
        <w:rPr>
          <w:rFonts w:hint="eastAsia"/>
          <w:lang w:eastAsia="zh-CN"/>
        </w:rPr>
        <w:t xml:space="preserve"> for the CLUE data channel</w:t>
      </w:r>
      <w:r w:rsidRPr="00EF20F7">
        <w:rPr>
          <w:lang w:eastAsia="zh-CN"/>
        </w:rPr>
        <w:t>, which may result in triggering the release of the DTLS bearer session (which then will implicitly lead to a SCTP association shutdown procedure)</w:t>
      </w:r>
      <w:r w:rsidRPr="00EF20F7">
        <w:rPr>
          <w:rFonts w:hint="eastAsia"/>
          <w:lang w:eastAsia="zh-CN"/>
        </w:rPr>
        <w:t>.</w:t>
      </w:r>
    </w:p>
    <w:p w14:paraId="30795772" w14:textId="77777777" w:rsidR="00AD072D" w:rsidRPr="00EF20F7" w:rsidRDefault="00AD072D" w:rsidP="00AD072D">
      <w:pPr>
        <w:rPr>
          <w:lang w:eastAsia="zh-CN"/>
        </w:rPr>
      </w:pPr>
      <w:r w:rsidRPr="00EF20F7">
        <w:rPr>
          <w:rFonts w:hint="eastAsia"/>
          <w:lang w:eastAsia="zh-CN"/>
        </w:rPr>
        <w:t>Regarding the SCTP reset, t</w:t>
      </w:r>
      <w:r w:rsidRPr="00EF20F7">
        <w:rPr>
          <w:lang w:eastAsia="zh-CN"/>
        </w:rPr>
        <w:t>he MRF</w:t>
      </w:r>
      <w:r w:rsidRPr="00EF20F7">
        <w:rPr>
          <w:rFonts w:hint="eastAsia"/>
          <w:lang w:eastAsia="zh-CN"/>
        </w:rPr>
        <w:t>P</w:t>
      </w:r>
      <w:r w:rsidRPr="00EF20F7">
        <w:rPr>
          <w:lang w:eastAsia="zh-CN"/>
        </w:rPr>
        <w:t xml:space="preserve"> shall provide a pre-configured (i.e., autonomous) behaviour by preventing "SCTP Stream Reconfiguration" procedures</w:t>
      </w:r>
      <w:r w:rsidRPr="00EF20F7">
        <w:rPr>
          <w:rFonts w:hint="eastAsia"/>
          <w:lang w:eastAsia="zh-CN"/>
        </w:rPr>
        <w:t xml:space="preserve"> as specified in IETF RFC 6525[51]</w:t>
      </w:r>
      <w:r w:rsidRPr="00EF20F7">
        <w:rPr>
          <w:lang w:eastAsia="zh-CN"/>
        </w:rPr>
        <w:t>, which results in:</w:t>
      </w:r>
    </w:p>
    <w:p w14:paraId="3A1C6EE8" w14:textId="77777777" w:rsidR="00AD072D" w:rsidRPr="00EF20F7" w:rsidRDefault="00AD072D" w:rsidP="00AD072D">
      <w:pPr>
        <w:pStyle w:val="B10"/>
      </w:pPr>
      <w:r w:rsidRPr="00EF20F7">
        <w:t>1)</w:t>
      </w:r>
      <w:r w:rsidRPr="00EF20F7">
        <w:tab/>
      </w:r>
      <w:r w:rsidRPr="00EF20F7">
        <w:rPr>
          <w:rFonts w:hint="eastAsia"/>
          <w:lang w:eastAsia="zh-CN"/>
        </w:rPr>
        <w:t xml:space="preserve">for </w:t>
      </w:r>
      <w:r w:rsidRPr="00EF20F7">
        <w:rPr>
          <w:lang w:eastAsia="zh-CN"/>
        </w:rPr>
        <w:t>an outgoing direction:</w:t>
      </w:r>
      <w:r w:rsidRPr="00EF20F7">
        <w:rPr>
          <w:rFonts w:hint="eastAsia"/>
          <w:lang w:eastAsia="zh-CN"/>
        </w:rPr>
        <w:t xml:space="preserve"> </w:t>
      </w:r>
      <w:r w:rsidRPr="00EF20F7">
        <w:rPr>
          <w:lang w:eastAsia="zh-CN"/>
        </w:rPr>
        <w:t>the MRFP shall not initiate any "Sender-Side Procedures for the RE-CONFIG Chunk"</w:t>
      </w:r>
      <w:r w:rsidRPr="00EF20F7">
        <w:rPr>
          <w:rFonts w:hint="eastAsia"/>
          <w:lang w:eastAsia="zh-CN"/>
        </w:rPr>
        <w:t>, as specified in IETF RFC 6525[51]; and</w:t>
      </w:r>
    </w:p>
    <w:p w14:paraId="6FD7807D" w14:textId="77777777" w:rsidR="00AD072D" w:rsidRPr="00EF20F7" w:rsidRDefault="00AD072D" w:rsidP="00AD072D">
      <w:pPr>
        <w:pStyle w:val="B10"/>
        <w:rPr>
          <w:lang w:eastAsia="zh-CN"/>
        </w:rPr>
      </w:pPr>
      <w:r w:rsidRPr="00EF20F7">
        <w:rPr>
          <w:rFonts w:hint="eastAsia"/>
          <w:lang w:eastAsia="zh-CN"/>
        </w:rPr>
        <w:t>2</w:t>
      </w:r>
      <w:r w:rsidRPr="00EF20F7">
        <w:t>)</w:t>
      </w:r>
      <w:r w:rsidRPr="00EF20F7">
        <w:tab/>
      </w:r>
      <w:r w:rsidRPr="00EF20F7">
        <w:rPr>
          <w:rFonts w:hint="eastAsia"/>
          <w:lang w:eastAsia="zh-CN"/>
        </w:rPr>
        <w:t xml:space="preserve">for </w:t>
      </w:r>
      <w:r w:rsidRPr="00EF20F7">
        <w:rPr>
          <w:lang w:eastAsia="zh-CN"/>
        </w:rPr>
        <w:t>an incoming direction: the MRFP shall deny any SCTP re-configuration request (as part of "Receiver-Side Procedures for the RE-CONFIG Chunk"</w:t>
      </w:r>
      <w:r w:rsidRPr="00EF20F7">
        <w:rPr>
          <w:rFonts w:hint="eastAsia"/>
          <w:lang w:eastAsia="zh-CN"/>
        </w:rPr>
        <w:t>, as specified in IETF RFC 6525[51]</w:t>
      </w:r>
      <w:r w:rsidRPr="00EF20F7">
        <w:rPr>
          <w:lang w:eastAsia="zh-CN"/>
        </w:rPr>
        <w:t>) in order to prevent possible later usage of SCTP stream reset requests</w:t>
      </w:r>
      <w:r w:rsidRPr="00EF20F7">
        <w:rPr>
          <w:rFonts w:hint="eastAsia"/>
          <w:lang w:eastAsia="zh-CN"/>
        </w:rPr>
        <w:t>.</w:t>
      </w:r>
    </w:p>
    <w:p w14:paraId="39691CD1" w14:textId="77777777" w:rsidR="00AD072D" w:rsidRPr="00EF20F7" w:rsidRDefault="00AD072D" w:rsidP="00AD072D">
      <w:pPr>
        <w:pStyle w:val="Heading3"/>
        <w:rPr>
          <w:lang w:eastAsia="zh-CN"/>
        </w:rPr>
      </w:pPr>
      <w:bookmarkStart w:id="146" w:name="_Toc517464942"/>
      <w:bookmarkStart w:id="147" w:name="_Toc67396647"/>
      <w:r w:rsidRPr="00EF20F7">
        <w:rPr>
          <w:rFonts w:hint="eastAsia"/>
          <w:lang w:eastAsia="zh-CN"/>
        </w:rPr>
        <w:t>5</w:t>
      </w:r>
      <w:r w:rsidRPr="00EF20F7">
        <w:t>.</w:t>
      </w:r>
      <w:r w:rsidRPr="00EF20F7">
        <w:rPr>
          <w:rFonts w:hint="eastAsia"/>
          <w:lang w:eastAsia="zh-CN"/>
        </w:rPr>
        <w:t>22.5</w:t>
      </w:r>
      <w:r w:rsidRPr="00EF20F7">
        <w:tab/>
      </w:r>
      <w:r w:rsidRPr="00EF20F7">
        <w:rPr>
          <w:rFonts w:hint="eastAsia"/>
          <w:lang w:eastAsia="zh-CN"/>
        </w:rPr>
        <w:t>CLUE transport between MRFC and MRFP</w:t>
      </w:r>
      <w:bookmarkEnd w:id="146"/>
      <w:bookmarkEnd w:id="147"/>
    </w:p>
    <w:p w14:paraId="10835CDD" w14:textId="77777777" w:rsidR="00AD072D" w:rsidRPr="00EF20F7" w:rsidRDefault="00AD072D" w:rsidP="00AD072D">
      <w:pPr>
        <w:rPr>
          <w:lang w:eastAsia="zh-CN"/>
        </w:rPr>
      </w:pPr>
      <w:r w:rsidRPr="00EF20F7">
        <w:rPr>
          <w:lang w:eastAsia="zh-CN"/>
        </w:rPr>
        <w:t>When the</w:t>
      </w:r>
      <w:r w:rsidRPr="00EF20F7">
        <w:t xml:space="preserve"> </w:t>
      </w:r>
      <w:r w:rsidRPr="00EF20F7">
        <w:rPr>
          <w:lang w:eastAsia="zh-CN"/>
        </w:rPr>
        <w:t>d</w:t>
      </w:r>
      <w:r w:rsidRPr="00EF20F7">
        <w:t>ata</w:t>
      </w:r>
      <w:r w:rsidRPr="00EF20F7">
        <w:rPr>
          <w:lang w:eastAsia="zh-CN"/>
        </w:rPr>
        <w:t xml:space="preserve"> c</w:t>
      </w:r>
      <w:r w:rsidRPr="00EF20F7">
        <w:t>hannel</w:t>
      </w:r>
      <w:r w:rsidRPr="00EF20F7">
        <w:rPr>
          <w:lang w:eastAsia="zh-CN"/>
        </w:rPr>
        <w:t xml:space="preserve"> is</w:t>
      </w:r>
      <w:r w:rsidRPr="00EF20F7">
        <w:t xml:space="preserve"> terminated </w:t>
      </w:r>
      <w:r w:rsidRPr="00EF20F7">
        <w:rPr>
          <w:lang w:eastAsia="zh-CN"/>
        </w:rPr>
        <w:t>in</w:t>
      </w:r>
      <w:r w:rsidRPr="00EF20F7">
        <w:t xml:space="preserve"> the MRFP</w:t>
      </w:r>
      <w:r w:rsidRPr="00EF20F7">
        <w:rPr>
          <w:lang w:eastAsia="zh-CN"/>
        </w:rPr>
        <w:t xml:space="preserve"> for telepresence</w:t>
      </w:r>
      <w:r w:rsidRPr="00EF20F7">
        <w:t>,</w:t>
      </w:r>
      <w:r w:rsidRPr="00EF20F7">
        <w:rPr>
          <w:lang w:eastAsia="zh-CN"/>
        </w:rPr>
        <w:t xml:space="preserve"> CLUE messages (e.g. OPTIONS, ADVERTISEMENT, CONFIGURE etc.) are sent from the MRFC to the MRFP to be exchanged via the </w:t>
      </w:r>
      <w:r w:rsidRPr="00EF20F7">
        <w:rPr>
          <w:rFonts w:hint="eastAsia"/>
          <w:lang w:eastAsia="zh-CN"/>
        </w:rPr>
        <w:t xml:space="preserve">CLUE </w:t>
      </w:r>
      <w:r w:rsidRPr="00EF20F7">
        <w:rPr>
          <w:lang w:eastAsia="zh-CN"/>
        </w:rPr>
        <w:t>data channel between the MRFP and the TP UE.</w:t>
      </w:r>
    </w:p>
    <w:p w14:paraId="1A8E4315" w14:textId="77777777" w:rsidR="00AD072D" w:rsidRPr="00EF20F7" w:rsidRDefault="00AD072D" w:rsidP="00AD072D">
      <w:r w:rsidRPr="00EF20F7">
        <w:rPr>
          <w:lang w:eastAsia="zh-CN"/>
        </w:rPr>
        <w:t xml:space="preserve">When the MRFC requests the MRFP to </w:t>
      </w:r>
      <w:r w:rsidRPr="00EF20F7">
        <w:t>establish a CLUE data channel the MRFC shall include a Notify CLUE Message Received Event information element to request the MRFP a reporting of the received CLUE message.</w:t>
      </w:r>
    </w:p>
    <w:p w14:paraId="5EB04A54" w14:textId="77777777" w:rsidR="00AD072D" w:rsidRPr="00EF20F7" w:rsidRDefault="00AD072D" w:rsidP="00AD072D">
      <w:pPr>
        <w:rPr>
          <w:lang w:eastAsia="zh-CN"/>
        </w:rPr>
      </w:pPr>
      <w:r w:rsidRPr="00EF20F7">
        <w:rPr>
          <w:lang w:eastAsia="zh-CN"/>
        </w:rPr>
        <w:t>When a CLUE message needs to be sent to the TP UE the MRFC shall request the MRFP to send the CLUE message.</w:t>
      </w:r>
    </w:p>
    <w:p w14:paraId="2C206038" w14:textId="77777777" w:rsidR="00AD072D" w:rsidRPr="00EF20F7" w:rsidRDefault="00AD072D" w:rsidP="00AD072D">
      <w:pPr>
        <w:rPr>
          <w:lang w:eastAsia="zh-CN"/>
        </w:rPr>
      </w:pPr>
      <w:r w:rsidRPr="00EF20F7">
        <w:rPr>
          <w:lang w:eastAsia="zh-CN"/>
        </w:rPr>
        <w:t>Upon reception of the request to send CLUE message from the MRFC containing the CLUE message content the MRFP shall send the CLUE message to the TP UE.</w:t>
      </w:r>
    </w:p>
    <w:p w14:paraId="711806CD" w14:textId="77777777" w:rsidR="00AD072D" w:rsidRPr="00EF20F7" w:rsidRDefault="00AD072D" w:rsidP="00AD072D">
      <w:r w:rsidRPr="00EF20F7">
        <w:t>When a CLUE message is received from the TP UE, the MRFP shall send the content of the received CLUE message to the MRFC.</w:t>
      </w:r>
    </w:p>
    <w:p w14:paraId="41C9EB19" w14:textId="77777777" w:rsidR="00AD072D" w:rsidRPr="00EF20F7" w:rsidRDefault="00AD072D" w:rsidP="00AD072D">
      <w:pPr>
        <w:keepNext/>
        <w:keepLines/>
        <w:spacing w:before="180"/>
        <w:ind w:left="1134" w:hanging="1134"/>
        <w:outlineLvl w:val="1"/>
        <w:rPr>
          <w:rFonts w:ascii="Arial" w:hAnsi="Arial"/>
          <w:sz w:val="32"/>
        </w:rPr>
      </w:pPr>
      <w:r w:rsidRPr="00EF20F7">
        <w:rPr>
          <w:rFonts w:ascii="Arial" w:hAnsi="Arial"/>
          <w:sz w:val="32"/>
        </w:rPr>
        <w:lastRenderedPageBreak/>
        <w:t>5.23</w:t>
      </w:r>
      <w:r w:rsidRPr="00EF20F7">
        <w:rPr>
          <w:rFonts w:ascii="Arial" w:hAnsi="Arial"/>
          <w:sz w:val="32"/>
        </w:rPr>
        <w:tab/>
        <w:t>SDP Capability Negotiation (SDPCapNeg)</w:t>
      </w:r>
    </w:p>
    <w:p w14:paraId="7A4CE509" w14:textId="77777777" w:rsidR="00AD072D" w:rsidRPr="00EF20F7" w:rsidRDefault="00AD072D" w:rsidP="00AD072D">
      <w:r w:rsidRPr="00EF20F7">
        <w:t>The SDP Capability Negotiation (SDPCapNeg) as specified in IETF RFC 5939</w:t>
      </w:r>
      <w:r w:rsidRPr="00EF20F7">
        <w:rPr>
          <w:lang w:val="en-US"/>
        </w:rPr>
        <w:t> </w:t>
      </w:r>
      <w:r w:rsidRPr="00EF20F7">
        <w:t xml:space="preserve">[53] </w:t>
      </w:r>
      <w:r w:rsidRPr="00EF20F7">
        <w:rPr>
          <w:rFonts w:hint="eastAsia"/>
          <w:lang w:eastAsia="zh-CN"/>
        </w:rPr>
        <w:t>is adopted</w:t>
      </w:r>
      <w:r w:rsidRPr="00EF20F7">
        <w:t xml:space="preserve"> </w:t>
      </w:r>
      <w:r w:rsidRPr="00EF20F7">
        <w:rPr>
          <w:rFonts w:hint="eastAsia"/>
          <w:lang w:eastAsia="zh-CN"/>
        </w:rPr>
        <w:t>as an optional functionality</w:t>
      </w:r>
      <w:r w:rsidRPr="00EF20F7">
        <w:t xml:space="preserve"> to negotiate capabilities and their associated configurations</w:t>
      </w:r>
      <w:r w:rsidRPr="00EF20F7">
        <w:rPr>
          <w:rFonts w:hint="eastAsia"/>
          <w:lang w:eastAsia="zh-CN"/>
        </w:rPr>
        <w:t xml:space="preserve"> according to 3GPP TS 24.229</w:t>
      </w:r>
      <w:r w:rsidRPr="00EF20F7">
        <w:rPr>
          <w:lang w:val="en-US" w:eastAsia="zh-CN"/>
        </w:rPr>
        <w:t> </w:t>
      </w:r>
      <w:r w:rsidRPr="00EF20F7">
        <w:rPr>
          <w:rFonts w:hint="eastAsia"/>
          <w:lang w:eastAsia="zh-CN"/>
        </w:rPr>
        <w:t>[30]</w:t>
      </w:r>
      <w:r w:rsidRPr="00EF20F7">
        <w:t>.</w:t>
      </w:r>
    </w:p>
    <w:p w14:paraId="72FB8AFE" w14:textId="77777777" w:rsidR="00AD072D" w:rsidRPr="00EF20F7" w:rsidRDefault="00AD072D" w:rsidP="00AD072D">
      <w:pPr>
        <w:rPr>
          <w:lang w:eastAsia="zh-CN"/>
        </w:rPr>
      </w:pPr>
      <w:r w:rsidRPr="00EF20F7">
        <w:rPr>
          <w:rFonts w:hint="eastAsia"/>
          <w:lang w:eastAsia="zh-CN"/>
        </w:rPr>
        <w:t xml:space="preserve">Upon receipt of an incoming SDP offer containing the attributes of SDP capability negotiation, e.g. </w:t>
      </w:r>
      <w:r w:rsidRPr="00EF20F7">
        <w:rPr>
          <w:lang w:eastAsia="zh-CN"/>
        </w:rPr>
        <w:t xml:space="preserve">offer AVPF and AVP together for the RTP profile negotiation using </w:t>
      </w:r>
      <w:r w:rsidRPr="00EF20F7">
        <w:t>"</w:t>
      </w:r>
      <w:r w:rsidRPr="00EF20F7">
        <w:rPr>
          <w:rFonts w:hint="eastAsia"/>
          <w:lang w:eastAsia="zh-CN"/>
        </w:rPr>
        <w:t>a=</w:t>
      </w:r>
      <w:r w:rsidRPr="00EF20F7">
        <w:t>tcap", "</w:t>
      </w:r>
      <w:r w:rsidRPr="00EF20F7">
        <w:rPr>
          <w:rFonts w:hint="eastAsia"/>
          <w:lang w:eastAsia="zh-CN"/>
        </w:rPr>
        <w:t>a=</w:t>
      </w:r>
      <w:r w:rsidRPr="00EF20F7">
        <w:t>pcfg" and "</w:t>
      </w:r>
      <w:r w:rsidRPr="00EF20F7">
        <w:rPr>
          <w:rFonts w:hint="eastAsia"/>
          <w:lang w:eastAsia="zh-CN"/>
        </w:rPr>
        <w:t>a=</w:t>
      </w:r>
      <w:r w:rsidRPr="00EF20F7">
        <w:t>acfg" attributes</w:t>
      </w:r>
      <w:r w:rsidRPr="00EF20F7">
        <w:rPr>
          <w:rFonts w:hint="eastAsia"/>
          <w:lang w:eastAsia="zh-CN"/>
        </w:rPr>
        <w:t xml:space="preserve">, the MRFC </w:t>
      </w:r>
      <w:r w:rsidRPr="00EF20F7">
        <w:t>acting as the session responder</w:t>
      </w:r>
      <w:r w:rsidRPr="00EF20F7">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EF20F7">
        <w:rPr>
          <w:lang w:eastAsia="zh-CN"/>
        </w:rPr>
        <w:t>ndicat</w:t>
      </w:r>
      <w:r w:rsidRPr="00EF20F7">
        <w:rPr>
          <w:rFonts w:hint="eastAsia"/>
          <w:lang w:eastAsia="zh-CN"/>
        </w:rPr>
        <w:t>ing</w:t>
      </w:r>
      <w:r w:rsidRPr="00EF20F7">
        <w:rPr>
          <w:lang w:eastAsia="zh-CN"/>
        </w:rPr>
        <w:t xml:space="preserve"> the selected configuration in the </w:t>
      </w:r>
      <w:r w:rsidRPr="00EF20F7">
        <w:rPr>
          <w:rFonts w:hint="eastAsia"/>
          <w:lang w:eastAsia="zh-CN"/>
        </w:rPr>
        <w:t>"a=</w:t>
      </w:r>
      <w:r w:rsidRPr="00EF20F7">
        <w:rPr>
          <w:lang w:eastAsia="zh-CN"/>
        </w:rPr>
        <w:t>acfg</w:t>
      </w:r>
      <w:r w:rsidRPr="00EF20F7">
        <w:t xml:space="preserve">" </w:t>
      </w:r>
      <w:r w:rsidRPr="00EF20F7">
        <w:rPr>
          <w:lang w:eastAsia="zh-CN"/>
        </w:rPr>
        <w:t>attribute for actual configurations</w:t>
      </w:r>
      <w:r w:rsidRPr="00EF20F7">
        <w:rPr>
          <w:rFonts w:hint="eastAsia"/>
          <w:lang w:eastAsia="zh-CN"/>
        </w:rPr>
        <w:t>.</w:t>
      </w:r>
    </w:p>
    <w:p w14:paraId="371034E0" w14:textId="77777777" w:rsidR="00AD072D" w:rsidRPr="00EF20F7" w:rsidRDefault="00AD072D" w:rsidP="00AD072D">
      <w:pPr>
        <w:rPr>
          <w:lang w:eastAsia="zh-CN"/>
        </w:rPr>
      </w:pPr>
      <w:r w:rsidRPr="00EF20F7">
        <w:rPr>
          <w:rFonts w:hint="eastAsia"/>
          <w:lang w:eastAsia="zh-CN"/>
        </w:rPr>
        <w:t>The MRFC</w:t>
      </w:r>
      <w:r w:rsidRPr="00EF20F7">
        <w:t xml:space="preserve"> acting as the session </w:t>
      </w:r>
      <w:r w:rsidRPr="00EF20F7">
        <w:rPr>
          <w:rFonts w:hint="eastAsia"/>
          <w:lang w:eastAsia="zh-CN"/>
        </w:rPr>
        <w:t>initiator may signal SDPCapNeg to the MRFP, e.g. the MRFC wildcards the supporting configurations from the MRFP in order to construct an SDP offer with the alternative configurations via SDPCapNeg attributes.</w:t>
      </w:r>
    </w:p>
    <w:p w14:paraId="03C93FEF" w14:textId="77777777" w:rsidR="00AD072D" w:rsidRPr="00EF20F7" w:rsidRDefault="00AD072D" w:rsidP="00AD072D">
      <w:pPr>
        <w:keepLines/>
        <w:ind w:left="1135" w:hanging="851"/>
        <w:rPr>
          <w:rFonts w:eastAsia="Batang"/>
        </w:rPr>
      </w:pPr>
      <w:r w:rsidRPr="00EF20F7">
        <w:rPr>
          <w:rFonts w:eastAsia="Batang"/>
        </w:rPr>
        <w:t>NOTE:</w:t>
      </w:r>
      <w:r w:rsidRPr="00EF20F7">
        <w:rPr>
          <w:rFonts w:eastAsia="Batang"/>
        </w:rPr>
        <w:tab/>
      </w:r>
      <w:r w:rsidRPr="00EF20F7">
        <w:rPr>
          <w:rFonts w:hint="eastAsia"/>
          <w:lang w:eastAsia="zh-CN"/>
        </w:rPr>
        <w:t xml:space="preserve">The additional benefit of signalling SDPCapNeg between the MRFC and the MRFP is to check the resource availability for the corresponding configurations and to avoid the further session failure in case of </w:t>
      </w:r>
      <w:r w:rsidRPr="00EF20F7">
        <w:rPr>
          <w:lang w:eastAsia="zh-CN"/>
        </w:rPr>
        <w:t>inadequate</w:t>
      </w:r>
      <w:r w:rsidRPr="00EF20F7">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EF20F7">
        <w:rPr>
          <w:rFonts w:eastAsia="Batang"/>
        </w:rPr>
        <w:t>.</w:t>
      </w:r>
    </w:p>
    <w:p w14:paraId="5AA65D09" w14:textId="77777777" w:rsidR="00AD072D" w:rsidRPr="00EF20F7" w:rsidRDefault="00AD072D" w:rsidP="00AD072D">
      <w:pPr>
        <w:rPr>
          <w:lang w:eastAsia="zh-CN"/>
        </w:rPr>
      </w:pPr>
      <w:r w:rsidRPr="00EF20F7">
        <w:rPr>
          <w:rFonts w:hint="eastAsia"/>
          <w:lang w:eastAsia="zh-CN"/>
        </w:rPr>
        <w:t xml:space="preserve">In case the MRFC </w:t>
      </w:r>
      <w:r w:rsidRPr="00EF20F7">
        <w:rPr>
          <w:lang w:eastAsia="zh-CN"/>
        </w:rPr>
        <w:t xml:space="preserve">decides </w:t>
      </w:r>
      <w:r w:rsidRPr="00EF20F7">
        <w:rPr>
          <w:rFonts w:hint="eastAsia"/>
          <w:lang w:eastAsia="zh-CN"/>
        </w:rPr>
        <w:t>to request the MRFP</w:t>
      </w:r>
      <w:r w:rsidRPr="00EF20F7">
        <w:rPr>
          <w:lang w:eastAsia="zh-CN"/>
        </w:rPr>
        <w:t xml:space="preserve"> </w:t>
      </w:r>
      <w:r w:rsidRPr="00EF20F7">
        <w:rPr>
          <w:rFonts w:hint="eastAsia"/>
          <w:lang w:eastAsia="zh-CN"/>
        </w:rPr>
        <w:t>to reserve resources for all of th</w:t>
      </w:r>
      <w:r w:rsidRPr="00EF20F7">
        <w:rPr>
          <w:lang w:eastAsia="zh-CN"/>
        </w:rPr>
        <w:t>o</w:t>
      </w:r>
      <w:r w:rsidRPr="00EF20F7">
        <w:rPr>
          <w:rFonts w:hint="eastAsia"/>
          <w:lang w:eastAsia="zh-CN"/>
        </w:rPr>
        <w:t>se configurations, the MRFC shall</w:t>
      </w:r>
      <w:r w:rsidRPr="00EF20F7">
        <w:rPr>
          <w:lang w:eastAsia="ko-KR"/>
        </w:rPr>
        <w:t>:</w:t>
      </w:r>
    </w:p>
    <w:p w14:paraId="3B4BF85D" w14:textId="77777777" w:rsidR="00AD072D" w:rsidRPr="00EF20F7" w:rsidRDefault="00AD072D" w:rsidP="00AD072D">
      <w:pPr>
        <w:ind w:left="568" w:hanging="284"/>
        <w:rPr>
          <w:rFonts w:eastAsia="Batang"/>
        </w:rPr>
      </w:pPr>
      <w:r w:rsidRPr="00EF20F7">
        <w:rPr>
          <w:rFonts w:eastAsia="Batang"/>
        </w:rPr>
        <w:t>-</w:t>
      </w:r>
      <w:r w:rsidRPr="00EF20F7">
        <w:rPr>
          <w:rFonts w:eastAsia="Batang"/>
        </w:rPr>
        <w:tab/>
      </w:r>
      <w:r w:rsidRPr="00EF20F7">
        <w:rPr>
          <w:rFonts w:hint="eastAsia"/>
          <w:lang w:eastAsia="zh-CN"/>
        </w:rPr>
        <w:t>use legacy SDP attributes</w:t>
      </w:r>
      <w:r w:rsidRPr="00EF20F7">
        <w:t xml:space="preserve"> as specified in IETF RFC </w:t>
      </w:r>
      <w:r w:rsidRPr="00EF20F7">
        <w:rPr>
          <w:rFonts w:hint="eastAsia"/>
          <w:lang w:eastAsia="zh-CN"/>
        </w:rPr>
        <w:t>4566</w:t>
      </w:r>
      <w:r w:rsidRPr="00EF20F7">
        <w:rPr>
          <w:lang w:val="en-US"/>
        </w:rPr>
        <w:t> </w:t>
      </w:r>
      <w:r w:rsidRPr="00EF20F7">
        <w:t>[</w:t>
      </w:r>
      <w:r w:rsidRPr="00EF20F7">
        <w:rPr>
          <w:rFonts w:hint="eastAsia"/>
          <w:lang w:eastAsia="zh-CN"/>
        </w:rPr>
        <w:t>53</w:t>
      </w:r>
      <w:r w:rsidRPr="00EF20F7">
        <w:t>]</w:t>
      </w:r>
      <w:r w:rsidRPr="00EF20F7">
        <w:rPr>
          <w:rFonts w:hint="eastAsia"/>
          <w:lang w:eastAsia="zh-CN"/>
        </w:rPr>
        <w:t xml:space="preserve"> to do the mapping of </w:t>
      </w:r>
      <w:r w:rsidRPr="00EF20F7">
        <w:t xml:space="preserve">actual and potential configurations </w:t>
      </w:r>
      <w:r w:rsidRPr="00EF20F7">
        <w:rPr>
          <w:rFonts w:hint="eastAsia"/>
          <w:lang w:eastAsia="zh-CN"/>
        </w:rPr>
        <w:t>with the H.248 ReserveGroup concept; or</w:t>
      </w:r>
    </w:p>
    <w:p w14:paraId="6C83D64F" w14:textId="77777777" w:rsidR="00AD072D" w:rsidRPr="00EF20F7" w:rsidRDefault="00AD072D" w:rsidP="00AD072D">
      <w:pPr>
        <w:ind w:left="568" w:hanging="284"/>
        <w:rPr>
          <w:rFonts w:eastAsia="Batang"/>
        </w:rPr>
      </w:pPr>
      <w:r w:rsidRPr="00EF20F7">
        <w:rPr>
          <w:rFonts w:eastAsia="Batang"/>
        </w:rPr>
        <w:t>-</w:t>
      </w:r>
      <w:r w:rsidRPr="00EF20F7">
        <w:rPr>
          <w:rFonts w:eastAsia="Batang"/>
        </w:rPr>
        <w:tab/>
      </w:r>
      <w:r w:rsidRPr="00EF20F7">
        <w:rPr>
          <w:rFonts w:hint="eastAsia"/>
          <w:lang w:eastAsia="zh-CN"/>
        </w:rPr>
        <w:t>use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if supported by the MRFP.</w:t>
      </w:r>
    </w:p>
    <w:p w14:paraId="18C17C54" w14:textId="77777777" w:rsidR="00AD072D" w:rsidRPr="00EF20F7" w:rsidRDefault="00AD072D" w:rsidP="00AD072D">
      <w:r w:rsidRPr="00EF20F7">
        <w:rPr>
          <w:rFonts w:hint="eastAsia"/>
          <w:lang w:eastAsia="zh-CN"/>
        </w:rPr>
        <w:t>Before using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xml:space="preserve"> towards the MRFP, t</w:t>
      </w:r>
      <w:r w:rsidRPr="00EF20F7">
        <w:t xml:space="preserve">he MRFC </w:t>
      </w:r>
      <w:r w:rsidRPr="00EF20F7">
        <w:rPr>
          <w:rFonts w:hint="eastAsia"/>
          <w:lang w:eastAsia="zh-CN"/>
        </w:rPr>
        <w:t>shall</w:t>
      </w:r>
      <w:r w:rsidRPr="00EF20F7">
        <w:t xml:space="preserve"> perform the necessary checks (i.e. through auditing or via prior provisioning) to ensure that the </w:t>
      </w:r>
      <w:r w:rsidRPr="00EF20F7">
        <w:rPr>
          <w:rFonts w:hint="eastAsia"/>
          <w:lang w:eastAsia="zh-CN"/>
        </w:rPr>
        <w:t>MRFP</w:t>
      </w:r>
      <w:r w:rsidRPr="00EF20F7">
        <w:t xml:space="preserve"> supports the syntax and capabilities requested. For an audit</w:t>
      </w:r>
      <w:r w:rsidRPr="00EF20F7">
        <w:rPr>
          <w:rFonts w:hint="eastAsia"/>
          <w:lang w:eastAsia="zh-CN"/>
        </w:rPr>
        <w:t>ing</w:t>
      </w:r>
      <w:r w:rsidRPr="00EF20F7">
        <w:t xml:space="preserve"> the procedure in </w:t>
      </w:r>
      <w:r w:rsidR="00975A8F">
        <w:rPr>
          <w:rFonts w:hint="eastAsia"/>
          <w:lang w:eastAsia="zh-CN"/>
        </w:rPr>
        <w:t>clause</w:t>
      </w:r>
      <w:r w:rsidRPr="00EF20F7">
        <w:rPr>
          <w:lang w:val="en-US" w:eastAsia="zh-CN"/>
        </w:rPr>
        <w:t> </w:t>
      </w:r>
      <w:r w:rsidRPr="00EF20F7">
        <w:rPr>
          <w:rFonts w:hint="eastAsia"/>
          <w:lang w:val="en-US" w:eastAsia="zh-CN"/>
        </w:rPr>
        <w:t>6.1.8.1</w:t>
      </w:r>
      <w:r w:rsidRPr="00EF20F7">
        <w:t xml:space="preserve"> is used with the </w:t>
      </w:r>
      <w:r w:rsidRPr="00EF20F7">
        <w:rPr>
          <w:rFonts w:hint="eastAsia"/>
          <w:lang w:eastAsia="zh-CN"/>
        </w:rPr>
        <w:t>"</w:t>
      </w:r>
      <w:r w:rsidRPr="00EF20F7">
        <w:t>SDPCapNeg Supported Capabilities</w:t>
      </w:r>
      <w:r w:rsidRPr="00EF20F7">
        <w:rPr>
          <w:rFonts w:hint="eastAsia"/>
          <w:lang w:eastAsia="zh-CN"/>
        </w:rPr>
        <w:t>"</w:t>
      </w:r>
      <w:r w:rsidRPr="00EF20F7">
        <w:t xml:space="preserve"> as the object.</w:t>
      </w:r>
    </w:p>
    <w:p w14:paraId="51CB5E15" w14:textId="77777777" w:rsidR="00AD072D" w:rsidRPr="00EF20F7" w:rsidRDefault="00AD072D" w:rsidP="00AD072D">
      <w:pPr>
        <w:rPr>
          <w:lang w:eastAsia="zh-CN"/>
        </w:rPr>
      </w:pPr>
      <w:r w:rsidRPr="00EF20F7">
        <w:rPr>
          <w:rFonts w:hint="eastAsia"/>
          <w:lang w:eastAsia="zh-CN"/>
        </w:rPr>
        <w:t xml:space="preserve">When receiving </w:t>
      </w:r>
      <w:r w:rsidRPr="00EF20F7">
        <w:rPr>
          <w:lang w:eastAsia="zh-CN"/>
        </w:rPr>
        <w:t xml:space="preserve">a </w:t>
      </w:r>
      <w:r w:rsidRPr="00EF20F7">
        <w:rPr>
          <w:rFonts w:hint="eastAsia"/>
          <w:lang w:eastAsia="zh-CN"/>
        </w:rPr>
        <w:t>request from</w:t>
      </w:r>
      <w:r w:rsidRPr="00EF20F7">
        <w:t xml:space="preserve"> the MRFC</w:t>
      </w:r>
      <w:r w:rsidRPr="00EF20F7">
        <w:rPr>
          <w:rFonts w:hint="eastAsia"/>
          <w:lang w:eastAsia="zh-CN"/>
        </w:rPr>
        <w:t xml:space="preserve"> with information element "</w:t>
      </w:r>
      <w:r w:rsidRPr="00EF20F7">
        <w:rPr>
          <w:lang w:eastAsia="zh-CN"/>
        </w:rPr>
        <w:t>SDPCapNeg c</w:t>
      </w:r>
      <w:r w:rsidRPr="00EF20F7">
        <w:rPr>
          <w:rFonts w:hint="eastAsia"/>
          <w:lang w:eastAsia="zh-CN"/>
        </w:rPr>
        <w:t>onfiguration"</w:t>
      </w:r>
      <w:r w:rsidRPr="00EF20F7">
        <w:t xml:space="preserve"> indicating the potential use of multiple configurations</w:t>
      </w:r>
      <w:r w:rsidRPr="00EF20F7">
        <w:rPr>
          <w:rFonts w:hint="eastAsia"/>
          <w:lang w:eastAsia="zh-CN"/>
        </w:rPr>
        <w:t>,</w:t>
      </w:r>
      <w:r w:rsidRPr="00EF20F7">
        <w:t xml:space="preserve"> the MRFP</w:t>
      </w:r>
      <w:r w:rsidRPr="00EF20F7">
        <w:rPr>
          <w:rFonts w:hint="eastAsia"/>
          <w:lang w:eastAsia="zh-CN"/>
        </w:rPr>
        <w:t xml:space="preserve"> shall</w:t>
      </w:r>
      <w:r w:rsidRPr="00EF20F7">
        <w:t xml:space="preserve"> </w:t>
      </w:r>
      <w:r w:rsidRPr="00EF20F7">
        <w:rPr>
          <w:rFonts w:hint="eastAsia"/>
          <w:lang w:eastAsia="zh-CN"/>
        </w:rPr>
        <w:t>reserve</w:t>
      </w:r>
      <w:r w:rsidRPr="00EF20F7">
        <w:t xml:space="preserve"> resources for all of those </w:t>
      </w:r>
      <w:r w:rsidRPr="00EF20F7">
        <w:rPr>
          <w:rFonts w:hint="eastAsia"/>
          <w:lang w:eastAsia="zh-CN"/>
        </w:rPr>
        <w:t xml:space="preserve">configurations </w:t>
      </w:r>
      <w:r w:rsidRPr="00EF20F7">
        <w:rPr>
          <w:lang w:eastAsia="zh-CN"/>
        </w:rPr>
        <w:t xml:space="preserve">that it supports </w:t>
      </w:r>
      <w:r w:rsidRPr="00EF20F7">
        <w:rPr>
          <w:rFonts w:hint="eastAsia"/>
          <w:lang w:eastAsia="zh-CN"/>
        </w:rPr>
        <w:t xml:space="preserve">and </w:t>
      </w:r>
      <w:r w:rsidRPr="00EF20F7">
        <w:rPr>
          <w:lang w:eastAsia="zh-CN"/>
        </w:rPr>
        <w:t xml:space="preserve">shall </w:t>
      </w:r>
      <w:r w:rsidRPr="00EF20F7">
        <w:rPr>
          <w:rFonts w:hint="eastAsia"/>
          <w:lang w:eastAsia="zh-CN"/>
        </w:rPr>
        <w:t xml:space="preserve">send </w:t>
      </w:r>
      <w:r w:rsidRPr="00EF20F7">
        <w:rPr>
          <w:lang w:eastAsia="zh-CN"/>
        </w:rPr>
        <w:t>indicate the configurations for which it reserved resources in</w:t>
      </w:r>
      <w:r w:rsidRPr="00EF20F7">
        <w:rPr>
          <w:rFonts w:hint="eastAsia"/>
          <w:lang w:eastAsia="zh-CN"/>
        </w:rPr>
        <w:t xml:space="preserve"> </w:t>
      </w:r>
      <w:r w:rsidRPr="00EF20F7">
        <w:rPr>
          <w:lang w:eastAsia="zh-CN"/>
        </w:rPr>
        <w:t xml:space="preserve">an </w:t>
      </w:r>
      <w:r w:rsidRPr="00EF20F7">
        <w:rPr>
          <w:rFonts w:hint="eastAsia"/>
          <w:lang w:eastAsia="zh-CN"/>
        </w:rPr>
        <w:t>"</w:t>
      </w:r>
      <w:r w:rsidRPr="00EF20F7">
        <w:rPr>
          <w:lang w:eastAsia="zh-CN"/>
        </w:rPr>
        <w:t>SDPCapNeg c</w:t>
      </w:r>
      <w:r w:rsidRPr="00EF20F7">
        <w:rPr>
          <w:rFonts w:hint="eastAsia"/>
          <w:lang w:eastAsia="zh-CN"/>
        </w:rPr>
        <w:t>onfiguration" information element in the response</w:t>
      </w:r>
      <w:r w:rsidRPr="00EF20F7">
        <w:t xml:space="preserve">. </w:t>
      </w:r>
      <w:r w:rsidRPr="00EF20F7">
        <w:rPr>
          <w:rFonts w:hint="eastAsia"/>
          <w:lang w:eastAsia="zh-CN"/>
        </w:rPr>
        <w:t>T</w:t>
      </w:r>
      <w:r w:rsidRPr="00EF20F7">
        <w:t>he MRFC</w:t>
      </w:r>
      <w:r w:rsidRPr="00EF20F7">
        <w:rPr>
          <w:rFonts w:hint="eastAsia"/>
          <w:lang w:eastAsia="zh-CN"/>
        </w:rPr>
        <w:t xml:space="preserve"> shall update the</w:t>
      </w:r>
      <w:r w:rsidRPr="00EF20F7">
        <w:t xml:space="preserve"> </w:t>
      </w:r>
      <w:r w:rsidRPr="00EF20F7">
        <w:rPr>
          <w:rFonts w:hint="eastAsia"/>
          <w:lang w:eastAsia="zh-CN"/>
        </w:rPr>
        <w:t xml:space="preserve">SDP offer with SDPCapNeg </w:t>
      </w:r>
      <w:r w:rsidRPr="00EF20F7">
        <w:rPr>
          <w:lang w:eastAsia="zh-CN"/>
        </w:rPr>
        <w:t>configurations in</w:t>
      </w:r>
      <w:r w:rsidRPr="00EF20F7">
        <w:rPr>
          <w:rFonts w:hint="eastAsia"/>
          <w:lang w:eastAsia="zh-CN"/>
        </w:rPr>
        <w:t xml:space="preserve"> the response from the MRFP and</w:t>
      </w:r>
      <w:r w:rsidRPr="00EF20F7">
        <w:t xml:space="preserve"> shall forward the SDP offer to the ne</w:t>
      </w:r>
      <w:r w:rsidRPr="00EF20F7">
        <w:rPr>
          <w:rFonts w:hint="eastAsia"/>
          <w:lang w:eastAsia="zh-CN"/>
        </w:rPr>
        <w:t>x</w:t>
      </w:r>
      <w:r w:rsidRPr="00EF20F7">
        <w:t>t</w:t>
      </w:r>
      <w:r w:rsidRPr="00EF20F7">
        <w:rPr>
          <w:rFonts w:hint="eastAsia"/>
          <w:lang w:eastAsia="zh-CN"/>
        </w:rPr>
        <w:t xml:space="preserve"> hop</w:t>
      </w:r>
      <w:r w:rsidRPr="00EF20F7">
        <w:t>.</w:t>
      </w:r>
    </w:p>
    <w:p w14:paraId="01E534FB" w14:textId="77777777" w:rsidR="00AD072D" w:rsidRPr="00EF20F7" w:rsidRDefault="00AD072D" w:rsidP="00AD072D">
      <w:pPr>
        <w:rPr>
          <w:lang w:eastAsia="zh-CN"/>
        </w:rPr>
      </w:pPr>
      <w:r w:rsidRPr="00EF20F7">
        <w:t xml:space="preserve">On receipt of an SDP answer with SDPCapNeg, the MRFC shall request the MRFP to </w:t>
      </w:r>
      <w:r w:rsidRPr="00EF20F7">
        <w:rPr>
          <w:rFonts w:hint="eastAsia"/>
          <w:lang w:eastAsia="zh-CN"/>
        </w:rPr>
        <w:t>configure the resources for</w:t>
      </w:r>
      <w:r w:rsidRPr="00EF20F7">
        <w:t xml:space="preserve"> the selected configuration. If the MRFP previously reserved any</w:t>
      </w:r>
      <w:r w:rsidRPr="00EF20F7">
        <w:rPr>
          <w:rFonts w:hint="eastAsia"/>
          <w:lang w:eastAsia="zh-CN"/>
        </w:rPr>
        <w:t xml:space="preserve"> temporary resources for configurations </w:t>
      </w:r>
      <w:r w:rsidRPr="00EF20F7">
        <w:rPr>
          <w:lang w:eastAsia="zh-CN"/>
        </w:rPr>
        <w:t xml:space="preserve">that were </w:t>
      </w:r>
      <w:r w:rsidRPr="00EF20F7">
        <w:rPr>
          <w:rFonts w:hint="eastAsia"/>
          <w:lang w:eastAsia="zh-CN"/>
        </w:rPr>
        <w:t xml:space="preserve">not selected, the MRFC shall also request the MRFP to release </w:t>
      </w:r>
      <w:r w:rsidRPr="00EF20F7">
        <w:rPr>
          <w:lang w:eastAsia="zh-CN"/>
        </w:rPr>
        <w:t>those resources</w:t>
      </w:r>
      <w:r w:rsidRPr="00EF20F7">
        <w:rPr>
          <w:rFonts w:hint="eastAsia"/>
          <w:lang w:eastAsia="zh-CN"/>
        </w:rPr>
        <w:t>.</w:t>
      </w:r>
    </w:p>
    <w:p w14:paraId="512E437F" w14:textId="77777777" w:rsidR="00AD072D" w:rsidRPr="00EF20F7" w:rsidRDefault="00AD072D" w:rsidP="00AD072D">
      <w:pPr>
        <w:pStyle w:val="Heading2"/>
      </w:pPr>
      <w:bookmarkStart w:id="148" w:name="_Toc517464943"/>
      <w:bookmarkStart w:id="149" w:name="_Toc67396648"/>
      <w:r w:rsidRPr="00EF20F7">
        <w:t>5.24</w:t>
      </w:r>
      <w:r w:rsidRPr="00EF20F7">
        <w:tab/>
        <w:t>Video Region-of-Interest (ROI)</w:t>
      </w:r>
      <w:bookmarkEnd w:id="148"/>
      <w:bookmarkEnd w:id="149"/>
    </w:p>
    <w:p w14:paraId="76E02F76" w14:textId="77777777" w:rsidR="00AD072D" w:rsidRPr="00EF20F7" w:rsidRDefault="00AD072D" w:rsidP="00AD072D">
      <w:pPr>
        <w:pStyle w:val="Heading3"/>
      </w:pPr>
      <w:bookmarkStart w:id="150" w:name="_Toc517464944"/>
      <w:bookmarkStart w:id="151" w:name="_Toc67396649"/>
      <w:r w:rsidRPr="00EF20F7">
        <w:t>5.24.1</w:t>
      </w:r>
      <w:r w:rsidRPr="00EF20F7">
        <w:tab/>
        <w:t>General</w:t>
      </w:r>
      <w:bookmarkEnd w:id="150"/>
      <w:bookmarkEnd w:id="151"/>
    </w:p>
    <w:p w14:paraId="1189A7EC" w14:textId="77777777" w:rsidR="00AD072D" w:rsidRPr="00EF20F7" w:rsidRDefault="00AD072D" w:rsidP="00AD072D">
      <w:r w:rsidRPr="00EF20F7">
        <w:t xml:space="preserve">The MRFC and the MRFP may support the video Region-of-Interest (ROI) as defined in 3GPP TS 26.114 [23]. Three modes are specified for supporting ROI, </w:t>
      </w:r>
      <w:r w:rsidRPr="00EF20F7">
        <w:rPr>
          <w:rFonts w:hint="eastAsia"/>
          <w:lang w:eastAsia="zh-CN"/>
        </w:rPr>
        <w:t xml:space="preserve">including </w:t>
      </w:r>
      <w:r w:rsidRPr="00EF20F7">
        <w:t>"Far End Camera Control (FECC)", "Arbitrary ROI" and "Predefined ROI". The MRFC and the MRFP may independently support any of these modes.</w:t>
      </w:r>
    </w:p>
    <w:p w14:paraId="68FBCB7E" w14:textId="77777777" w:rsidR="00AD072D" w:rsidRPr="00EF20F7" w:rsidRDefault="00AD072D" w:rsidP="00AD072D">
      <w:r w:rsidRPr="00EF20F7">
        <w:t xml:space="preserve">For the forthcoming </w:t>
      </w:r>
      <w:r w:rsidR="00975A8F">
        <w:t>clause</w:t>
      </w:r>
      <w:r w:rsidRPr="00EF20F7">
        <w:t>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14:paraId="1EBA9AE9" w14:textId="77777777" w:rsidR="00AD072D" w:rsidRPr="00EF20F7" w:rsidRDefault="00AD072D" w:rsidP="00AD072D">
      <w:pPr>
        <w:pStyle w:val="Heading3"/>
      </w:pPr>
      <w:bookmarkStart w:id="152" w:name="_Toc517464945"/>
      <w:bookmarkStart w:id="153" w:name="_Toc67396650"/>
      <w:r w:rsidRPr="00EF20F7">
        <w:lastRenderedPageBreak/>
        <w:t>5.24.2</w:t>
      </w:r>
      <w:r w:rsidRPr="00EF20F7">
        <w:tab/>
        <w:t>"Far End Camera Control" mode</w:t>
      </w:r>
      <w:bookmarkEnd w:id="152"/>
      <w:bookmarkEnd w:id="153"/>
    </w:p>
    <w:p w14:paraId="77D592F7" w14:textId="77777777" w:rsidR="00AD072D" w:rsidRPr="00EF20F7" w:rsidRDefault="00AD072D" w:rsidP="00AD072D">
      <w:r w:rsidRPr="00EF20F7">
        <w:t xml:space="preserve">The MRFC and MRFP may support the "Far End Camera Control" mode as specified in 3GPP TS 26.114 [23]. If the MRFC and MRFP support the "Far End Camera Control" mode, the MRFC and MRFP shall apply the procedures in the present </w:t>
      </w:r>
      <w:r w:rsidR="00975A8F">
        <w:t>clause</w:t>
      </w:r>
      <w:r w:rsidRPr="00EF20F7">
        <w:t>.</w:t>
      </w:r>
    </w:p>
    <w:p w14:paraId="57740205" w14:textId="77777777" w:rsidR="00AD072D" w:rsidRPr="00EF20F7" w:rsidRDefault="00AD072D" w:rsidP="00AD072D">
      <w:r w:rsidRPr="00EF20F7">
        <w:t>U</w:t>
      </w:r>
      <w:r w:rsidRPr="00EF20F7">
        <w:rPr>
          <w:lang w:eastAsia="ko-KR"/>
        </w:rPr>
        <w:t xml:space="preserve">pon receipt of </w:t>
      </w:r>
      <w:r w:rsidRPr="00EF20F7">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14:paraId="187E5010" w14:textId="77777777" w:rsidR="00AD072D" w:rsidRPr="00EF20F7" w:rsidRDefault="00AD072D" w:rsidP="00AD072D">
      <w:pPr>
        <w:pStyle w:val="B10"/>
        <w:rPr>
          <w:szCs w:val="24"/>
        </w:rPr>
      </w:pPr>
      <w:r w:rsidRPr="00EF20F7">
        <w:rPr>
          <w:szCs w:val="24"/>
        </w:rPr>
        <w:t>-</w:t>
      </w:r>
      <w:r>
        <w:tab/>
      </w:r>
      <w:r w:rsidRPr="00EF20F7">
        <w:t>include the "m=" and "a=" lines related to the "application/h224" media types (see the related SDP examples in annex A.4.2e of 3GPP TS 26.114 [23])</w:t>
      </w:r>
      <w:r w:rsidRPr="00EF20F7">
        <w:rPr>
          <w:szCs w:val="24"/>
        </w:rPr>
        <w:t xml:space="preserve"> </w:t>
      </w:r>
      <w:r w:rsidRPr="00EF20F7">
        <w:t>in the SDP answer that will be sent within the SIP signalling;</w:t>
      </w:r>
    </w:p>
    <w:p w14:paraId="40D22BE9" w14:textId="77777777" w:rsidR="00AD072D" w:rsidRPr="00EF20F7" w:rsidRDefault="00AD072D" w:rsidP="00AD072D">
      <w:pPr>
        <w:pStyle w:val="B10"/>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14:paraId="59EB6907" w14:textId="77777777" w:rsidR="00AD072D" w:rsidRPr="00EF20F7" w:rsidRDefault="00AD072D" w:rsidP="00AD072D">
      <w:pPr>
        <w:pStyle w:val="B10"/>
      </w:pPr>
      <w:r w:rsidRPr="00EF20F7">
        <w:t>-</w:t>
      </w:r>
      <w:r w:rsidRPr="00EF20F7">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14:paraId="37291426" w14:textId="77777777" w:rsidR="00AD072D" w:rsidRPr="00EF20F7" w:rsidRDefault="00AD072D" w:rsidP="00AD072D">
      <w:pPr>
        <w:pStyle w:val="B10"/>
      </w:pPr>
      <w:r w:rsidRPr="00EF20F7">
        <w:t>-</w:t>
      </w:r>
      <w:r w:rsidRPr="00EF20F7">
        <w:tab/>
        <w:t>request the MRFP to pass RTP flows from the terminations where the MRFC replied with "a=recvonly" in the SDP answer to the termination where the MRFC replied with "a=sendonly" in the SDP answer.</w:t>
      </w:r>
    </w:p>
    <w:p w14:paraId="3DF6D125" w14:textId="77777777" w:rsidR="00AD072D" w:rsidRPr="00EF20F7" w:rsidRDefault="00AD072D" w:rsidP="00AD072D">
      <w:pPr>
        <w:pStyle w:val="NO"/>
      </w:pPr>
      <w:r w:rsidRPr="00EF20F7">
        <w:t>NOTE 1:</w:t>
      </w:r>
      <w:r w:rsidRPr="00EF20F7">
        <w:tab/>
        <w:t>There may be one media type "application/h224" "m=" line for each video "m=" line.</w:t>
      </w:r>
    </w:p>
    <w:p w14:paraId="40C23C07" w14:textId="77777777" w:rsidR="00AD072D" w:rsidRPr="00EF20F7" w:rsidRDefault="00AD072D" w:rsidP="00AD072D">
      <w:pPr>
        <w:pStyle w:val="NO"/>
      </w:pPr>
      <w:r w:rsidRPr="00EF20F7">
        <w:t>NOTE 2:</w:t>
      </w:r>
      <w:r w:rsidRPr="00EF20F7">
        <w:tab/>
        <w:t>The use of FECC itself is internal to the H.224 frame and is identified by the client ID field of the H.224 packet. The MRFC only indicates the use of IP/UDP/RTP. The use of FECC is signalled via H.224 by a MTSI client.</w:t>
      </w:r>
    </w:p>
    <w:p w14:paraId="7685AC3C" w14:textId="77777777" w:rsidR="00AD072D" w:rsidRPr="00EF20F7" w:rsidRDefault="00AD072D" w:rsidP="00AD072D">
      <w:r w:rsidRPr="00EF20F7">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14:paraId="012D75E2" w14:textId="77777777" w:rsidR="00AD072D" w:rsidRPr="00EF20F7" w:rsidRDefault="00AD072D" w:rsidP="00AD072D">
      <w:r w:rsidRPr="00EF20F7">
        <w:t xml:space="preserve">If the MRFC and MRFP support </w:t>
      </w:r>
      <w:r w:rsidRPr="00EF20F7">
        <w:rPr>
          <w:lang w:eastAsia="ko-KR"/>
        </w:rPr>
        <w:t xml:space="preserve">the FECC feature then before sending </w:t>
      </w:r>
      <w:r w:rsidRPr="00EF20F7">
        <w:t>an SDP offer, the MRFC shall:</w:t>
      </w:r>
    </w:p>
    <w:p w14:paraId="48100AC9" w14:textId="77777777" w:rsidR="00AD072D" w:rsidRPr="00EF20F7" w:rsidRDefault="00AD072D" w:rsidP="00AD072D">
      <w:pPr>
        <w:pStyle w:val="B10"/>
      </w:pPr>
      <w:r w:rsidRPr="00EF20F7">
        <w:t>a)</w:t>
      </w:r>
      <w:r w:rsidRPr="00EF20F7">
        <w:tab/>
        <w:t>determine based on the local policy and the FECC negotiation results on other call legs to offer FECC; and</w:t>
      </w:r>
    </w:p>
    <w:p w14:paraId="2A7A96E4" w14:textId="77777777" w:rsidR="00AD072D" w:rsidRPr="00EF20F7" w:rsidRDefault="00AD072D" w:rsidP="00AD072D">
      <w:pPr>
        <w:pStyle w:val="B10"/>
      </w:pPr>
      <w:r w:rsidRPr="00EF20F7">
        <w:t>b)</w:t>
      </w:r>
      <w:r w:rsidRPr="00EF20F7">
        <w:tab/>
        <w:t>if the MRFC determines to offer FECC:</w:t>
      </w:r>
    </w:p>
    <w:p w14:paraId="3BFB6DEA" w14:textId="77777777" w:rsidR="00AD072D" w:rsidRPr="00EF20F7" w:rsidRDefault="00AD072D" w:rsidP="00AD072D">
      <w:pPr>
        <w:pStyle w:val="B2"/>
      </w:pPr>
      <w:r w:rsidRPr="00EF20F7">
        <w:t>-</w:t>
      </w:r>
      <w:r w:rsidRPr="00EF20F7">
        <w:tab/>
        <w:t xml:space="preserve">the MRFC shall include the "m=" and "a=" lines related to the "application/h224" media types </w:t>
      </w:r>
      <w:r w:rsidRPr="00EF20F7">
        <w:rPr>
          <w:szCs w:val="24"/>
        </w:rPr>
        <w:t>i</w:t>
      </w:r>
      <w:r w:rsidRPr="00EF20F7">
        <w:t>n the SDP offer it sends within the SIP signalling; and</w:t>
      </w:r>
    </w:p>
    <w:p w14:paraId="37B46F9E" w14:textId="77777777" w:rsidR="00AD072D" w:rsidRPr="00EF20F7" w:rsidRDefault="00AD072D" w:rsidP="00AD072D">
      <w:pPr>
        <w:pStyle w:val="B2"/>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14:paraId="202AD06D" w14:textId="77777777" w:rsidR="00AD072D" w:rsidRPr="00EF20F7" w:rsidRDefault="00AD072D" w:rsidP="00AD072D">
      <w:pPr>
        <w:pStyle w:val="B10"/>
        <w:ind w:left="851"/>
      </w:pPr>
      <w:r w:rsidRPr="00EF20F7">
        <w:t>-</w:t>
      </w:r>
      <w:r w:rsidRPr="00EF20F7">
        <w:tab/>
        <w:t>only one of the SDP offers from the MRFC shall contain "a=sendonly" and remaining SDP offers from the MRFC shall contain "a=recvonly".</w:t>
      </w:r>
    </w:p>
    <w:p w14:paraId="258A98C7" w14:textId="77777777" w:rsidR="00AD072D" w:rsidRPr="00EF20F7" w:rsidRDefault="00AD072D" w:rsidP="00AD072D">
      <w:pPr>
        <w:pStyle w:val="B10"/>
        <w:ind w:left="851"/>
        <w:rPr>
          <w:szCs w:val="24"/>
        </w:rPr>
      </w:pPr>
      <w:r w:rsidRPr="00EF20F7">
        <w:t>-</w:t>
      </w:r>
      <w:r w:rsidRPr="00EF20F7">
        <w:tab/>
        <w:t>request the MRFP to pass RTP flows from the terminations where the MRFC indicated with "a=recvonly" in the SDP offer to the termination where the MRFC indicated with "a=sendonly" in the SDP offer.</w:t>
      </w:r>
    </w:p>
    <w:p w14:paraId="5113C017" w14:textId="77777777" w:rsidR="00AD072D" w:rsidRPr="00EF20F7" w:rsidRDefault="00AD072D" w:rsidP="00AD072D">
      <w:r w:rsidRPr="00EF20F7">
        <w:t>If the MRFP does not support the FECC feature, the MRFC shall send the SDP offer without any FECC related SDP attributes within the SIP signalling.</w:t>
      </w:r>
    </w:p>
    <w:p w14:paraId="7DBD1C3A" w14:textId="77777777" w:rsidR="00AD072D" w:rsidRPr="00EF20F7" w:rsidRDefault="00AD072D" w:rsidP="00AD072D">
      <w:pPr>
        <w:pStyle w:val="Heading3"/>
      </w:pPr>
      <w:bookmarkStart w:id="154" w:name="_Toc517464946"/>
      <w:bookmarkStart w:id="155" w:name="_Toc67396651"/>
      <w:r w:rsidRPr="00EF20F7">
        <w:t>5.24.3</w:t>
      </w:r>
      <w:r w:rsidRPr="00EF20F7">
        <w:tab/>
        <w:t>"Predefined ROI" mode</w:t>
      </w:r>
      <w:bookmarkEnd w:id="154"/>
      <w:bookmarkEnd w:id="155"/>
    </w:p>
    <w:p w14:paraId="5AF0D029" w14:textId="77777777" w:rsidR="00AD072D" w:rsidRPr="00EF20F7" w:rsidRDefault="00AD072D" w:rsidP="00AD072D">
      <w:r w:rsidRPr="00EF20F7">
        <w:t xml:space="preserve">The MRFC and MRFP may support the "Predefined ROI" mode as specified in 3GPP TS 26.114 [23]. If the MRFC and MRFP support the "Predefined ROI", the MRFC and MRFP shall apply the procedures in the present </w:t>
      </w:r>
      <w:r w:rsidR="00975A8F">
        <w:t>clause</w:t>
      </w:r>
      <w:r w:rsidRPr="00EF20F7">
        <w:t>.</w:t>
      </w:r>
    </w:p>
    <w:p w14:paraId="636E8EBB" w14:textId="77777777" w:rsidR="00AD072D" w:rsidRPr="00EF20F7" w:rsidRDefault="00AD072D" w:rsidP="00AD072D">
      <w:pPr>
        <w:pStyle w:val="ListBullet5"/>
        <w:ind w:left="0" w:firstLine="0"/>
      </w:pPr>
      <w:r w:rsidRPr="00EF20F7">
        <w:lastRenderedPageBreak/>
        <w:t>U</w:t>
      </w:r>
      <w:r w:rsidRPr="00EF20F7">
        <w:rPr>
          <w:lang w:eastAsia="ko-KR"/>
        </w:rPr>
        <w:t xml:space="preserve">pon receipt of </w:t>
      </w:r>
      <w:r w:rsidRPr="00EF20F7">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EF20F7">
        <w:rPr>
          <w:szCs w:val="24"/>
        </w:rPr>
        <w:t xml:space="preserve"> </w:t>
      </w:r>
      <w:r w:rsidRPr="00EF20F7">
        <w:t>within the SIP signalling.</w:t>
      </w:r>
    </w:p>
    <w:p w14:paraId="236693F9" w14:textId="77777777" w:rsidR="00AD072D" w:rsidRPr="00EF20F7" w:rsidRDefault="00AD072D" w:rsidP="00AD072D">
      <w:r w:rsidRPr="00EF20F7">
        <w:t>U</w:t>
      </w:r>
      <w:r w:rsidRPr="00EF20F7">
        <w:rPr>
          <w:lang w:eastAsia="ko-KR"/>
        </w:rPr>
        <w:t xml:space="preserve">pon receipt of </w:t>
      </w:r>
      <w:r w:rsidRPr="00EF20F7">
        <w:t>an SDP offer containing an "a=rtcp-fb" line with the "Predefined ROI" type expressed by the parameter "</w:t>
      </w:r>
      <w:r w:rsidRPr="00EF20F7">
        <w:rPr>
          <w:szCs w:val="24"/>
        </w:rPr>
        <w:t>3gpp-roi-predefined</w:t>
      </w:r>
      <w:r w:rsidRPr="00EF20F7">
        <w:t>"</w:t>
      </w:r>
      <w:r w:rsidRPr="00EF20F7">
        <w:rPr>
          <w:szCs w:val="24"/>
        </w:rPr>
        <w:t>, as described in 3GPP TS 26.114 [23],</w:t>
      </w:r>
      <w:r w:rsidRPr="00EF20F7" w:rsidDel="007C4051">
        <w:rPr>
          <w:szCs w:val="24"/>
        </w:rPr>
        <w:t xml:space="preserve"> </w:t>
      </w:r>
      <w:r w:rsidRPr="00EF20F7">
        <w:t>the MRFC shall determine based on the local policy and the ROI negotiation results on other call legs whether to accept this "Predefined ROI" offer. If the "Predefined ROI" offer is accepted, the MRFC shall:</w:t>
      </w:r>
    </w:p>
    <w:p w14:paraId="31476A7C" w14:textId="77777777" w:rsidR="00AD072D" w:rsidRPr="00EF20F7" w:rsidRDefault="00AD072D" w:rsidP="00AD072D">
      <w:pPr>
        <w:pStyle w:val="B10"/>
        <w:rPr>
          <w:szCs w:val="24"/>
        </w:rPr>
      </w:pPr>
      <w:r w:rsidRPr="00EF20F7">
        <w:t>-</w:t>
      </w:r>
      <w:r w:rsidRPr="00EF20F7">
        <w:tab/>
        <w:t>at the termination towards the ROI-sending client,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14:paraId="1BCCE546" w14:textId="77777777" w:rsidR="00AD072D" w:rsidRPr="00EF20F7" w:rsidRDefault="00AD072D" w:rsidP="00AD072D">
      <w:pPr>
        <w:pStyle w:val="B10"/>
        <w:rPr>
          <w:szCs w:val="24"/>
        </w:rPr>
      </w:pPr>
      <w:r w:rsidRPr="00EF20F7">
        <w:t>-</w:t>
      </w:r>
      <w:r w:rsidRPr="00EF20F7">
        <w:tab/>
        <w:t>at a termination towards an ROI-receiving client,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 and</w:t>
      </w:r>
    </w:p>
    <w:p w14:paraId="1E847A2F" w14:textId="77777777" w:rsidR="00AD072D" w:rsidRPr="00EF20F7" w:rsidRDefault="00AD072D" w:rsidP="00AD072D">
      <w:pPr>
        <w:pStyle w:val="B10"/>
        <w:rPr>
          <w:szCs w:val="24"/>
        </w:rPr>
      </w:pPr>
      <w:r w:rsidRPr="00EF20F7">
        <w:rPr>
          <w:szCs w:val="24"/>
        </w:rPr>
        <w:t>-</w:t>
      </w:r>
      <w:r>
        <w:tab/>
      </w:r>
      <w:r w:rsidRPr="00EF20F7">
        <w:t>include "a=rtcp-fb" lines related to the "</w:t>
      </w:r>
      <w:r w:rsidRPr="00EF20F7">
        <w:rPr>
          <w:szCs w:val="24"/>
        </w:rPr>
        <w:t>3gpp-roi-predefined</w:t>
      </w:r>
      <w:r w:rsidRPr="00EF20F7">
        <w:t>"</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 and</w:t>
      </w:r>
    </w:p>
    <w:p w14:paraId="5B50290D" w14:textId="77777777" w:rsidR="00AD072D" w:rsidRPr="00EF20F7" w:rsidRDefault="00AD072D" w:rsidP="00AD072D">
      <w:pPr>
        <w:pStyle w:val="NO"/>
      </w:pPr>
      <w:r w:rsidRPr="00EF20F7">
        <w:t>NOTE:</w:t>
      </w:r>
      <w:r w:rsidRPr="00EF20F7">
        <w:tab/>
        <w:t>The RTCP control flow contains multiple RTCP packet types.</w:t>
      </w:r>
    </w:p>
    <w:p w14:paraId="2D43B89B" w14:textId="77777777" w:rsidR="00AD072D" w:rsidRPr="00EF20F7" w:rsidRDefault="00AD072D" w:rsidP="00AD072D">
      <w:r w:rsidRPr="00EF20F7">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EF20F7">
        <w:rPr>
          <w:szCs w:val="24"/>
        </w:rPr>
        <w:t>3gpp-roi-predefined</w:t>
      </w:r>
      <w:r w:rsidRPr="00EF20F7">
        <w:t>"</w:t>
      </w:r>
      <w:r w:rsidRPr="00EF20F7">
        <w:rPr>
          <w:szCs w:val="24"/>
        </w:rPr>
        <w:t xml:space="preserve"> parameter </w:t>
      </w:r>
      <w:r w:rsidRPr="00EF20F7">
        <w:t>within the SIP signalling.</w:t>
      </w:r>
    </w:p>
    <w:p w14:paraId="1A0DE6D5" w14:textId="77777777" w:rsidR="00AD072D" w:rsidRPr="00EF20F7" w:rsidRDefault="00AD072D" w:rsidP="00AD072D">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pre-defined ROI URN(s) </w:t>
      </w:r>
      <w:r w:rsidRPr="00EF20F7">
        <w:t>(i.e. the ROI URN for carriage of pre-defined region of interest information in the sent video stream is given by "</w:t>
      </w:r>
      <w:r w:rsidRPr="00EF20F7">
        <w:rPr>
          <w:lang w:val="en-US"/>
        </w:rPr>
        <w:t>urn:3gpp:predefined-roi-sent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w:t>
      </w:r>
      <w:r w:rsidRPr="00EF20F7">
        <w:t>the MRFC shall determine based on the local policy and the ROI negotiation results on other call legs whether to accept this "Predefined ROI" offer. If the "Predefined ROI" offer is accepted, the MRFC shall</w:t>
      </w:r>
      <w:r w:rsidRPr="00EF20F7">
        <w:rPr>
          <w:lang w:eastAsia="ko-KR"/>
        </w:rPr>
        <w:t>:</w:t>
      </w:r>
    </w:p>
    <w:p w14:paraId="225D28A9" w14:textId="77777777" w:rsidR="00AD072D" w:rsidRPr="00EF20F7" w:rsidRDefault="00AD072D" w:rsidP="00AD072D">
      <w:pPr>
        <w:pStyle w:val="B10"/>
      </w:pPr>
      <w:r w:rsidRPr="00EF20F7">
        <w:t>-</w:t>
      </w:r>
      <w:r w:rsidRPr="00EF20F7">
        <w:tab/>
        <w:t>include the "Extended RTP header for Sent ROI" information element when seizing resources in the MRFP to indicate to the MRFP that it shall allow the RTP header extension for predefined ROI to pass; and</w:t>
      </w:r>
    </w:p>
    <w:p w14:paraId="6AEDA678" w14:textId="77777777" w:rsidR="00AD072D" w:rsidRPr="00EF20F7" w:rsidRDefault="00AD072D" w:rsidP="00AD072D">
      <w:pPr>
        <w:pStyle w:val="B10"/>
        <w:rPr>
          <w:szCs w:val="24"/>
        </w:rPr>
      </w:pPr>
      <w:r w:rsidRPr="00EF20F7">
        <w:t>-</w:t>
      </w:r>
      <w:r w:rsidRPr="00EF20F7">
        <w:tab/>
        <w:t xml:space="preserve">include "a=extmap" attributes </w:t>
      </w:r>
      <w:r w:rsidRPr="00EF20F7">
        <w:rPr>
          <w:lang w:eastAsia="ko-KR"/>
        </w:rPr>
        <w:t>containing the pre-defined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3A1849F2" w14:textId="77777777" w:rsidR="00AD072D" w:rsidRPr="00EF20F7" w:rsidRDefault="00AD072D" w:rsidP="00AD072D">
      <w:r w:rsidRPr="00EF20F7">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14:paraId="50D9A899" w14:textId="77777777" w:rsidR="00AD072D" w:rsidRPr="00EF20F7" w:rsidRDefault="00AD072D" w:rsidP="00AD072D">
      <w:r w:rsidRPr="00EF20F7">
        <w:t xml:space="preserve">If the MRFC and MRFP support </w:t>
      </w:r>
      <w:r w:rsidRPr="00EF20F7">
        <w:rPr>
          <w:lang w:eastAsia="ko-KR"/>
        </w:rPr>
        <w:t xml:space="preserve">the Predefined ROI feature then before sending </w:t>
      </w:r>
      <w:r w:rsidRPr="00EF20F7">
        <w:t>an SDP offer, the MRFC shall:</w:t>
      </w:r>
    </w:p>
    <w:p w14:paraId="4925CDB3" w14:textId="77777777" w:rsidR="00AD072D" w:rsidRPr="00EF20F7" w:rsidRDefault="00AD072D" w:rsidP="00AD072D">
      <w:pPr>
        <w:pStyle w:val="B10"/>
      </w:pPr>
      <w:r w:rsidRPr="00EF20F7">
        <w:t>a)</w:t>
      </w:r>
      <w:r w:rsidRPr="00EF20F7">
        <w:tab/>
        <w:t>determine based on the local policy and the Predefined ROI negotiation results on other call legs if, and with what configurations to offer Predefined ROI; and</w:t>
      </w:r>
    </w:p>
    <w:p w14:paraId="4A5116E1" w14:textId="77777777" w:rsidR="00AD072D" w:rsidRPr="00EF20F7" w:rsidRDefault="00AD072D" w:rsidP="00AD072D">
      <w:pPr>
        <w:pStyle w:val="B10"/>
      </w:pPr>
      <w:r w:rsidRPr="00EF20F7">
        <w:t>b)</w:t>
      </w:r>
      <w:r w:rsidRPr="00EF20F7">
        <w:tab/>
        <w:t>if the MRFC determines to offer Predefined ROI:</w:t>
      </w:r>
    </w:p>
    <w:p w14:paraId="23E7A130" w14:textId="77777777" w:rsidR="00AD072D" w:rsidRPr="00EF20F7" w:rsidRDefault="00AD072D" w:rsidP="00AD072D">
      <w:pPr>
        <w:pStyle w:val="B10"/>
        <w:ind w:left="851"/>
        <w:rPr>
          <w:szCs w:val="24"/>
        </w:rPr>
      </w:pPr>
      <w:r w:rsidRPr="00EF20F7">
        <w:t>-</w:t>
      </w:r>
      <w:r w:rsidRPr="00EF20F7">
        <w:tab/>
        <w:t>at the termination towards the ROI sending client, the MRFC shall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14:paraId="081F740D" w14:textId="77777777" w:rsidR="00AD072D" w:rsidRPr="00EF20F7" w:rsidRDefault="00AD072D" w:rsidP="00AD072D">
      <w:pPr>
        <w:pStyle w:val="B10"/>
        <w:ind w:left="851"/>
        <w:rPr>
          <w:szCs w:val="24"/>
        </w:rPr>
      </w:pPr>
      <w:r w:rsidRPr="00EF20F7">
        <w:t>-</w:t>
      </w:r>
      <w:r w:rsidRPr="00EF20F7">
        <w:tab/>
        <w:t>at a termination towards an ROI receiving client, the MRFC shall include the "Predefined ROI Received"</w:t>
      </w:r>
      <w:r w:rsidRPr="00EF20F7">
        <w:rPr>
          <w:lang w:eastAsia="ko-KR"/>
        </w:rPr>
        <w:t xml:space="preserve"> information element </w:t>
      </w:r>
      <w:r w:rsidRPr="00EF20F7">
        <w:t xml:space="preserve">when seizing resources in the MRFP to indicate to the MRFP that it shall accept RTCP </w:t>
      </w:r>
      <w:r w:rsidRPr="00EF20F7">
        <w:lastRenderedPageBreak/>
        <w:t xml:space="preserve">"FB ROI" feedback message(s) related to predefined ROI on that termination and </w:t>
      </w:r>
      <w:r w:rsidRPr="00EF20F7">
        <w:rPr>
          <w:szCs w:val="24"/>
        </w:rPr>
        <w:t>request the MRFP to assign the related resources for the corresponding RTCP control flow to convey pre-defined ROI information;</w:t>
      </w:r>
    </w:p>
    <w:p w14:paraId="39B3C062" w14:textId="77777777" w:rsidR="00AD072D" w:rsidRPr="00EF20F7" w:rsidRDefault="00AD072D" w:rsidP="00AD072D">
      <w:pPr>
        <w:pStyle w:val="B2"/>
      </w:pPr>
      <w:r w:rsidRPr="00EF20F7">
        <w:t>-</w:t>
      </w:r>
      <w:r w:rsidRPr="00EF20F7">
        <w:tab/>
        <w:t>the MRFC shall include "a=rtcp-fb" lines related to the "</w:t>
      </w:r>
      <w:r w:rsidRPr="00EF20F7">
        <w:rPr>
          <w:szCs w:val="24"/>
        </w:rPr>
        <w:t>3gpp-roi-predefined</w:t>
      </w:r>
      <w:r w:rsidRPr="00EF20F7">
        <w:t>"</w:t>
      </w:r>
      <w:r w:rsidRPr="00EF20F7">
        <w:rPr>
          <w:szCs w:val="24"/>
        </w:rPr>
        <w:t xml:space="preserve"> parameter along with the associated </w:t>
      </w:r>
      <w:r w:rsidRPr="00EF20F7">
        <w:t>"a=predefined_ROI" attributes</w:t>
      </w:r>
      <w:r w:rsidRPr="00EF20F7">
        <w:rPr>
          <w:szCs w:val="24"/>
        </w:rPr>
        <w:t xml:space="preserve"> i</w:t>
      </w:r>
      <w:r w:rsidRPr="00EF20F7">
        <w:t>n the SDP offer it sends within the SIP signalling;</w:t>
      </w:r>
    </w:p>
    <w:p w14:paraId="3FE84924" w14:textId="77777777" w:rsidR="00AD072D" w:rsidRPr="00EF20F7" w:rsidRDefault="00AD072D" w:rsidP="00AD072D">
      <w:pPr>
        <w:pStyle w:val="B2"/>
      </w:pPr>
      <w:r w:rsidRPr="00EF20F7">
        <w:t>-</w:t>
      </w:r>
      <w:r w:rsidRPr="00EF20F7">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14:paraId="4D4AC63D" w14:textId="77777777" w:rsidR="00AD072D" w:rsidRPr="00EF20F7" w:rsidRDefault="00AD072D" w:rsidP="00AD072D">
      <w:pPr>
        <w:pStyle w:val="B2"/>
      </w:pPr>
      <w:r w:rsidRPr="00EF20F7">
        <w:t>-</w:t>
      </w:r>
      <w:r w:rsidRPr="00EF20F7">
        <w:tab/>
        <w:t>the MRFC shall include the "extended RTP header for Sent ROI" information element</w:t>
      </w:r>
      <w:r w:rsidRPr="00EF20F7">
        <w:rPr>
          <w:lang w:eastAsia="ko-KR"/>
        </w:rPr>
        <w:t xml:space="preserve"> for Predefined ROI </w:t>
      </w:r>
      <w:r w:rsidRPr="00EF20F7">
        <w:t>when seizing resources in the MRFP to indicate the MRFP that it shall allow the RTP header extension for predefined ROI to pass; and</w:t>
      </w:r>
    </w:p>
    <w:p w14:paraId="48A3FC09" w14:textId="77777777" w:rsidR="00AD072D" w:rsidRPr="00EF20F7" w:rsidRDefault="00AD072D" w:rsidP="00AD072D">
      <w:pPr>
        <w:pStyle w:val="B2"/>
      </w:pPr>
      <w:r w:rsidRPr="00EF20F7">
        <w:t>-</w:t>
      </w:r>
      <w:r w:rsidRPr="00EF20F7">
        <w:tab/>
        <w:t>the MRFC shall include the Predefined ROI related "a=extmap" attribute in the SDP offer it sends within the SIP signalling.</w:t>
      </w:r>
    </w:p>
    <w:p w14:paraId="5608B1FF" w14:textId="77777777" w:rsidR="00AD072D" w:rsidRPr="00EF20F7" w:rsidRDefault="00AD072D" w:rsidP="00AD072D">
      <w:r w:rsidRPr="00EF20F7">
        <w:t>If the MRFP does not support the Predefined ROI feature, the MRFC shall send the SDP offer without any Predefined ROI related SDP attributes within the SIP signalling.</w:t>
      </w:r>
    </w:p>
    <w:p w14:paraId="26A15D7A" w14:textId="77777777" w:rsidR="00AD072D" w:rsidRPr="00EF20F7" w:rsidRDefault="00AD072D" w:rsidP="00AD072D">
      <w:r w:rsidRPr="00EF20F7">
        <w:t>If the MRFP has been instructed to pass on the extended RTP header for predefined ROI as described above then:</w:t>
      </w:r>
    </w:p>
    <w:p w14:paraId="178BE2FF" w14:textId="77777777" w:rsidR="00AD072D" w:rsidRPr="00EF20F7" w:rsidRDefault="00AD072D" w:rsidP="00AD072D">
      <w:pPr>
        <w:pStyle w:val="B10"/>
      </w:pPr>
      <w:r w:rsidRPr="00EF20F7">
        <w:t>-</w:t>
      </w:r>
      <w:r w:rsidRPr="00EF20F7">
        <w:tab/>
        <w:t>if the MRFP does not apply video transcoding, it shall pass any received RTP header extension for Predefined ROI to succeeding RTP streams; or</w:t>
      </w:r>
    </w:p>
    <w:p w14:paraId="6C9003A9" w14:textId="77777777" w:rsidR="00AD072D" w:rsidRPr="00EF20F7" w:rsidRDefault="00AD072D" w:rsidP="00AD072D">
      <w:pPr>
        <w:pStyle w:val="B10"/>
      </w:pPr>
      <w:r w:rsidRPr="00EF20F7">
        <w:t>-</w:t>
      </w:r>
      <w:r w:rsidRPr="00EF20F7">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14:paraId="6BE95EFB" w14:textId="77777777" w:rsidR="00AD072D" w:rsidRPr="00EF20F7" w:rsidRDefault="00AD072D" w:rsidP="00AD072D">
      <w:pPr>
        <w:pStyle w:val="Heading3"/>
      </w:pPr>
      <w:bookmarkStart w:id="156" w:name="_Toc517464947"/>
      <w:bookmarkStart w:id="157" w:name="_Toc67396652"/>
      <w:r w:rsidRPr="00EF20F7">
        <w:t>5.24.</w:t>
      </w:r>
      <w:r w:rsidRPr="00EF20F7">
        <w:rPr>
          <w:rFonts w:hint="eastAsia"/>
          <w:lang w:eastAsia="zh-CN"/>
        </w:rPr>
        <w:t>4</w:t>
      </w:r>
      <w:r w:rsidRPr="00EF20F7">
        <w:tab/>
        <w:t>"Arbitrary ROI"</w:t>
      </w:r>
      <w:r w:rsidRPr="00EF20F7">
        <w:rPr>
          <w:rFonts w:hint="eastAsia"/>
          <w:lang w:eastAsia="zh-CN"/>
        </w:rPr>
        <w:t xml:space="preserve"> mode</w:t>
      </w:r>
      <w:bookmarkEnd w:id="156"/>
      <w:bookmarkEnd w:id="157"/>
    </w:p>
    <w:p w14:paraId="72EDB54C" w14:textId="77777777" w:rsidR="00AD072D" w:rsidRPr="00EF20F7" w:rsidRDefault="00AD072D" w:rsidP="00AD072D">
      <w:r w:rsidRPr="00EF20F7">
        <w:t xml:space="preserve">The MRFC and MRFP may support the "Arbitrary ROI" mode as specified in 3GPP TS 26.114 [23]. If the MRFC and MRFP support the "Arbitrary ROI", the MRFC and MRFP shall apply the procedures in the present </w:t>
      </w:r>
      <w:r w:rsidR="00975A8F">
        <w:t>clause</w:t>
      </w:r>
      <w:r w:rsidRPr="00EF20F7">
        <w:t>.</w:t>
      </w:r>
    </w:p>
    <w:p w14:paraId="24511707" w14:textId="77777777" w:rsidR="00AD072D" w:rsidRPr="00EF20F7" w:rsidRDefault="00AD072D" w:rsidP="00AD072D">
      <w:r w:rsidRPr="00EF20F7">
        <w:t>U</w:t>
      </w:r>
      <w:r w:rsidRPr="00EF20F7">
        <w:rPr>
          <w:lang w:eastAsia="ko-KR"/>
        </w:rPr>
        <w:t xml:space="preserve">pon receipt of </w:t>
      </w:r>
      <w:r w:rsidRPr="00EF20F7">
        <w:t>an SDP offer containing an "a=rtcp-fb" line with the " Arbitrary ROI" type expressed by the parameter "</w:t>
      </w:r>
      <w:r w:rsidRPr="00EF20F7">
        <w:rPr>
          <w:szCs w:val="24"/>
        </w:rPr>
        <w:t>3gpp-roi-</w:t>
      </w:r>
      <w:r w:rsidRPr="00EF20F7">
        <w:t>arbitrary"</w:t>
      </w:r>
      <w:r w:rsidRPr="00EF20F7">
        <w:rPr>
          <w:szCs w:val="24"/>
        </w:rPr>
        <w:t>, as described in 3GPP TS 26.114 [23],</w:t>
      </w:r>
      <w:r w:rsidRPr="00EF20F7" w:rsidDel="007C4051">
        <w:rPr>
          <w:szCs w:val="24"/>
        </w:rPr>
        <w:t xml:space="preserve"> </w:t>
      </w:r>
      <w:r w:rsidRPr="00EF20F7">
        <w:rPr>
          <w:szCs w:val="24"/>
        </w:rPr>
        <w:t xml:space="preserve">the MRFC </w:t>
      </w:r>
      <w:r w:rsidRPr="00EF20F7">
        <w:t>shall determine based on the local policy and the ROI negotiation results on other call legs whether to accept this "Arbitrary ROI" offer. If the "Arbitrary ROI" offer is accepted, the MRFC shall:</w:t>
      </w:r>
    </w:p>
    <w:p w14:paraId="55ED291B" w14:textId="77777777" w:rsidR="00AD072D" w:rsidRPr="00EF20F7" w:rsidRDefault="00AD072D" w:rsidP="00AD072D">
      <w:pPr>
        <w:pStyle w:val="B10"/>
        <w:rPr>
          <w:szCs w:val="24"/>
        </w:rPr>
      </w:pPr>
      <w:r w:rsidRPr="00EF20F7">
        <w:t>-</w:t>
      </w:r>
      <w:r w:rsidRPr="00EF20F7">
        <w:tab/>
        <w:t>at the termination towards the ROI-sending client,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14:paraId="064EC82E" w14:textId="77777777" w:rsidR="00AD072D" w:rsidRPr="00EF20F7" w:rsidRDefault="00AD072D" w:rsidP="00AD072D">
      <w:pPr>
        <w:pStyle w:val="B10"/>
        <w:rPr>
          <w:szCs w:val="24"/>
        </w:rPr>
      </w:pPr>
      <w:r w:rsidRPr="00EF20F7">
        <w:t>-</w:t>
      </w:r>
      <w:r w:rsidRPr="00EF20F7">
        <w:tab/>
        <w:t>at a termination towards an ROI-receiving client,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 and</w:t>
      </w:r>
    </w:p>
    <w:p w14:paraId="1762383F" w14:textId="77777777" w:rsidR="00AD072D" w:rsidRPr="00EF20F7" w:rsidRDefault="00AD072D" w:rsidP="00AD072D">
      <w:pPr>
        <w:pStyle w:val="B10"/>
        <w:rPr>
          <w:szCs w:val="24"/>
        </w:rPr>
      </w:pPr>
      <w:r w:rsidRPr="00EF20F7">
        <w:rPr>
          <w:szCs w:val="24"/>
        </w:rPr>
        <w:t>-</w:t>
      </w:r>
      <w:r>
        <w:tab/>
      </w:r>
      <w:r w:rsidRPr="00EF20F7">
        <w:t>include "a=rtcp-fb" lines related to the "</w:t>
      </w:r>
      <w:r w:rsidRPr="00EF20F7">
        <w:rPr>
          <w:szCs w:val="24"/>
        </w:rPr>
        <w:t>3gpp-roi-</w:t>
      </w:r>
      <w:r w:rsidRPr="00EF20F7">
        <w:t>arbitrary"</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w:t>
      </w:r>
    </w:p>
    <w:p w14:paraId="2E1490D2" w14:textId="77777777" w:rsidR="00AD072D" w:rsidRPr="00EF20F7" w:rsidRDefault="00AD072D" w:rsidP="00AD072D">
      <w:pPr>
        <w:pStyle w:val="NO"/>
      </w:pPr>
      <w:r w:rsidRPr="00EF20F7">
        <w:t>NOTE:</w:t>
      </w:r>
      <w:r w:rsidRPr="00EF20F7">
        <w:tab/>
        <w:t>The RTCP control flow contains multiple RTCP packet types.</w:t>
      </w:r>
    </w:p>
    <w:p w14:paraId="66048A26" w14:textId="77777777" w:rsidR="00AD072D" w:rsidRPr="00EF20F7" w:rsidRDefault="00AD072D" w:rsidP="00AD072D">
      <w:r w:rsidRPr="00EF20F7">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EF20F7">
        <w:rPr>
          <w:szCs w:val="24"/>
        </w:rPr>
        <w:t>3gpp-roi-</w:t>
      </w:r>
      <w:r w:rsidRPr="00EF20F7">
        <w:t>arbitrary"</w:t>
      </w:r>
      <w:r w:rsidRPr="00EF20F7">
        <w:rPr>
          <w:szCs w:val="24"/>
        </w:rPr>
        <w:t xml:space="preserve"> parameter </w:t>
      </w:r>
      <w:r w:rsidRPr="00EF20F7">
        <w:t>within the SIP signalling.</w:t>
      </w:r>
    </w:p>
    <w:p w14:paraId="5734C70B" w14:textId="77777777" w:rsidR="00AD072D" w:rsidRPr="00EF20F7" w:rsidRDefault="00AD072D" w:rsidP="00AD072D">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w:t>
      </w:r>
      <w:r w:rsidRPr="00EF20F7">
        <w:t>arbitrary</w:t>
      </w:r>
      <w:r w:rsidRPr="00EF20F7">
        <w:rPr>
          <w:lang w:eastAsia="ko-KR"/>
        </w:rPr>
        <w:t xml:space="preserve"> ROI URN(s) </w:t>
      </w:r>
      <w:r w:rsidRPr="00EF20F7">
        <w:t>(i.e. the ROI URN for carriage of arbitrary region of interest information in the sent video stream is given by "</w:t>
      </w:r>
      <w:r w:rsidRPr="00EF20F7">
        <w:rPr>
          <w:lang w:val="en-US"/>
        </w:rPr>
        <w:t>urn:3gpp:roi-sent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the MRFC </w:t>
      </w:r>
      <w:r w:rsidRPr="00EF20F7">
        <w:t>shall determine based on the local policy and the ROI negotiation results on other call legs whether to accept this "Arbitrary ROI" offer. If the "Arbitrary ROI" offer is accepted, the MRFC shall</w:t>
      </w:r>
      <w:r w:rsidRPr="00EF20F7">
        <w:rPr>
          <w:lang w:eastAsia="ko-KR"/>
        </w:rPr>
        <w:t>:</w:t>
      </w:r>
    </w:p>
    <w:p w14:paraId="1EC4D8C6" w14:textId="77777777" w:rsidR="00AD072D" w:rsidRPr="00EF20F7" w:rsidRDefault="00AD072D" w:rsidP="00AD072D">
      <w:pPr>
        <w:pStyle w:val="B10"/>
      </w:pPr>
      <w:r w:rsidRPr="00EF20F7">
        <w:lastRenderedPageBreak/>
        <w:t>-</w:t>
      </w:r>
      <w:r w:rsidRPr="00EF20F7">
        <w:tab/>
        <w:t>include the "Extended RTP header for Sent ROI" information element when seizing resources in the MRFP to indicate to the MRFP that it shall allow the RTP header extension for arbitrary ROI to pass; and</w:t>
      </w:r>
    </w:p>
    <w:p w14:paraId="00BCED5D" w14:textId="77777777" w:rsidR="00AD072D" w:rsidRPr="00EF20F7" w:rsidRDefault="00AD072D" w:rsidP="00AD072D">
      <w:pPr>
        <w:pStyle w:val="B10"/>
        <w:rPr>
          <w:szCs w:val="24"/>
        </w:rPr>
      </w:pPr>
      <w:r w:rsidRPr="00EF20F7">
        <w:t>-</w:t>
      </w:r>
      <w:r w:rsidRPr="00EF20F7">
        <w:tab/>
        <w:t xml:space="preserve">include "a=extmap" attributes </w:t>
      </w:r>
      <w:r w:rsidRPr="00EF20F7">
        <w:rPr>
          <w:lang w:eastAsia="ko-KR"/>
        </w:rPr>
        <w:t xml:space="preserve">containing the </w:t>
      </w:r>
      <w:r w:rsidRPr="00EF20F7">
        <w:t>arbitrary</w:t>
      </w:r>
      <w:r w:rsidRPr="00EF20F7">
        <w:rPr>
          <w:lang w:eastAsia="ko-KR"/>
        </w:rPr>
        <w:t xml:space="preserve">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6AEABC8F" w14:textId="77777777" w:rsidR="00AD072D" w:rsidRPr="00EF20F7" w:rsidRDefault="00AD072D" w:rsidP="00AD072D">
      <w:r w:rsidRPr="00EF20F7">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14:paraId="4A50A77F" w14:textId="77777777" w:rsidR="00AD072D" w:rsidRPr="00EF20F7" w:rsidRDefault="00AD072D" w:rsidP="00AD072D">
      <w:r w:rsidRPr="00EF20F7">
        <w:t xml:space="preserve">If the MRFC and MRFP support </w:t>
      </w:r>
      <w:r w:rsidRPr="00EF20F7">
        <w:rPr>
          <w:lang w:eastAsia="ko-KR"/>
        </w:rPr>
        <w:t xml:space="preserve">the </w:t>
      </w:r>
      <w:r w:rsidRPr="00EF20F7">
        <w:t>Arbitrary</w:t>
      </w:r>
      <w:r w:rsidRPr="00EF20F7">
        <w:rPr>
          <w:lang w:eastAsia="ko-KR"/>
        </w:rPr>
        <w:t xml:space="preserve"> ROI feature then before sending </w:t>
      </w:r>
      <w:r w:rsidRPr="00EF20F7">
        <w:t>an SDP offer, the MRFC shall:</w:t>
      </w:r>
    </w:p>
    <w:p w14:paraId="13368795" w14:textId="77777777" w:rsidR="00AD072D" w:rsidRPr="00EF20F7" w:rsidRDefault="00AD072D" w:rsidP="00AD072D">
      <w:pPr>
        <w:pStyle w:val="B10"/>
      </w:pPr>
      <w:r w:rsidRPr="00EF20F7">
        <w:t>a)</w:t>
      </w:r>
      <w:r w:rsidRPr="00EF20F7">
        <w:tab/>
        <w:t>determine based on the local policy and the Arbitrary ROI negotiation results on other call legs if, and with what configurations to offer Arbitrary ROI; and</w:t>
      </w:r>
    </w:p>
    <w:p w14:paraId="2DFC2DCE" w14:textId="77777777" w:rsidR="00AD072D" w:rsidRPr="00EF20F7" w:rsidRDefault="00AD072D" w:rsidP="00AD072D">
      <w:pPr>
        <w:pStyle w:val="B10"/>
      </w:pPr>
      <w:r w:rsidRPr="00EF20F7">
        <w:t>b)</w:t>
      </w:r>
      <w:r w:rsidRPr="00EF20F7">
        <w:tab/>
        <w:t>if the MRFC determines to offer Arbitrary ROI:</w:t>
      </w:r>
    </w:p>
    <w:p w14:paraId="3E760709" w14:textId="77777777" w:rsidR="00AD072D" w:rsidRPr="00EF20F7" w:rsidRDefault="00AD072D" w:rsidP="00AD072D">
      <w:pPr>
        <w:pStyle w:val="B10"/>
        <w:ind w:left="851"/>
        <w:rPr>
          <w:szCs w:val="24"/>
        </w:rPr>
      </w:pPr>
      <w:r w:rsidRPr="00EF20F7">
        <w:t>-</w:t>
      </w:r>
      <w:r w:rsidRPr="00EF20F7">
        <w:tab/>
        <w:t>at the termination towards the ROI-sending client, the MRFC shall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14:paraId="50F8BDE2" w14:textId="77777777" w:rsidR="00AD072D" w:rsidRPr="00EF20F7" w:rsidRDefault="00AD072D" w:rsidP="00AD072D">
      <w:pPr>
        <w:pStyle w:val="B10"/>
        <w:ind w:left="851"/>
        <w:rPr>
          <w:szCs w:val="24"/>
        </w:rPr>
      </w:pPr>
      <w:r w:rsidRPr="00EF20F7">
        <w:t>-</w:t>
      </w:r>
      <w:r w:rsidRPr="00EF20F7">
        <w:tab/>
        <w:t>at a termination towards an ROI-receiving client, the MRFC shall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w:t>
      </w:r>
    </w:p>
    <w:p w14:paraId="71996A3B" w14:textId="77777777" w:rsidR="00AD072D" w:rsidRPr="00EF20F7" w:rsidRDefault="00AD072D" w:rsidP="00AD072D">
      <w:pPr>
        <w:pStyle w:val="B2"/>
      </w:pPr>
      <w:r w:rsidRPr="00EF20F7">
        <w:t>-</w:t>
      </w:r>
      <w:r w:rsidRPr="00EF20F7">
        <w:tab/>
        <w:t>the MRFC shall include "a=rtcp-fb" lines related to the "</w:t>
      </w:r>
      <w:r w:rsidRPr="00EF20F7">
        <w:rPr>
          <w:szCs w:val="24"/>
        </w:rPr>
        <w:t>3gpp-roi-</w:t>
      </w:r>
      <w:r w:rsidRPr="00EF20F7">
        <w:t>arbitrary"</w:t>
      </w:r>
      <w:r w:rsidRPr="00EF20F7">
        <w:rPr>
          <w:szCs w:val="24"/>
        </w:rPr>
        <w:t xml:space="preserve"> parameter i</w:t>
      </w:r>
      <w:r w:rsidRPr="00EF20F7">
        <w:t>n the SDP offer it sends within the SIP signalling;</w:t>
      </w:r>
    </w:p>
    <w:p w14:paraId="258D3F30" w14:textId="77777777" w:rsidR="00AD072D" w:rsidRPr="00EF20F7" w:rsidRDefault="00AD072D" w:rsidP="00AD072D">
      <w:pPr>
        <w:pStyle w:val="B2"/>
      </w:pPr>
      <w:r w:rsidRPr="00EF20F7">
        <w:t>-</w:t>
      </w:r>
      <w:r w:rsidRPr="00EF20F7">
        <w:tab/>
        <w:t>the MRFC shall include the "extended RTP header for Sent ROI" information element</w:t>
      </w:r>
      <w:r w:rsidRPr="00EF20F7">
        <w:rPr>
          <w:lang w:eastAsia="ko-KR"/>
        </w:rPr>
        <w:t xml:space="preserve"> for </w:t>
      </w:r>
      <w:r w:rsidRPr="00EF20F7">
        <w:t>Arbitrary</w:t>
      </w:r>
      <w:r w:rsidRPr="00EF20F7">
        <w:rPr>
          <w:lang w:eastAsia="ko-KR"/>
        </w:rPr>
        <w:t xml:space="preserve"> ROI </w:t>
      </w:r>
      <w:r w:rsidRPr="00EF20F7">
        <w:t>when seizing resources in the MRFP to indicate the MRFP that it shall allow the RTP header extension for arbitrary ROI to pass; and</w:t>
      </w:r>
    </w:p>
    <w:p w14:paraId="36BDE1B1" w14:textId="77777777" w:rsidR="00AD072D" w:rsidRPr="00EF20F7" w:rsidRDefault="00AD072D" w:rsidP="00AD072D">
      <w:pPr>
        <w:pStyle w:val="B2"/>
      </w:pPr>
      <w:r w:rsidRPr="00EF20F7">
        <w:t>-</w:t>
      </w:r>
      <w:r w:rsidRPr="00EF20F7">
        <w:tab/>
        <w:t>the MRFC shall include the Arbitrary ROI related "a=extmap" attribute in the SDP offer it sends within the SIP signalling.</w:t>
      </w:r>
    </w:p>
    <w:p w14:paraId="2D880131" w14:textId="77777777" w:rsidR="00AD072D" w:rsidRPr="00EF20F7" w:rsidRDefault="00AD072D" w:rsidP="00AD072D">
      <w:r w:rsidRPr="00EF20F7">
        <w:t>If the MRFP does not support the Arbitrary ROI feature, the MRFC shall send the SDP offer without any Arbitrary ROI related SDP attributes within the SIP signalling.</w:t>
      </w:r>
    </w:p>
    <w:p w14:paraId="55A28FFD" w14:textId="77777777" w:rsidR="00AD072D" w:rsidRPr="00EF20F7" w:rsidRDefault="00AD072D" w:rsidP="00AD072D">
      <w:r w:rsidRPr="00EF20F7">
        <w:t>If the MRFP has been instructed to pass on the extended RTP header for arbitrary ROI as described above then:</w:t>
      </w:r>
    </w:p>
    <w:p w14:paraId="587AB8EC" w14:textId="77777777" w:rsidR="00AD072D" w:rsidRPr="00EF20F7" w:rsidRDefault="00AD072D" w:rsidP="00AD072D">
      <w:pPr>
        <w:pStyle w:val="B10"/>
      </w:pPr>
      <w:r w:rsidRPr="00EF20F7">
        <w:t>-</w:t>
      </w:r>
      <w:r w:rsidRPr="00EF20F7">
        <w:tab/>
        <w:t>if the MRFP does not apply video transcoding, it shall pass any received RTP header extension for Arbitrary ROI to succeeding RTP streams; or</w:t>
      </w:r>
    </w:p>
    <w:p w14:paraId="771511AB" w14:textId="77777777" w:rsidR="00AD072D" w:rsidRPr="00EF20F7" w:rsidRDefault="00AD072D" w:rsidP="00AD072D">
      <w:pPr>
        <w:pStyle w:val="B10"/>
      </w:pPr>
      <w:r w:rsidRPr="00EF20F7">
        <w:t>-</w:t>
      </w:r>
      <w:r w:rsidRPr="00EF20F7">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14:paraId="7E53C873" w14:textId="77777777" w:rsidR="00AD072D" w:rsidRPr="00EF20F7" w:rsidRDefault="00AD072D" w:rsidP="00AD072D">
      <w:pPr>
        <w:pStyle w:val="Heading2"/>
        <w:rPr>
          <w:lang w:eastAsia="zh-CN"/>
        </w:rPr>
      </w:pPr>
      <w:bookmarkStart w:id="158" w:name="_Toc517464948"/>
      <w:bookmarkStart w:id="159" w:name="_Toc67396653"/>
      <w:r w:rsidRPr="00EF20F7">
        <w:t>5.</w:t>
      </w:r>
      <w:r w:rsidRPr="00EF20F7">
        <w:rPr>
          <w:lang w:eastAsia="zh-CN"/>
        </w:rPr>
        <w:t>25</w:t>
      </w:r>
      <w:r w:rsidRPr="00EF20F7">
        <w:tab/>
        <w:t>Rate adaptation for media endpoints</w:t>
      </w:r>
      <w:bookmarkEnd w:id="158"/>
      <w:bookmarkEnd w:id="159"/>
    </w:p>
    <w:p w14:paraId="6F3DE361" w14:textId="77777777" w:rsidR="00AD072D" w:rsidRPr="00EF20F7" w:rsidRDefault="00AD072D" w:rsidP="00AD072D">
      <w:r w:rsidRPr="00EF20F7">
        <w:t xml:space="preserve">If the MRFC and the MRFP support rate adaptation for media endpoints using the enhanced bandwidth negotiation mechanism </w:t>
      </w:r>
      <w:r w:rsidRPr="00EF20F7">
        <w:rPr>
          <w:lang w:eastAsia="zh-CN"/>
        </w:rPr>
        <w:t xml:space="preserve">defined in </w:t>
      </w:r>
      <w:r w:rsidRPr="00EF20F7">
        <w:t xml:space="preserve">3GPP TS 26.114 [23] the requirements and procedures in the present </w:t>
      </w:r>
      <w:r w:rsidR="00975A8F">
        <w:t>clause</w:t>
      </w:r>
      <w:r w:rsidRPr="00EF20F7">
        <w:t xml:space="preserve"> apply.</w:t>
      </w:r>
    </w:p>
    <w:p w14:paraId="3448E6F7" w14:textId="77777777" w:rsidR="00AD072D" w:rsidRPr="00EF20F7" w:rsidRDefault="00AD072D" w:rsidP="00AD072D">
      <w:r w:rsidRPr="00EF20F7">
        <w:t>If the MRFC receives an SDP offer containing the SDP "a=bw-info" attribute(s), defined in clause 19 of 3GPP TS 26.114 [23] the MRFC shall:</w:t>
      </w:r>
    </w:p>
    <w:p w14:paraId="6BD16CC4" w14:textId="77777777" w:rsidR="00AD072D" w:rsidRPr="00EF20F7" w:rsidRDefault="00AD072D" w:rsidP="00AD072D">
      <w:pPr>
        <w:pStyle w:val="B10"/>
      </w:pPr>
      <w:r w:rsidRPr="00EF20F7">
        <w:t>-</w:t>
      </w:r>
      <w:r w:rsidRPr="00EF20F7">
        <w:tab/>
        <w:t>select the payload types (codecs and codec configurations) from the received SDP offer;</w:t>
      </w:r>
    </w:p>
    <w:p w14:paraId="5C468FA4" w14:textId="77777777" w:rsidR="00AD072D" w:rsidRPr="00EF20F7" w:rsidRDefault="00AD072D" w:rsidP="00AD072D">
      <w:pPr>
        <w:pStyle w:val="B10"/>
      </w:pPr>
      <w:r w:rsidRPr="00EF20F7">
        <w:t>-</w:t>
      </w:r>
      <w:r w:rsidRPr="00EF20F7">
        <w:tab/>
        <w:t>if the received SDP offer contained the SDP "a=bw-info" attribute(s) for the selected codec:</w:t>
      </w:r>
    </w:p>
    <w:p w14:paraId="1A016AE9" w14:textId="77777777" w:rsidR="00AD072D" w:rsidRPr="00EF20F7" w:rsidRDefault="00AD072D" w:rsidP="00AD072D">
      <w:pPr>
        <w:pStyle w:val="B2"/>
      </w:pPr>
      <w:r w:rsidRPr="00EF20F7">
        <w:t>a)</w:t>
      </w:r>
      <w:r w:rsidRPr="00EF20F7">
        <w:tab/>
        <w:t>construct appropriate SDP "a=bw-info" attribute(s) for the selected codec according to the rules in 3GPP TS 26.114 [23]; and</w:t>
      </w:r>
    </w:p>
    <w:p w14:paraId="436F2870" w14:textId="77777777" w:rsidR="00AD072D" w:rsidRPr="00EF20F7" w:rsidRDefault="00AD072D" w:rsidP="00AD072D">
      <w:pPr>
        <w:pStyle w:val="NO"/>
      </w:pPr>
      <w:r w:rsidRPr="00EF20F7">
        <w:lastRenderedPageBreak/>
        <w:t>NOTE 1:</w:t>
      </w:r>
      <w:r w:rsidRPr="00EF20F7">
        <w:tab/>
        <w:t xml:space="preserve">The MRFP can modify the related SDP "a=bw-info" attribute(s) according to operator policies as specified </w:t>
      </w:r>
      <w:r w:rsidRPr="00EF20F7">
        <w:rPr>
          <w:lang w:eastAsia="zh-CN"/>
        </w:rPr>
        <w:t xml:space="preserve">in </w:t>
      </w:r>
      <w:r w:rsidRPr="00EF20F7">
        <w:t>3GPP TS 26.114 [23].</w:t>
      </w:r>
    </w:p>
    <w:p w14:paraId="1A6F2895" w14:textId="77777777" w:rsidR="00AD072D" w:rsidRPr="00EF20F7" w:rsidRDefault="00AD072D" w:rsidP="00AD072D">
      <w:pPr>
        <w:pStyle w:val="NO"/>
      </w:pPr>
      <w:r w:rsidRPr="00EF20F7">
        <w:t>NOTE 2:</w:t>
      </w:r>
      <w:r w:rsidRPr="00EF20F7">
        <w:tab/>
        <w:t>The offer/answer negotiation is performed for each "a=bw-info" SDP attribute line, payload type, direction and bandwidth property individually.</w:t>
      </w:r>
    </w:p>
    <w:p w14:paraId="35749214" w14:textId="77777777" w:rsidR="00AD072D" w:rsidRPr="00EF20F7" w:rsidRDefault="00AD072D" w:rsidP="00AD072D">
      <w:pPr>
        <w:pStyle w:val="B2"/>
      </w:pPr>
      <w:r w:rsidRPr="00EF20F7">
        <w:t>b)</w:t>
      </w:r>
      <w:r w:rsidRPr="00EF20F7">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14:paraId="5414DAB6" w14:textId="77777777" w:rsidR="00AD072D" w:rsidRPr="00EF20F7" w:rsidRDefault="00AD072D" w:rsidP="00AD072D">
      <w:pPr>
        <w:pStyle w:val="NO"/>
      </w:pPr>
      <w:r w:rsidRPr="00EF20F7">
        <w:t>NOTE 3:</w:t>
      </w:r>
      <w:r w:rsidRPr="00EF20F7">
        <w:tab/>
        <w:t>The included information corresponds to "a=bw-info" SDP attribute(s) in the sent SDP answer for the "send" or "sendrecv" direction.</w:t>
      </w:r>
    </w:p>
    <w:p w14:paraId="3F1762F7" w14:textId="77777777" w:rsidR="00AD072D" w:rsidRPr="00EF20F7" w:rsidRDefault="00AD072D" w:rsidP="00AD072D">
      <w:pPr>
        <w:pStyle w:val="B10"/>
      </w:pPr>
      <w:r w:rsidRPr="00EF20F7">
        <w:t>-</w:t>
      </w:r>
      <w:r w:rsidRPr="00EF20F7">
        <w:tab/>
        <w:t>include the selected codec with the corresponding SDP "a=bw-info" attribute(s) in the SDP answer.</w:t>
      </w:r>
    </w:p>
    <w:p w14:paraId="7F3C7851" w14:textId="77777777" w:rsidR="00AD072D" w:rsidRPr="00EF20F7" w:rsidRDefault="00AD072D" w:rsidP="00AD072D">
      <w:r w:rsidRPr="00EF20F7">
        <w:t>If the MRFC sends the SDP offer the MRFC shall include, in accordance with local configuration, for the each offered payload type appropriate bandwidth information in "a=bw-info" SDP attribute lines(s).</w:t>
      </w:r>
    </w:p>
    <w:p w14:paraId="4DE0AC6B" w14:textId="77777777" w:rsidR="00AD072D" w:rsidRPr="00EF20F7" w:rsidRDefault="00AD072D" w:rsidP="00AD072D">
      <w:r w:rsidRPr="00EF20F7">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14:paraId="3F435B6A" w14:textId="77777777" w:rsidR="00AD072D" w:rsidRPr="00EF20F7" w:rsidRDefault="00AD072D" w:rsidP="00AD072D">
      <w:pPr>
        <w:pStyle w:val="NO"/>
      </w:pPr>
      <w:r w:rsidRPr="00EF20F7">
        <w:t>NOTE 4:</w:t>
      </w:r>
      <w:r w:rsidRPr="00EF20F7">
        <w:tab/>
        <w:t>The included information corresponds to "a=bw-info" SDP attribute(s) in the received SDP answer for the "recv" or "sendrecv" direction.</w:t>
      </w:r>
    </w:p>
    <w:p w14:paraId="1616C37B" w14:textId="77777777" w:rsidR="00AD072D" w:rsidRPr="00EF20F7" w:rsidRDefault="00AD072D" w:rsidP="00AD072D">
      <w:r w:rsidRPr="00EF20F7">
        <w:t>The MRFP may use the "Additional Bandwidth Properties" information element indicating media bandwidth range for rate adaptation (i.e. to select an appropriate encoding and redundancy) when transcoding media streams.</w:t>
      </w:r>
    </w:p>
    <w:p w14:paraId="02561496" w14:textId="77777777" w:rsidR="00AD072D" w:rsidRPr="00EF20F7" w:rsidRDefault="00AD072D" w:rsidP="00AD072D">
      <w:pPr>
        <w:pStyle w:val="Heading2"/>
      </w:pPr>
      <w:bookmarkStart w:id="160" w:name="_Toc517464949"/>
      <w:bookmarkStart w:id="161" w:name="_Toc67396654"/>
      <w:r w:rsidRPr="00EF20F7">
        <w:t>5.26</w:t>
      </w:r>
      <w:r w:rsidRPr="00EF20F7">
        <w:tab/>
        <w:t>RTCP Codec Control Commands and Indications</w:t>
      </w:r>
      <w:bookmarkEnd w:id="160"/>
      <w:bookmarkEnd w:id="161"/>
    </w:p>
    <w:p w14:paraId="3B607C3C" w14:textId="77777777" w:rsidR="00AD072D" w:rsidRPr="00EF20F7" w:rsidRDefault="00AD072D" w:rsidP="00AD072D">
      <w:r w:rsidRPr="00EF20F7">
        <w:t>The MRFC and the MRFP may support signalling of "RTCP Codec Control Commands and Indications"</w:t>
      </w:r>
      <w:r w:rsidRPr="00EF20F7">
        <w:rPr>
          <w:rFonts w:cs="Arial"/>
        </w:rPr>
        <w:t>,</w:t>
      </w:r>
      <w:r w:rsidRPr="00EF20F7">
        <w:t xml:space="preserve"> as defined in 3GPP TS 26.114 [23] and IETF RFC 5104 [61].</w:t>
      </w:r>
    </w:p>
    <w:p w14:paraId="7F8AD70C" w14:textId="77777777" w:rsidR="00AD072D" w:rsidRPr="00EF20F7" w:rsidRDefault="00AD072D" w:rsidP="00AD072D">
      <w:pPr>
        <w:pStyle w:val="NO"/>
      </w:pPr>
      <w:r w:rsidRPr="00EF20F7">
        <w:t>NOTE 1:</w:t>
      </w:r>
      <w:r w:rsidRPr="00EF20F7">
        <w:tab/>
        <w:t>3GPP TS 26.114 [23] specifies support of the following RTCP feedback codec control messages (CCM): "Full Intra Request (FIR)", "Temporary Maximum Media Stream Bit Rate Request (TMMBR)" and "Temporary Maximum Media Stream Bit Rate Notification (TMMBN)".</w:t>
      </w:r>
    </w:p>
    <w:p w14:paraId="0C68E29F" w14:textId="77777777" w:rsidR="00AD072D" w:rsidRPr="00EF20F7" w:rsidRDefault="00AD072D" w:rsidP="00AD072D">
      <w:r w:rsidRPr="00EF20F7">
        <w:t xml:space="preserve">The RTCP FIR feedback message can be used by the MRFP supporting the </w:t>
      </w:r>
      <w:r w:rsidRPr="00EF20F7">
        <w:rPr>
          <w:rFonts w:eastAsia="Batang"/>
        </w:rPr>
        <w:t xml:space="preserve">Multi-stream Multiparty Conferencing Media Handling feature, </w:t>
      </w:r>
      <w:r w:rsidRPr="00EF20F7">
        <w:t xml:space="preserve">as specified in </w:t>
      </w:r>
      <w:r w:rsidR="00975A8F">
        <w:t>clause</w:t>
      </w:r>
      <w:r w:rsidRPr="00EF20F7">
        <w:t> 5.11.3, to request the media sender to send a decoder refresh point.</w:t>
      </w:r>
    </w:p>
    <w:p w14:paraId="2ECA9999" w14:textId="77777777" w:rsidR="00AD072D" w:rsidRPr="00EF20F7" w:rsidRDefault="00AD072D" w:rsidP="00AD072D">
      <w:r w:rsidRPr="00EF20F7">
        <w:t xml:space="preserve">The RTCP TMMBR and TMMBN feedback messages can also be used in reaction to the Explicit Congestion Notification, as specified in </w:t>
      </w:r>
      <w:r w:rsidR="00975A8F">
        <w:t>clause</w:t>
      </w:r>
      <w:r w:rsidRPr="00EF20F7">
        <w:t> 5.15.</w:t>
      </w:r>
    </w:p>
    <w:p w14:paraId="2D734006" w14:textId="77777777" w:rsidR="00AD072D" w:rsidRPr="00EF20F7" w:rsidRDefault="00AD072D" w:rsidP="00AD072D">
      <w:r w:rsidRPr="00EF20F7">
        <w:t xml:space="preserve">Usage of the RTCP feedback "CCM" messages is negotiated via SDP offer/answer exchange through an extension (defined in IETF RFC 5104 [78]) of the </w:t>
      </w:r>
      <w:r w:rsidRPr="00EF20F7">
        <w:rPr>
          <w:rFonts w:eastAsia="MS Mincho"/>
        </w:rPr>
        <w:t xml:space="preserve">RTCP feedback capability attribute </w:t>
      </w:r>
      <w:r w:rsidRPr="00EF20F7">
        <w:t>"</w:t>
      </w:r>
      <w:r w:rsidRPr="00EF20F7">
        <w:rPr>
          <w:rFonts w:eastAsia="MS Mincho"/>
        </w:rPr>
        <w:t>a=rtcp-fb</w:t>
      </w:r>
      <w:r w:rsidRPr="00EF20F7">
        <w:t>"</w:t>
      </w:r>
      <w:r w:rsidRPr="00EF20F7">
        <w:rPr>
          <w:rFonts w:eastAsia="MS Mincho"/>
        </w:rPr>
        <w:t xml:space="preserve"> </w:t>
      </w:r>
      <w:r w:rsidRPr="00EF20F7">
        <w:t>(defined in IETF RFC 4585 [60]).</w:t>
      </w:r>
    </w:p>
    <w:p w14:paraId="396BFDEC" w14:textId="77777777" w:rsidR="00AD072D" w:rsidRPr="00EF20F7" w:rsidRDefault="00AD072D" w:rsidP="00AD072D">
      <w:pPr>
        <w:pStyle w:val="NO"/>
      </w:pPr>
      <w:r w:rsidRPr="00EF20F7">
        <w:t>NOTE 2:</w:t>
      </w:r>
      <w:r w:rsidRPr="00EF20F7">
        <w:tab/>
        <w:t>The SDP offer/answer negotiation is performed with a separate "a=rtcp-fb" attribute line for each CCM message type.</w:t>
      </w:r>
    </w:p>
    <w:p w14:paraId="7EF9151B" w14:textId="77777777" w:rsidR="00AD072D" w:rsidRPr="00EF20F7" w:rsidRDefault="00AD072D" w:rsidP="00AD072D">
      <w:r w:rsidRPr="00EF20F7">
        <w:t xml:space="preserve">If the MRFC and the MRFP support the "RTCP Codec Control Commands and Indications" </w:t>
      </w:r>
      <w:r w:rsidRPr="00EF20F7">
        <w:rPr>
          <w:lang w:eastAsia="ja-JP"/>
        </w:rPr>
        <w:t>signalling</w:t>
      </w:r>
      <w:r w:rsidRPr="00EF20F7">
        <w:t xml:space="preserve">, the MRFC and the MRFP shall apply the procedures in the present </w:t>
      </w:r>
      <w:r w:rsidR="00975A8F">
        <w:t>clause</w:t>
      </w:r>
      <w:r w:rsidRPr="00EF20F7">
        <w:t>.</w:t>
      </w:r>
    </w:p>
    <w:p w14:paraId="34ABACDD" w14:textId="77777777" w:rsidR="00AD072D" w:rsidRPr="00EF20F7" w:rsidRDefault="00AD072D" w:rsidP="00AD072D">
      <w:r w:rsidRPr="00EF20F7">
        <w:t xml:space="preserve">If the MRFC receives from a preceding node an SDP offer containing "a=rtcp-fb" line(s) with a "CCM" parameter and with "fir" and/or "tmmbr" CCM parameters (defined in IETF RFC 5104 [61]) under </w:t>
      </w:r>
      <w:r w:rsidRPr="00EF20F7">
        <w:rPr>
          <w:lang w:eastAsia="ko-KR"/>
        </w:rPr>
        <w:t>video "m=" line(s)</w:t>
      </w:r>
      <w:r w:rsidRPr="00EF20F7">
        <w:t>, the MRFC shall:</w:t>
      </w:r>
    </w:p>
    <w:p w14:paraId="39135E19" w14:textId="77777777" w:rsidR="00AD072D" w:rsidRPr="00EF20F7" w:rsidRDefault="00AD072D" w:rsidP="00AD072D">
      <w:pPr>
        <w:pStyle w:val="B10"/>
      </w:pPr>
      <w:r w:rsidRPr="00EF20F7">
        <w:t>-</w:t>
      </w:r>
      <w:r w:rsidRPr="00EF20F7">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14:paraId="370DA752" w14:textId="77777777" w:rsidR="00AD072D" w:rsidRPr="00EF20F7" w:rsidRDefault="00AD072D" w:rsidP="00AD072D">
      <w:pPr>
        <w:pStyle w:val="B10"/>
      </w:pPr>
      <w:r w:rsidRPr="00EF20F7">
        <w:lastRenderedPageBreak/>
        <w:t>-</w:t>
      </w:r>
      <w:r w:rsidRPr="00EF20F7">
        <w:tab/>
        <w:t>include in the SDP answer, that will be sent to its preceding node, the "a=rtcp-fb" line(s) with the "fir" and/or "tmmbr" CCM parameters from the received SDP offer.</w:t>
      </w:r>
    </w:p>
    <w:p w14:paraId="21D8BE25" w14:textId="77777777" w:rsidR="00AD072D" w:rsidRPr="00EF20F7" w:rsidRDefault="00AD072D" w:rsidP="00AD072D">
      <w:r w:rsidRPr="00EF20F7">
        <w:t xml:space="preserve">If the MRFC sends the SDP offer with </w:t>
      </w:r>
      <w:r w:rsidRPr="00EF20F7">
        <w:rPr>
          <w:lang w:eastAsia="ko-KR"/>
        </w:rPr>
        <w:t>video "m=" line(s)</w:t>
      </w:r>
      <w:r w:rsidRPr="00EF20F7">
        <w:t xml:space="preserve"> the MRFC shall include under the each offered </w:t>
      </w:r>
      <w:r w:rsidRPr="00EF20F7">
        <w:rPr>
          <w:lang w:eastAsia="ko-KR"/>
        </w:rPr>
        <w:t>video "m=" line</w:t>
      </w:r>
      <w:r w:rsidRPr="00EF20F7">
        <w:t xml:space="preserve"> the "a=rtcp-fb" attribute lines with the "CCM" parameter and with the "fir" and "tmmbr" CCM parameters.</w:t>
      </w:r>
    </w:p>
    <w:p w14:paraId="1303649D" w14:textId="77777777" w:rsidR="00AD072D" w:rsidRPr="00EF20F7" w:rsidRDefault="00AD072D" w:rsidP="00AD072D">
      <w:r w:rsidRPr="00EF20F7">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14:paraId="0437A658" w14:textId="77777777" w:rsidR="00AD072D" w:rsidRPr="00EF20F7" w:rsidRDefault="00AD072D" w:rsidP="00AD072D">
      <w:r w:rsidRPr="00EF20F7">
        <w:t>The MRFP shall then assign resources for the requested RTCP control flow, and the MRFP:</w:t>
      </w:r>
    </w:p>
    <w:p w14:paraId="65F52022" w14:textId="77777777" w:rsidR="00AD072D" w:rsidRPr="00EF20F7" w:rsidRDefault="00AD072D" w:rsidP="00AD072D">
      <w:pPr>
        <w:pStyle w:val="B10"/>
      </w:pPr>
      <w:r w:rsidRPr="00EF20F7">
        <w:t>-</w:t>
      </w:r>
      <w:r w:rsidRPr="00EF20F7">
        <w:tab/>
        <w:t>may send the RTCP FIR feedback message to request the media sender to send a decoder refresh point;</w:t>
      </w:r>
    </w:p>
    <w:p w14:paraId="07DEB1F7" w14:textId="77777777" w:rsidR="00AD072D" w:rsidRPr="00EF20F7" w:rsidRDefault="00AD072D" w:rsidP="00AD072D">
      <w:pPr>
        <w:pStyle w:val="B10"/>
      </w:pPr>
      <w:r w:rsidRPr="00EF20F7">
        <w:t>-</w:t>
      </w:r>
      <w:r w:rsidRPr="00EF20F7">
        <w:tab/>
        <w:t>may send the RTCP TMMBR feedback message to request the media sender to limit the maximum bit rate for a media stream to, or below, the provided value; and</w:t>
      </w:r>
    </w:p>
    <w:p w14:paraId="055DFCA4" w14:textId="77777777" w:rsidR="00AD072D" w:rsidRPr="00EF20F7" w:rsidRDefault="00AD072D" w:rsidP="00AD072D">
      <w:pPr>
        <w:pStyle w:val="NO"/>
      </w:pPr>
      <w:r w:rsidRPr="00EF20F7">
        <w:t>NOTE 3:</w:t>
      </w:r>
      <w:r w:rsidRPr="00EF20F7">
        <w:tab/>
        <w:t xml:space="preserve">Trigger for sending of the RTCP TMMBR feedback message can be reception of RTP packets marked with ECN-CE, as described in </w:t>
      </w:r>
      <w:r w:rsidR="00975A8F">
        <w:t>clause</w:t>
      </w:r>
      <w:r w:rsidRPr="00EF20F7">
        <w:t> 5.15.</w:t>
      </w:r>
    </w:p>
    <w:p w14:paraId="01B1E3FE" w14:textId="77777777" w:rsidR="00AD072D" w:rsidRPr="00EF20F7" w:rsidRDefault="00AD072D" w:rsidP="00AD072D">
      <w:pPr>
        <w:pStyle w:val="B10"/>
      </w:pPr>
      <w:r w:rsidRPr="00EF20F7">
        <w:t>-</w:t>
      </w:r>
      <w:r w:rsidRPr="00EF20F7">
        <w:tab/>
        <w:t>upon reception of the RTCP TMMBR feedback message shall adjust the sent media rate to the requested rate or lower and shall respond by sending the RTCP TMMBN feedback message.</w:t>
      </w:r>
    </w:p>
    <w:p w14:paraId="20843488" w14:textId="77777777" w:rsidR="00AD072D" w:rsidRPr="00EF20F7" w:rsidRDefault="00AD072D" w:rsidP="00AD072D">
      <w:pPr>
        <w:pStyle w:val="Heading1"/>
        <w:rPr>
          <w:lang w:eastAsia="zh-CN"/>
        </w:rPr>
      </w:pPr>
      <w:bookmarkStart w:id="162" w:name="_Toc517464950"/>
      <w:bookmarkStart w:id="163" w:name="_Toc67396655"/>
      <w:r w:rsidRPr="00EF20F7">
        <w:rPr>
          <w:lang w:eastAsia="zh-CN"/>
        </w:rPr>
        <w:t>6</w:t>
      </w:r>
      <w:r w:rsidRPr="00EF20F7">
        <w:tab/>
        <w:t>MRFC-MRFP Procedures</w:t>
      </w:r>
      <w:bookmarkEnd w:id="162"/>
      <w:bookmarkEnd w:id="163"/>
    </w:p>
    <w:p w14:paraId="0AE01429" w14:textId="77777777" w:rsidR="00AD072D" w:rsidRPr="00EF20F7" w:rsidRDefault="00AD072D" w:rsidP="00AD072D">
      <w:pPr>
        <w:pStyle w:val="Heading2"/>
      </w:pPr>
      <w:bookmarkStart w:id="164" w:name="_Toc517464951"/>
      <w:bookmarkStart w:id="165" w:name="_Toc67396656"/>
      <w:r w:rsidRPr="00EF20F7">
        <w:t>6.1</w:t>
      </w:r>
      <w:r w:rsidRPr="00EF20F7">
        <w:tab/>
        <w:t>Non-Call Related Procedures</w:t>
      </w:r>
      <w:bookmarkEnd w:id="164"/>
      <w:bookmarkEnd w:id="165"/>
    </w:p>
    <w:p w14:paraId="51722FB3" w14:textId="77777777" w:rsidR="00AD072D" w:rsidRPr="00EF20F7" w:rsidRDefault="00AD072D" w:rsidP="00AD072D">
      <w:pPr>
        <w:pStyle w:val="Heading3"/>
        <w:rPr>
          <w:lang w:eastAsia="zh-CN"/>
        </w:rPr>
      </w:pPr>
      <w:bookmarkStart w:id="166" w:name="_Toc517464952"/>
      <w:bookmarkStart w:id="167" w:name="_Toc6739665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w:t>
        </w:r>
        <w:r w:rsidRPr="00EF20F7">
          <w:rPr>
            <w:lang w:eastAsia="zh-CN"/>
          </w:rPr>
          <w:tab/>
        </w:r>
      </w:smartTag>
      <w:r w:rsidRPr="00EF20F7">
        <w:rPr>
          <w:lang w:eastAsia="zh-CN"/>
        </w:rPr>
        <w:t>General</w:t>
      </w:r>
      <w:bookmarkEnd w:id="166"/>
      <w:bookmarkEnd w:id="167"/>
    </w:p>
    <w:p w14:paraId="249CD8D2" w14:textId="50BFA5BF" w:rsidR="00AD072D" w:rsidRPr="00EF20F7" w:rsidRDefault="00AD072D" w:rsidP="00AD072D">
      <w:pPr>
        <w:spacing w:after="0"/>
        <w:rPr>
          <w:lang w:eastAsia="zh-CN"/>
        </w:rPr>
      </w:pPr>
      <w:r w:rsidRPr="00EF20F7">
        <w:rPr>
          <w:lang w:eastAsia="zh-CN"/>
        </w:rPr>
        <w:t xml:space="preserve">The non-call related procedures are based on corresponding procedures of 3GPP </w:t>
      </w:r>
      <w:r w:rsidR="001B11EB" w:rsidRPr="00EF20F7">
        <w:rPr>
          <w:lang w:eastAsia="zh-CN"/>
        </w:rPr>
        <w:t>TS</w:t>
      </w:r>
      <w:r w:rsidR="001B11EB">
        <w:rPr>
          <w:lang w:eastAsia="zh-CN"/>
        </w:rPr>
        <w:t> </w:t>
      </w:r>
      <w:r w:rsidR="001B11EB" w:rsidRPr="00EF20F7">
        <w:rPr>
          <w:lang w:eastAsia="zh-CN"/>
        </w:rPr>
        <w:t>2</w:t>
      </w:r>
      <w:r w:rsidRPr="00EF20F7">
        <w:rPr>
          <w:lang w:eastAsia="zh-CN"/>
        </w:rPr>
        <w:t>3.205[7] when the MRFC takes the place of the MSC server and the MRFP takes the place of the MGW.</w:t>
      </w:r>
    </w:p>
    <w:p w14:paraId="3036AE42" w14:textId="77777777" w:rsidR="00AD072D" w:rsidRPr="00EF20F7" w:rsidRDefault="00AD072D" w:rsidP="00AD072D">
      <w:pPr>
        <w:pStyle w:val="Heading3"/>
        <w:rPr>
          <w:lang w:eastAsia="zh-CN"/>
        </w:rPr>
      </w:pPr>
      <w:bookmarkStart w:id="168" w:name="_Toc517464953"/>
      <w:bookmarkStart w:id="169" w:name="_Toc6739665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6.1.2</w:t>
        </w:r>
        <w:r w:rsidRPr="00EF20F7">
          <w:rPr>
            <w:lang w:eastAsia="zh-CN"/>
          </w:rPr>
          <w:tab/>
        </w:r>
      </w:smartTag>
      <w:r w:rsidRPr="00EF20F7">
        <w:rPr>
          <w:lang w:eastAsia="zh-CN"/>
        </w:rPr>
        <w:t>MRFP Unavailable</w:t>
      </w:r>
      <w:bookmarkEnd w:id="168"/>
      <w:bookmarkEnd w:id="169"/>
    </w:p>
    <w:p w14:paraId="3CC7D5C5" w14:textId="77777777" w:rsidR="00AD072D" w:rsidRPr="00EF20F7" w:rsidRDefault="00AD072D" w:rsidP="00AD072D">
      <w:r w:rsidRPr="00EF20F7">
        <w:t>The MRFC recognises that the MRFP is unavailable in the following 4 cases:</w:t>
      </w:r>
    </w:p>
    <w:p w14:paraId="5960BE75" w14:textId="77777777" w:rsidR="00AD072D" w:rsidRPr="00EF20F7" w:rsidRDefault="00AD072D" w:rsidP="00AD072D">
      <w:pPr>
        <w:pStyle w:val="B10"/>
      </w:pPr>
      <w:r w:rsidRPr="00EF20F7">
        <w:t>1.</w:t>
      </w:r>
      <w:r w:rsidRPr="00EF20F7">
        <w:tab/>
        <w:t>The signalling connection is unavailable</w:t>
      </w:r>
    </w:p>
    <w:p w14:paraId="6F776AD0" w14:textId="77777777" w:rsidR="00AD072D" w:rsidRPr="00EF20F7" w:rsidRDefault="00BD3AE7" w:rsidP="00AD072D">
      <w:pPr>
        <w:pStyle w:val="TH"/>
      </w:pPr>
      <w:r>
        <w:pict w14:anchorId="72466984">
          <v:shape id="_x0000_i1031" type="#_x0000_t75" style="width:3in;height:126pt">
            <v:imagedata r:id="rId19" o:title=""/>
          </v:shape>
        </w:pict>
      </w:r>
    </w:p>
    <w:p w14:paraId="5349A55F"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6.1.2</w:t>
        </w:r>
      </w:smartTag>
      <w:r w:rsidRPr="00EF20F7">
        <w:t>.1: Signalling connection failure</w:t>
      </w:r>
    </w:p>
    <w:p w14:paraId="4B5A186F" w14:textId="77777777" w:rsidR="00AD072D" w:rsidRPr="00EF20F7" w:rsidRDefault="00AD072D" w:rsidP="00AD072D">
      <w:pPr>
        <w:pStyle w:val="B10"/>
      </w:pPr>
      <w:r w:rsidRPr="00EF20F7">
        <w:t>2.</w:t>
      </w:r>
      <w:r w:rsidRPr="00EF20F7">
        <w:tab/>
        <w:t>The MRFP indicates the failure condition to all connected MRFCs</w:t>
      </w:r>
    </w:p>
    <w:p w14:paraId="5A683BE1" w14:textId="77777777" w:rsidR="00AD072D" w:rsidRPr="00EF20F7" w:rsidRDefault="00BD3AE7" w:rsidP="00AD072D">
      <w:pPr>
        <w:pStyle w:val="TH"/>
      </w:pPr>
      <w:r>
        <w:lastRenderedPageBreak/>
        <w:pict w14:anchorId="124ADCE6">
          <v:shape id="_x0000_i1032" type="#_x0000_t75" style="width:3in;height:126pt">
            <v:imagedata r:id="rId20" o:title=""/>
          </v:shape>
        </w:pict>
      </w:r>
    </w:p>
    <w:p w14:paraId="6BCE139B"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6.1.2</w:t>
        </w:r>
      </w:smartTag>
      <w:r w:rsidRPr="00EF20F7">
        <w:t>.2: MRFP indicates the Failure/Maintenance locking</w:t>
      </w:r>
    </w:p>
    <w:p w14:paraId="5BD31E96" w14:textId="77777777" w:rsidR="00AD072D" w:rsidRPr="00EF20F7" w:rsidRDefault="00AD072D" w:rsidP="00AD072D">
      <w:pPr>
        <w:keepNext/>
      </w:pPr>
      <w:r w:rsidRPr="00EF20F7">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14:paraId="4D49554E" w14:textId="77777777" w:rsidR="00AD072D" w:rsidRPr="00EF20F7" w:rsidRDefault="00AD072D" w:rsidP="00AD072D">
      <w:pPr>
        <w:pStyle w:val="B10"/>
        <w:rPr>
          <w:rFonts w:eastAsia="SimSun"/>
          <w:lang w:eastAsia="zh-CN"/>
        </w:rPr>
      </w:pPr>
      <w:r w:rsidRPr="00EF20F7">
        <w:rPr>
          <w:rFonts w:eastAsia="SimSun"/>
          <w:lang w:eastAsia="zh-CN"/>
        </w:rPr>
        <w:t>3.</w:t>
      </w:r>
      <w:r w:rsidRPr="00EF20F7">
        <w:rPr>
          <w:rFonts w:eastAsia="SimSun"/>
          <w:lang w:eastAsia="zh-CN"/>
        </w:rPr>
        <w:tab/>
      </w:r>
      <w:r w:rsidRPr="00EF20F7">
        <w:t>The MRFC recognises that the MRFP is not functioning correctly, e.g. because there is no reply on periodic sending of Audits. The periodic sending of Audits by MRFC should persist.</w:t>
      </w:r>
    </w:p>
    <w:p w14:paraId="115A71FF" w14:textId="77777777" w:rsidR="00AD072D" w:rsidRPr="00EF20F7" w:rsidRDefault="00AD072D" w:rsidP="00AD072D">
      <w:pPr>
        <w:pStyle w:val="B10"/>
      </w:pPr>
      <w:r w:rsidRPr="00EF20F7">
        <w:rPr>
          <w:rFonts w:eastAsia="SimSun"/>
          <w:lang w:eastAsia="zh-CN"/>
        </w:rPr>
        <w:t>4.</w:t>
      </w:r>
      <w:r w:rsidRPr="00EF20F7">
        <w:rPr>
          <w:rFonts w:eastAsia="SimSun"/>
          <w:lang w:eastAsia="zh-CN"/>
        </w:rPr>
        <w:tab/>
      </w:r>
      <w:r w:rsidRPr="00EF20F7">
        <w:t>The MRFP indicates the maintenance locking condition to all concerned MRFCs.</w:t>
      </w:r>
    </w:p>
    <w:p w14:paraId="55D40340" w14:textId="77777777" w:rsidR="00AD072D" w:rsidRPr="00EF20F7" w:rsidRDefault="00AD072D" w:rsidP="00AD072D">
      <w:r w:rsidRPr="00EF20F7">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14:paraId="418D9042" w14:textId="77777777" w:rsidR="00AD072D" w:rsidRPr="00EF20F7" w:rsidRDefault="00AD072D" w:rsidP="00AD072D">
      <w:r w:rsidRPr="00EF20F7">
        <w:t>In all of the above cases the MRFC shall prevent the usage of the MRFP until the MRFP has recovered or the communication with the MRFP is restored.</w:t>
      </w:r>
    </w:p>
    <w:p w14:paraId="6EE3FDEE" w14:textId="77777777" w:rsidR="00AD072D" w:rsidRPr="00EF20F7" w:rsidRDefault="00AD072D" w:rsidP="00AD072D">
      <w:pPr>
        <w:pStyle w:val="Heading3"/>
        <w:rPr>
          <w:lang w:eastAsia="zh-CN"/>
        </w:rPr>
      </w:pPr>
      <w:bookmarkStart w:id="170" w:name="_Toc517464954"/>
      <w:bookmarkStart w:id="171" w:name="_Toc6739665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6.1.3</w:t>
        </w:r>
        <w:r w:rsidRPr="00EF20F7">
          <w:rPr>
            <w:lang w:eastAsia="zh-CN"/>
          </w:rPr>
          <w:tab/>
        </w:r>
      </w:smartTag>
      <w:r w:rsidRPr="00EF20F7">
        <w:rPr>
          <w:lang w:eastAsia="zh-CN"/>
        </w:rPr>
        <w:t>MRFP Available</w:t>
      </w:r>
      <w:bookmarkEnd w:id="170"/>
      <w:bookmarkEnd w:id="171"/>
    </w:p>
    <w:p w14:paraId="3B917804" w14:textId="77777777" w:rsidR="00AD072D" w:rsidRPr="00EF20F7" w:rsidRDefault="00AD072D" w:rsidP="00AD072D">
      <w:r w:rsidRPr="00EF20F7">
        <w:t>The MRFC discovers that the MRFP is available when it receives an MRFP Communication Up message or an MRFP Restoration message. When the MRFC discovers that the MRFP is available the following shall occur:</w:t>
      </w:r>
    </w:p>
    <w:p w14:paraId="56B6024D" w14:textId="77777777" w:rsidR="00AD072D" w:rsidRPr="00EF20F7" w:rsidRDefault="00AD072D" w:rsidP="00AD072D">
      <w:pPr>
        <w:pStyle w:val="B10"/>
      </w:pPr>
      <w:r w:rsidRPr="00EF20F7">
        <w:t>1.</w:t>
      </w:r>
      <w:r w:rsidRPr="00EF20F7">
        <w:tab/>
        <w:t>Signalling recovery</w:t>
      </w:r>
    </w:p>
    <w:p w14:paraId="1F831D70" w14:textId="77777777" w:rsidR="00AD072D" w:rsidRPr="00EF20F7" w:rsidRDefault="00AD072D" w:rsidP="00AD072D">
      <w:r w:rsidRPr="00EF20F7">
        <w:t>The MRFP indicates to all connected MRFCs that the signalling connection is restored.</w:t>
      </w:r>
    </w:p>
    <w:p w14:paraId="040D26E3" w14:textId="77777777" w:rsidR="00AD072D" w:rsidRPr="00EF20F7" w:rsidRDefault="00BD3AE7" w:rsidP="00AD072D">
      <w:pPr>
        <w:pStyle w:val="TH"/>
      </w:pPr>
      <w:r>
        <w:pict w14:anchorId="5D09256A">
          <v:shape id="_x0000_i1033" type="#_x0000_t75" style="width:3in;height:126pt">
            <v:imagedata r:id="rId21" o:title=""/>
          </v:shape>
        </w:pict>
      </w:r>
    </w:p>
    <w:p w14:paraId="079973BD"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6.1.3</w:t>
        </w:r>
      </w:smartTag>
      <w:r w:rsidRPr="00EF20F7">
        <w:t>.1: Communication goes up</w:t>
      </w:r>
    </w:p>
    <w:p w14:paraId="24F9BFA7" w14:textId="77777777" w:rsidR="00AD072D" w:rsidRPr="00EF20F7" w:rsidRDefault="00AD072D" w:rsidP="00AD072D">
      <w:pPr>
        <w:pStyle w:val="B10"/>
      </w:pPr>
      <w:r w:rsidRPr="00EF20F7">
        <w:t>2.</w:t>
      </w:r>
      <w:r w:rsidRPr="00EF20F7">
        <w:tab/>
        <w:t>MRFP restoration/maintenance unlocking indication.</w:t>
      </w:r>
    </w:p>
    <w:p w14:paraId="1C3A20AB" w14:textId="77777777" w:rsidR="00AD072D" w:rsidRPr="00EF20F7" w:rsidRDefault="00AD072D" w:rsidP="00AD072D">
      <w:pPr>
        <w:keepLines/>
        <w:ind w:left="1135" w:hanging="851"/>
      </w:pPr>
      <w:r w:rsidRPr="00EF20F7">
        <w:t>The MRFP indicates to all connected MRFCs that normal operation has resumed.</w:t>
      </w:r>
    </w:p>
    <w:p w14:paraId="7D040008" w14:textId="77777777" w:rsidR="00AD072D" w:rsidRPr="00EF20F7" w:rsidRDefault="00BD3AE7" w:rsidP="00AD072D">
      <w:pPr>
        <w:pStyle w:val="TH"/>
      </w:pPr>
      <w:r>
        <w:lastRenderedPageBreak/>
        <w:pict w14:anchorId="42ED46BF">
          <v:shape id="_x0000_i1034" type="#_x0000_t75" style="width:3in;height:126pt">
            <v:imagedata r:id="rId22" o:title=""/>
          </v:shape>
        </w:pict>
      </w:r>
    </w:p>
    <w:p w14:paraId="1D8230CA"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6.1.3</w:t>
        </w:r>
      </w:smartTag>
      <w:r w:rsidRPr="00EF20F7">
        <w:t>.2: MRFP indicates recovery from a failure/or maintenance unlocking</w:t>
      </w:r>
    </w:p>
    <w:p w14:paraId="26966EDB" w14:textId="77777777" w:rsidR="00AD072D" w:rsidRPr="00EF20F7" w:rsidRDefault="00AD072D" w:rsidP="00AD072D">
      <w:pPr>
        <w:pStyle w:val="NO"/>
      </w:pPr>
      <w:r w:rsidRPr="00EF20F7">
        <w:t>NOTE:</w:t>
      </w:r>
      <w:r w:rsidRPr="00EF20F7">
        <w:tab/>
        <w:t>This procedure may be used after recovery from a signalling failure.</w:t>
      </w:r>
    </w:p>
    <w:p w14:paraId="7427873F" w14:textId="77777777" w:rsidR="00AD072D" w:rsidRPr="00EF20F7" w:rsidRDefault="00AD072D" w:rsidP="00AD072D">
      <w:pPr>
        <w:pStyle w:val="B10"/>
      </w:pPr>
      <w:r w:rsidRPr="00EF20F7">
        <w:t>3.</w:t>
      </w:r>
      <w:r w:rsidRPr="00EF20F7">
        <w:tab/>
        <w:t>The MRFC recognises that the MRFP is now functioning correctly, e.g. because there is a reply on periodic sending of Audits.</w:t>
      </w:r>
    </w:p>
    <w:p w14:paraId="2B7C64DD" w14:textId="77777777" w:rsidR="00AD072D" w:rsidRPr="00EF20F7" w:rsidRDefault="00AD072D" w:rsidP="00AD072D">
      <w:pPr>
        <w:rPr>
          <w:rFonts w:ascii="Arial" w:hAnsi="Arial"/>
          <w:b/>
        </w:rPr>
      </w:pPr>
      <w:r w:rsidRPr="00EF20F7">
        <w:t>After this the MRFC can use the MRFP.</w:t>
      </w:r>
      <w:r w:rsidRPr="00EF20F7">
        <w:rPr>
          <w:rFonts w:eastAsia="SimSun"/>
          <w:lang w:eastAsia="zh-CN"/>
        </w:rPr>
        <w:t xml:space="preserve"> </w:t>
      </w:r>
      <w:r w:rsidRPr="00EF20F7">
        <w:t>If none of 1,2, or 3 happens the MRFC can initiate the MRFC Ordered Re-register procedure</w:t>
      </w:r>
      <w:r w:rsidRPr="00EF20F7">
        <w:rPr>
          <w:rFonts w:ascii="Arial" w:hAnsi="Arial"/>
          <w:b/>
        </w:rPr>
        <w:t>.</w:t>
      </w:r>
    </w:p>
    <w:p w14:paraId="5E363831" w14:textId="77777777" w:rsidR="00AD072D" w:rsidRPr="00EF20F7" w:rsidRDefault="00AD072D" w:rsidP="00AD072D">
      <w:pPr>
        <w:pStyle w:val="Heading3"/>
        <w:rPr>
          <w:lang w:eastAsia="zh-CN"/>
        </w:rPr>
      </w:pPr>
      <w:bookmarkStart w:id="172" w:name="_Toc517464955"/>
      <w:bookmarkStart w:id="173" w:name="_Toc6739666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6.1.4</w:t>
        </w:r>
        <w:r w:rsidRPr="00EF20F7">
          <w:rPr>
            <w:lang w:eastAsia="zh-CN"/>
          </w:rPr>
          <w:tab/>
        </w:r>
      </w:smartTag>
      <w:r w:rsidRPr="00EF20F7">
        <w:rPr>
          <w:lang w:eastAsia="zh-CN"/>
        </w:rPr>
        <w:t>MRFP Recovery</w:t>
      </w:r>
      <w:bookmarkEnd w:id="172"/>
      <w:bookmarkEnd w:id="173"/>
    </w:p>
    <w:p w14:paraId="61169BB2" w14:textId="77777777" w:rsidR="00AD072D" w:rsidRPr="00EF20F7" w:rsidRDefault="00AD072D" w:rsidP="00AD072D">
      <w:r w:rsidRPr="00EF20F7">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14:paraId="3B5FEB15" w14:textId="77777777" w:rsidR="00AD072D" w:rsidRPr="00EF20F7" w:rsidRDefault="00BD3AE7" w:rsidP="00AD072D">
      <w:pPr>
        <w:pStyle w:val="TH"/>
      </w:pPr>
      <w:r>
        <w:pict w14:anchorId="23BFF52A">
          <v:shape id="_x0000_i1035" type="#_x0000_t75" style="width:3in;height:126pt">
            <v:imagedata r:id="rId23" o:title=""/>
          </v:shape>
        </w:pict>
      </w:r>
    </w:p>
    <w:p w14:paraId="69CA6249"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6.1.4</w:t>
        </w:r>
      </w:smartTag>
      <w:r w:rsidRPr="00EF20F7">
        <w:t>.1: MRFP Restoration</w:t>
      </w:r>
    </w:p>
    <w:p w14:paraId="14298CAC" w14:textId="77777777" w:rsidR="00AD072D" w:rsidRPr="00EF20F7" w:rsidRDefault="00BD3AE7" w:rsidP="00AD072D">
      <w:pPr>
        <w:pStyle w:val="TH"/>
      </w:pPr>
      <w:r>
        <w:pict w14:anchorId="162D15B1">
          <v:shape id="_x0000_i1036" type="#_x0000_t75" style="width:3in;height:126pt">
            <v:imagedata r:id="rId24" o:title=""/>
          </v:shape>
        </w:pict>
      </w:r>
    </w:p>
    <w:p w14:paraId="19066985"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6.1.4</w:t>
        </w:r>
      </w:smartTag>
      <w:r w:rsidRPr="00EF20F7">
        <w:t>.2 MRFP Registration</w:t>
      </w:r>
    </w:p>
    <w:p w14:paraId="260ACE49" w14:textId="77777777" w:rsidR="00AD072D" w:rsidRPr="00EF20F7" w:rsidRDefault="00AD072D" w:rsidP="00AD072D">
      <w:r w:rsidRPr="00EF20F7">
        <w:t>After the recovery the MRFC can use the MRFP.</w:t>
      </w:r>
    </w:p>
    <w:p w14:paraId="07989E7D" w14:textId="77777777" w:rsidR="00AD072D" w:rsidRPr="00EF20F7" w:rsidRDefault="00AD072D" w:rsidP="00AD072D">
      <w:pPr>
        <w:pStyle w:val="Heading3"/>
        <w:rPr>
          <w:lang w:eastAsia="zh-CN"/>
        </w:rPr>
      </w:pPr>
      <w:bookmarkStart w:id="174" w:name="_Toc517464956"/>
      <w:bookmarkStart w:id="175" w:name="_Toc6739666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6.1.5</w:t>
        </w:r>
        <w:r w:rsidRPr="00EF20F7">
          <w:rPr>
            <w:lang w:eastAsia="zh-CN"/>
          </w:rPr>
          <w:tab/>
        </w:r>
      </w:smartTag>
      <w:r w:rsidRPr="00EF20F7">
        <w:rPr>
          <w:lang w:eastAsia="zh-CN"/>
        </w:rPr>
        <w:t>MRFC Recovery</w:t>
      </w:r>
      <w:bookmarkEnd w:id="174"/>
      <w:bookmarkEnd w:id="175"/>
    </w:p>
    <w:p w14:paraId="0504DE55" w14:textId="77777777" w:rsidR="00AD072D" w:rsidRPr="00EF20F7" w:rsidRDefault="00AD072D" w:rsidP="00AD072D">
      <w:pPr>
        <w:pStyle w:val="Heading4"/>
      </w:pPr>
      <w:bookmarkStart w:id="176" w:name="_Toc517464957"/>
      <w:bookmarkStart w:id="177" w:name="_Toc67396662"/>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.1</w:t>
      </w:r>
      <w:r w:rsidRPr="00EF20F7">
        <w:tab/>
        <w:t>General</w:t>
      </w:r>
      <w:bookmarkEnd w:id="176"/>
      <w:bookmarkEnd w:id="177"/>
    </w:p>
    <w:p w14:paraId="26D209D8" w14:textId="77777777" w:rsidR="00AD072D" w:rsidRPr="00EF20F7" w:rsidRDefault="00AD072D" w:rsidP="00AD072D">
      <w:r w:rsidRPr="00EF20F7">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14:paraId="62D06853" w14:textId="77777777" w:rsidR="00AD072D" w:rsidRPr="00EF20F7" w:rsidRDefault="00AD072D" w:rsidP="00AD072D">
      <w:r w:rsidRPr="00EF20F7">
        <w:t>After the information flow, the terminations affected by the recovery action are released.</w:t>
      </w:r>
    </w:p>
    <w:p w14:paraId="703F3594" w14:textId="77777777" w:rsidR="00AD072D" w:rsidRPr="00EF20F7" w:rsidRDefault="00AD072D" w:rsidP="00AD072D">
      <w:pPr>
        <w:pStyle w:val="Heading4"/>
      </w:pPr>
      <w:bookmarkStart w:id="178" w:name="_Toc517464958"/>
      <w:bookmarkStart w:id="179" w:name="_Toc67396663"/>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.2</w:t>
      </w:r>
      <w:r w:rsidRPr="00EF20F7">
        <w:tab/>
        <w:t>MRFC Restoration</w:t>
      </w:r>
      <w:bookmarkEnd w:id="178"/>
      <w:bookmarkEnd w:id="179"/>
    </w:p>
    <w:p w14:paraId="43F77184" w14:textId="77777777" w:rsidR="00AD072D" w:rsidRPr="00EF20F7" w:rsidRDefault="00BD3AE7" w:rsidP="00AD072D">
      <w:pPr>
        <w:pStyle w:val="TH"/>
      </w:pPr>
      <w:r>
        <w:pict w14:anchorId="5AA5DB13">
          <v:shape id="_x0000_i1037" type="#_x0000_t75" style="width:3in;height:180pt">
            <v:imagedata r:id="rId25" o:title=""/>
          </v:shape>
        </w:pict>
      </w:r>
    </w:p>
    <w:p w14:paraId="06CAAD72"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.2.1: MRFC Restoration</w:t>
      </w:r>
    </w:p>
    <w:p w14:paraId="286CB5BF" w14:textId="77777777" w:rsidR="00AD072D" w:rsidRPr="00EF20F7" w:rsidRDefault="00AD072D" w:rsidP="00AD072D">
      <w:pPr>
        <w:pStyle w:val="NO"/>
      </w:pPr>
      <w:r w:rsidRPr="00EF20F7">
        <w:t>NOTE:</w:t>
      </w:r>
      <w:r w:rsidRPr="00EF20F7">
        <w:tab/>
      </w:r>
      <w:smartTag w:uri="urn:schemas-microsoft-com:office:smarttags" w:element="place">
        <w:r w:rsidRPr="00EF20F7">
          <w:t>Normal</w:t>
        </w:r>
      </w:smartTag>
      <w:r w:rsidRPr="00EF20F7">
        <w:t xml:space="preserve"> release procedure may also be initiated.</w:t>
      </w:r>
    </w:p>
    <w:p w14:paraId="6D85373A" w14:textId="77777777" w:rsidR="00AD072D" w:rsidRPr="00EF20F7" w:rsidRDefault="00AD072D" w:rsidP="00AD072D">
      <w:r w:rsidRPr="00EF20F7">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14:paraId="2AA499EB" w14:textId="77777777" w:rsidR="00AD072D" w:rsidRPr="00EF20F7" w:rsidRDefault="00AD072D" w:rsidP="00AD072D">
      <w:pPr>
        <w:pStyle w:val="Heading3"/>
        <w:rPr>
          <w:lang w:eastAsia="zh-CN"/>
        </w:rPr>
      </w:pPr>
      <w:bookmarkStart w:id="180" w:name="_Toc517464959"/>
      <w:bookmarkStart w:id="181" w:name="_Toc6739666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6.1.6</w:t>
        </w:r>
        <w:r w:rsidRPr="00EF20F7">
          <w:rPr>
            <w:lang w:eastAsia="zh-CN"/>
          </w:rPr>
          <w:tab/>
        </w:r>
      </w:smartTag>
      <w:r w:rsidRPr="00EF20F7">
        <w:rPr>
          <w:lang w:eastAsia="zh-CN"/>
        </w:rPr>
        <w:t>MRFP Re-register</w:t>
      </w:r>
      <w:bookmarkEnd w:id="180"/>
      <w:bookmarkEnd w:id="181"/>
    </w:p>
    <w:p w14:paraId="07B18AF1" w14:textId="2A6416BC" w:rsidR="00AD072D" w:rsidRPr="00EF20F7" w:rsidRDefault="00AD072D" w:rsidP="00AD072D">
      <w:r w:rsidRPr="00EF20F7">
        <w:t xml:space="preserve">When the MRFC requests an MRFP to perform a registration (see </w:t>
      </w:r>
      <w:r w:rsidR="001B11EB" w:rsidRPr="00EF20F7">
        <w:t>clause</w:t>
      </w:r>
      <w:r w:rsidR="001B11EB">
        <w:t> </w:t>
      </w:r>
      <w:r w:rsidR="001B11EB" w:rsidRPr="00EF20F7">
        <w:t>6</w:t>
      </w:r>
      <w:r w:rsidRPr="00EF20F7">
        <w:t>.1.7), the MRFP performs a re-registration to the MRFC which is defined in the MRFC address.</w:t>
      </w:r>
    </w:p>
    <w:p w14:paraId="412BE65D" w14:textId="77777777" w:rsidR="00AD072D" w:rsidRPr="00EF20F7" w:rsidRDefault="00BD3AE7" w:rsidP="00AD072D">
      <w:pPr>
        <w:pStyle w:val="TH"/>
      </w:pPr>
      <w:r>
        <w:pict w14:anchorId="27D25573">
          <v:shape id="_x0000_i1038" type="#_x0000_t75" style="width:3in;height:126pt">
            <v:imagedata r:id="rId26" o:title=""/>
          </v:shape>
        </w:pict>
      </w:r>
    </w:p>
    <w:p w14:paraId="4C315B12"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6.1.6</w:t>
        </w:r>
      </w:smartTag>
      <w:r w:rsidRPr="00EF20F7">
        <w:t>.1: Re-registration of an MRFP</w:t>
      </w:r>
    </w:p>
    <w:p w14:paraId="1C7FA0DA" w14:textId="77777777" w:rsidR="00AD072D" w:rsidRPr="00EF20F7" w:rsidRDefault="00AD072D" w:rsidP="00AD072D">
      <w:pPr>
        <w:pStyle w:val="Heading3"/>
        <w:rPr>
          <w:lang w:eastAsia="zh-CN"/>
        </w:rPr>
      </w:pPr>
      <w:bookmarkStart w:id="182" w:name="_Toc517464960"/>
      <w:bookmarkStart w:id="183" w:name="_Toc6739666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6.1.7</w:t>
        </w:r>
        <w:r w:rsidRPr="00EF20F7">
          <w:rPr>
            <w:lang w:eastAsia="zh-CN"/>
          </w:rPr>
          <w:tab/>
        </w:r>
      </w:smartTag>
      <w:r w:rsidRPr="00EF20F7">
        <w:rPr>
          <w:lang w:eastAsia="zh-CN"/>
        </w:rPr>
        <w:t>MRFP Re-registration Ordered by MRFC</w:t>
      </w:r>
      <w:bookmarkEnd w:id="182"/>
      <w:bookmarkEnd w:id="183"/>
    </w:p>
    <w:p w14:paraId="674A8078" w14:textId="77777777" w:rsidR="00AD072D" w:rsidRPr="00EF20F7" w:rsidRDefault="00AD072D" w:rsidP="00AD072D">
      <w:pPr>
        <w:keepNext/>
        <w:keepLines/>
      </w:pPr>
      <w:r w:rsidRPr="00EF20F7">
        <w:t>If the MRFC knows that communication is possible, but the MRFP has not registered, the MRFC can order re-registration of the MRFP.</w:t>
      </w:r>
    </w:p>
    <w:p w14:paraId="302F5B0E" w14:textId="77777777" w:rsidR="00AD072D" w:rsidRPr="00EF20F7" w:rsidRDefault="00BD3AE7" w:rsidP="00AD072D">
      <w:pPr>
        <w:pStyle w:val="TH"/>
      </w:pPr>
      <w:r>
        <w:pict w14:anchorId="4B24E5AF">
          <v:shape id="_x0000_i1039" type="#_x0000_t75" style="width:3in;height:126pt">
            <v:imagedata r:id="rId27" o:title=""/>
          </v:shape>
        </w:pict>
      </w:r>
    </w:p>
    <w:p w14:paraId="23C4EB4C"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6.1.7</w:t>
        </w:r>
      </w:smartTag>
      <w:r w:rsidRPr="00EF20F7">
        <w:t>.1: Re-registration ordered by the MRFC</w:t>
      </w:r>
    </w:p>
    <w:p w14:paraId="548399D3" w14:textId="77777777" w:rsidR="00AD072D" w:rsidRPr="00EF20F7" w:rsidRDefault="00AD072D" w:rsidP="00AD072D">
      <w:pPr>
        <w:keepNext/>
      </w:pPr>
      <w:r w:rsidRPr="00EF20F7">
        <w:t>If the re-registration request is accepted the MRFP uses the MRFP Re-register procedure to register with the MRFC.</w:t>
      </w:r>
    </w:p>
    <w:p w14:paraId="57B11DF9" w14:textId="77777777" w:rsidR="00AD072D" w:rsidRPr="00EF20F7" w:rsidRDefault="00AD072D" w:rsidP="00AD072D">
      <w:pPr>
        <w:pStyle w:val="Heading3"/>
        <w:rPr>
          <w:lang w:eastAsia="zh-CN"/>
        </w:rPr>
      </w:pPr>
      <w:bookmarkStart w:id="184" w:name="_Toc517464961"/>
      <w:bookmarkStart w:id="185" w:name="_Toc6739666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6.1.8</w:t>
        </w:r>
        <w:r w:rsidRPr="00EF20F7">
          <w:rPr>
            <w:lang w:eastAsia="zh-CN"/>
          </w:rPr>
          <w:tab/>
          <w:t>A</w:t>
        </w:r>
      </w:smartTag>
      <w:r w:rsidRPr="00EF20F7">
        <w:rPr>
          <w:lang w:eastAsia="zh-CN"/>
        </w:rPr>
        <w:t>udit of MRFP</w:t>
      </w:r>
      <w:bookmarkEnd w:id="184"/>
      <w:bookmarkEnd w:id="185"/>
    </w:p>
    <w:p w14:paraId="40D7CFFE" w14:textId="77777777" w:rsidR="00AD072D" w:rsidRPr="00EF20F7" w:rsidRDefault="00AD072D" w:rsidP="00AD072D">
      <w:pPr>
        <w:pStyle w:val="Heading4"/>
      </w:pPr>
      <w:bookmarkStart w:id="186" w:name="_Toc517464962"/>
      <w:bookmarkStart w:id="187" w:name="_Toc67396667"/>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.1</w:t>
      </w:r>
      <w:r w:rsidRPr="00EF20F7">
        <w:tab/>
        <w:t>Audit of Value</w:t>
      </w:r>
      <w:bookmarkEnd w:id="186"/>
      <w:bookmarkEnd w:id="187"/>
    </w:p>
    <w:p w14:paraId="32532AC0" w14:textId="77777777" w:rsidR="00AD072D" w:rsidRPr="00EF20F7" w:rsidRDefault="00AD072D" w:rsidP="00AD072D">
      <w:r w:rsidRPr="00EF20F7">
        <w:t>The MRFC may request the MRFP to report the current values assigned to distinct objects in the MRFP.</w:t>
      </w:r>
    </w:p>
    <w:p w14:paraId="3B9BDBAC" w14:textId="77777777" w:rsidR="00AD072D" w:rsidRPr="00EF20F7" w:rsidRDefault="00BD3AE7" w:rsidP="00AD072D">
      <w:pPr>
        <w:pStyle w:val="TH"/>
      </w:pPr>
      <w:r>
        <w:pict w14:anchorId="618C3A4C">
          <v:shape id="_x0000_i1040" type="#_x0000_t75" style="width:3in;height:126pt">
            <v:imagedata r:id="rId28" o:title=""/>
          </v:shape>
        </w:pict>
      </w:r>
    </w:p>
    <w:p w14:paraId="654719BE"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.1.1: Audit Value</w:t>
      </w:r>
    </w:p>
    <w:p w14:paraId="73B37A11" w14:textId="77777777" w:rsidR="00AD072D" w:rsidRPr="00EF20F7" w:rsidRDefault="00AD072D" w:rsidP="00AD072D">
      <w:pPr>
        <w:pStyle w:val="Heading3"/>
      </w:pPr>
      <w:bookmarkStart w:id="188" w:name="_Toc517464963"/>
      <w:bookmarkStart w:id="189" w:name="_Toc67396668"/>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.2</w:t>
      </w:r>
      <w:r w:rsidRPr="00EF20F7">
        <w:tab/>
        <w:t>Audit of Capability</w:t>
      </w:r>
      <w:bookmarkEnd w:id="188"/>
      <w:bookmarkEnd w:id="189"/>
    </w:p>
    <w:p w14:paraId="475EDB88" w14:textId="77777777" w:rsidR="00AD072D" w:rsidRPr="00EF20F7" w:rsidRDefault="00AD072D" w:rsidP="00AD072D">
      <w:pPr>
        <w:keepNext/>
        <w:keepLines/>
      </w:pPr>
      <w:r w:rsidRPr="00EF20F7">
        <w:t>The MRFC may request the MRFP to report the capabilities of distinct objects in the MRFP.</w:t>
      </w:r>
    </w:p>
    <w:p w14:paraId="1D18C5E7" w14:textId="77777777" w:rsidR="00AD072D" w:rsidRPr="00EF20F7" w:rsidRDefault="00BD3AE7" w:rsidP="00AD072D">
      <w:pPr>
        <w:pStyle w:val="TH"/>
      </w:pPr>
      <w:r>
        <w:pict w14:anchorId="5BA559A3">
          <v:shape id="_x0000_i1041" type="#_x0000_t75" style="width:3in;height:126pt">
            <v:imagedata r:id="rId29" o:title=""/>
          </v:shape>
        </w:pict>
      </w:r>
    </w:p>
    <w:p w14:paraId="5A6CEC0F"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.2.1: Audit Capability</w:t>
      </w:r>
    </w:p>
    <w:p w14:paraId="1FA8DDAF" w14:textId="77777777" w:rsidR="00AD072D" w:rsidRPr="00EF20F7" w:rsidRDefault="00AD072D" w:rsidP="00AD072D">
      <w:pPr>
        <w:keepNext/>
        <w:keepLines/>
        <w:jc w:val="center"/>
      </w:pPr>
    </w:p>
    <w:p w14:paraId="2C4D3B12" w14:textId="77777777" w:rsidR="00AD072D" w:rsidRPr="00EF20F7" w:rsidRDefault="00AD072D" w:rsidP="00AD072D">
      <w:pPr>
        <w:pStyle w:val="Heading3"/>
        <w:rPr>
          <w:lang w:eastAsia="zh-CN"/>
        </w:rPr>
      </w:pPr>
      <w:bookmarkStart w:id="190" w:name="_Toc517464964"/>
      <w:bookmarkStart w:id="191" w:name="_Toc6739666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6.1.9</w:t>
        </w:r>
        <w:r w:rsidRPr="00EF20F7">
          <w:rPr>
            <w:lang w:eastAsia="zh-CN"/>
          </w:rPr>
          <w:tab/>
        </w:r>
      </w:smartTag>
      <w:r w:rsidRPr="00EF20F7">
        <w:rPr>
          <w:lang w:eastAsia="zh-CN"/>
        </w:rPr>
        <w:t>MRFP Capability Change</w:t>
      </w:r>
      <w:bookmarkEnd w:id="190"/>
      <w:bookmarkEnd w:id="191"/>
    </w:p>
    <w:p w14:paraId="29DFF9BB" w14:textId="77777777" w:rsidR="00AD072D" w:rsidRPr="00EF20F7" w:rsidRDefault="00AD072D" w:rsidP="00AD072D">
      <w:r w:rsidRPr="00EF20F7">
        <w:t>The MRFP reports a change of capability of distinct objects in the MRFP.</w:t>
      </w:r>
    </w:p>
    <w:p w14:paraId="107C4CC2" w14:textId="77777777" w:rsidR="00AD072D" w:rsidRPr="00EF20F7" w:rsidRDefault="00BD3AE7" w:rsidP="00AD072D">
      <w:pPr>
        <w:pStyle w:val="TH"/>
      </w:pPr>
      <w:r>
        <w:pict w14:anchorId="716CAEDC">
          <v:shape id="_x0000_i1042" type="#_x0000_t75" style="width:3in;height:126pt">
            <v:imagedata r:id="rId30" o:title=""/>
          </v:shape>
        </w:pict>
      </w:r>
    </w:p>
    <w:p w14:paraId="0B996F71"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6.1.9</w:t>
        </w:r>
      </w:smartTag>
      <w:r w:rsidRPr="00EF20F7">
        <w:t>.1: Capability Update</w:t>
      </w:r>
    </w:p>
    <w:p w14:paraId="18550809" w14:textId="77777777" w:rsidR="00AD072D" w:rsidRPr="00EF20F7" w:rsidRDefault="00AD072D" w:rsidP="00AD072D">
      <w:r w:rsidRPr="00EF20F7">
        <w:t>The MRFC can use the Audit Value and/or Audit Capability procedures to obtain further information, about the objects whose capabilities have changed.</w:t>
      </w:r>
    </w:p>
    <w:p w14:paraId="11220DC6" w14:textId="77777777" w:rsidR="00AD072D" w:rsidRPr="00EF20F7" w:rsidRDefault="00AD072D" w:rsidP="00AD072D">
      <w:pPr>
        <w:pStyle w:val="Heading3"/>
        <w:rPr>
          <w:lang w:eastAsia="zh-CN"/>
        </w:rPr>
      </w:pPr>
      <w:bookmarkStart w:id="192" w:name="_Toc517464965"/>
      <w:bookmarkStart w:id="193" w:name="_Toc6739667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6.1.10</w:t>
        </w:r>
        <w:r w:rsidRPr="00EF20F7">
          <w:rPr>
            <w:lang w:eastAsia="zh-CN"/>
          </w:rPr>
          <w:tab/>
        </w:r>
      </w:smartTag>
      <w:r w:rsidRPr="00EF20F7">
        <w:rPr>
          <w:lang w:eastAsia="zh-CN"/>
        </w:rPr>
        <w:t>MRFC Out of service</w:t>
      </w:r>
      <w:bookmarkEnd w:id="192"/>
      <w:bookmarkEnd w:id="193"/>
    </w:p>
    <w:p w14:paraId="627729DD" w14:textId="77777777" w:rsidR="00AD072D" w:rsidRPr="00EF20F7" w:rsidRDefault="00BD3AE7" w:rsidP="00AD072D">
      <w:pPr>
        <w:pStyle w:val="TH"/>
      </w:pPr>
      <w:r>
        <w:pict w14:anchorId="717D164B">
          <v:shape id="_x0000_i1043" type="#_x0000_t75" style="width:3in;height:126pt">
            <v:imagedata r:id="rId31" o:title=""/>
          </v:shape>
        </w:pict>
      </w:r>
    </w:p>
    <w:p w14:paraId="108DE153"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6.1.10</w:t>
        </w:r>
      </w:smartTag>
      <w:r w:rsidRPr="00EF20F7">
        <w:t>.1: MRFC Out of Service</w:t>
      </w:r>
    </w:p>
    <w:p w14:paraId="2E09DF0E" w14:textId="77777777" w:rsidR="00AD072D" w:rsidRPr="00EF20F7" w:rsidRDefault="00AD072D" w:rsidP="00AD072D">
      <w:r w:rsidRPr="00EF20F7">
        <w:t>If an MRFC discovers that it wants to go out of service it starts an MRFC Out of Service procedure. The MRFC can indicate whether it requires the context to be cleared immediately (forced) or cleared when all terminations are released.(Graceful)</w:t>
      </w:r>
    </w:p>
    <w:p w14:paraId="4BBEF4E0" w14:textId="77777777" w:rsidR="00AD072D" w:rsidRPr="00EF20F7" w:rsidRDefault="00AD072D" w:rsidP="00AD072D">
      <w:pPr>
        <w:pStyle w:val="Heading3"/>
        <w:rPr>
          <w:lang w:eastAsia="zh-CN"/>
        </w:rPr>
      </w:pPr>
      <w:bookmarkStart w:id="194" w:name="_Toc517464966"/>
      <w:bookmarkStart w:id="195" w:name="_Toc6739667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6.1.11</w:t>
        </w:r>
        <w:r w:rsidRPr="00EF20F7">
          <w:rPr>
            <w:lang w:eastAsia="zh-CN"/>
          </w:rPr>
          <w:tab/>
        </w:r>
      </w:smartTag>
      <w:r w:rsidRPr="00EF20F7">
        <w:rPr>
          <w:lang w:eastAsia="zh-CN"/>
        </w:rPr>
        <w:t>MRFP Resource Congestion Handling – Activate</w:t>
      </w:r>
      <w:bookmarkEnd w:id="194"/>
      <w:bookmarkEnd w:id="195"/>
    </w:p>
    <w:p w14:paraId="77C51894" w14:textId="77777777" w:rsidR="00AD072D" w:rsidRPr="00EF20F7" w:rsidRDefault="00AD072D" w:rsidP="00AD072D">
      <w:r w:rsidRPr="00EF20F7">
        <w:t>When the MRFC requires that an MRFP congestion notification mechanism be applied in the MRFP, the MRFC shall use the MRFP Resource Congestion Handling - Activate procedure towards the MRFP.</w:t>
      </w:r>
    </w:p>
    <w:p w14:paraId="5F4CD27C" w14:textId="77777777" w:rsidR="00AD072D" w:rsidRPr="00EF20F7" w:rsidRDefault="00BD3AE7" w:rsidP="00AD072D">
      <w:pPr>
        <w:pStyle w:val="TH"/>
      </w:pPr>
      <w:r>
        <w:pict w14:anchorId="66CD3C7F">
          <v:shape id="_x0000_i1044" type="#_x0000_t75" style="width:3in;height:126pt">
            <v:imagedata r:id="rId32" o:title=""/>
          </v:shape>
        </w:pict>
      </w:r>
    </w:p>
    <w:p w14:paraId="2133CE78"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6.1.11</w:t>
        </w:r>
      </w:smartTag>
      <w:r w:rsidRPr="00EF20F7">
        <w:t>.1: MRFP Resource Congestion Handling - Activate</w:t>
      </w:r>
    </w:p>
    <w:p w14:paraId="5B8488E4" w14:textId="77777777" w:rsidR="00AD072D" w:rsidRPr="00EF20F7" w:rsidRDefault="00AD072D" w:rsidP="00AD072D">
      <w:pPr>
        <w:pStyle w:val="Heading3"/>
      </w:pPr>
      <w:bookmarkStart w:id="196" w:name="_Toc517464967"/>
      <w:bookmarkStart w:id="197" w:name="_Toc67396672"/>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6.1.12</w:t>
        </w:r>
        <w:r w:rsidRPr="00EF20F7">
          <w:rPr>
            <w:lang w:eastAsia="zh-CN"/>
          </w:rPr>
          <w:tab/>
        </w:r>
      </w:smartTag>
      <w:r w:rsidRPr="00EF20F7">
        <w:rPr>
          <w:lang w:eastAsia="zh-CN"/>
        </w:rPr>
        <w:t>MRFP Resource Congestion Handling -Indication</w:t>
      </w:r>
      <w:bookmarkEnd w:id="196"/>
      <w:bookmarkEnd w:id="197"/>
    </w:p>
    <w:p w14:paraId="06846E9E" w14:textId="77777777" w:rsidR="00AD072D" w:rsidRPr="00EF20F7" w:rsidRDefault="00AD072D" w:rsidP="00AD072D">
      <w:r w:rsidRPr="00EF20F7">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14:paraId="21946A6F" w14:textId="77777777" w:rsidR="00AD072D" w:rsidRPr="00EF20F7" w:rsidRDefault="00BD3AE7" w:rsidP="00AD072D">
      <w:pPr>
        <w:pStyle w:val="TH"/>
      </w:pPr>
      <w:r>
        <w:pict w14:anchorId="6A96BAB6">
          <v:shape id="_x0000_i1045" type="#_x0000_t75" style="width:3in;height:126pt">
            <v:imagedata r:id="rId33" o:title=""/>
          </v:shape>
        </w:pict>
      </w:r>
    </w:p>
    <w:p w14:paraId="55C3DF4B"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6.1.12</w:t>
        </w:r>
      </w:smartTag>
      <w:r w:rsidRPr="00EF20F7">
        <w:t>.1: MRFP Resource Congestion Handling-Indication</w:t>
      </w:r>
    </w:p>
    <w:p w14:paraId="565A1836" w14:textId="77777777" w:rsidR="00AD072D" w:rsidRPr="00EF20F7" w:rsidRDefault="00AD072D" w:rsidP="00AD072D">
      <w:pPr>
        <w:pStyle w:val="Heading2"/>
      </w:pPr>
      <w:bookmarkStart w:id="198" w:name="_Toc517464968"/>
      <w:bookmarkStart w:id="199" w:name="_Toc67396673"/>
      <w:r w:rsidRPr="00EF20F7">
        <w:rPr>
          <w:lang w:eastAsia="zh-CN"/>
        </w:rPr>
        <w:t>6.1.13</w:t>
      </w:r>
      <w:r w:rsidRPr="00EF20F7">
        <w:rPr>
          <w:lang w:eastAsia="zh-CN"/>
        </w:rPr>
        <w:tab/>
      </w:r>
      <w:r w:rsidRPr="00EF20F7">
        <w:t>Hanging termination detection</w:t>
      </w:r>
      <w:bookmarkEnd w:id="198"/>
      <w:bookmarkEnd w:id="199"/>
    </w:p>
    <w:p w14:paraId="595FB2E5" w14:textId="77777777" w:rsidR="00AD072D" w:rsidRPr="00EF20F7" w:rsidRDefault="00AD072D" w:rsidP="00AD072D">
      <w:r w:rsidRPr="00EF20F7">
        <w:t xml:space="preserve">Whenever requesting new </w:t>
      </w:r>
      <w:r w:rsidRPr="00EF20F7">
        <w:rPr>
          <w:lang w:eastAsia="zh-CN"/>
        </w:rPr>
        <w:t>IP</w:t>
      </w:r>
      <w:r w:rsidRPr="00EF20F7">
        <w:t xml:space="preserve"> bearer terminations, the</w:t>
      </w:r>
      <w:r w:rsidRPr="00EF20F7">
        <w:rPr>
          <w:lang w:eastAsia="zh-CN"/>
        </w:rPr>
        <w:t xml:space="preserve"> MRFC</w:t>
      </w:r>
      <w:r w:rsidRPr="00EF20F7">
        <w:t xml:space="preserve"> shall request the </w:t>
      </w:r>
      <w:r w:rsidRPr="00EF20F7">
        <w:rPr>
          <w:lang w:eastAsia="zh-CN"/>
        </w:rPr>
        <w:t>MRFP</w:t>
      </w:r>
      <w:r w:rsidRPr="00EF20F7">
        <w:t xml:space="preserve"> to periodically report termination heartbeat indications to detect hanging context and termination in the </w:t>
      </w:r>
      <w:r w:rsidRPr="00EF20F7">
        <w:rPr>
          <w:lang w:eastAsia="zh-CN"/>
        </w:rPr>
        <w:t>MRFP</w:t>
      </w:r>
      <w:r w:rsidRPr="00EF20F7">
        <w:t xml:space="preserve"> that may result e.g. from a loss of communication between the </w:t>
      </w:r>
      <w:r w:rsidRPr="00EF20F7">
        <w:rPr>
          <w:lang w:eastAsia="zh-CN"/>
        </w:rPr>
        <w:t>MRFC</w:t>
      </w:r>
      <w:r w:rsidRPr="00EF20F7">
        <w:t xml:space="preserve"> and the </w:t>
      </w:r>
      <w:r w:rsidRPr="00EF20F7">
        <w:rPr>
          <w:lang w:eastAsia="zh-CN"/>
        </w:rPr>
        <w:t>MRFP</w:t>
      </w:r>
      <w:r w:rsidRPr="00EF20F7">
        <w:t>.</w:t>
      </w:r>
    </w:p>
    <w:p w14:paraId="475EEEE1" w14:textId="77777777" w:rsidR="00AD072D" w:rsidRPr="00EF20F7" w:rsidRDefault="00AD072D" w:rsidP="00AD072D">
      <w:r w:rsidRPr="00EF20F7">
        <w:t xml:space="preserve">When the </w:t>
      </w:r>
      <w:r w:rsidRPr="00EF20F7">
        <w:rPr>
          <w:lang w:eastAsia="zh-CN"/>
        </w:rPr>
        <w:t>MRFC</w:t>
      </w:r>
      <w:r w:rsidRPr="00EF20F7">
        <w:t xml:space="preserve"> receives a termination heartbeat notification from the </w:t>
      </w:r>
      <w:r w:rsidRPr="00EF20F7">
        <w:rPr>
          <w:lang w:eastAsia="zh-CN"/>
        </w:rPr>
        <w:t>MRFP</w:t>
      </w:r>
      <w:r w:rsidRPr="00EF20F7">
        <w:t xml:space="preserve"> via the Termination heartbeat - Indication procedure, the</w:t>
      </w:r>
      <w:r w:rsidRPr="00EF20F7">
        <w:rPr>
          <w:lang w:eastAsia="zh-CN"/>
        </w:rPr>
        <w:t xml:space="preserve"> MRFC</w:t>
      </w:r>
      <w:r w:rsidRPr="00EF20F7">
        <w:t xml:space="preserve"> shall return a Termination heartbeat –Indication Ack (without an error) if the context id / termination identity combination exists in the </w:t>
      </w:r>
      <w:r w:rsidRPr="00EF20F7">
        <w:rPr>
          <w:lang w:eastAsia="zh-CN"/>
        </w:rPr>
        <w:t>MRFC</w:t>
      </w:r>
      <w:r w:rsidRPr="00EF20F7">
        <w:t>. If it does not exist, the</w:t>
      </w:r>
      <w:r w:rsidRPr="00EF20F7">
        <w:rPr>
          <w:lang w:eastAsia="zh-CN"/>
        </w:rPr>
        <w:t xml:space="preserve"> MRFC</w:t>
      </w:r>
      <w:r w:rsidRPr="00EF20F7">
        <w:t xml:space="preserve"> shall return an error and shall correct the mismatch, e.g. by requesting the </w:t>
      </w:r>
      <w:r w:rsidRPr="00EF20F7">
        <w:rPr>
          <w:lang w:eastAsia="zh-CN"/>
        </w:rPr>
        <w:t>MRFP</w:t>
      </w:r>
      <w:r w:rsidRPr="00EF20F7">
        <w:t xml:space="preserve"> to subtract the indicated termination and to clear any associated context.</w:t>
      </w:r>
    </w:p>
    <w:p w14:paraId="1FFF18F7" w14:textId="77777777" w:rsidR="00AD072D" w:rsidRPr="00EF20F7" w:rsidRDefault="00AD072D" w:rsidP="00AD072D">
      <w:pPr>
        <w:pStyle w:val="TH"/>
      </w:pPr>
      <w:r w:rsidRPr="00EF20F7">
        <w:object w:dxaOrig="3853" w:dyaOrig="2606" w14:anchorId="3385CB82">
          <v:shape id="_x0000_i1046" type="#_x0000_t75" style="width:192.4pt;height:130pt" o:ole="">
            <v:imagedata r:id="rId34" o:title=""/>
          </v:shape>
          <o:OLEObject Type="Embed" ProgID="Visio.Drawing.11" ShapeID="_x0000_i1046" DrawAspect="Content" ObjectID="_1678010423" r:id="rId35"/>
        </w:object>
      </w:r>
    </w:p>
    <w:p w14:paraId="186D6C70" w14:textId="77777777" w:rsidR="00AD072D" w:rsidRPr="00EF20F7" w:rsidRDefault="00AD072D" w:rsidP="00AD072D">
      <w:pPr>
        <w:pStyle w:val="TF"/>
        <w:rPr>
          <w:lang w:eastAsia="zh-CN"/>
        </w:rPr>
      </w:pPr>
      <w:r w:rsidRPr="00EF20F7">
        <w:t xml:space="preserve">Figure </w:t>
      </w:r>
      <w:r w:rsidRPr="00EF20F7">
        <w:rPr>
          <w:lang w:eastAsia="zh-CN"/>
        </w:rPr>
        <w:t>6</w:t>
      </w:r>
      <w:r w:rsidRPr="00EF20F7">
        <w:t>.1.</w:t>
      </w:r>
      <w:r w:rsidRPr="00EF20F7">
        <w:rPr>
          <w:lang w:eastAsia="zh-CN"/>
        </w:rPr>
        <w:t>13.1</w:t>
      </w:r>
      <w:r w:rsidRPr="00EF20F7">
        <w:t>: Termination heartbeat – Indication</w:t>
      </w:r>
    </w:p>
    <w:p w14:paraId="38E5BAB6" w14:textId="77777777" w:rsidR="00AD072D" w:rsidRPr="00EF20F7" w:rsidRDefault="00AD072D" w:rsidP="00AD072D">
      <w:pPr>
        <w:pStyle w:val="Heading2"/>
        <w:rPr>
          <w:lang w:eastAsia="zh-CN"/>
        </w:rPr>
      </w:pPr>
      <w:bookmarkStart w:id="200" w:name="_Toc517464969"/>
      <w:bookmarkStart w:id="201" w:name="_Toc67396674"/>
      <w:r w:rsidRPr="00EF20F7">
        <w:rPr>
          <w:lang w:eastAsia="zh-CN"/>
        </w:rPr>
        <w:t>6</w:t>
      </w:r>
      <w:r w:rsidRPr="00EF20F7">
        <w:t>.</w:t>
      </w:r>
      <w:r w:rsidRPr="00EF20F7">
        <w:rPr>
          <w:lang w:eastAsia="zh-CN"/>
        </w:rPr>
        <w:t>2</w:t>
      </w:r>
      <w:r w:rsidRPr="00EF20F7">
        <w:tab/>
        <w:t xml:space="preserve">Call </w:t>
      </w:r>
      <w:r w:rsidRPr="00EF20F7">
        <w:rPr>
          <w:lang w:eastAsia="zh-CN"/>
        </w:rPr>
        <w:t>Related</w:t>
      </w:r>
      <w:r w:rsidRPr="00EF20F7">
        <w:t xml:space="preserve"> Procedure</w:t>
      </w:r>
      <w:r w:rsidRPr="00EF20F7">
        <w:rPr>
          <w:lang w:eastAsia="zh-CN"/>
        </w:rPr>
        <w:t>s</w:t>
      </w:r>
      <w:bookmarkEnd w:id="200"/>
      <w:bookmarkEnd w:id="201"/>
    </w:p>
    <w:p w14:paraId="6038B088" w14:textId="77777777" w:rsidR="00AD072D" w:rsidRPr="00EF20F7" w:rsidRDefault="00AD072D" w:rsidP="00AD072D">
      <w:pPr>
        <w:pStyle w:val="Heading3"/>
        <w:rPr>
          <w:lang w:eastAsia="zh-CN"/>
        </w:rPr>
      </w:pPr>
      <w:bookmarkStart w:id="202" w:name="_Toc517464970"/>
      <w:bookmarkStart w:id="203" w:name="_Toc6739667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w:t>
        </w:r>
        <w:r w:rsidRPr="00EF20F7">
          <w:rPr>
            <w:lang w:eastAsia="zh-CN"/>
          </w:rPr>
          <w:tab/>
          <w:t>P</w:t>
        </w:r>
      </w:smartTag>
      <w:r w:rsidRPr="00EF20F7">
        <w:rPr>
          <w:lang w:eastAsia="zh-CN"/>
        </w:rPr>
        <w:t>lay Tone Procedure</w:t>
      </w:r>
      <w:bookmarkEnd w:id="202"/>
      <w:bookmarkEnd w:id="203"/>
    </w:p>
    <w:p w14:paraId="79D93821" w14:textId="77777777" w:rsidR="00AD072D" w:rsidRPr="00EF20F7" w:rsidRDefault="00AD072D" w:rsidP="00AD072D">
      <w:pPr>
        <w:pStyle w:val="Heading4"/>
        <w:rPr>
          <w:rFonts w:eastAsia="Batang"/>
        </w:rPr>
      </w:pPr>
      <w:bookmarkStart w:id="204" w:name="_Toc517464971"/>
      <w:bookmarkStart w:id="205" w:name="_Toc67396676"/>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.1</w:t>
      </w:r>
      <w:r w:rsidRPr="00EF20F7">
        <w:rPr>
          <w:rFonts w:eastAsia="Batang"/>
        </w:rPr>
        <w:tab/>
        <w:t>General</w:t>
      </w:r>
      <w:bookmarkEnd w:id="204"/>
      <w:bookmarkEnd w:id="205"/>
    </w:p>
    <w:p w14:paraId="1D4B4B51" w14:textId="77777777" w:rsidR="00AD072D" w:rsidRPr="00EF20F7" w:rsidRDefault="00AD072D" w:rsidP="00AD072D">
      <w:r w:rsidRPr="00EF20F7">
        <w:t>The following procedure assumes the IMS session has been established and the bearer is through-connected and the MRFC has received a trigger to play a tone and the MRFP selected for the call has the capabilities to provide tones.</w:t>
      </w:r>
    </w:p>
    <w:p w14:paraId="6C9529AE" w14:textId="77777777" w:rsidR="00AD072D" w:rsidRPr="00EF20F7" w:rsidRDefault="00AD072D" w:rsidP="00AD072D">
      <w:pPr>
        <w:pStyle w:val="NO"/>
      </w:pPr>
      <w:r w:rsidRPr="00EF20F7">
        <w:t>NOTE:</w:t>
      </w:r>
      <w:r w:rsidRPr="00EF20F7">
        <w:tab/>
        <w:t>This procedure may also be ordered in combination with the session establishment procedure.</w:t>
      </w:r>
    </w:p>
    <w:p w14:paraId="316CEE73" w14:textId="77777777" w:rsidR="00AD072D" w:rsidRPr="00EF20F7" w:rsidRDefault="00AD072D" w:rsidP="00AD072D">
      <w:pPr>
        <w:pStyle w:val="Heading4"/>
      </w:pPr>
      <w:bookmarkStart w:id="206" w:name="_Toc517464972"/>
      <w:bookmarkStart w:id="207" w:name="_Toc67396677"/>
      <w:smartTag w:uri="urn:schemas-microsoft-com:office:smarttags" w:element="chsdate">
        <w:smartTagPr>
          <w:attr w:name="Year" w:val="1899"/>
          <w:attr w:name="Month" w:val="12"/>
          <w:attr w:name="Day" w:val="30"/>
          <w:attr w:name="IsLunarDate" w:val="False"/>
          <w:attr w:name="IsROCDate" w:val="False"/>
        </w:smartTagPr>
        <w:r w:rsidRPr="00EF20F7">
          <w:lastRenderedPageBreak/>
          <w:t>6.2.1</w:t>
        </w:r>
      </w:smartTag>
      <w:r w:rsidRPr="00EF20F7">
        <w:t>.2</w:t>
      </w:r>
      <w:r w:rsidRPr="00EF20F7">
        <w:tab/>
        <w:t>Send tone</w:t>
      </w:r>
      <w:bookmarkEnd w:id="206"/>
      <w:bookmarkEnd w:id="207"/>
    </w:p>
    <w:p w14:paraId="3B047D88" w14:textId="77777777" w:rsidR="00AD072D" w:rsidRPr="00EF20F7" w:rsidRDefault="00AD072D" w:rsidP="00AD072D">
      <w:pPr>
        <w:rPr>
          <w:lang w:eastAsia="zh-CN"/>
        </w:rPr>
      </w:pPr>
      <w:r w:rsidRPr="00EF20F7">
        <w:t xml:space="preserve">After reception of a trigger to play a tone, the MRFC </w:t>
      </w:r>
      <w:r w:rsidRPr="00EF20F7">
        <w:rPr>
          <w:lang w:eastAsia="zh-CN"/>
        </w:rPr>
        <w:t>shall</w:t>
      </w:r>
      <w:r w:rsidRPr="00EF20F7">
        <w:t xml:space="preserve"> initiate the Send tone procedure. The MRFC</w:t>
      </w:r>
      <w:r w:rsidRPr="00EF20F7">
        <w:rPr>
          <w:lang w:eastAsia="zh-CN"/>
        </w:rPr>
        <w:t xml:space="preserve"> may request the MRFP to send tone to one, multiple or all terminations in a context simultaneously with the tone identifier. The tone identifier may be a </w:t>
      </w:r>
      <w:r w:rsidRPr="00EF20F7">
        <w:t>pre-configured</w:t>
      </w:r>
      <w:r w:rsidRPr="00EF20F7">
        <w:rPr>
          <w:lang w:eastAsia="zh-CN"/>
        </w:rPr>
        <w:t xml:space="preserve"> identifier.</w:t>
      </w:r>
    </w:p>
    <w:p w14:paraId="36509662" w14:textId="77777777" w:rsidR="00AD072D" w:rsidRPr="00EF20F7" w:rsidRDefault="00AD072D" w:rsidP="00AD072D">
      <w:r w:rsidRPr="00EF20F7">
        <w:t>The MRFC may request the MRFP to send tone continuously until requested to be stopped. Alternatively, duration may be indicated or provisioned in the MRFP. When the duration elapses, the tone shall be stopped.</w:t>
      </w:r>
    </w:p>
    <w:p w14:paraId="4CA60E7C" w14:textId="77777777" w:rsidR="00AD072D" w:rsidRPr="00EF20F7" w:rsidRDefault="00AD072D" w:rsidP="00AD072D">
      <w:r w:rsidRPr="00EF20F7">
        <w:t>The MRFC may request the MRFP to detect DTMF digits, and may request the MRFP to stop sending tone when a DTMF digit is detected. For the second case, only the tone completion event is notified.</w:t>
      </w:r>
    </w:p>
    <w:p w14:paraId="19867F92" w14:textId="77777777" w:rsidR="00AD072D" w:rsidRPr="00EF20F7" w:rsidRDefault="00AD072D" w:rsidP="00AD072D">
      <w:r w:rsidRPr="00EF20F7">
        <w:t>The MRFC may request the MRFP to detect the tone completion, and notify the completion event and cause to the MRFC. The  tone is completed when either of the following has occurred;</w:t>
      </w:r>
    </w:p>
    <w:p w14:paraId="57D8B351" w14:textId="77777777" w:rsidR="00AD072D" w:rsidRPr="00EF20F7" w:rsidRDefault="00AD072D" w:rsidP="00AD072D">
      <w:pPr>
        <w:pStyle w:val="B10"/>
        <w:rPr>
          <w:lang w:eastAsia="zh-CN"/>
        </w:rPr>
      </w:pPr>
      <w:r w:rsidRPr="00EF20F7">
        <w:t>-</w:t>
      </w:r>
      <w:r w:rsidRPr="00EF20F7">
        <w:tab/>
        <w:t>the duration has elapsed or:</w:t>
      </w:r>
    </w:p>
    <w:p w14:paraId="2F641BDE" w14:textId="77777777" w:rsidR="00AD072D" w:rsidRPr="00EF20F7" w:rsidRDefault="00AD072D" w:rsidP="00AD072D">
      <w:pPr>
        <w:pStyle w:val="B10"/>
        <w:rPr>
          <w:lang w:eastAsia="zh-CN"/>
        </w:rPr>
      </w:pPr>
      <w:r w:rsidRPr="00EF20F7">
        <w:t>-</w:t>
      </w:r>
      <w:r w:rsidRPr="00EF20F7">
        <w:tab/>
        <w:t>a DTMF digit is detected by the MRFP or:</w:t>
      </w:r>
    </w:p>
    <w:p w14:paraId="2E8DEDA4" w14:textId="77777777" w:rsidR="00AD072D" w:rsidRPr="00EF20F7" w:rsidRDefault="00AD072D" w:rsidP="00AD072D">
      <w:pPr>
        <w:pStyle w:val="B10"/>
        <w:rPr>
          <w:lang w:eastAsia="zh-CN"/>
        </w:rPr>
      </w:pPr>
      <w:r w:rsidRPr="00EF20F7">
        <w:t>-</w:t>
      </w:r>
      <w:r w:rsidRPr="00EF20F7">
        <w:tab/>
        <w:t>the sending tone is not successful.</w:t>
      </w:r>
    </w:p>
    <w:p w14:paraId="15E265D4" w14:textId="77777777" w:rsidR="00AD072D" w:rsidRPr="00EF20F7" w:rsidRDefault="00AD072D" w:rsidP="00AD072D">
      <w:pPr>
        <w:pStyle w:val="Heading4"/>
      </w:pPr>
      <w:bookmarkStart w:id="208" w:name="_Toc517464973"/>
      <w:bookmarkStart w:id="209" w:name="_Toc67396678"/>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.3</w:t>
      </w:r>
      <w:r w:rsidRPr="00EF20F7">
        <w:tab/>
        <w:t>Stop tone</w:t>
      </w:r>
      <w:bookmarkEnd w:id="208"/>
      <w:bookmarkEnd w:id="209"/>
    </w:p>
    <w:p w14:paraId="296920CD" w14:textId="77777777" w:rsidR="00AD072D" w:rsidRPr="00EF20F7" w:rsidRDefault="00AD072D" w:rsidP="00AD072D">
      <w:pPr>
        <w:rPr>
          <w:lang w:eastAsia="zh-CN"/>
        </w:rPr>
      </w:pPr>
      <w:r w:rsidRPr="00EF20F7">
        <w:rPr>
          <w:lang w:eastAsia="zh-CN"/>
        </w:rPr>
        <w:t>On receipt of a trigger to stop a tone, the MRFC shall request the MRFP to stop the tone.</w:t>
      </w:r>
    </w:p>
    <w:p w14:paraId="411C2773" w14:textId="77777777" w:rsidR="00AD072D" w:rsidRPr="00EF20F7" w:rsidRDefault="00AD072D" w:rsidP="00AD072D">
      <w:pPr>
        <w:pStyle w:val="Heading4"/>
        <w:rPr>
          <w:rFonts w:eastAsia="Batang"/>
        </w:rPr>
      </w:pPr>
      <w:bookmarkStart w:id="210" w:name="_Toc517464974"/>
      <w:bookmarkStart w:id="211" w:name="_Toc67396679"/>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.4</w:t>
      </w:r>
      <w:r w:rsidRPr="00EF20F7">
        <w:tab/>
      </w:r>
      <w:r w:rsidRPr="00EF20F7">
        <w:rPr>
          <w:rFonts w:eastAsia="Batang"/>
        </w:rPr>
        <w:t>Tone completed</w:t>
      </w:r>
      <w:bookmarkEnd w:id="210"/>
      <w:bookmarkEnd w:id="211"/>
    </w:p>
    <w:p w14:paraId="70222B7C" w14:textId="77777777" w:rsidR="00AD072D" w:rsidRPr="00EF20F7" w:rsidRDefault="00AD072D" w:rsidP="00AD072D">
      <w:pPr>
        <w:rPr>
          <w:lang w:eastAsia="zh-CN"/>
        </w:rPr>
      </w:pPr>
      <w:r w:rsidRPr="00EF20F7">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14:paraId="69EB238A" w14:textId="77777777" w:rsidR="00AD072D" w:rsidRPr="00EF20F7" w:rsidRDefault="00AD072D" w:rsidP="00AD072D">
      <w:pPr>
        <w:pStyle w:val="Heading4"/>
        <w:rPr>
          <w:rFonts w:eastAsia="Batang"/>
        </w:rPr>
      </w:pPr>
      <w:bookmarkStart w:id="212" w:name="_Toc517464975"/>
      <w:bookmarkStart w:id="213" w:name="_Toc67396680"/>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.5</w:t>
      </w:r>
      <w:r w:rsidRPr="00EF20F7">
        <w:tab/>
      </w:r>
      <w:r w:rsidRPr="00EF20F7">
        <w:rPr>
          <w:rFonts w:eastAsia="Batang"/>
        </w:rPr>
        <w:t>Message sequence chart</w:t>
      </w:r>
      <w:bookmarkEnd w:id="212"/>
      <w:bookmarkEnd w:id="213"/>
    </w:p>
    <w:p w14:paraId="7CBF49C2" w14:textId="77777777" w:rsidR="00AD072D" w:rsidRPr="00EF20F7" w:rsidRDefault="00AD072D" w:rsidP="00AD072D">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sending tone.</w:t>
      </w:r>
    </w:p>
    <w:p w14:paraId="517D9581" w14:textId="77777777" w:rsidR="00AD072D" w:rsidRPr="00EF20F7" w:rsidRDefault="00BD3AE7" w:rsidP="00AD072D">
      <w:pPr>
        <w:pStyle w:val="TH"/>
        <w:rPr>
          <w:lang w:eastAsia="zh-CN"/>
        </w:rPr>
      </w:pPr>
      <w:r>
        <w:lastRenderedPageBreak/>
        <w:pict w14:anchorId="2EDD0994">
          <v:shape id="_x0000_i1047" type="#_x0000_t75" style="width:480.4pt;height:359.2pt">
            <v:imagedata r:id="rId36" o:title=""/>
          </v:shape>
        </w:pict>
      </w:r>
    </w:p>
    <w:p w14:paraId="59DD63C8"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 xml:space="preserve">.1 </w:t>
      </w:r>
      <w:r w:rsidRPr="00EF20F7">
        <w:rPr>
          <w:lang w:eastAsia="zh-CN"/>
        </w:rPr>
        <w:t>Sending</w:t>
      </w:r>
      <w:r w:rsidRPr="00EF20F7">
        <w:t xml:space="preserve"> tone (message sequence chart)</w:t>
      </w:r>
    </w:p>
    <w:p w14:paraId="1D49DB68" w14:textId="77777777" w:rsidR="00AD072D" w:rsidRPr="00EF20F7" w:rsidRDefault="00AD072D" w:rsidP="00AD072D">
      <w:pPr>
        <w:pStyle w:val="Heading3"/>
        <w:rPr>
          <w:lang w:eastAsia="zh-CN"/>
        </w:rPr>
      </w:pPr>
      <w:bookmarkStart w:id="214" w:name="_Toc517464976"/>
      <w:bookmarkStart w:id="215" w:name="_Toc6739668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6.2.2</w:t>
        </w:r>
        <w:r w:rsidRPr="00EF20F7">
          <w:rPr>
            <w:lang w:eastAsia="zh-CN"/>
          </w:rPr>
          <w:tab/>
          <w:t>P</w:t>
        </w:r>
      </w:smartTag>
      <w:r w:rsidRPr="00EF20F7">
        <w:rPr>
          <w:lang w:eastAsia="zh-CN"/>
        </w:rPr>
        <w:t>lay Announcement Procedure</w:t>
      </w:r>
      <w:bookmarkEnd w:id="214"/>
      <w:bookmarkEnd w:id="215"/>
    </w:p>
    <w:p w14:paraId="3572DFE7" w14:textId="77777777" w:rsidR="00AD072D" w:rsidRPr="00EF20F7" w:rsidRDefault="00AD072D" w:rsidP="00AD072D">
      <w:pPr>
        <w:pStyle w:val="Heading4"/>
        <w:rPr>
          <w:rFonts w:eastAsia="SimSun"/>
          <w:lang w:eastAsia="zh-CN"/>
        </w:rPr>
      </w:pPr>
      <w:bookmarkStart w:id="216" w:name="_Toc517464977"/>
      <w:bookmarkStart w:id="217" w:name="_Toc67396682"/>
      <w:smartTag w:uri="urn:schemas-microsoft-com:office:smarttags" w:element="chsdate">
        <w:smartTagPr>
          <w:attr w:name="Year" w:val="1899"/>
          <w:attr w:name="Month" w:val="12"/>
          <w:attr w:name="Day" w:val="30"/>
          <w:attr w:name="IsLunarDate" w:val="False"/>
          <w:attr w:name="IsROCDate" w:val="False"/>
        </w:smartTagPr>
        <w:r w:rsidRPr="00EF20F7">
          <w:t>6.2.2</w:t>
        </w:r>
      </w:smartTag>
      <w:r w:rsidRPr="00EF20F7">
        <w:t>.1</w:t>
      </w:r>
      <w:r w:rsidRPr="00EF20F7">
        <w:tab/>
        <w:t>General</w:t>
      </w:r>
      <w:bookmarkEnd w:id="216"/>
      <w:bookmarkEnd w:id="217"/>
    </w:p>
    <w:p w14:paraId="13046076" w14:textId="77777777" w:rsidR="00AD072D" w:rsidRPr="00EF20F7" w:rsidRDefault="00AD072D" w:rsidP="00AD072D">
      <w:r w:rsidRPr="00EF20F7">
        <w:t>The following procedure assumes the IMS session has been established and the bearer is through-connected, and the MRFC has received a trigger to play announcement, and the MRFP selected for the call has the capabilities to provide announcement.</w:t>
      </w:r>
    </w:p>
    <w:p w14:paraId="29F5438B" w14:textId="77777777" w:rsidR="00AD072D" w:rsidRPr="00EF20F7" w:rsidRDefault="00AD072D" w:rsidP="00AD072D">
      <w:pPr>
        <w:pStyle w:val="NO"/>
      </w:pPr>
      <w:r w:rsidRPr="00EF20F7">
        <w:t>NOTE:</w:t>
      </w:r>
      <w:r w:rsidRPr="00EF20F7">
        <w:tab/>
        <w:t>This procedure may also be ordered in combination with the session establishment procedure.</w:t>
      </w:r>
    </w:p>
    <w:p w14:paraId="412CF992" w14:textId="77777777" w:rsidR="00AD072D" w:rsidRPr="00EF20F7" w:rsidRDefault="00AD072D" w:rsidP="00AD072D">
      <w:pPr>
        <w:pStyle w:val="Heading4"/>
        <w:rPr>
          <w:rFonts w:eastAsia="Batang"/>
        </w:rPr>
      </w:pPr>
      <w:bookmarkStart w:id="218" w:name="_Toc517464978"/>
      <w:bookmarkStart w:id="219" w:name="_Toc6739668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.2</w:t>
      </w:r>
      <w:r w:rsidRPr="00EF20F7">
        <w:rPr>
          <w:rFonts w:eastAsia="Batang"/>
        </w:rPr>
        <w:tab/>
        <w:t>Start announcement</w:t>
      </w:r>
      <w:bookmarkEnd w:id="218"/>
      <w:bookmarkEnd w:id="219"/>
    </w:p>
    <w:p w14:paraId="756F3A37" w14:textId="77777777" w:rsidR="00AD072D" w:rsidRPr="00EF20F7" w:rsidRDefault="00AD072D" w:rsidP="00AD072D">
      <w:pPr>
        <w:rPr>
          <w:lang w:eastAsia="zh-CN"/>
        </w:rPr>
      </w:pPr>
      <w:r w:rsidRPr="00EF20F7">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14:paraId="47194A90" w14:textId="77777777" w:rsidR="00AD072D" w:rsidRPr="00EF20F7" w:rsidRDefault="00AD072D" w:rsidP="00AD072D">
      <w:pPr>
        <w:rPr>
          <w:lang w:eastAsia="zh-CN"/>
        </w:rPr>
      </w:pPr>
      <w:r w:rsidRPr="00EF20F7">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14:paraId="304E5672" w14:textId="77777777" w:rsidR="00AD072D" w:rsidRPr="00EF20F7" w:rsidRDefault="00AD072D" w:rsidP="00AD072D">
      <w:pPr>
        <w:rPr>
          <w:lang w:eastAsia="zh-CN"/>
        </w:rPr>
      </w:pPr>
      <w:r w:rsidRPr="00EF20F7">
        <w:rPr>
          <w:lang w:eastAsia="zh-CN"/>
        </w:rPr>
        <w:t>If it is a variable announcement, the MRFC may indicate to the MRFP the following variants to the announcements:</w:t>
      </w:r>
    </w:p>
    <w:p w14:paraId="48572EFA" w14:textId="77777777" w:rsidR="00AD072D" w:rsidRPr="00EF20F7" w:rsidRDefault="00AD072D" w:rsidP="00AD072D">
      <w:pPr>
        <w:pStyle w:val="B10"/>
        <w:rPr>
          <w:lang w:eastAsia="zh-CN"/>
        </w:rPr>
      </w:pPr>
      <w:r w:rsidRPr="00EF20F7">
        <w:rPr>
          <w:lang w:eastAsia="zh-CN"/>
        </w:rPr>
        <w:t>-</w:t>
      </w:r>
      <w:r w:rsidRPr="00EF20F7">
        <w:rPr>
          <w:lang w:eastAsia="zh-CN"/>
        </w:rPr>
        <w:tab/>
        <w:t>Date: A date variant is made up of three components: day, month and year. The MRFC shall indicate the date value and the date format to the MRFP, such as "</w:t>
      </w:r>
      <w:r w:rsidRPr="00EF20F7" w:rsidDel="00500DDB">
        <w:rPr>
          <w:lang w:eastAsia="zh-CN"/>
        </w:rPr>
        <w:t xml:space="preserve"> </w:t>
      </w:r>
      <w:r w:rsidRPr="00EF20F7">
        <w:rPr>
          <w:lang w:eastAsia="zh-CN"/>
        </w:rPr>
        <w:t>day-month-year" or "year-month-day".</w:t>
      </w:r>
    </w:p>
    <w:p w14:paraId="53B2054F" w14:textId="77777777" w:rsidR="00AD072D" w:rsidRPr="00EF20F7" w:rsidRDefault="00AD072D" w:rsidP="00AD072D">
      <w:pPr>
        <w:pStyle w:val="B10"/>
        <w:rPr>
          <w:lang w:eastAsia="zh-CN"/>
        </w:rPr>
      </w:pPr>
      <w:r w:rsidRPr="00EF20F7">
        <w:rPr>
          <w:lang w:eastAsia="zh-CN"/>
        </w:rPr>
        <w:lastRenderedPageBreak/>
        <w:t>-</w:t>
      </w:r>
      <w:r w:rsidRPr="00EF20F7">
        <w:rPr>
          <w:lang w:eastAsia="zh-CN"/>
        </w:rPr>
        <w:tab/>
        <w:t>Time: A time variant is made up of two components: hour and minute, The MRFC shall indicate the time value and the time format to the MRFP, such as "12-hours format" or "24-hours format".</w:t>
      </w:r>
    </w:p>
    <w:p w14:paraId="6F829564" w14:textId="77777777" w:rsidR="00AD072D" w:rsidRPr="00EF20F7" w:rsidRDefault="00AD072D" w:rsidP="00AD072D">
      <w:pPr>
        <w:pStyle w:val="B10"/>
        <w:rPr>
          <w:lang w:eastAsia="zh-CN"/>
        </w:rPr>
      </w:pPr>
      <w:r w:rsidRPr="00EF20F7">
        <w:rPr>
          <w:lang w:eastAsia="zh-CN"/>
        </w:rPr>
        <w:t>-</w:t>
      </w:r>
      <w:r w:rsidRPr="00EF20F7">
        <w:rPr>
          <w:lang w:eastAsia="zh-CN"/>
        </w:rPr>
        <w:tab/>
        <w:t>Digits (the announcement may contain a number of digits to be controlled by the MRFC for example a telephone number):  a digits variant is made up of a sequence digit.</w:t>
      </w:r>
    </w:p>
    <w:p w14:paraId="7FAA1A88" w14:textId="77777777" w:rsidR="00AD072D" w:rsidRPr="00EF20F7" w:rsidRDefault="00AD072D" w:rsidP="00AD072D">
      <w:pPr>
        <w:pStyle w:val="B10"/>
        <w:rPr>
          <w:lang w:eastAsia="zh-CN"/>
        </w:rPr>
      </w:pPr>
      <w:r w:rsidRPr="00EF20F7">
        <w:rPr>
          <w:lang w:eastAsia="zh-CN"/>
        </w:rPr>
        <w:t>-</w:t>
      </w:r>
      <w:r w:rsidRPr="00EF20F7">
        <w:rPr>
          <w:lang w:eastAsia="zh-CN"/>
        </w:rPr>
        <w:tab/>
        <w:t>Money (currency).</w:t>
      </w:r>
    </w:p>
    <w:p w14:paraId="3BC8C154" w14:textId="77777777" w:rsidR="00AD072D" w:rsidRPr="00EF20F7" w:rsidRDefault="00AD072D" w:rsidP="00AD072D">
      <w:pPr>
        <w:pStyle w:val="B10"/>
        <w:rPr>
          <w:lang w:eastAsia="zh-CN"/>
        </w:rPr>
      </w:pPr>
      <w:r w:rsidRPr="00EF20F7">
        <w:rPr>
          <w:lang w:eastAsia="zh-CN"/>
        </w:rPr>
        <w:t>-</w:t>
      </w:r>
      <w:r w:rsidRPr="00EF20F7">
        <w:rPr>
          <w:lang w:eastAsia="zh-CN"/>
        </w:rPr>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EF20F7">
          <w:rPr>
            <w:lang w:eastAsia="zh-CN"/>
          </w:rPr>
          <w:t>3 in</w:t>
        </w:r>
      </w:smartTag>
      <w:r w:rsidRPr="00EF20F7">
        <w:rPr>
          <w:lang w:eastAsia="zh-CN"/>
        </w:rPr>
        <w:t xml:space="preserve"> the queue"):  an integer variant may be spoken as a cardinal or ordinal value. The MRFC shall indicate to the MRFP the value and type to be spoken.</w:t>
      </w:r>
    </w:p>
    <w:p w14:paraId="1FAD78FA" w14:textId="77777777" w:rsidR="00AD072D" w:rsidRPr="00EF20F7" w:rsidRDefault="00AD072D" w:rsidP="00AD072D">
      <w:pPr>
        <w:rPr>
          <w:lang w:eastAsia="zh-CN"/>
        </w:rPr>
      </w:pPr>
      <w:r w:rsidRPr="00EF20F7">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14:paraId="5D06D0E8" w14:textId="77777777" w:rsidR="00AD072D" w:rsidRPr="00EF20F7" w:rsidRDefault="00AD072D" w:rsidP="00AD072D">
      <w:pPr>
        <w:rPr>
          <w:lang w:eastAsia="zh-CN"/>
        </w:rPr>
      </w:pPr>
      <w:r w:rsidRPr="00EF20F7">
        <w:rPr>
          <w:lang w:eastAsia="zh-CN"/>
        </w:rPr>
        <w:t>The MRFC may request the MRFP to detect the announcement completion, and notify the completion event and cause to the MRFC. The announcement is completed when either of the following has occurred;</w:t>
      </w:r>
    </w:p>
    <w:p w14:paraId="6989360F" w14:textId="77777777" w:rsidR="00AD072D" w:rsidRPr="00EF20F7" w:rsidRDefault="00AD072D" w:rsidP="00AD072D">
      <w:pPr>
        <w:pStyle w:val="B10"/>
        <w:rPr>
          <w:lang w:eastAsia="zh-CN"/>
        </w:rPr>
      </w:pPr>
      <w:r w:rsidRPr="00EF20F7">
        <w:rPr>
          <w:lang w:eastAsia="zh-CN"/>
        </w:rPr>
        <w:t>-</w:t>
      </w:r>
      <w:r w:rsidRPr="00EF20F7">
        <w:rPr>
          <w:lang w:eastAsia="zh-CN"/>
        </w:rPr>
        <w:tab/>
        <w:t>the announcement has been completed successfully or:</w:t>
      </w:r>
    </w:p>
    <w:p w14:paraId="4FEBDF39" w14:textId="77777777" w:rsidR="00AD072D" w:rsidRPr="00EF20F7" w:rsidRDefault="00AD072D" w:rsidP="00AD072D">
      <w:pPr>
        <w:pStyle w:val="B10"/>
        <w:rPr>
          <w:lang w:eastAsia="zh-CN"/>
        </w:rPr>
      </w:pPr>
      <w:r w:rsidRPr="00EF20F7">
        <w:rPr>
          <w:lang w:eastAsia="zh-CN"/>
        </w:rPr>
        <w:t>-</w:t>
      </w:r>
      <w:r w:rsidRPr="00EF20F7">
        <w:rPr>
          <w:lang w:eastAsia="zh-CN"/>
        </w:rPr>
        <w:tab/>
        <w:t>a DTMF digit is detected by the MRFP or:</w:t>
      </w:r>
    </w:p>
    <w:p w14:paraId="26DF7EA0" w14:textId="77777777" w:rsidR="00AD072D" w:rsidRPr="00EF20F7" w:rsidRDefault="00AD072D" w:rsidP="00AD072D">
      <w:pPr>
        <w:pStyle w:val="B10"/>
        <w:rPr>
          <w:lang w:eastAsia="zh-CN"/>
        </w:rPr>
      </w:pPr>
      <w:r w:rsidRPr="00EF20F7">
        <w:rPr>
          <w:lang w:eastAsia="zh-CN"/>
        </w:rPr>
        <w:t>-</w:t>
      </w:r>
      <w:r w:rsidRPr="00EF20F7">
        <w:rPr>
          <w:lang w:eastAsia="zh-CN"/>
        </w:rPr>
        <w:tab/>
        <w:t>the playing announcement is not successful.</w:t>
      </w:r>
    </w:p>
    <w:p w14:paraId="67098FB2" w14:textId="77777777" w:rsidR="00AD072D" w:rsidRPr="00EF20F7" w:rsidRDefault="00AD072D" w:rsidP="00AD072D">
      <w:pPr>
        <w:pStyle w:val="Heading4"/>
        <w:rPr>
          <w:rFonts w:eastAsia="Batang"/>
        </w:rPr>
      </w:pPr>
      <w:bookmarkStart w:id="220" w:name="_Toc517464979"/>
      <w:bookmarkStart w:id="221" w:name="_Toc6739668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.3</w:t>
      </w:r>
      <w:r w:rsidRPr="00EF20F7">
        <w:rPr>
          <w:rFonts w:eastAsia="Batang"/>
        </w:rPr>
        <w:tab/>
        <w:t>Stop announcement</w:t>
      </w:r>
      <w:bookmarkEnd w:id="220"/>
      <w:bookmarkEnd w:id="221"/>
    </w:p>
    <w:p w14:paraId="74DA9C1E" w14:textId="77777777" w:rsidR="00AD072D" w:rsidRPr="00EF20F7" w:rsidRDefault="00AD072D" w:rsidP="00AD072D">
      <w:pPr>
        <w:rPr>
          <w:lang w:eastAsia="zh-CN"/>
        </w:rPr>
      </w:pPr>
      <w:r w:rsidRPr="00EF20F7">
        <w:t xml:space="preserve">On receipt of a trigger to stop </w:t>
      </w:r>
      <w:r w:rsidRPr="00EF20F7">
        <w:rPr>
          <w:lang w:eastAsia="zh-CN"/>
        </w:rPr>
        <w:t xml:space="preserve">the </w:t>
      </w:r>
      <w:r w:rsidRPr="00EF20F7">
        <w:t>announcement, the MRFC s</w:t>
      </w:r>
      <w:r w:rsidRPr="00EF20F7">
        <w:rPr>
          <w:lang w:eastAsia="zh-CN"/>
        </w:rPr>
        <w:t>hall request the MRFP to stop the announcement.</w:t>
      </w:r>
    </w:p>
    <w:p w14:paraId="01A41FCA" w14:textId="77777777" w:rsidR="00AD072D" w:rsidRPr="00EF20F7" w:rsidRDefault="00AD072D" w:rsidP="00AD072D">
      <w:pPr>
        <w:pStyle w:val="Heading4"/>
        <w:rPr>
          <w:rFonts w:eastAsia="Batang"/>
        </w:rPr>
      </w:pPr>
      <w:bookmarkStart w:id="222" w:name="_Toc517464980"/>
      <w:bookmarkStart w:id="223" w:name="_Toc6739668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.4</w:t>
      </w:r>
      <w:r w:rsidRPr="00EF20F7">
        <w:rPr>
          <w:rFonts w:eastAsia="Batang"/>
        </w:rPr>
        <w:tab/>
        <w:t>Announcement completed</w:t>
      </w:r>
      <w:bookmarkEnd w:id="222"/>
      <w:bookmarkEnd w:id="223"/>
    </w:p>
    <w:p w14:paraId="106449A6" w14:textId="77777777" w:rsidR="00AD072D" w:rsidRPr="00EF20F7" w:rsidRDefault="00AD072D" w:rsidP="00AD072D">
      <w:pPr>
        <w:rPr>
          <w:lang w:eastAsia="zh-CN"/>
        </w:rPr>
      </w:pPr>
      <w:r w:rsidRPr="00EF20F7">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14:paraId="726A20CC" w14:textId="77777777" w:rsidR="00AD072D" w:rsidRPr="00EF20F7" w:rsidRDefault="00AD072D" w:rsidP="00AD072D">
      <w:pPr>
        <w:pStyle w:val="Heading4"/>
        <w:rPr>
          <w:rFonts w:eastAsia="Batang"/>
        </w:rPr>
      </w:pPr>
      <w:bookmarkStart w:id="224" w:name="_Toc517464981"/>
      <w:bookmarkStart w:id="225" w:name="_Toc67396686"/>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.5</w:t>
      </w:r>
      <w:r w:rsidRPr="00EF20F7">
        <w:rPr>
          <w:rFonts w:eastAsia="Batang"/>
        </w:rPr>
        <w:tab/>
        <w:t>Message sequence chart</w:t>
      </w:r>
      <w:bookmarkEnd w:id="224"/>
      <w:bookmarkEnd w:id="225"/>
    </w:p>
    <w:p w14:paraId="6C791FFD" w14:textId="77777777" w:rsidR="00AD072D" w:rsidRPr="00EF20F7" w:rsidRDefault="00AD072D" w:rsidP="00AD072D">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6.2.2</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playing announcement.</w:t>
      </w:r>
    </w:p>
    <w:p w14:paraId="7DCD2877" w14:textId="77777777" w:rsidR="00AD072D" w:rsidRPr="00EF20F7" w:rsidRDefault="00BD3AE7" w:rsidP="00AD072D">
      <w:pPr>
        <w:pStyle w:val="TH"/>
      </w:pPr>
      <w:r>
        <w:lastRenderedPageBreak/>
        <w:pict w14:anchorId="70C533F3">
          <v:shape id="_x0000_i1048" type="#_x0000_t75" style="width:477.6pt;height:338.8pt">
            <v:imagedata r:id="rId37" o:title=""/>
          </v:shape>
        </w:pict>
      </w:r>
    </w:p>
    <w:p w14:paraId="42964B4D" w14:textId="77777777" w:rsidR="00AD072D" w:rsidRPr="00EF20F7" w:rsidRDefault="00AD072D" w:rsidP="00AD072D">
      <w:pPr>
        <w:pStyle w:val="TF"/>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6.2.2</w:t>
        </w:r>
      </w:smartTag>
      <w:r w:rsidRPr="00EF20F7">
        <w:t>.1 Playing announcement (message sequence chart)</w:t>
      </w:r>
    </w:p>
    <w:p w14:paraId="1AD39C5F" w14:textId="77777777" w:rsidR="00AD072D" w:rsidRPr="00EF20F7" w:rsidRDefault="00AD072D" w:rsidP="00AD072D">
      <w:pPr>
        <w:pStyle w:val="Heading3"/>
        <w:rPr>
          <w:lang w:eastAsia="zh-CN"/>
        </w:rPr>
      </w:pPr>
      <w:bookmarkStart w:id="226" w:name="_Toc517464982"/>
      <w:bookmarkStart w:id="227" w:name="_Toc6739668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6.2.3</w:t>
        </w:r>
        <w:r w:rsidRPr="00EF20F7">
          <w:rPr>
            <w:lang w:eastAsia="zh-CN"/>
          </w:rPr>
          <w:tab/>
        </w:r>
      </w:smartTag>
      <w:r w:rsidRPr="00EF20F7">
        <w:rPr>
          <w:lang w:eastAsia="zh-CN"/>
        </w:rPr>
        <w:t>Text to Speech Procedure</w:t>
      </w:r>
      <w:bookmarkEnd w:id="226"/>
      <w:bookmarkEnd w:id="227"/>
    </w:p>
    <w:p w14:paraId="4322A25B" w14:textId="77777777" w:rsidR="00AD072D" w:rsidRPr="00EF20F7" w:rsidRDefault="00AD072D" w:rsidP="00AD072D">
      <w:pPr>
        <w:pStyle w:val="Heading4"/>
        <w:rPr>
          <w:rFonts w:eastAsia="Batang"/>
        </w:rPr>
      </w:pPr>
      <w:bookmarkStart w:id="228" w:name="_Toc517464983"/>
      <w:bookmarkStart w:id="229" w:name="_Toc6739668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.1</w:t>
      </w:r>
      <w:r w:rsidRPr="00EF20F7">
        <w:rPr>
          <w:rFonts w:eastAsia="Batang"/>
        </w:rPr>
        <w:tab/>
        <w:t>General</w:t>
      </w:r>
      <w:bookmarkEnd w:id="228"/>
      <w:bookmarkEnd w:id="229"/>
    </w:p>
    <w:p w14:paraId="22BB5F97" w14:textId="77777777" w:rsidR="00AD072D" w:rsidRPr="00EF20F7" w:rsidRDefault="00AD072D" w:rsidP="00AD072D">
      <w:r w:rsidRPr="00EF20F7">
        <w:t>The following procedure assumes the IMS session has been established and the bearer is through-connected, and the MRFC has received a trigger to play TTS, and the MRFP selected for the call has the capabilities to provide TTS.</w:t>
      </w:r>
    </w:p>
    <w:p w14:paraId="094EF83A" w14:textId="77777777" w:rsidR="00AD072D" w:rsidRPr="00EF20F7" w:rsidRDefault="00AD072D" w:rsidP="00AD072D">
      <w:pPr>
        <w:pStyle w:val="NO"/>
      </w:pPr>
      <w:r w:rsidRPr="00EF20F7">
        <w:t>NOTE:</w:t>
      </w:r>
      <w:r w:rsidRPr="00EF20F7">
        <w:tab/>
        <w:t>This procedure may also be ordered in combination with the session establishment procedure.</w:t>
      </w:r>
    </w:p>
    <w:p w14:paraId="359590C7" w14:textId="77777777" w:rsidR="00AD072D" w:rsidRPr="00EF20F7" w:rsidRDefault="00AD072D" w:rsidP="00AD072D">
      <w:pPr>
        <w:pStyle w:val="Heading4"/>
        <w:rPr>
          <w:rFonts w:eastAsia="Batang"/>
        </w:rPr>
      </w:pPr>
      <w:bookmarkStart w:id="230" w:name="_Toc517464984"/>
      <w:bookmarkStart w:id="231" w:name="_Toc6739668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.2</w:t>
      </w:r>
      <w:r w:rsidRPr="00EF20F7">
        <w:rPr>
          <w:rFonts w:eastAsia="Batang"/>
        </w:rPr>
        <w:tab/>
        <w:t>Start TTS</w:t>
      </w:r>
      <w:bookmarkEnd w:id="230"/>
      <w:bookmarkEnd w:id="231"/>
    </w:p>
    <w:p w14:paraId="45DFF59D" w14:textId="77777777" w:rsidR="00AD072D" w:rsidRPr="00EF20F7" w:rsidRDefault="00AD072D" w:rsidP="00AD072D">
      <w:r w:rsidRPr="00EF20F7">
        <w:t>After reception of a trigger to play TTS, the MRFC should initiate the Start TTS procedure.</w:t>
      </w:r>
    </w:p>
    <w:p w14:paraId="3BDE6146" w14:textId="77777777" w:rsidR="00AD072D" w:rsidRPr="00EF20F7" w:rsidRDefault="00AD072D" w:rsidP="00AD072D">
      <w:r w:rsidRPr="00EF20F7">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14:paraId="5D46A114" w14:textId="77777777" w:rsidR="00AD072D" w:rsidRPr="00EF20F7" w:rsidRDefault="00AD072D" w:rsidP="00AD072D">
      <w:r w:rsidRPr="00EF20F7">
        <w:t>Then the MRFC shall indicate to the MRFP the SSML script or the SSML file identifier to play the SSML text to one, one of many, multiple or all terminations in a context. If the MRFP does not support an element of the SSML, the MRFP may ignore the element.</w:t>
      </w:r>
    </w:p>
    <w:p w14:paraId="799E769F" w14:textId="77777777" w:rsidR="00AD072D" w:rsidRPr="00EF20F7" w:rsidRDefault="00AD072D" w:rsidP="00AD072D">
      <w:r w:rsidRPr="00EF20F7">
        <w:t>The MRFC may request the MRFP to play the TTS in a loop continuously until requested to be stopped or in a loop with a fixed number of times.  For the second case, if the fixed number of times is exhausted, the TTS is completed successfully.</w:t>
      </w:r>
    </w:p>
    <w:p w14:paraId="4F39A35A" w14:textId="77777777" w:rsidR="00AD072D" w:rsidRPr="00EF20F7" w:rsidRDefault="00AD072D" w:rsidP="00AD072D">
      <w:r w:rsidRPr="00EF20F7">
        <w:t>The MRFC may request the MRFP to detect DTMF digit while playing a TTS, and may request the MRFP to stop TTS when a DTMF digit is detected. For the second case, only the TTS completion event is notified.</w:t>
      </w:r>
    </w:p>
    <w:p w14:paraId="713C9B9E" w14:textId="77777777" w:rsidR="00AD072D" w:rsidRPr="00EF20F7" w:rsidRDefault="00AD072D" w:rsidP="00AD072D">
      <w:r w:rsidRPr="00EF20F7">
        <w:lastRenderedPageBreak/>
        <w:t>The MRFC may request the MRFP to detect the TTS completion and notify the completion event and cause to the MRFC. The TTS is completed when either of the following has occurred;</w:t>
      </w:r>
    </w:p>
    <w:p w14:paraId="3D2AFA21" w14:textId="77777777" w:rsidR="00AD072D" w:rsidRPr="00EF20F7" w:rsidRDefault="00AD072D" w:rsidP="00AD072D">
      <w:pPr>
        <w:pStyle w:val="B10"/>
      </w:pPr>
      <w:r w:rsidRPr="00EF20F7">
        <w:t>-</w:t>
      </w:r>
      <w:r w:rsidRPr="00EF20F7">
        <w:tab/>
        <w:t>the TTS has been completed successfully or:</w:t>
      </w:r>
    </w:p>
    <w:p w14:paraId="34CA9609" w14:textId="77777777" w:rsidR="00AD072D" w:rsidRPr="00EF20F7" w:rsidRDefault="00AD072D" w:rsidP="00AD072D">
      <w:pPr>
        <w:pStyle w:val="B10"/>
      </w:pPr>
      <w:r w:rsidRPr="00EF20F7">
        <w:t>-</w:t>
      </w:r>
      <w:r w:rsidRPr="00EF20F7">
        <w:tab/>
        <w:t>a DTMF digit is detected by the MRFP or:</w:t>
      </w:r>
    </w:p>
    <w:p w14:paraId="5AEAAD23" w14:textId="77777777" w:rsidR="00AD072D" w:rsidRPr="00EF20F7" w:rsidRDefault="00AD072D" w:rsidP="00AD072D">
      <w:pPr>
        <w:pStyle w:val="B10"/>
      </w:pPr>
      <w:r w:rsidRPr="00EF20F7">
        <w:t>-</w:t>
      </w:r>
      <w:r w:rsidRPr="00EF20F7">
        <w:tab/>
        <w:t>the playing TTS is not successful.</w:t>
      </w:r>
    </w:p>
    <w:p w14:paraId="7800F7B2" w14:textId="77777777" w:rsidR="00AD072D" w:rsidRPr="00EF20F7" w:rsidRDefault="00AD072D" w:rsidP="00AD072D">
      <w:pPr>
        <w:pStyle w:val="Heading4"/>
        <w:rPr>
          <w:rFonts w:eastAsia="Batang"/>
        </w:rPr>
      </w:pPr>
      <w:bookmarkStart w:id="232" w:name="_Toc517464985"/>
      <w:bookmarkStart w:id="233" w:name="_Toc67396690"/>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.3</w:t>
      </w:r>
      <w:r w:rsidRPr="00EF20F7">
        <w:rPr>
          <w:rFonts w:eastAsia="Batang"/>
        </w:rPr>
        <w:tab/>
        <w:t>Stop TTS</w:t>
      </w:r>
      <w:bookmarkEnd w:id="232"/>
      <w:bookmarkEnd w:id="233"/>
    </w:p>
    <w:p w14:paraId="582B5BA7" w14:textId="77777777" w:rsidR="00AD072D" w:rsidRPr="00EF20F7" w:rsidRDefault="00AD072D" w:rsidP="00AD072D">
      <w:r w:rsidRPr="00EF20F7">
        <w:t>On receipt of a trigger to stop TTS, the MRFC shall request the MRFP to stop the TTS.</w:t>
      </w:r>
    </w:p>
    <w:p w14:paraId="1267F667" w14:textId="77777777" w:rsidR="00AD072D" w:rsidRPr="00EF20F7" w:rsidRDefault="00AD072D" w:rsidP="00AD072D">
      <w:pPr>
        <w:pStyle w:val="Heading4"/>
        <w:rPr>
          <w:rFonts w:eastAsia="Batang"/>
        </w:rPr>
      </w:pPr>
      <w:bookmarkStart w:id="234" w:name="_Toc517464986"/>
      <w:bookmarkStart w:id="235" w:name="_Toc67396691"/>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.4</w:t>
      </w:r>
      <w:r>
        <w:rPr>
          <w:rFonts w:eastAsia="Batang"/>
        </w:rPr>
        <w:tab/>
      </w:r>
      <w:r w:rsidRPr="00EF20F7">
        <w:rPr>
          <w:rFonts w:eastAsia="Batang"/>
        </w:rPr>
        <w:t>TTS Completed</w:t>
      </w:r>
      <w:bookmarkEnd w:id="234"/>
      <w:bookmarkEnd w:id="235"/>
    </w:p>
    <w:p w14:paraId="39649400" w14:textId="77777777" w:rsidR="00AD072D" w:rsidRPr="00EF20F7" w:rsidRDefault="00AD072D" w:rsidP="00AD072D">
      <w:r w:rsidRPr="00EF20F7">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14:paraId="628EA1E2" w14:textId="77777777" w:rsidR="00AD072D" w:rsidRPr="00EF20F7" w:rsidRDefault="00AD072D" w:rsidP="00AD072D">
      <w:pPr>
        <w:pStyle w:val="Heading4"/>
        <w:rPr>
          <w:rFonts w:eastAsia="Batang"/>
        </w:rPr>
      </w:pPr>
      <w:bookmarkStart w:id="236" w:name="_Toc517464987"/>
      <w:bookmarkStart w:id="237" w:name="_Toc6739669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.5</w:t>
      </w:r>
      <w:r>
        <w:rPr>
          <w:rFonts w:eastAsia="Batang"/>
        </w:rPr>
        <w:tab/>
      </w:r>
      <w:r w:rsidRPr="00EF20F7">
        <w:rPr>
          <w:rFonts w:eastAsia="Batang"/>
        </w:rPr>
        <w:t>Message sequence chart</w:t>
      </w:r>
      <w:bookmarkEnd w:id="236"/>
      <w:bookmarkEnd w:id="237"/>
    </w:p>
    <w:p w14:paraId="14E54BCC" w14:textId="77777777" w:rsidR="00AD072D" w:rsidRPr="00EF20F7" w:rsidRDefault="00AD072D" w:rsidP="00AD072D">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6.2.3</w:t>
        </w:r>
      </w:smartTag>
      <w:r w:rsidRPr="00EF20F7">
        <w:t>.5.1 shows the message sequence chart example for playing TTS.</w:t>
      </w:r>
    </w:p>
    <w:p w14:paraId="3B998BC7" w14:textId="77777777" w:rsidR="00AD072D" w:rsidRPr="00EF20F7" w:rsidRDefault="00BD3AE7" w:rsidP="00AD072D">
      <w:pPr>
        <w:pStyle w:val="TH"/>
      </w:pPr>
      <w:r>
        <w:pict w14:anchorId="5866F287">
          <v:shape id="_x0000_i1049" type="#_x0000_t75" style="width:481.6pt;height:328pt">
            <v:imagedata r:id="rId38" o:title=""/>
          </v:shape>
        </w:pict>
      </w:r>
    </w:p>
    <w:p w14:paraId="0C9433C1"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6.2.3</w:t>
        </w:r>
      </w:smartTag>
      <w:r w:rsidRPr="00EF20F7">
        <w:t>.5.1 Playing TTS (message sequence chart)</w:t>
      </w:r>
    </w:p>
    <w:p w14:paraId="2C921A27" w14:textId="77777777" w:rsidR="00AD072D" w:rsidRPr="00EF20F7" w:rsidRDefault="00AD072D" w:rsidP="00AD072D">
      <w:pPr>
        <w:pStyle w:val="Heading3"/>
        <w:rPr>
          <w:lang w:eastAsia="zh-CN"/>
        </w:rPr>
      </w:pPr>
      <w:bookmarkStart w:id="238" w:name="_Toc517464988"/>
      <w:bookmarkStart w:id="239" w:name="_Toc67396693"/>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6.2.4</w:t>
        </w:r>
        <w:r w:rsidRPr="00EF20F7">
          <w:rPr>
            <w:lang w:eastAsia="zh-CN"/>
          </w:rPr>
          <w:tab/>
          <w:t>A</w:t>
        </w:r>
      </w:smartTag>
      <w:r w:rsidRPr="00EF20F7">
        <w:rPr>
          <w:lang w:eastAsia="zh-CN"/>
        </w:rPr>
        <w:t>udio Record Procedure</w:t>
      </w:r>
      <w:bookmarkEnd w:id="238"/>
      <w:bookmarkEnd w:id="239"/>
    </w:p>
    <w:p w14:paraId="7C0215FE" w14:textId="77777777" w:rsidR="00AD072D" w:rsidRPr="00EF20F7" w:rsidRDefault="00AD072D" w:rsidP="00AD072D">
      <w:pPr>
        <w:pStyle w:val="Heading4"/>
        <w:rPr>
          <w:rFonts w:eastAsia="SimSun"/>
        </w:rPr>
      </w:pPr>
      <w:bookmarkStart w:id="240" w:name="_Toc517464989"/>
      <w:bookmarkStart w:id="241" w:name="_Toc67396694"/>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.1</w:t>
      </w:r>
      <w:r w:rsidRPr="00EF20F7">
        <w:rPr>
          <w:rFonts w:eastAsia="SimSun"/>
        </w:rPr>
        <w:tab/>
        <w:t>General</w:t>
      </w:r>
      <w:bookmarkEnd w:id="240"/>
      <w:bookmarkEnd w:id="241"/>
    </w:p>
    <w:p w14:paraId="7712AA94" w14:textId="77777777" w:rsidR="00AD072D" w:rsidRPr="00EF20F7" w:rsidRDefault="00AD072D" w:rsidP="00AD072D">
      <w:pPr>
        <w:rPr>
          <w:rFonts w:ascii="Arial" w:hAnsi="Arial"/>
          <w:sz w:val="28"/>
        </w:rPr>
      </w:pPr>
      <w:r w:rsidRPr="00EF20F7">
        <w:t>The following procedure assumes the IMS session has been established and the bearer is through-connected, and the MRFC has received a trigger to record audio, and the MRFP selected for the call has the capabilities to provide audio record.</w:t>
      </w:r>
    </w:p>
    <w:p w14:paraId="2226F2F8" w14:textId="77777777" w:rsidR="00AD072D" w:rsidRPr="00EF20F7" w:rsidRDefault="00AD072D" w:rsidP="00AD072D">
      <w:pPr>
        <w:pStyle w:val="NO"/>
        <w:rPr>
          <w:rFonts w:ascii="Arial" w:hAnsi="Arial"/>
          <w:sz w:val="28"/>
        </w:rPr>
      </w:pPr>
      <w:r w:rsidRPr="00EF20F7">
        <w:t>NOTE:</w:t>
      </w:r>
      <w:r w:rsidRPr="00EF20F7">
        <w:tab/>
        <w:t>This procedure may also be ordered in combination with the session establishment procedure.</w:t>
      </w:r>
    </w:p>
    <w:p w14:paraId="4B43C9AB" w14:textId="77777777" w:rsidR="00AD072D" w:rsidRPr="00EF20F7" w:rsidRDefault="00AD072D" w:rsidP="00AD072D">
      <w:pPr>
        <w:pStyle w:val="Heading4"/>
        <w:rPr>
          <w:rFonts w:eastAsia="SimSun"/>
        </w:rPr>
      </w:pPr>
      <w:bookmarkStart w:id="242" w:name="_Toc517464990"/>
      <w:bookmarkStart w:id="243" w:name="_Toc67396695"/>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.2</w:t>
      </w:r>
      <w:r w:rsidRPr="00EF20F7">
        <w:rPr>
          <w:rFonts w:eastAsia="SimSun"/>
        </w:rPr>
        <w:tab/>
        <w:t>Start audio record</w:t>
      </w:r>
      <w:bookmarkEnd w:id="242"/>
      <w:bookmarkEnd w:id="243"/>
    </w:p>
    <w:p w14:paraId="029C7A18" w14:textId="77777777"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record audio</w:t>
      </w:r>
      <w:r w:rsidRPr="00EF20F7">
        <w:t xml:space="preserve">, the MRFC should initiate the Start </w:t>
      </w:r>
      <w:r w:rsidRPr="00EF20F7">
        <w:rPr>
          <w:lang w:eastAsia="zh-CN"/>
        </w:rPr>
        <w:t xml:space="preserve">audio record </w:t>
      </w:r>
      <w:r w:rsidRPr="00EF20F7">
        <w:t>procedure. The MRFC</w:t>
      </w:r>
      <w:r w:rsidRPr="00EF20F7">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14:paraId="48049D72" w14:textId="77777777" w:rsidR="00AD072D" w:rsidRPr="00EF20F7" w:rsidRDefault="00AD072D" w:rsidP="00AD072D">
      <w:pPr>
        <w:rPr>
          <w:lang w:eastAsia="zh-CN"/>
        </w:rPr>
      </w:pPr>
      <w:r w:rsidRPr="00EF20F7">
        <w:rPr>
          <w:lang w:eastAsia="zh-CN"/>
        </w:rPr>
        <w:t>When recording audio from all terminations in a context (for two-party sessions or a conference) the MRFC may request the MRFP to assign a new termination to record the audio in the context.</w:t>
      </w:r>
    </w:p>
    <w:p w14:paraId="7418F721" w14:textId="77777777" w:rsidR="00AD072D" w:rsidRPr="00EF20F7" w:rsidRDefault="00AD072D" w:rsidP="00AD072D">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7CCDA03A" w14:textId="4491064E" w:rsidR="00AD072D" w:rsidRPr="00EF20F7" w:rsidRDefault="00AD072D" w:rsidP="00AD072D">
      <w:pPr>
        <w:rPr>
          <w:lang w:eastAsia="zh-CN"/>
        </w:rPr>
      </w:pPr>
      <w:r w:rsidRPr="00EF20F7">
        <w:rPr>
          <w:lang w:eastAsia="zh-CN"/>
        </w:rPr>
        <w:t xml:space="preserve">The record file URI can be generated by the AS/MRFC or by the MRFP. For the second case, the MRFC shall indicate the MRFP to generate the URI and return the generated URI to the MRFC. The record file format is the 3GPP multimedia file format, defined in the 3GPP </w:t>
      </w:r>
      <w:r w:rsidR="001B11EB" w:rsidRPr="00EF20F7">
        <w:rPr>
          <w:lang w:eastAsia="zh-CN"/>
        </w:rPr>
        <w:t>TS</w:t>
      </w:r>
      <w:r w:rsidR="001B11EB">
        <w:rPr>
          <w:lang w:eastAsia="zh-CN"/>
        </w:rPr>
        <w:t> </w:t>
      </w:r>
      <w:r w:rsidR="001B11EB" w:rsidRPr="00EF20F7">
        <w:rPr>
          <w:lang w:eastAsia="zh-CN"/>
        </w:rPr>
        <w:t>2</w:t>
      </w:r>
      <w:r w:rsidRPr="00EF20F7">
        <w:rPr>
          <w:lang w:eastAsia="zh-CN"/>
        </w:rPr>
        <w:t>6.244[5], and only the audio track is used for the audio recording. The MRFC may indicate the maximum record time to the MRFP. When the maximum record time has elapsed, the MRFP shall stop the audio recording.</w:t>
      </w:r>
    </w:p>
    <w:p w14:paraId="7788B8FE" w14:textId="77777777" w:rsidR="00AD072D" w:rsidRPr="00EF20F7" w:rsidRDefault="00AD072D" w:rsidP="00AD072D">
      <w:pPr>
        <w:rPr>
          <w:lang w:eastAsia="zh-CN"/>
        </w:rPr>
      </w:pPr>
      <w:r w:rsidRPr="00EF20F7">
        <w:rPr>
          <w:lang w:eastAsia="zh-CN"/>
        </w:rPr>
        <w:t>The MRFC may request the MRFP to detect the audio recording completion, and notify the completion event and cause to the MRFC. The audio recording is completed when either of the following has occurred;</w:t>
      </w:r>
    </w:p>
    <w:p w14:paraId="532DE614" w14:textId="77777777" w:rsidR="00AD072D" w:rsidRPr="00EF20F7" w:rsidRDefault="00AD072D" w:rsidP="00AD072D">
      <w:pPr>
        <w:pStyle w:val="B10"/>
        <w:rPr>
          <w:lang w:eastAsia="zh-CN"/>
        </w:rPr>
      </w:pPr>
      <w:r w:rsidRPr="00EF20F7">
        <w:rPr>
          <w:lang w:eastAsia="zh-CN"/>
        </w:rPr>
        <w:t>-</w:t>
      </w:r>
      <w:r w:rsidRPr="00EF20F7">
        <w:rPr>
          <w:lang w:eastAsia="zh-CN"/>
        </w:rPr>
        <w:tab/>
        <w:t>the maximum time period of audio recording has elapsed,</w:t>
      </w:r>
    </w:p>
    <w:p w14:paraId="22E06635" w14:textId="77777777" w:rsidR="00AD072D" w:rsidRPr="00EF20F7" w:rsidRDefault="00AD072D" w:rsidP="00AD072D">
      <w:pPr>
        <w:pStyle w:val="B10"/>
        <w:rPr>
          <w:lang w:eastAsia="zh-CN"/>
        </w:rPr>
      </w:pPr>
      <w:r w:rsidRPr="00EF20F7">
        <w:rPr>
          <w:lang w:eastAsia="zh-CN"/>
        </w:rPr>
        <w:t>-</w:t>
      </w:r>
      <w:r w:rsidRPr="00EF20F7">
        <w:rPr>
          <w:lang w:eastAsia="zh-CN"/>
        </w:rPr>
        <w:tab/>
        <w:t>no input is detected,</w:t>
      </w:r>
    </w:p>
    <w:p w14:paraId="15BDCA09" w14:textId="77777777" w:rsidR="00AD072D" w:rsidRPr="00EF20F7" w:rsidRDefault="00AD072D" w:rsidP="00AD072D">
      <w:pPr>
        <w:ind w:left="568" w:hanging="284"/>
        <w:rPr>
          <w:lang w:eastAsia="zh-CN"/>
        </w:rPr>
      </w:pPr>
      <w:r w:rsidRPr="00EF20F7">
        <w:rPr>
          <w:lang w:eastAsia="zh-CN"/>
        </w:rPr>
        <w:t>-</w:t>
      </w:r>
      <w:r w:rsidRPr="00EF20F7">
        <w:rPr>
          <w:lang w:eastAsia="zh-CN"/>
        </w:rPr>
        <w:tab/>
        <w:t>DTMF digits are detected by the MRFP where the DTMF key sequence shall stop or cancel the audio recording ,</w:t>
      </w:r>
    </w:p>
    <w:p w14:paraId="2CFC7963" w14:textId="77777777" w:rsidR="00AD072D" w:rsidRPr="00EF20F7" w:rsidRDefault="00AD072D" w:rsidP="00AD072D">
      <w:pPr>
        <w:pStyle w:val="B10"/>
        <w:rPr>
          <w:lang w:eastAsia="zh-CN"/>
        </w:rPr>
      </w:pPr>
      <w:r w:rsidRPr="00EF20F7">
        <w:rPr>
          <w:lang w:eastAsia="zh-CN"/>
        </w:rPr>
        <w:t>-</w:t>
      </w:r>
      <w:r w:rsidRPr="00EF20F7">
        <w:rPr>
          <w:lang w:eastAsia="zh-CN"/>
        </w:rPr>
        <w:tab/>
        <w:t>the MRFC requests the MRFP to stop the audio recording, or:</w:t>
      </w:r>
    </w:p>
    <w:p w14:paraId="6CC994B1" w14:textId="77777777" w:rsidR="00AD072D" w:rsidRPr="00EF20F7" w:rsidRDefault="00AD072D" w:rsidP="00AD072D">
      <w:pPr>
        <w:pStyle w:val="B10"/>
        <w:rPr>
          <w:lang w:eastAsia="zh-CN"/>
        </w:rPr>
      </w:pPr>
      <w:r w:rsidRPr="00EF20F7">
        <w:rPr>
          <w:lang w:eastAsia="zh-CN"/>
        </w:rPr>
        <w:t>-</w:t>
      </w:r>
      <w:r w:rsidRPr="00EF20F7">
        <w:rPr>
          <w:lang w:eastAsia="zh-CN"/>
        </w:rPr>
        <w:tab/>
        <w:t>the audio recording is not successful.</w:t>
      </w:r>
    </w:p>
    <w:p w14:paraId="0C5A4051" w14:textId="77777777" w:rsidR="00AD072D" w:rsidRPr="00EF20F7" w:rsidRDefault="00AD072D" w:rsidP="00AD072D">
      <w:pPr>
        <w:pStyle w:val="Heading4"/>
        <w:rPr>
          <w:rFonts w:eastAsia="SimSun"/>
        </w:rPr>
      </w:pPr>
      <w:bookmarkStart w:id="244" w:name="_Toc517464991"/>
      <w:bookmarkStart w:id="245" w:name="_Toc67396696"/>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.3</w:t>
      </w:r>
      <w:r w:rsidRPr="00EF20F7">
        <w:rPr>
          <w:rFonts w:eastAsia="SimSun"/>
        </w:rPr>
        <w:tab/>
        <w:t>Stop audio record</w:t>
      </w:r>
      <w:bookmarkEnd w:id="244"/>
      <w:bookmarkEnd w:id="245"/>
    </w:p>
    <w:p w14:paraId="7D621A32" w14:textId="77777777"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stop audio record</w:t>
      </w:r>
      <w:r w:rsidRPr="00EF20F7">
        <w:t xml:space="preserve">, the MRFC shall </w:t>
      </w:r>
      <w:r w:rsidRPr="00EF20F7">
        <w:rPr>
          <w:lang w:eastAsia="zh-CN"/>
        </w:rPr>
        <w:t>request the MRFP to stop the audio recording. If the audio recording termination is added, the MRFC shall request the MRFP to subtract it.</w:t>
      </w:r>
    </w:p>
    <w:p w14:paraId="3793E7E6" w14:textId="77777777" w:rsidR="00AD072D" w:rsidRPr="00EF20F7" w:rsidRDefault="00AD072D" w:rsidP="00AD072D">
      <w:pPr>
        <w:pStyle w:val="Heading4"/>
        <w:rPr>
          <w:rFonts w:eastAsia="SimSun"/>
        </w:rPr>
      </w:pPr>
      <w:bookmarkStart w:id="246" w:name="_Toc517464992"/>
      <w:bookmarkStart w:id="247" w:name="_Toc67396697"/>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.4</w:t>
      </w:r>
      <w:r w:rsidRPr="00EF20F7">
        <w:rPr>
          <w:rFonts w:eastAsia="SimSun"/>
        </w:rPr>
        <w:tab/>
        <w:t>Audio record completed</w:t>
      </w:r>
      <w:bookmarkEnd w:id="246"/>
      <w:bookmarkEnd w:id="247"/>
    </w:p>
    <w:p w14:paraId="40344696" w14:textId="77777777" w:rsidR="00AD072D" w:rsidRPr="00EF20F7" w:rsidRDefault="00AD072D" w:rsidP="00AD072D">
      <w:pPr>
        <w:rPr>
          <w:lang w:eastAsia="zh-CN"/>
        </w:rPr>
      </w:pPr>
      <w:r w:rsidRPr="00EF20F7">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14:paraId="3084AEC7" w14:textId="77777777" w:rsidR="00AD072D" w:rsidRPr="00EF20F7" w:rsidRDefault="00AD072D" w:rsidP="00AD072D">
      <w:pPr>
        <w:pStyle w:val="Heading4"/>
        <w:rPr>
          <w:rFonts w:eastAsia="SimSun"/>
        </w:rPr>
      </w:pPr>
      <w:bookmarkStart w:id="248" w:name="_Toc517464993"/>
      <w:bookmarkStart w:id="249" w:name="_Toc67396698"/>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.5</w:t>
      </w:r>
      <w:r w:rsidRPr="00EF20F7">
        <w:rPr>
          <w:rFonts w:eastAsia="SimSun"/>
        </w:rPr>
        <w:tab/>
        <w:t>Message sequence chart</w:t>
      </w:r>
      <w:bookmarkEnd w:id="248"/>
      <w:bookmarkEnd w:id="249"/>
    </w:p>
    <w:p w14:paraId="6D31CA4D" w14:textId="77777777" w:rsidR="00AD072D" w:rsidRPr="00EF20F7" w:rsidRDefault="00AD072D" w:rsidP="00AD072D">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6.2.4</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audio recording.</w:t>
      </w:r>
    </w:p>
    <w:p w14:paraId="2A2AED27" w14:textId="77777777" w:rsidR="00AD072D" w:rsidRPr="00EF20F7" w:rsidRDefault="00BD3AE7" w:rsidP="00AD072D">
      <w:pPr>
        <w:pStyle w:val="TH"/>
      </w:pPr>
      <w:r>
        <w:lastRenderedPageBreak/>
        <w:pict w14:anchorId="00730BA0">
          <v:shape id="_x0000_i1050" type="#_x0000_t75" style="width:478pt;height:414pt">
            <v:imagedata r:id="rId39" o:title=""/>
          </v:shape>
        </w:pict>
      </w:r>
    </w:p>
    <w:p w14:paraId="4BD8AA56" w14:textId="77777777"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6.2.4</w:t>
        </w:r>
      </w:smartTag>
      <w:r w:rsidRPr="00EF20F7">
        <w:rPr>
          <w:lang w:eastAsia="zh-CN"/>
        </w:rPr>
        <w:t>.1 Audio record (message sequence chart)</w:t>
      </w:r>
    </w:p>
    <w:p w14:paraId="520B95C9" w14:textId="77777777" w:rsidR="00AD072D" w:rsidRPr="00EF20F7" w:rsidRDefault="00AD072D" w:rsidP="00AD072D">
      <w:pPr>
        <w:pStyle w:val="Heading3"/>
        <w:rPr>
          <w:lang w:eastAsia="zh-CN"/>
        </w:rPr>
      </w:pPr>
      <w:bookmarkStart w:id="250" w:name="_Toc517464994"/>
      <w:bookmarkStart w:id="251" w:name="_Toc67396699"/>
      <w:smartTag w:uri="urn:schemas-microsoft-com:office:smarttags" w:element="chsdate">
        <w:smartTagPr>
          <w:attr w:name="Year" w:val="1899"/>
          <w:attr w:name="Month" w:val="12"/>
          <w:attr w:name="Day" w:val="30"/>
          <w:attr w:name="IsLunarDate" w:val="False"/>
          <w:attr w:name="IsROCDate" w:val="False"/>
        </w:smartTagPr>
        <w:r w:rsidRPr="00EF20F7">
          <w:t>6.2.5</w:t>
        </w:r>
        <w:r w:rsidRPr="00EF20F7">
          <w:rPr>
            <w:lang w:eastAsia="zh-CN"/>
          </w:rPr>
          <w:tab/>
        </w:r>
      </w:smartTag>
      <w:r w:rsidRPr="00EF20F7">
        <w:t xml:space="preserve">DTMF Collection </w:t>
      </w:r>
      <w:r w:rsidRPr="00EF20F7">
        <w:rPr>
          <w:lang w:eastAsia="zh-CN"/>
        </w:rPr>
        <w:t>Procedure</w:t>
      </w:r>
      <w:bookmarkEnd w:id="250"/>
      <w:bookmarkEnd w:id="251"/>
    </w:p>
    <w:p w14:paraId="217E131E" w14:textId="77777777" w:rsidR="00AD072D" w:rsidRPr="00EF20F7" w:rsidRDefault="00AD072D" w:rsidP="00AD072D">
      <w:pPr>
        <w:rPr>
          <w:lang w:eastAsia="zh-CN"/>
        </w:rPr>
      </w:pPr>
      <w:r w:rsidRPr="00EF20F7">
        <w:rPr>
          <w:lang w:eastAsia="zh-CN"/>
        </w:rPr>
        <w:t>On receipt of a request to detect DTMF Digits, the MRFC may command the MRFP to report DTMF Digits as defined in the Detect DTMF Procedure.</w:t>
      </w:r>
    </w:p>
    <w:p w14:paraId="7CB02A3B" w14:textId="77777777" w:rsidR="00AD072D" w:rsidRPr="00EF20F7" w:rsidRDefault="00AD072D" w:rsidP="00AD072D">
      <w:pPr>
        <w:rPr>
          <w:lang w:eastAsia="zh-CN"/>
        </w:rPr>
      </w:pPr>
      <w:r w:rsidRPr="00EF20F7">
        <w:rPr>
          <w:lang w:eastAsia="zh-CN"/>
        </w:rPr>
        <w:t>MRFC shall assign the RTP Payload Type for DTMF Telephony Events. When a DTMF Digit has been detected by the MRFP it shall report it to the MRFC.</w:t>
      </w:r>
    </w:p>
    <w:p w14:paraId="0D510C74" w14:textId="77777777" w:rsidR="00AD072D" w:rsidRPr="00EF20F7" w:rsidRDefault="00AD072D" w:rsidP="00AD072D">
      <w:pPr>
        <w:rPr>
          <w:lang w:eastAsia="zh-CN"/>
        </w:rPr>
      </w:pPr>
      <w:r w:rsidRPr="00EF20F7">
        <w:rPr>
          <w:lang w:eastAsia="zh-CN"/>
        </w:rPr>
        <w:t>When requested to detect DTMF the MRFP shall not forward the reported digit toward another connection.</w:t>
      </w:r>
    </w:p>
    <w:p w14:paraId="79576AB8" w14:textId="77777777" w:rsidR="00AD072D" w:rsidRPr="00EF20F7" w:rsidRDefault="00AD072D" w:rsidP="00AD072D">
      <w:pPr>
        <w:rPr>
          <w:lang w:eastAsia="zh-CN"/>
        </w:rPr>
      </w:pPr>
      <w:r w:rsidRPr="00EF20F7">
        <w:rPr>
          <w:lang w:eastAsia="zh-CN"/>
        </w:rPr>
        <w:t xml:space="preserve">An example sequence is shown in 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6.2.5</w:t>
        </w:r>
      </w:smartTag>
      <w:r w:rsidRPr="00EF20F7">
        <w:rPr>
          <w:lang w:eastAsia="zh-CN"/>
        </w:rPr>
        <w:t>.1.</w:t>
      </w:r>
    </w:p>
    <w:p w14:paraId="29A617F8" w14:textId="77777777" w:rsidR="00AD072D" w:rsidRPr="00EF20F7" w:rsidRDefault="00BD3AE7" w:rsidP="00AD072D">
      <w:pPr>
        <w:pStyle w:val="TH"/>
        <w:rPr>
          <w:lang w:eastAsia="zh-CN"/>
        </w:rPr>
      </w:pPr>
      <w:r>
        <w:lastRenderedPageBreak/>
        <w:pict w14:anchorId="58919FC9">
          <v:shape id="_x0000_i1051" type="#_x0000_t75" style="width:477.6pt;height:446.8pt">
            <v:imagedata r:id="rId40" o:title=""/>
          </v:shape>
        </w:pict>
      </w:r>
    </w:p>
    <w:p w14:paraId="63F25A23"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6.2.5</w:t>
        </w:r>
      </w:smartTag>
      <w:r w:rsidRPr="00EF20F7">
        <w:rPr>
          <w:lang w:eastAsia="zh-CN"/>
        </w:rPr>
        <w:t>.</w:t>
      </w:r>
      <w:r w:rsidRPr="00EF20F7">
        <w:t>1 DTMF Telephony Event Detection</w:t>
      </w:r>
    </w:p>
    <w:p w14:paraId="6378D0C5" w14:textId="77777777" w:rsidR="00AD072D" w:rsidRPr="00EF20F7" w:rsidRDefault="00AD072D" w:rsidP="00AD072D">
      <w:r w:rsidRPr="00EF20F7">
        <w:t>DTMF digit detection may be stopped by the MRFC sending the procedure Stop DTMF Detection. The MFRP, once it has acknowledged this request will no longer check for DTMF digits or report them to the MRFC.</w:t>
      </w:r>
    </w:p>
    <w:p w14:paraId="2CEE1086" w14:textId="77777777" w:rsidR="00AD072D" w:rsidRPr="00EF20F7" w:rsidRDefault="00AD072D" w:rsidP="00AD072D">
      <w:pPr>
        <w:pStyle w:val="Heading3"/>
        <w:rPr>
          <w:lang w:eastAsia="zh-CN"/>
        </w:rPr>
      </w:pPr>
      <w:bookmarkStart w:id="252" w:name="_Toc517464995"/>
      <w:bookmarkStart w:id="253" w:name="_Toc67396700"/>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6</w:t>
        </w:r>
        <w:r w:rsidRPr="00EF20F7">
          <w:rPr>
            <w:lang w:eastAsia="zh-CN"/>
          </w:rPr>
          <w:tab/>
          <w:t>A</w:t>
        </w:r>
      </w:smartTag>
      <w:r w:rsidRPr="00EF20F7">
        <w:rPr>
          <w:lang w:eastAsia="zh-CN"/>
        </w:rPr>
        <w:t>utomatic Speech Recognition Procedure</w:t>
      </w:r>
      <w:bookmarkEnd w:id="252"/>
      <w:bookmarkEnd w:id="253"/>
    </w:p>
    <w:p w14:paraId="43FCC14B" w14:textId="77777777" w:rsidR="00AD072D" w:rsidRPr="00EF20F7" w:rsidRDefault="00AD072D" w:rsidP="00AD072D">
      <w:pPr>
        <w:pStyle w:val="Heading4"/>
        <w:rPr>
          <w:rFonts w:eastAsia="SimSun"/>
        </w:rPr>
      </w:pPr>
      <w:bookmarkStart w:id="254" w:name="_Toc517464996"/>
      <w:bookmarkStart w:id="255" w:name="_Toc67396701"/>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.1</w:t>
      </w:r>
      <w:r w:rsidRPr="00EF20F7">
        <w:rPr>
          <w:rFonts w:eastAsia="SimSun"/>
        </w:rPr>
        <w:tab/>
        <w:t>General</w:t>
      </w:r>
      <w:bookmarkEnd w:id="254"/>
      <w:bookmarkEnd w:id="255"/>
    </w:p>
    <w:p w14:paraId="52902134" w14:textId="77777777" w:rsidR="00AD072D" w:rsidRPr="00EF20F7" w:rsidRDefault="00AD072D" w:rsidP="00AD072D">
      <w:pPr>
        <w:rPr>
          <w:lang w:eastAsia="zh-CN"/>
        </w:rPr>
      </w:pPr>
      <w:r w:rsidRPr="00EF20F7">
        <w:t>The following procedure assumes the IMS session has been established and the bearer is through-connected, and the</w:t>
      </w:r>
      <w:r w:rsidRPr="00EF20F7">
        <w:rPr>
          <w:lang w:eastAsia="zh-CN"/>
        </w:rPr>
        <w:t xml:space="preserve"> MRFC has received a trigger to </w:t>
      </w:r>
      <w:r w:rsidRPr="00EF20F7">
        <w:t>play</w:t>
      </w:r>
      <w:r w:rsidRPr="00EF20F7">
        <w:rPr>
          <w:lang w:eastAsia="zh-CN"/>
        </w:rPr>
        <w:t xml:space="preserve"> ASR</w:t>
      </w:r>
      <w:r w:rsidRPr="00EF20F7">
        <w:t>,</w:t>
      </w:r>
      <w:r w:rsidRPr="00EF20F7" w:rsidDel="0064385B">
        <w:rPr>
          <w:lang w:eastAsia="zh-CN"/>
        </w:rPr>
        <w:t xml:space="preserve"> </w:t>
      </w:r>
      <w:r w:rsidRPr="00EF20F7">
        <w:rPr>
          <w:lang w:eastAsia="zh-CN"/>
        </w:rPr>
        <w:t>and the MRFP selected for the call has the capabilities to provide Automatic Speech Recognition.</w:t>
      </w:r>
    </w:p>
    <w:p w14:paraId="7E56A240" w14:textId="77777777" w:rsidR="00AD072D" w:rsidRPr="00EF20F7" w:rsidRDefault="00AD072D" w:rsidP="00AD072D">
      <w:pPr>
        <w:pStyle w:val="NO"/>
      </w:pPr>
      <w:r w:rsidRPr="00EF20F7">
        <w:t>NOTE:</w:t>
      </w:r>
      <w:r w:rsidRPr="00EF20F7">
        <w:tab/>
        <w:t>This procedure may also be ordered in combination with the session establishment procedure.</w:t>
      </w:r>
    </w:p>
    <w:p w14:paraId="5C9B73B3" w14:textId="77777777" w:rsidR="00AD072D" w:rsidRPr="00EF20F7" w:rsidDel="00EE418A" w:rsidRDefault="00AD072D" w:rsidP="00AD072D">
      <w:pPr>
        <w:rPr>
          <w:lang w:eastAsia="zh-CN"/>
        </w:rPr>
      </w:pPr>
    </w:p>
    <w:p w14:paraId="52B27D02" w14:textId="77777777" w:rsidR="00AD072D" w:rsidRPr="00EF20F7" w:rsidRDefault="00AD072D" w:rsidP="00AD072D">
      <w:pPr>
        <w:pStyle w:val="Heading4"/>
        <w:rPr>
          <w:rFonts w:eastAsia="SimSun"/>
        </w:rPr>
      </w:pPr>
      <w:bookmarkStart w:id="256" w:name="_Toc517464997"/>
      <w:bookmarkStart w:id="257" w:name="_Toc67396702"/>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.2</w:t>
      </w:r>
      <w:r>
        <w:rPr>
          <w:rFonts w:eastAsia="SimSun"/>
        </w:rPr>
        <w:tab/>
      </w:r>
      <w:r w:rsidRPr="00EF20F7">
        <w:rPr>
          <w:rFonts w:eastAsia="SimSun"/>
        </w:rPr>
        <w:t>Start ASR</w:t>
      </w:r>
      <w:bookmarkEnd w:id="256"/>
      <w:bookmarkEnd w:id="257"/>
    </w:p>
    <w:p w14:paraId="24728D8B" w14:textId="77777777" w:rsidR="00AD072D" w:rsidRPr="00EF20F7" w:rsidRDefault="00AD072D" w:rsidP="00AD072D">
      <w:pPr>
        <w:rPr>
          <w:lang w:eastAsia="zh-CN"/>
        </w:rPr>
      </w:pPr>
      <w:r w:rsidRPr="00EF20F7">
        <w:rPr>
          <w:lang w:eastAsia="zh-CN"/>
        </w:rPr>
        <w:t>If t</w:t>
      </w:r>
      <w:r w:rsidRPr="00EF20F7">
        <w:t xml:space="preserve">he MRFC </w:t>
      </w:r>
      <w:r w:rsidRPr="00EF20F7">
        <w:rPr>
          <w:lang w:eastAsia="zh-CN"/>
        </w:rPr>
        <w:t xml:space="preserve">receives a request to initiate ASR, the MRFC </w:t>
      </w:r>
      <w:r w:rsidRPr="00EF20F7">
        <w:t xml:space="preserve">shall extract the </w:t>
      </w:r>
      <w:r w:rsidRPr="00EF20F7">
        <w:rPr>
          <w:lang w:eastAsia="zh-CN"/>
        </w:rPr>
        <w:t>SRGS script or the SRGS URI</w:t>
      </w:r>
      <w:r w:rsidRPr="00EF20F7">
        <w:t xml:space="preserve"> from the </w:t>
      </w:r>
      <w:r w:rsidRPr="00EF20F7">
        <w:rPr>
          <w:lang w:eastAsia="zh-CN"/>
        </w:rPr>
        <w:t>received script.</w:t>
      </w:r>
    </w:p>
    <w:p w14:paraId="59ACE2D7" w14:textId="77777777" w:rsidR="00AD072D" w:rsidRPr="00EF20F7" w:rsidRDefault="00AD072D" w:rsidP="00AD072D">
      <w:r w:rsidRPr="00EF20F7">
        <w:rPr>
          <w:lang w:eastAsia="zh-CN"/>
        </w:rPr>
        <w:lastRenderedPageBreak/>
        <w:t>If the size of the SRGS script is larger than the transport capability of the Mp interface, the MRFC shall terminate ASR procedure and return error.</w:t>
      </w:r>
    </w:p>
    <w:p w14:paraId="588727AC" w14:textId="77777777" w:rsidR="00AD072D" w:rsidRPr="00EF20F7" w:rsidRDefault="00AD072D" w:rsidP="00AD072D">
      <w:pPr>
        <w:rPr>
          <w:lang w:eastAsia="zh-CN"/>
        </w:rPr>
      </w:pPr>
      <w:r w:rsidRPr="00EF20F7">
        <w:rPr>
          <w:lang w:eastAsia="zh-CN"/>
        </w:rPr>
        <w:t>Otherwise the MRFC initiates the Start ASR procedure; the MRFC shall indicate to the MRFP the SRGS script or the SRGS URI to play ASR to one termination in a context.</w:t>
      </w:r>
    </w:p>
    <w:p w14:paraId="5409DBF5" w14:textId="77777777" w:rsidR="00AD072D" w:rsidRPr="00EF20F7" w:rsidRDefault="00AD072D" w:rsidP="00AD072D">
      <w:pPr>
        <w:rPr>
          <w:lang w:eastAsia="zh-CN"/>
        </w:rPr>
      </w:pPr>
      <w:r w:rsidRPr="00EF20F7">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14:paraId="1948241E" w14:textId="77777777" w:rsidR="00AD072D" w:rsidRPr="00EF20F7" w:rsidRDefault="00AD072D" w:rsidP="00AD072D">
      <w:pPr>
        <w:rPr>
          <w:lang w:eastAsia="zh-CN"/>
        </w:rPr>
      </w:pPr>
      <w:r w:rsidRPr="00EF20F7">
        <w:t>The MRFP shall recognize the subscriber</w:t>
      </w:r>
      <w:r>
        <w:t>'</w:t>
      </w:r>
      <w:r w:rsidRPr="00EF20F7">
        <w:t>s input speech stream according to the</w:t>
      </w:r>
      <w:r w:rsidRPr="00EF20F7">
        <w:rPr>
          <w:lang w:eastAsia="zh-CN"/>
        </w:rPr>
        <w:t xml:space="preserve"> SRGS grammar, and output the result as the EMMA format.</w:t>
      </w:r>
    </w:p>
    <w:p w14:paraId="7F9E4BC4" w14:textId="77777777" w:rsidR="00AD072D" w:rsidRPr="00EF20F7" w:rsidRDefault="00AD072D" w:rsidP="00AD072D">
      <w:pPr>
        <w:rPr>
          <w:lang w:eastAsia="zh-CN"/>
        </w:rPr>
      </w:pPr>
      <w:r w:rsidRPr="00EF20F7">
        <w:rPr>
          <w:lang w:eastAsia="zh-CN"/>
        </w:rPr>
        <w:t>If the MRFP does not support an element of the SRGS, the MRFP may ignore the element.</w:t>
      </w:r>
    </w:p>
    <w:p w14:paraId="76CD993B" w14:textId="77777777" w:rsidR="00AD072D" w:rsidRPr="00EF20F7" w:rsidRDefault="00AD072D" w:rsidP="00AD072D">
      <w:r w:rsidRPr="00EF20F7">
        <w:t>The MRFC may request the MRFP to detect DTMF digit while executing ASR, and may request the MRFP to stop ASR when a DTMF digits is detected.  For the latter case, only the ASR result is notified.</w:t>
      </w:r>
    </w:p>
    <w:p w14:paraId="487C7687" w14:textId="77777777" w:rsidR="00AD072D" w:rsidRPr="00EF20F7" w:rsidRDefault="00AD072D" w:rsidP="00AD072D">
      <w:r w:rsidRPr="00EF20F7">
        <w:t>The MRFC may request the MRFP to detect the ASR completion and notify the completion event and cause to the MRFC. The ASR is completed when either of the following has occurred;</w:t>
      </w:r>
    </w:p>
    <w:p w14:paraId="69DBE9E3" w14:textId="77777777" w:rsidR="00AD072D" w:rsidRPr="00EF20F7" w:rsidRDefault="00AD072D" w:rsidP="00AD072D">
      <w:pPr>
        <w:pStyle w:val="B10"/>
      </w:pPr>
      <w:r w:rsidRPr="00EF20F7">
        <w:t>-</w:t>
      </w:r>
      <w:r w:rsidRPr="00EF20F7">
        <w:tab/>
        <w:t>the ASR has been completed successfully,</w:t>
      </w:r>
    </w:p>
    <w:p w14:paraId="34A8A94B" w14:textId="77777777" w:rsidR="00AD072D" w:rsidRPr="00EF20F7" w:rsidRDefault="00AD072D" w:rsidP="00AD072D">
      <w:pPr>
        <w:pStyle w:val="B10"/>
      </w:pPr>
      <w:r w:rsidRPr="00EF20F7">
        <w:t>-</w:t>
      </w:r>
      <w:r w:rsidRPr="00EF20F7">
        <w:tab/>
        <w:t>a DTMF digit is detected by the MRFP,</w:t>
      </w:r>
    </w:p>
    <w:p w14:paraId="45737771" w14:textId="77777777" w:rsidR="00AD072D" w:rsidRPr="00EF20F7" w:rsidRDefault="00AD072D" w:rsidP="00AD072D">
      <w:pPr>
        <w:pStyle w:val="B10"/>
        <w:rPr>
          <w:lang w:eastAsia="zh-CN"/>
        </w:rPr>
      </w:pPr>
      <w:r w:rsidRPr="00EF20F7">
        <w:t>-</w:t>
      </w:r>
      <w:r w:rsidRPr="00EF20F7">
        <w:tab/>
        <w:t>the executing of ASR is not successful</w:t>
      </w:r>
      <w:r w:rsidRPr="00EF20F7">
        <w:rPr>
          <w:lang w:eastAsia="zh-CN"/>
        </w:rPr>
        <w:t xml:space="preserve"> </w:t>
      </w:r>
      <w:r w:rsidRPr="00EF20F7">
        <w:t>or</w:t>
      </w:r>
    </w:p>
    <w:p w14:paraId="79B9F1AE" w14:textId="77777777" w:rsidR="00AD072D" w:rsidRPr="00EF20F7" w:rsidRDefault="00AD072D" w:rsidP="00AD072D">
      <w:pPr>
        <w:pStyle w:val="B10"/>
      </w:pPr>
      <w:r w:rsidRPr="00EF20F7">
        <w:t>-</w:t>
      </w:r>
      <w:r w:rsidRPr="00EF20F7">
        <w:tab/>
      </w:r>
      <w:r w:rsidRPr="00EF20F7">
        <w:rPr>
          <w:lang w:eastAsia="zh-CN"/>
        </w:rPr>
        <w:t>the recognition time elapses.</w:t>
      </w:r>
    </w:p>
    <w:p w14:paraId="6D7992EC" w14:textId="77777777" w:rsidR="00AD072D" w:rsidRPr="00EF20F7" w:rsidRDefault="00AD072D" w:rsidP="00AD072D">
      <w:pPr>
        <w:pStyle w:val="Heading4"/>
        <w:rPr>
          <w:rFonts w:eastAsia="SimSun"/>
        </w:rPr>
      </w:pPr>
      <w:bookmarkStart w:id="258" w:name="_Toc517464998"/>
      <w:bookmarkStart w:id="259" w:name="_Toc67396703"/>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.3</w:t>
      </w:r>
      <w:r>
        <w:rPr>
          <w:rFonts w:eastAsia="SimSun"/>
        </w:rPr>
        <w:tab/>
      </w:r>
      <w:r w:rsidRPr="00EF20F7">
        <w:rPr>
          <w:rFonts w:eastAsia="SimSun"/>
        </w:rPr>
        <w:t>Stop ASR</w:t>
      </w:r>
      <w:bookmarkEnd w:id="258"/>
      <w:bookmarkEnd w:id="259"/>
    </w:p>
    <w:p w14:paraId="6C066B88" w14:textId="77777777" w:rsidR="00AD072D" w:rsidRPr="00EF20F7" w:rsidRDefault="00AD072D" w:rsidP="00AD072D">
      <w:r w:rsidRPr="00EF20F7">
        <w:t xml:space="preserve">On receipt of a trigger to stop </w:t>
      </w:r>
      <w:r w:rsidRPr="00EF20F7">
        <w:rPr>
          <w:lang w:eastAsia="zh-CN"/>
        </w:rPr>
        <w:t>ASR</w:t>
      </w:r>
      <w:r w:rsidRPr="00EF20F7">
        <w:t xml:space="preserve">, the MRFC shall request the MRFP to stop the </w:t>
      </w:r>
      <w:r w:rsidRPr="00EF20F7">
        <w:rPr>
          <w:lang w:eastAsia="zh-CN"/>
        </w:rPr>
        <w:t>ASR</w:t>
      </w:r>
      <w:r w:rsidRPr="00EF20F7">
        <w:t>.</w:t>
      </w:r>
    </w:p>
    <w:p w14:paraId="4D582DBA" w14:textId="77777777" w:rsidR="00AD072D" w:rsidRPr="00EF20F7" w:rsidRDefault="00AD072D" w:rsidP="00AD072D">
      <w:pPr>
        <w:keepNext/>
        <w:keepLines/>
        <w:spacing w:before="120"/>
        <w:ind w:left="1418" w:hanging="1418"/>
        <w:outlineLvl w:val="3"/>
        <w:rPr>
          <w:rFonts w:ascii="Arial" w:eastAsia="SimSun" w:hAnsi="Arial"/>
          <w:sz w:val="24"/>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eastAsia="SimSun" w:hAnsi="Arial"/>
            <w:sz w:val="24"/>
          </w:rPr>
          <w:t>6.2.</w:t>
        </w:r>
        <w:r w:rsidRPr="00EF20F7">
          <w:rPr>
            <w:rFonts w:ascii="Arial" w:hAnsi="Arial"/>
            <w:sz w:val="24"/>
          </w:rPr>
          <w:t>6</w:t>
        </w:r>
      </w:smartTag>
      <w:r w:rsidRPr="00EF20F7">
        <w:rPr>
          <w:rFonts w:ascii="Arial" w:eastAsia="SimSun" w:hAnsi="Arial"/>
          <w:sz w:val="24"/>
        </w:rPr>
        <w:t>.4</w:t>
      </w:r>
      <w:r>
        <w:rPr>
          <w:rFonts w:ascii="Arial" w:eastAsia="SimSun" w:hAnsi="Arial"/>
          <w:sz w:val="24"/>
        </w:rPr>
        <w:tab/>
      </w:r>
      <w:r w:rsidRPr="00EF20F7">
        <w:rPr>
          <w:rFonts w:ascii="Arial" w:eastAsia="SimSun" w:hAnsi="Arial"/>
          <w:sz w:val="24"/>
        </w:rPr>
        <w:t>ASR Completed</w:t>
      </w:r>
    </w:p>
    <w:p w14:paraId="4ADF1302" w14:textId="77777777" w:rsidR="00AD072D" w:rsidRPr="00EF20F7" w:rsidRDefault="00AD072D" w:rsidP="00AD072D">
      <w:pPr>
        <w:rPr>
          <w:lang w:eastAsia="zh-CN"/>
        </w:rPr>
      </w:pPr>
      <w:r w:rsidRPr="00EF20F7">
        <w:t xml:space="preserve">When an ASR is completed, if the MRFC has requested the MRFP to notify the ASR completion, the MRFP shall notify the ASR </w:t>
      </w:r>
      <w:r w:rsidRPr="00EF20F7">
        <w:rPr>
          <w:lang w:eastAsia="zh-CN"/>
        </w:rPr>
        <w:t>result</w:t>
      </w:r>
      <w:r w:rsidRPr="00EF20F7">
        <w:t xml:space="preserve"> and the cause to the MRFC. The cause of the ASR completed may be that the ASR has been completed successfully, a DTMF digit is detected by the MRFP, or the executing ASR is not successful.</w:t>
      </w:r>
    </w:p>
    <w:p w14:paraId="6AE916C8" w14:textId="77777777" w:rsidR="00AD072D" w:rsidRPr="00EF20F7" w:rsidRDefault="00AD072D" w:rsidP="00AD072D">
      <w:pPr>
        <w:rPr>
          <w:lang w:eastAsia="zh-CN"/>
        </w:rPr>
      </w:pPr>
      <w:r w:rsidRPr="00EF20F7">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14:paraId="0B1BD572" w14:textId="77777777" w:rsidR="00AD072D" w:rsidRPr="00EF20F7" w:rsidRDefault="00AD072D" w:rsidP="00AD072D">
      <w:pPr>
        <w:rPr>
          <w:lang w:eastAsia="zh-CN"/>
        </w:rPr>
      </w:pPr>
      <w:r w:rsidRPr="00EF20F7">
        <w:rPr>
          <w:lang w:eastAsia="zh-CN"/>
        </w:rPr>
        <w:t>If the size of the EMMA script is larger than the transport capability of the Mp interface, the MRFP shall return the MRFC the ASR is not successful.</w:t>
      </w:r>
    </w:p>
    <w:p w14:paraId="45D82159" w14:textId="77777777" w:rsidR="00AD072D" w:rsidRPr="00EF20F7" w:rsidRDefault="00AD072D" w:rsidP="00AD072D">
      <w:r w:rsidRPr="00EF20F7">
        <w:t>Then the MRFC may indicate to the AS that the ASR has been stopped</w:t>
      </w:r>
      <w:r w:rsidRPr="00EF20F7">
        <w:rPr>
          <w:lang w:eastAsia="zh-CN"/>
        </w:rPr>
        <w:t xml:space="preserve"> and the ASR result</w:t>
      </w:r>
      <w:r w:rsidRPr="00EF20F7">
        <w:t>.</w:t>
      </w:r>
    </w:p>
    <w:p w14:paraId="0F84303F" w14:textId="77777777" w:rsidR="00AD072D" w:rsidRPr="00EF20F7" w:rsidRDefault="00AD072D" w:rsidP="00AD072D">
      <w:pPr>
        <w:pStyle w:val="Heading4"/>
        <w:rPr>
          <w:rFonts w:eastAsia="Batang"/>
        </w:rPr>
      </w:pPr>
      <w:bookmarkStart w:id="260" w:name="_Toc517464999"/>
      <w:bookmarkStart w:id="261" w:name="_Toc6739670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6.2.6</w:t>
        </w:r>
      </w:smartTag>
      <w:r w:rsidRPr="00EF20F7">
        <w:rPr>
          <w:rFonts w:eastAsia="Batang"/>
        </w:rPr>
        <w:t>.5</w:t>
      </w:r>
      <w:r>
        <w:rPr>
          <w:rFonts w:eastAsia="Batang"/>
        </w:rPr>
        <w:tab/>
      </w:r>
      <w:r w:rsidRPr="00EF20F7">
        <w:rPr>
          <w:rFonts w:eastAsia="Batang"/>
        </w:rPr>
        <w:t>Message sequence chart</w:t>
      </w:r>
      <w:bookmarkEnd w:id="260"/>
      <w:bookmarkEnd w:id="261"/>
    </w:p>
    <w:p w14:paraId="5D3B9D5A" w14:textId="77777777" w:rsidR="00AD072D" w:rsidRPr="00EF20F7" w:rsidRDefault="00AD072D" w:rsidP="00AD072D">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6.2.6</w:t>
        </w:r>
      </w:smartTag>
      <w:r w:rsidRPr="00EF20F7">
        <w:t>.5.1 shows the message sequence chart example for executing ASR.</w:t>
      </w:r>
    </w:p>
    <w:p w14:paraId="531075F0" w14:textId="77777777" w:rsidR="00AD072D" w:rsidRPr="00EF20F7" w:rsidRDefault="00BD3AE7" w:rsidP="00AD072D">
      <w:pPr>
        <w:pStyle w:val="TH"/>
      </w:pPr>
      <w:r>
        <w:lastRenderedPageBreak/>
        <w:pict w14:anchorId="65ABD7BB">
          <v:shape id="_x0000_i1052" type="#_x0000_t75" style="width:472pt;height:411.6pt">
            <v:imagedata r:id="rId41" o:title=""/>
          </v:shape>
        </w:pict>
      </w:r>
    </w:p>
    <w:p w14:paraId="398955C6" w14:textId="77777777" w:rsidR="00AD072D" w:rsidRPr="00EF20F7" w:rsidRDefault="00AD072D" w:rsidP="00AD072D">
      <w:pPr>
        <w:pStyle w:val="TF"/>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w:t>
        </w:r>
        <w:r w:rsidRPr="00EF20F7">
          <w:t>.</w:t>
        </w:r>
        <w:r w:rsidRPr="00EF20F7">
          <w:rPr>
            <w:lang w:eastAsia="zh-CN"/>
          </w:rPr>
          <w:t>6</w:t>
        </w:r>
      </w:smartTag>
      <w:r w:rsidRPr="00EF20F7">
        <w:rPr>
          <w:lang w:eastAsia="zh-CN"/>
        </w:rPr>
        <w:t>.5.1 ASR (message sequence chart)</w:t>
      </w:r>
    </w:p>
    <w:p w14:paraId="64AC61BF" w14:textId="77777777" w:rsidR="00AD072D" w:rsidRPr="00EF20F7" w:rsidRDefault="00AD072D" w:rsidP="00AD072D">
      <w:pPr>
        <w:pStyle w:val="Heading3"/>
        <w:rPr>
          <w:lang w:eastAsia="zh-CN"/>
        </w:rPr>
      </w:pPr>
      <w:bookmarkStart w:id="262" w:name="_Toc517465000"/>
      <w:bookmarkStart w:id="263" w:name="_Toc67396705"/>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7</w:t>
        </w:r>
        <w:r w:rsidRPr="00EF20F7">
          <w:rPr>
            <w:lang w:eastAsia="zh-CN"/>
          </w:rPr>
          <w:tab/>
          <w:t>P</w:t>
        </w:r>
      </w:smartTag>
      <w:r w:rsidRPr="00EF20F7">
        <w:rPr>
          <w:lang w:eastAsia="zh-CN"/>
        </w:rPr>
        <w:t>lay Multimedia Procedure</w:t>
      </w:r>
      <w:bookmarkEnd w:id="262"/>
      <w:bookmarkEnd w:id="263"/>
    </w:p>
    <w:p w14:paraId="442ECDE7" w14:textId="77777777" w:rsidR="00AD072D" w:rsidRPr="00EF20F7" w:rsidRDefault="00AD072D" w:rsidP="00AD072D">
      <w:pPr>
        <w:pStyle w:val="Heading4"/>
      </w:pPr>
      <w:bookmarkStart w:id="264" w:name="_Toc517465001"/>
      <w:bookmarkStart w:id="265" w:name="_Toc67396706"/>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.1</w:t>
      </w:r>
      <w:r w:rsidRPr="00EF20F7">
        <w:tab/>
        <w:t>General</w:t>
      </w:r>
      <w:bookmarkEnd w:id="264"/>
      <w:bookmarkEnd w:id="265"/>
    </w:p>
    <w:p w14:paraId="529DF7E0" w14:textId="77777777" w:rsidR="00AD072D" w:rsidRPr="00EF20F7" w:rsidRDefault="00AD072D" w:rsidP="00AD072D">
      <w:r w:rsidRPr="00EF20F7">
        <w:t>The following procedure assumes the IMS session has been established and the bearer is through-connected, and the MRFC has received a trigger to play multimedia, and the MRFP selected for the call has the capabilities to provide playing multimedia.</w:t>
      </w:r>
      <w:r w:rsidRPr="00EF20F7">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.3- 6.2.7.6 specify the procedures to play the synchronized audio and video media stream(s). The clauses 6.2.7.aa- 6.2.7.dd describe the procedures for playing message.</w:t>
      </w:r>
    </w:p>
    <w:p w14:paraId="113B27DE" w14:textId="77777777" w:rsidR="00AD072D" w:rsidRPr="00EF20F7" w:rsidRDefault="00AD072D" w:rsidP="00AD072D">
      <w:pPr>
        <w:pStyle w:val="NO"/>
      </w:pPr>
      <w:r w:rsidRPr="00EF20F7">
        <w:t>NOTE:</w:t>
      </w:r>
      <w:r w:rsidRPr="00EF20F7">
        <w:tab/>
        <w:t>This procedure may also be ordered in combination with the session establishment procedure.</w:t>
      </w:r>
    </w:p>
    <w:p w14:paraId="25751ACF" w14:textId="77777777" w:rsidR="00AD072D" w:rsidRPr="00EF20F7" w:rsidRDefault="00AD072D" w:rsidP="00AD072D">
      <w:pPr>
        <w:pStyle w:val="Heading4"/>
        <w:rPr>
          <w:rFonts w:eastAsia="Batang"/>
        </w:rPr>
      </w:pPr>
      <w:bookmarkStart w:id="266" w:name="_Toc517465002"/>
      <w:bookmarkStart w:id="267" w:name="_Toc67396707"/>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.2</w:t>
      </w:r>
      <w:r>
        <w:rPr>
          <w:rFonts w:eastAsia="Batang"/>
        </w:rPr>
        <w:tab/>
      </w:r>
      <w:r w:rsidRPr="00EF20F7">
        <w:rPr>
          <w:rFonts w:eastAsia="Batang"/>
        </w:rPr>
        <w:t>H.248 context model</w:t>
      </w:r>
      <w:bookmarkEnd w:id="266"/>
      <w:bookmarkEnd w:id="267"/>
    </w:p>
    <w:p w14:paraId="189242A8" w14:textId="77777777" w:rsidR="00AD072D" w:rsidRPr="00EF20F7" w:rsidRDefault="00AD072D" w:rsidP="00AD072D">
      <w:pPr>
        <w:rPr>
          <w:lang w:eastAsia="zh-CN"/>
        </w:rPr>
      </w:pPr>
      <w:r w:rsidRPr="00EF20F7">
        <w:rPr>
          <w:lang w:eastAsia="zh-CN"/>
        </w:rPr>
        <w:t xml:space="preserve">The 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 xml:space="preserve">.1 shows the H.248 context model for playing multimedia. There may be up to three streams in the termination that is used for playing multimedia,  which are </w:t>
      </w:r>
      <w:r w:rsidRPr="00EF20F7">
        <w:t>any combination of audio, video and messaging media stream(s)</w:t>
      </w:r>
      <w:r w:rsidRPr="00EF20F7">
        <w:rPr>
          <w:lang w:eastAsia="zh-CN"/>
        </w:rPr>
        <w:t>. The H.248 command can be processed in the termination to play multimedia and detect the playing multimedia completed event.</w:t>
      </w:r>
    </w:p>
    <w:p w14:paraId="3E13D723" w14:textId="77777777" w:rsidR="00AD072D" w:rsidRPr="00EF20F7" w:rsidRDefault="00AD072D" w:rsidP="00AD072D">
      <w:pPr>
        <w:pStyle w:val="TH"/>
      </w:pPr>
      <w:r w:rsidRPr="00EF20F7">
        <w:object w:dxaOrig="4635" w:dyaOrig="2288" w14:anchorId="0C8013F4">
          <v:shape id="_x0000_i1053" type="#_x0000_t75" style="width:231.6pt;height:114.4pt" o:ole="">
            <v:imagedata r:id="rId42" o:title=""/>
          </v:shape>
          <o:OLEObject Type="Embed" ProgID="Visio.Drawing.11" ShapeID="_x0000_i1053" DrawAspect="Content" ObjectID="_1678010424" r:id="rId43"/>
        </w:object>
      </w:r>
    </w:p>
    <w:p w14:paraId="1A3124B8"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.1: Playing Multimedia H.248 context model</w:t>
      </w:r>
    </w:p>
    <w:p w14:paraId="6A5A79DD" w14:textId="77777777" w:rsidR="00AD072D" w:rsidRPr="00EF20F7" w:rsidRDefault="00AD072D" w:rsidP="00AD072D">
      <w:pPr>
        <w:pStyle w:val="Heading4"/>
        <w:rPr>
          <w:rFonts w:eastAsia="Batang"/>
        </w:rPr>
      </w:pPr>
      <w:bookmarkStart w:id="268" w:name="_Toc517465003"/>
      <w:bookmarkStart w:id="269" w:name="_Toc6739670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.3</w:t>
      </w:r>
      <w:r w:rsidRPr="00EF20F7">
        <w:rPr>
          <w:rFonts w:eastAsia="Batang"/>
        </w:rPr>
        <w:tab/>
        <w:t>Start playing multimedia</w:t>
      </w:r>
      <w:bookmarkEnd w:id="268"/>
      <w:bookmarkEnd w:id="269"/>
    </w:p>
    <w:p w14:paraId="2C01F704" w14:textId="77777777" w:rsidR="00AD072D" w:rsidRPr="00EF20F7" w:rsidRDefault="00AD072D" w:rsidP="00AD072D">
      <w:pPr>
        <w:rPr>
          <w:lang w:eastAsia="zh-CN"/>
        </w:rPr>
      </w:pPr>
      <w:r w:rsidRPr="00EF20F7">
        <w:rPr>
          <w:lang w:eastAsia="zh-CN"/>
        </w:rPr>
        <w:t>After reception of a trigger to play multimedia, the MRFC shall initiate the Start playing multimedia procedure.</w:t>
      </w:r>
    </w:p>
    <w:p w14:paraId="626E2539" w14:textId="77777777" w:rsidR="00AD072D" w:rsidRPr="00EF20F7" w:rsidRDefault="00AD072D" w:rsidP="00AD072D">
      <w:pPr>
        <w:rPr>
          <w:rFonts w:eastAsia="SimSun"/>
          <w:lang w:eastAsia="zh-CN"/>
        </w:rPr>
      </w:pPr>
      <w:r w:rsidRPr="00EF20F7">
        <w:rPr>
          <w:lang w:eastAsia="zh-CN"/>
        </w:rPr>
        <w:t>If it is to play multimedia to one party, the multimedia shall be played in the external direction of the existing termination.</w:t>
      </w:r>
    </w:p>
    <w:p w14:paraId="3696F491" w14:textId="77777777" w:rsidR="00AD072D" w:rsidRPr="00EF20F7" w:rsidRDefault="00AD072D" w:rsidP="00AD072D">
      <w:pPr>
        <w:rPr>
          <w:lang w:eastAsia="zh-CN"/>
        </w:rPr>
      </w:pPr>
      <w:r w:rsidRPr="00EF20F7">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14:paraId="583137FD" w14:textId="77777777" w:rsidR="00AD072D" w:rsidRPr="00EF20F7" w:rsidRDefault="00AD072D" w:rsidP="00AD072D">
      <w:pPr>
        <w:rPr>
          <w:lang w:eastAsia="zh-CN"/>
        </w:rPr>
      </w:pPr>
      <w:r w:rsidRPr="00EF20F7">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14:paraId="733DD287" w14:textId="77777777" w:rsidR="00AD072D" w:rsidRPr="00EF20F7" w:rsidRDefault="00AD072D" w:rsidP="00AD072D">
      <w:pPr>
        <w:rPr>
          <w:lang w:eastAsia="zh-CN"/>
        </w:rPr>
      </w:pPr>
      <w:r w:rsidRPr="00EF20F7">
        <w:rPr>
          <w:lang w:eastAsia="zh-CN"/>
        </w:rPr>
        <w:t>The MRFC may request the MRFP to detect DTMF digit while playing multimedia, and may request the MRFP to stop playing multimedia when DTMF digits is detected. For the latter case, only the multimedia completion is notified.</w:t>
      </w:r>
    </w:p>
    <w:p w14:paraId="25C27B48" w14:textId="77777777" w:rsidR="00AD072D" w:rsidRPr="00EF20F7" w:rsidRDefault="00AD072D" w:rsidP="00AD072D">
      <w:pPr>
        <w:rPr>
          <w:lang w:eastAsia="zh-CN"/>
        </w:rPr>
      </w:pPr>
      <w:r w:rsidRPr="00EF20F7">
        <w:rPr>
          <w:lang w:eastAsia="zh-CN"/>
        </w:rPr>
        <w:t>The MRFC may request the MRFP to detect the multimedia completion, and notify the completion event and cause to the MRFC. The play multimedia is completed when either of the following has occurred;</w:t>
      </w:r>
    </w:p>
    <w:p w14:paraId="310044E9" w14:textId="77777777" w:rsidR="00AD072D" w:rsidRPr="00EF20F7" w:rsidRDefault="00AD072D" w:rsidP="00AD072D">
      <w:pPr>
        <w:pStyle w:val="B10"/>
        <w:rPr>
          <w:lang w:eastAsia="zh-CN"/>
        </w:rPr>
      </w:pPr>
      <w:r w:rsidRPr="00EF20F7">
        <w:rPr>
          <w:lang w:eastAsia="zh-CN"/>
        </w:rPr>
        <w:t>-</w:t>
      </w:r>
      <w:r w:rsidRPr="00EF20F7">
        <w:rPr>
          <w:lang w:eastAsia="zh-CN"/>
        </w:rPr>
        <w:tab/>
        <w:t>the multimedia has been completed successfully,</w:t>
      </w:r>
    </w:p>
    <w:p w14:paraId="72606A9E" w14:textId="77777777" w:rsidR="00AD072D" w:rsidRPr="00EF20F7" w:rsidRDefault="00AD072D" w:rsidP="00AD072D">
      <w:pPr>
        <w:pStyle w:val="B10"/>
        <w:rPr>
          <w:lang w:eastAsia="zh-CN"/>
        </w:rPr>
      </w:pPr>
      <w:r w:rsidRPr="00EF20F7">
        <w:rPr>
          <w:lang w:eastAsia="zh-CN"/>
        </w:rPr>
        <w:t>-</w:t>
      </w:r>
      <w:r w:rsidRPr="00EF20F7">
        <w:rPr>
          <w:lang w:eastAsia="zh-CN"/>
        </w:rPr>
        <w:tab/>
        <w:t>a DTMF digit is detected by the MRFP or:</w:t>
      </w:r>
    </w:p>
    <w:p w14:paraId="77E736A4" w14:textId="77777777" w:rsidR="00AD072D" w:rsidRPr="00EF20F7" w:rsidRDefault="00AD072D" w:rsidP="00AD072D">
      <w:pPr>
        <w:pStyle w:val="B10"/>
        <w:rPr>
          <w:lang w:eastAsia="zh-CN"/>
        </w:rPr>
      </w:pPr>
      <w:r w:rsidRPr="00EF20F7">
        <w:rPr>
          <w:lang w:eastAsia="zh-CN"/>
        </w:rPr>
        <w:t>-</w:t>
      </w:r>
      <w:r w:rsidRPr="00EF20F7">
        <w:rPr>
          <w:lang w:eastAsia="zh-CN"/>
        </w:rPr>
        <w:tab/>
        <w:t>the playing multimedia is not successful.</w:t>
      </w:r>
    </w:p>
    <w:p w14:paraId="7C282C88" w14:textId="77777777" w:rsidR="00AD072D" w:rsidRPr="00EF20F7" w:rsidRDefault="00AD072D" w:rsidP="00AD072D">
      <w:pPr>
        <w:pStyle w:val="Heading4"/>
        <w:rPr>
          <w:rFonts w:eastAsia="Batang"/>
        </w:rPr>
      </w:pPr>
      <w:bookmarkStart w:id="270" w:name="_Toc517465004"/>
      <w:bookmarkStart w:id="271" w:name="_Toc6739670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.4</w:t>
      </w:r>
      <w:r w:rsidRPr="00EF20F7">
        <w:rPr>
          <w:rFonts w:eastAsia="Batang"/>
        </w:rPr>
        <w:tab/>
        <w:t>Stop playing multimedia</w:t>
      </w:r>
      <w:bookmarkEnd w:id="270"/>
      <w:bookmarkEnd w:id="271"/>
    </w:p>
    <w:p w14:paraId="2C416075" w14:textId="77777777"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stop playing multimedia, the MRFC shall request the MRFP to stop playing multimedia.</w:t>
      </w:r>
    </w:p>
    <w:p w14:paraId="631E3681" w14:textId="77777777" w:rsidR="00AD072D" w:rsidRPr="00EF20F7" w:rsidRDefault="00AD072D" w:rsidP="00AD072D">
      <w:pPr>
        <w:pStyle w:val="Heading4"/>
        <w:rPr>
          <w:rFonts w:eastAsia="Batang"/>
        </w:rPr>
      </w:pPr>
      <w:bookmarkStart w:id="272" w:name="_Toc517465005"/>
      <w:bookmarkStart w:id="273" w:name="_Toc67396710"/>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.5</w:t>
      </w:r>
      <w:r w:rsidRPr="00EF20F7">
        <w:rPr>
          <w:rFonts w:eastAsia="Batang"/>
        </w:rPr>
        <w:tab/>
        <w:t>Playing multimedia completed</w:t>
      </w:r>
      <w:bookmarkEnd w:id="272"/>
      <w:bookmarkEnd w:id="273"/>
    </w:p>
    <w:p w14:paraId="191DD014" w14:textId="77777777" w:rsidR="00AD072D" w:rsidRPr="00EF20F7" w:rsidRDefault="00AD072D" w:rsidP="00AD072D">
      <w:pPr>
        <w:rPr>
          <w:lang w:eastAsia="zh-CN"/>
        </w:rPr>
      </w:pPr>
      <w:r w:rsidRPr="00EF20F7">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EF20F7" w:rsidDel="008465F7">
        <w:rPr>
          <w:lang w:eastAsia="zh-CN"/>
        </w:rPr>
        <w:t xml:space="preserve"> </w:t>
      </w:r>
      <w:r w:rsidRPr="00EF20F7">
        <w:rPr>
          <w:lang w:eastAsia="zh-CN"/>
        </w:rPr>
        <w:t>has been completed successfully, or a DTMF digit is detected by the MRFP, or the playing multimedia is not successful. Then the MRFC may indicate to the AS that the playing multimedia has been stopped.</w:t>
      </w:r>
    </w:p>
    <w:p w14:paraId="27C4413F" w14:textId="77777777" w:rsidR="00AD072D" w:rsidRPr="00EF20F7" w:rsidRDefault="00AD072D" w:rsidP="00AD072D">
      <w:pPr>
        <w:pStyle w:val="Heading4"/>
        <w:rPr>
          <w:rFonts w:eastAsia="Batang"/>
        </w:rPr>
      </w:pPr>
      <w:bookmarkStart w:id="274" w:name="_Toc517465006"/>
      <w:bookmarkStart w:id="275" w:name="_Toc6739671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.6</w:t>
      </w:r>
      <w:r w:rsidRPr="00EF20F7">
        <w:rPr>
          <w:rFonts w:eastAsia="Batang"/>
        </w:rPr>
        <w:tab/>
        <w:t>Message sequence chart</w:t>
      </w:r>
      <w:bookmarkEnd w:id="274"/>
      <w:bookmarkEnd w:id="275"/>
    </w:p>
    <w:p w14:paraId="2F07C748" w14:textId="77777777" w:rsidR="00AD072D" w:rsidRPr="00EF20F7" w:rsidRDefault="00AD072D" w:rsidP="00AD072D">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playing multimedia.</w:t>
      </w:r>
    </w:p>
    <w:p w14:paraId="5874F43D" w14:textId="77777777" w:rsidR="00AD072D" w:rsidRPr="00EF20F7" w:rsidRDefault="00BD3AE7" w:rsidP="00AD072D">
      <w:pPr>
        <w:pStyle w:val="TH"/>
      </w:pPr>
      <w:r>
        <w:lastRenderedPageBreak/>
        <w:pict w14:anchorId="288A2426">
          <v:shape id="_x0000_i1054" type="#_x0000_t75" style="width:473.6pt;height:411.6pt">
            <v:imagedata r:id="rId44" o:title=""/>
          </v:shape>
        </w:pict>
      </w:r>
    </w:p>
    <w:p w14:paraId="19CAB542"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.2 Play multimedia (message sequence chart)</w:t>
      </w:r>
    </w:p>
    <w:p w14:paraId="10986A70" w14:textId="77777777" w:rsidR="00AD072D" w:rsidRPr="00EF20F7" w:rsidRDefault="00AD072D" w:rsidP="00AD072D">
      <w:pPr>
        <w:pStyle w:val="Heading4"/>
        <w:rPr>
          <w:rFonts w:eastAsia="SimSun"/>
          <w:lang w:eastAsia="zh-CN"/>
        </w:rPr>
      </w:pPr>
      <w:bookmarkStart w:id="276" w:name="_Toc517465007"/>
      <w:bookmarkStart w:id="277" w:name="_Toc67396712"/>
      <w:r w:rsidRPr="00EF20F7">
        <w:rPr>
          <w:rFonts w:eastAsia="Batang"/>
        </w:rPr>
        <w:t>6.2.7.</w:t>
      </w:r>
      <w:r w:rsidRPr="00EF20F7">
        <w:rPr>
          <w:lang w:eastAsia="zh-CN"/>
        </w:rPr>
        <w:t>7</w:t>
      </w:r>
      <w:r w:rsidRPr="00EF20F7">
        <w:rPr>
          <w:rFonts w:eastAsia="Batang"/>
        </w:rPr>
        <w:tab/>
        <w:t xml:space="preserve">Start playing </w:t>
      </w:r>
      <w:r w:rsidRPr="00EF20F7">
        <w:rPr>
          <w:lang w:eastAsia="zh-CN"/>
        </w:rPr>
        <w:t>message</w:t>
      </w:r>
      <w:bookmarkEnd w:id="276"/>
      <w:bookmarkEnd w:id="277"/>
    </w:p>
    <w:p w14:paraId="42380CC6" w14:textId="77777777" w:rsidR="00AD072D" w:rsidRPr="00EF20F7" w:rsidRDefault="00AD072D" w:rsidP="00AD072D">
      <w:pPr>
        <w:rPr>
          <w:lang w:eastAsia="zh-CN"/>
        </w:rPr>
      </w:pPr>
      <w:r w:rsidRPr="00EF20F7">
        <w:rPr>
          <w:lang w:eastAsia="zh-CN"/>
        </w:rPr>
        <w:t>After reception of a trigger to play message, the MRFC shall initiate the Start playing message procedure.</w:t>
      </w:r>
    </w:p>
    <w:p w14:paraId="7B4EE9B5" w14:textId="77777777" w:rsidR="00AD072D" w:rsidRPr="00EF20F7" w:rsidRDefault="00AD072D" w:rsidP="00AD072D">
      <w:pPr>
        <w:rPr>
          <w:lang w:eastAsia="zh-CN"/>
        </w:rPr>
      </w:pPr>
      <w:r w:rsidRPr="00EF20F7">
        <w:rPr>
          <w:lang w:eastAsia="zh-CN"/>
        </w:rPr>
        <w:t>If it is to play message to one party, the message shall be played in the external direction of the existing termination.</w:t>
      </w:r>
    </w:p>
    <w:p w14:paraId="1D68C688" w14:textId="4B9065F4" w:rsidR="00AD072D" w:rsidRPr="00EF20F7" w:rsidRDefault="00AD072D" w:rsidP="00AD072D">
      <w:pPr>
        <w:rPr>
          <w:lang w:eastAsia="zh-CN"/>
        </w:rPr>
      </w:pPr>
      <w:r w:rsidRPr="00EF20F7">
        <w:rPr>
          <w:lang w:eastAsia="zh-CN"/>
        </w:rPr>
        <w:t xml:space="preserve">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3GPP </w:t>
      </w:r>
      <w:r w:rsidR="001B11EB" w:rsidRPr="00EF20F7">
        <w:rPr>
          <w:lang w:eastAsia="zh-CN"/>
        </w:rPr>
        <w:t>TS</w:t>
      </w:r>
      <w:r w:rsidR="001B11EB">
        <w:rPr>
          <w:lang w:eastAsia="zh-CN"/>
        </w:rPr>
        <w:t> </w:t>
      </w:r>
      <w:r w:rsidR="001B11EB" w:rsidRPr="00EF20F7">
        <w:rPr>
          <w:lang w:eastAsia="zh-CN"/>
        </w:rPr>
        <w:t>2</w:t>
      </w:r>
      <w:r w:rsidRPr="00EF20F7">
        <w:rPr>
          <w:lang w:eastAsia="zh-CN"/>
        </w:rPr>
        <w:t>6.140</w:t>
      </w:r>
      <w:r w:rsidR="001B11EB">
        <w:rPr>
          <w:lang w:eastAsia="zh-CN"/>
        </w:rPr>
        <w:t> </w:t>
      </w:r>
      <w:r w:rsidR="001B11EB" w:rsidRPr="00EF20F7">
        <w:rPr>
          <w:lang w:eastAsia="zh-CN"/>
        </w:rPr>
        <w:t>[</w:t>
      </w:r>
      <w:r w:rsidRPr="00EF20F7">
        <w:rPr>
          <w:lang w:eastAsia="zh-CN"/>
        </w:rPr>
        <w:t>22] in current version.</w:t>
      </w:r>
    </w:p>
    <w:p w14:paraId="579519F5" w14:textId="77777777" w:rsidR="00AD072D" w:rsidRPr="00EF20F7" w:rsidRDefault="00AD072D" w:rsidP="00AD072D">
      <w:pPr>
        <w:rPr>
          <w:lang w:eastAsia="zh-CN"/>
        </w:rPr>
      </w:pPr>
      <w:r w:rsidRPr="00EF20F7">
        <w:rPr>
          <w:lang w:eastAsia="zh-CN"/>
        </w:rPr>
        <w:t>The MRFC may request the MRFP to notify the completion event and cause to the MRFC. The play message is completed when either of the following has occurred;</w:t>
      </w:r>
    </w:p>
    <w:p w14:paraId="0E11C1F2" w14:textId="77777777" w:rsidR="00AD072D" w:rsidRPr="00EF20F7" w:rsidRDefault="00AD072D" w:rsidP="00AD072D">
      <w:pPr>
        <w:pStyle w:val="B10"/>
        <w:rPr>
          <w:lang w:eastAsia="zh-CN"/>
        </w:rPr>
      </w:pPr>
      <w:r w:rsidRPr="00EF20F7">
        <w:rPr>
          <w:lang w:eastAsia="zh-CN"/>
        </w:rPr>
        <w:t>-</w:t>
      </w:r>
      <w:r w:rsidRPr="00EF20F7">
        <w:rPr>
          <w:lang w:eastAsia="zh-CN"/>
        </w:rPr>
        <w:tab/>
        <w:t>the message has been completed successfully, or:</w:t>
      </w:r>
    </w:p>
    <w:p w14:paraId="5A4A10A4" w14:textId="77777777" w:rsidR="00AD072D" w:rsidRPr="00EF20F7" w:rsidRDefault="00AD072D" w:rsidP="00AD072D">
      <w:pPr>
        <w:pStyle w:val="B10"/>
        <w:rPr>
          <w:lang w:eastAsia="zh-CN"/>
        </w:rPr>
      </w:pPr>
      <w:r w:rsidRPr="00EF20F7">
        <w:rPr>
          <w:lang w:eastAsia="zh-CN"/>
        </w:rPr>
        <w:t>-</w:t>
      </w:r>
      <w:r w:rsidRPr="00EF20F7">
        <w:rPr>
          <w:lang w:eastAsia="zh-CN"/>
        </w:rPr>
        <w:tab/>
        <w:t>the playing message is not successful.</w:t>
      </w:r>
    </w:p>
    <w:p w14:paraId="666D5877" w14:textId="77777777" w:rsidR="00AD072D" w:rsidRPr="00EF20F7" w:rsidRDefault="00AD072D" w:rsidP="00AD072D">
      <w:pPr>
        <w:pStyle w:val="Heading4"/>
        <w:rPr>
          <w:rFonts w:eastAsia="Batang"/>
        </w:rPr>
      </w:pPr>
      <w:bookmarkStart w:id="278" w:name="_Toc517465008"/>
      <w:bookmarkStart w:id="279" w:name="_Toc67396713"/>
      <w:r w:rsidRPr="00EF20F7">
        <w:rPr>
          <w:rFonts w:eastAsia="Batang"/>
        </w:rPr>
        <w:t>6.2.7.</w:t>
      </w:r>
      <w:r w:rsidRPr="00EF20F7">
        <w:rPr>
          <w:lang w:eastAsia="zh-CN"/>
        </w:rPr>
        <w:t>8</w:t>
      </w:r>
      <w:r w:rsidRPr="00EF20F7">
        <w:rPr>
          <w:rFonts w:eastAsia="Batang"/>
        </w:rPr>
        <w:tab/>
        <w:t>Stop playing message</w:t>
      </w:r>
      <w:bookmarkEnd w:id="278"/>
      <w:bookmarkEnd w:id="279"/>
    </w:p>
    <w:p w14:paraId="0BE7B4DC" w14:textId="77777777"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stop playing message, the MRFC shall request the MRFP to stop playing message.</w:t>
      </w:r>
    </w:p>
    <w:p w14:paraId="5312176A" w14:textId="77777777" w:rsidR="00AD072D" w:rsidRPr="00EF20F7" w:rsidRDefault="00AD072D" w:rsidP="00AD072D">
      <w:pPr>
        <w:pStyle w:val="Heading4"/>
        <w:rPr>
          <w:rFonts w:eastAsia="Batang"/>
        </w:rPr>
      </w:pPr>
      <w:bookmarkStart w:id="280" w:name="_Toc517465009"/>
      <w:bookmarkStart w:id="281" w:name="_Toc67396714"/>
      <w:r w:rsidRPr="00EF20F7">
        <w:rPr>
          <w:rFonts w:eastAsia="Batang"/>
        </w:rPr>
        <w:lastRenderedPageBreak/>
        <w:t>6.2.7.</w:t>
      </w:r>
      <w:r w:rsidRPr="00EF20F7">
        <w:rPr>
          <w:lang w:eastAsia="zh-CN"/>
        </w:rPr>
        <w:t>9</w:t>
      </w:r>
      <w:r w:rsidRPr="00EF20F7">
        <w:rPr>
          <w:rFonts w:eastAsia="Batang"/>
        </w:rPr>
        <w:tab/>
        <w:t>Playing message completed</w:t>
      </w:r>
      <w:bookmarkEnd w:id="280"/>
      <w:bookmarkEnd w:id="281"/>
    </w:p>
    <w:p w14:paraId="78191FE3" w14:textId="77777777" w:rsidR="00AD072D" w:rsidRPr="00EF20F7" w:rsidRDefault="00AD072D" w:rsidP="00AD072D">
      <w:pPr>
        <w:rPr>
          <w:lang w:eastAsia="zh-CN"/>
        </w:rPr>
      </w:pPr>
      <w:r w:rsidRPr="00EF20F7">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14:paraId="76E93442" w14:textId="77777777" w:rsidR="00AD072D" w:rsidRPr="00EF20F7" w:rsidRDefault="00AD072D" w:rsidP="00AD072D">
      <w:pPr>
        <w:pStyle w:val="Heading4"/>
        <w:rPr>
          <w:rFonts w:eastAsia="Batang"/>
        </w:rPr>
      </w:pPr>
      <w:bookmarkStart w:id="282" w:name="_Toc517465010"/>
      <w:bookmarkStart w:id="283" w:name="_Toc67396715"/>
      <w:r w:rsidRPr="00EF20F7">
        <w:rPr>
          <w:rFonts w:eastAsia="Batang"/>
        </w:rPr>
        <w:t>6.2.7.</w:t>
      </w:r>
      <w:r w:rsidRPr="00EF20F7">
        <w:rPr>
          <w:lang w:eastAsia="zh-CN"/>
        </w:rPr>
        <w:t>10</w:t>
      </w:r>
      <w:r w:rsidRPr="00EF20F7">
        <w:rPr>
          <w:rFonts w:eastAsia="Batang"/>
        </w:rPr>
        <w:tab/>
        <w:t>Message sequence chart</w:t>
      </w:r>
      <w:bookmarkEnd w:id="282"/>
      <w:bookmarkEnd w:id="283"/>
    </w:p>
    <w:p w14:paraId="6B86BE49" w14:textId="77777777" w:rsidR="00AD072D" w:rsidRPr="00EF20F7" w:rsidRDefault="00AD072D" w:rsidP="00AD072D">
      <w:r w:rsidRPr="00EF20F7">
        <w:t xml:space="preserve">Figure </w:t>
      </w:r>
      <w:r w:rsidRPr="00EF20F7">
        <w:rPr>
          <w:lang w:eastAsia="zh-CN"/>
        </w:rPr>
        <w:t>6.2.7.3</w:t>
      </w:r>
      <w:r w:rsidRPr="00EF20F7">
        <w:t xml:space="preserve"> shows the message sequence chart</w:t>
      </w:r>
      <w:r w:rsidRPr="00EF20F7">
        <w:rPr>
          <w:lang w:eastAsia="zh-CN"/>
        </w:rPr>
        <w:t xml:space="preserve"> example</w:t>
      </w:r>
      <w:r w:rsidRPr="00EF20F7">
        <w:t xml:space="preserve"> for </w:t>
      </w:r>
      <w:r w:rsidRPr="00EF20F7">
        <w:rPr>
          <w:lang w:eastAsia="zh-CN"/>
        </w:rPr>
        <w:t>playing message.</w:t>
      </w:r>
    </w:p>
    <w:p w14:paraId="2B3EEF88" w14:textId="77777777" w:rsidR="00AD072D" w:rsidRPr="00EF20F7" w:rsidRDefault="00AD072D" w:rsidP="00AD072D">
      <w:pPr>
        <w:pStyle w:val="TH"/>
      </w:pPr>
      <w:r w:rsidRPr="00EF20F7">
        <w:object w:dxaOrig="9586" w:dyaOrig="8370" w14:anchorId="56999B99">
          <v:shape id="_x0000_i1055" type="#_x0000_t75" style="width:479.2pt;height:418.8pt" o:ole="">
            <v:imagedata r:id="rId45" o:title=""/>
          </v:shape>
          <o:OLEObject Type="Embed" ProgID="Visio.Drawing.11" ShapeID="_x0000_i1055" DrawAspect="Content" ObjectID="_1678010425" r:id="rId46"/>
        </w:object>
      </w:r>
    </w:p>
    <w:p w14:paraId="2877F55F" w14:textId="77777777" w:rsidR="00AD072D" w:rsidRPr="00EF20F7" w:rsidRDefault="00AD072D" w:rsidP="00AD072D">
      <w:pPr>
        <w:pStyle w:val="TF"/>
        <w:rPr>
          <w:lang w:eastAsia="zh-CN"/>
        </w:rPr>
      </w:pPr>
      <w:r w:rsidRPr="00EF20F7">
        <w:t xml:space="preserve">Figure 6.2.7.3 Play </w:t>
      </w:r>
      <w:r w:rsidRPr="00EF20F7">
        <w:rPr>
          <w:lang w:eastAsia="zh-CN"/>
        </w:rPr>
        <w:t>message</w:t>
      </w:r>
      <w:r w:rsidRPr="00EF20F7">
        <w:t xml:space="preserve"> (message sequence chart)</w:t>
      </w:r>
    </w:p>
    <w:p w14:paraId="1D0D037F" w14:textId="77777777" w:rsidR="00AD072D" w:rsidRPr="00EF20F7" w:rsidRDefault="00AD072D" w:rsidP="00AD072D">
      <w:pPr>
        <w:pStyle w:val="Heading3"/>
        <w:rPr>
          <w:lang w:eastAsia="zh-CN"/>
        </w:rPr>
      </w:pPr>
      <w:bookmarkStart w:id="284" w:name="_Toc517465011"/>
      <w:bookmarkStart w:id="285" w:name="_Toc6739671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r w:rsidRPr="00EF20F7">
          <w:rPr>
            <w:lang w:eastAsia="zh-CN"/>
          </w:rPr>
          <w:tab/>
        </w:r>
      </w:smartTag>
      <w:r w:rsidRPr="00EF20F7">
        <w:rPr>
          <w:lang w:eastAsia="zh-CN"/>
        </w:rPr>
        <w:t>Multimedia Record Procedure</w:t>
      </w:r>
      <w:bookmarkEnd w:id="284"/>
      <w:bookmarkEnd w:id="285"/>
    </w:p>
    <w:p w14:paraId="174BEBA4" w14:textId="77777777" w:rsidR="00AD072D" w:rsidRPr="00EF20F7" w:rsidRDefault="00AD072D" w:rsidP="00AD072D">
      <w:pPr>
        <w:pStyle w:val="Heading4"/>
        <w:rPr>
          <w:rFonts w:eastAsia="Batang"/>
        </w:rPr>
      </w:pPr>
      <w:bookmarkStart w:id="286" w:name="_Toc517465012"/>
      <w:bookmarkStart w:id="287" w:name="_Toc67396717"/>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.1</w:t>
      </w:r>
      <w:r w:rsidRPr="00EF20F7">
        <w:rPr>
          <w:rFonts w:eastAsia="Batang"/>
        </w:rPr>
        <w:tab/>
        <w:t>General</w:t>
      </w:r>
      <w:bookmarkEnd w:id="286"/>
      <w:bookmarkEnd w:id="287"/>
    </w:p>
    <w:p w14:paraId="569BB783" w14:textId="77777777" w:rsidR="00AD072D" w:rsidRPr="00EF20F7" w:rsidRDefault="00AD072D" w:rsidP="00AD072D">
      <w:pPr>
        <w:rPr>
          <w:rFonts w:ascii="Arial" w:hAnsi="Arial"/>
          <w:sz w:val="28"/>
        </w:rPr>
      </w:pPr>
      <w:r w:rsidRPr="00EF20F7">
        <w:t>The following procedure assumes the IMS session has already been established and the bearer is through-connected, and the MRFC has received a trigger to record multimedia, and the MRFP selected for the call has the capabilities to provide multimedia record.</w:t>
      </w:r>
      <w:r w:rsidRPr="00EF20F7">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.3- 6.2.8.6 specify the procedures to record the synchronized audio and video media stream(s). The clauses 6.2.8.aa- 6.2.8.dd describe the procedures for message record.</w:t>
      </w:r>
    </w:p>
    <w:p w14:paraId="2EDBFAA0" w14:textId="77777777" w:rsidR="00AD072D" w:rsidRPr="00EF20F7" w:rsidRDefault="00AD072D" w:rsidP="00AD072D">
      <w:pPr>
        <w:pStyle w:val="NO"/>
        <w:rPr>
          <w:rFonts w:ascii="Arial" w:hAnsi="Arial"/>
          <w:sz w:val="28"/>
        </w:rPr>
      </w:pPr>
      <w:r w:rsidRPr="00EF20F7">
        <w:t>NOTE:</w:t>
      </w:r>
      <w:r w:rsidRPr="00EF20F7">
        <w:tab/>
        <w:t>This procedure may also be ordered in combination with the session establishment procedure.</w:t>
      </w:r>
    </w:p>
    <w:p w14:paraId="482AA464" w14:textId="77777777" w:rsidR="00AD072D" w:rsidRPr="00EF20F7" w:rsidRDefault="00AD072D" w:rsidP="00AD072D">
      <w:pPr>
        <w:pStyle w:val="Heading4"/>
        <w:rPr>
          <w:rFonts w:eastAsia="Batang"/>
        </w:rPr>
      </w:pPr>
      <w:bookmarkStart w:id="288" w:name="_Toc517465013"/>
      <w:bookmarkStart w:id="289" w:name="_Toc6739671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lastRenderedPageBreak/>
          <w:t>6.2.8</w:t>
        </w:r>
      </w:smartTag>
      <w:r w:rsidRPr="00EF20F7">
        <w:rPr>
          <w:rFonts w:eastAsia="Batang"/>
        </w:rPr>
        <w:t>.2</w:t>
      </w:r>
      <w:r>
        <w:rPr>
          <w:rFonts w:eastAsia="Batang"/>
        </w:rPr>
        <w:tab/>
      </w:r>
      <w:r w:rsidRPr="00EF20F7">
        <w:rPr>
          <w:rFonts w:eastAsia="Batang"/>
        </w:rPr>
        <w:t>H.248 context model</w:t>
      </w:r>
      <w:bookmarkEnd w:id="288"/>
      <w:bookmarkEnd w:id="289"/>
    </w:p>
    <w:p w14:paraId="26F1691F" w14:textId="77777777" w:rsidR="00AD072D" w:rsidRPr="00EF20F7" w:rsidRDefault="00AD072D" w:rsidP="00AD072D">
      <w:pPr>
        <w:rPr>
          <w:rFonts w:eastAsia="SimSun"/>
          <w:lang w:eastAsia="zh-CN"/>
        </w:rPr>
      </w:pPr>
      <w:r w:rsidRPr="00EF20F7">
        <w:t xml:space="preserve">The figure </w:t>
      </w:r>
      <w:smartTag w:uri="urn:schemas-microsoft-com:office:smarttags" w:element="chsdate">
        <w:smartTagPr>
          <w:attr w:name="Year" w:val="1899"/>
          <w:attr w:name="Month" w:val="12"/>
          <w:attr w:name="Day" w:val="30"/>
          <w:attr w:name="IsLunarDate" w:val="False"/>
          <w:attr w:name="IsROCDate" w:val="False"/>
        </w:smartTagPr>
        <w:r w:rsidRPr="00EF20F7">
          <w:t>6.2.8</w:t>
        </w:r>
      </w:smartTag>
      <w:r w:rsidRPr="00EF20F7">
        <w:t xml:space="preserve">.1 shows the H.248 context model for the multimedia record. The termination used for recording may have </w:t>
      </w:r>
      <w:r w:rsidRPr="00EF20F7">
        <w:rPr>
          <w:lang w:eastAsia="zh-CN"/>
        </w:rPr>
        <w:t xml:space="preserve">up to three </w:t>
      </w:r>
      <w:r w:rsidRPr="00EF20F7">
        <w:t>streams</w:t>
      </w:r>
      <w:r w:rsidRPr="00EF20F7">
        <w:rPr>
          <w:lang w:eastAsia="zh-CN"/>
        </w:rPr>
        <w:t>, which are</w:t>
      </w:r>
      <w:r w:rsidRPr="00EF20F7">
        <w:t xml:space="preserve"> any combination of audio, video and messaging media stream(s). The H.248 command can be processed in the termination to record multimedia and detect the record multimedia completed event.</w:t>
      </w:r>
    </w:p>
    <w:p w14:paraId="165A871B" w14:textId="77777777" w:rsidR="00AD072D" w:rsidRPr="00EF20F7" w:rsidRDefault="00AD072D" w:rsidP="00AD072D">
      <w:pPr>
        <w:pStyle w:val="TH"/>
        <w:rPr>
          <w:lang w:eastAsia="zh-CN"/>
        </w:rPr>
      </w:pPr>
      <w:r w:rsidRPr="00EF20F7">
        <w:object w:dxaOrig="4543" w:dyaOrig="2288" w14:anchorId="5DF31598">
          <v:shape id="_x0000_i1056" type="#_x0000_t75" style="width:227.2pt;height:114.4pt" o:ole="">
            <v:imagedata r:id="rId47" o:title=""/>
          </v:shape>
          <o:OLEObject Type="Embed" ProgID="Visio.Drawing.11" ShapeID="_x0000_i1056" DrawAspect="Content" ObjectID="_1678010426" r:id="rId48"/>
        </w:object>
      </w:r>
    </w:p>
    <w:p w14:paraId="29FDDD2B" w14:textId="77777777" w:rsidR="00AD072D" w:rsidRPr="00EF20F7" w:rsidRDefault="00AD072D" w:rsidP="00AD072D">
      <w:pPr>
        <w:pStyle w:val="TF"/>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.1</w:t>
      </w:r>
      <w:r w:rsidRPr="00EF20F7">
        <w:t>:</w:t>
      </w:r>
      <w:r w:rsidRPr="00EF20F7">
        <w:rPr>
          <w:lang w:eastAsia="zh-CN"/>
        </w:rPr>
        <w:t xml:space="preserve"> Multimedia Record</w:t>
      </w:r>
      <w:r w:rsidRPr="00EF20F7">
        <w:t xml:space="preserve"> </w:t>
      </w:r>
      <w:r w:rsidRPr="00EF20F7">
        <w:rPr>
          <w:lang w:eastAsia="zh-CN"/>
        </w:rPr>
        <w:t>Context Model</w:t>
      </w:r>
    </w:p>
    <w:p w14:paraId="0B1A839B" w14:textId="77777777" w:rsidR="00AD072D" w:rsidRPr="00EF20F7" w:rsidRDefault="00AD072D" w:rsidP="00AD072D">
      <w:pPr>
        <w:pStyle w:val="Heading4"/>
        <w:rPr>
          <w:rFonts w:eastAsia="Batang"/>
        </w:rPr>
      </w:pPr>
      <w:bookmarkStart w:id="290" w:name="_Toc517465014"/>
      <w:bookmarkStart w:id="291" w:name="_Toc67396719"/>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.3</w:t>
      </w:r>
      <w:r w:rsidRPr="00EF20F7">
        <w:rPr>
          <w:rFonts w:eastAsia="Batang"/>
        </w:rPr>
        <w:tab/>
        <w:t>Start multimedia Record</w:t>
      </w:r>
      <w:bookmarkEnd w:id="290"/>
      <w:bookmarkEnd w:id="291"/>
    </w:p>
    <w:p w14:paraId="133781A4" w14:textId="77777777"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record multimedia</w:t>
      </w:r>
      <w:r w:rsidRPr="00EF20F7">
        <w:t xml:space="preserve">, the MRFC shall initiate the Start </w:t>
      </w:r>
      <w:r w:rsidRPr="00EF20F7">
        <w:rPr>
          <w:lang w:eastAsia="zh-CN"/>
        </w:rPr>
        <w:t xml:space="preserve">multimedia record </w:t>
      </w:r>
      <w:r w:rsidRPr="00EF20F7">
        <w:t>procedure.</w:t>
      </w:r>
    </w:p>
    <w:p w14:paraId="53752A1F" w14:textId="77777777" w:rsidR="00AD072D" w:rsidRPr="00EF20F7" w:rsidRDefault="00AD072D" w:rsidP="00AD072D">
      <w:pPr>
        <w:rPr>
          <w:lang w:eastAsia="zh-CN"/>
        </w:rPr>
      </w:pPr>
      <w:r w:rsidRPr="00EF20F7">
        <w:rPr>
          <w:lang w:eastAsia="zh-CN"/>
        </w:rPr>
        <w:t>If it is to record one party, only the input stream of the party is recorded. If it is to record all parties, the mixed stream of all parties is recorded.</w:t>
      </w:r>
    </w:p>
    <w:p w14:paraId="50DDD448" w14:textId="77777777" w:rsidR="00AD072D" w:rsidRPr="00EF20F7" w:rsidRDefault="00AD072D" w:rsidP="00AD072D">
      <w:pPr>
        <w:rPr>
          <w:lang w:eastAsia="zh-CN"/>
        </w:rPr>
      </w:pPr>
      <w:r w:rsidRPr="00EF20F7">
        <w:rPr>
          <w:lang w:eastAsia="zh-CN"/>
        </w:rPr>
        <w:t>When recording multimedia from all terminations in a context (for two-party sessions or a conference) the MRFC may request the MRFP to assign a new termination to record the multimedia in the context.</w:t>
      </w:r>
    </w:p>
    <w:p w14:paraId="6925B302" w14:textId="77777777" w:rsidR="00AD072D" w:rsidRPr="00EF20F7" w:rsidRDefault="00AD072D" w:rsidP="00AD072D">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6651404C" w14:textId="0E795E8D" w:rsidR="00AD072D" w:rsidRPr="00EF20F7" w:rsidRDefault="00AD072D" w:rsidP="00AD072D">
      <w:pPr>
        <w:rPr>
          <w:lang w:eastAsia="zh-CN"/>
        </w:rPr>
      </w:pPr>
      <w:r w:rsidRPr="00EF20F7">
        <w:rPr>
          <w:lang w:eastAsia="zh-CN"/>
        </w:rPr>
        <w:t xml:space="preserve">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3GPP </w:t>
      </w:r>
      <w:r w:rsidR="001B11EB" w:rsidRPr="00EF20F7">
        <w:rPr>
          <w:lang w:eastAsia="zh-CN"/>
        </w:rPr>
        <w:t>TS</w:t>
      </w:r>
      <w:r w:rsidR="001B11EB">
        <w:rPr>
          <w:lang w:eastAsia="zh-CN"/>
        </w:rPr>
        <w:t> </w:t>
      </w:r>
      <w:r w:rsidR="001B11EB" w:rsidRPr="00EF20F7">
        <w:rPr>
          <w:lang w:eastAsia="zh-CN"/>
        </w:rPr>
        <w:t>2</w:t>
      </w:r>
      <w:r w:rsidRPr="00EF20F7">
        <w:rPr>
          <w:lang w:eastAsia="zh-CN"/>
        </w:rPr>
        <w:t>6.244[5]. The MRFC may indicate the maximum record time to the MRFP, when this time has elapsed, the MRFP shall stop the multimedia recording.</w:t>
      </w:r>
    </w:p>
    <w:p w14:paraId="561C8504" w14:textId="77777777" w:rsidR="00AD072D" w:rsidRPr="00EF20F7" w:rsidRDefault="00AD072D" w:rsidP="00AD072D">
      <w:pPr>
        <w:rPr>
          <w:lang w:eastAsia="zh-CN"/>
        </w:rPr>
      </w:pPr>
      <w:r w:rsidRPr="00EF20F7">
        <w:rPr>
          <w:lang w:eastAsia="zh-CN"/>
        </w:rPr>
        <w:t>The MRFC may request the MRFP to detect the multimedia recording completion, and notify the completion event and cause to the MRFC. The multimedia recording is completed when either of the following occurs;</w:t>
      </w:r>
    </w:p>
    <w:p w14:paraId="1F27C964" w14:textId="77777777" w:rsidR="00AD072D" w:rsidRPr="00EF20F7" w:rsidRDefault="00AD072D" w:rsidP="00AD072D">
      <w:pPr>
        <w:pStyle w:val="B10"/>
        <w:rPr>
          <w:lang w:eastAsia="zh-CN"/>
        </w:rPr>
      </w:pPr>
      <w:r w:rsidRPr="00EF20F7">
        <w:rPr>
          <w:lang w:eastAsia="zh-CN"/>
        </w:rPr>
        <w:t>-</w:t>
      </w:r>
      <w:r w:rsidRPr="00EF20F7">
        <w:rPr>
          <w:lang w:eastAsia="zh-CN"/>
        </w:rPr>
        <w:tab/>
        <w:t>the maximum time period of multimedia recording has elapsed,</w:t>
      </w:r>
    </w:p>
    <w:p w14:paraId="5465BA1F" w14:textId="77777777" w:rsidR="00AD072D" w:rsidRPr="00EF20F7" w:rsidRDefault="00AD072D" w:rsidP="00AD072D">
      <w:pPr>
        <w:ind w:left="568" w:hanging="284"/>
        <w:rPr>
          <w:lang w:eastAsia="zh-CN"/>
        </w:rPr>
      </w:pPr>
      <w:r w:rsidRPr="00EF20F7">
        <w:rPr>
          <w:lang w:eastAsia="zh-CN"/>
        </w:rPr>
        <w:t>-</w:t>
      </w:r>
      <w:r w:rsidRPr="00EF20F7">
        <w:rPr>
          <w:lang w:eastAsia="zh-CN"/>
        </w:rPr>
        <w:tab/>
        <w:t>a DTMF digit is detected by the MRFP where the DTMF key sequence shall stop or cancel the multimedia recording,</w:t>
      </w:r>
    </w:p>
    <w:p w14:paraId="5DA22B53" w14:textId="77777777" w:rsidR="00AD072D" w:rsidRPr="00EF20F7" w:rsidRDefault="00AD072D" w:rsidP="00AD072D">
      <w:pPr>
        <w:ind w:left="568" w:hanging="284"/>
        <w:rPr>
          <w:lang w:eastAsia="zh-CN"/>
        </w:rPr>
      </w:pPr>
      <w:r w:rsidRPr="00EF20F7">
        <w:rPr>
          <w:lang w:eastAsia="zh-CN"/>
        </w:rPr>
        <w:t>-</w:t>
      </w:r>
      <w:r w:rsidRPr="00EF20F7">
        <w:rPr>
          <w:lang w:eastAsia="zh-CN"/>
        </w:rPr>
        <w:tab/>
        <w:t>DTMF digits are detected by the MRFP where the DTMF key sequence shall stop or cancel the audio recording,</w:t>
      </w:r>
    </w:p>
    <w:p w14:paraId="3164F6DB" w14:textId="77777777" w:rsidR="00AD072D" w:rsidRPr="00EF20F7" w:rsidRDefault="00AD072D" w:rsidP="00AD072D">
      <w:pPr>
        <w:pStyle w:val="B10"/>
        <w:rPr>
          <w:lang w:eastAsia="zh-CN"/>
        </w:rPr>
      </w:pPr>
      <w:r w:rsidRPr="00EF20F7">
        <w:rPr>
          <w:lang w:eastAsia="zh-CN"/>
        </w:rPr>
        <w:t>-</w:t>
      </w:r>
      <w:r w:rsidRPr="00EF20F7">
        <w:rPr>
          <w:lang w:eastAsia="zh-CN"/>
        </w:rPr>
        <w:tab/>
        <w:t>the MRFC requests the MRFP to stop the audio recording, or</w:t>
      </w:r>
    </w:p>
    <w:p w14:paraId="095EF206" w14:textId="77777777" w:rsidR="00AD072D" w:rsidRPr="00EF20F7" w:rsidRDefault="00AD072D" w:rsidP="00AD072D">
      <w:pPr>
        <w:pStyle w:val="B10"/>
        <w:rPr>
          <w:lang w:eastAsia="zh-CN"/>
        </w:rPr>
      </w:pPr>
      <w:r w:rsidRPr="00EF20F7">
        <w:rPr>
          <w:lang w:eastAsia="zh-CN"/>
        </w:rPr>
        <w:t>-</w:t>
      </w:r>
      <w:r w:rsidRPr="00EF20F7">
        <w:rPr>
          <w:lang w:eastAsia="zh-CN"/>
        </w:rPr>
        <w:tab/>
        <w:t>the media recording is not successful.</w:t>
      </w:r>
    </w:p>
    <w:p w14:paraId="1A778814" w14:textId="77777777" w:rsidR="00AD072D" w:rsidRPr="00EF20F7" w:rsidRDefault="00AD072D" w:rsidP="00AD072D">
      <w:pPr>
        <w:pStyle w:val="Heading4"/>
        <w:rPr>
          <w:rFonts w:eastAsia="Batang"/>
        </w:rPr>
      </w:pPr>
      <w:bookmarkStart w:id="292" w:name="_Toc517465015"/>
      <w:bookmarkStart w:id="293" w:name="_Toc67396720"/>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.4</w:t>
      </w:r>
      <w:r w:rsidRPr="00EF20F7">
        <w:rPr>
          <w:rFonts w:eastAsia="Batang"/>
        </w:rPr>
        <w:tab/>
        <w:t>Stop multimedia record</w:t>
      </w:r>
      <w:bookmarkEnd w:id="292"/>
      <w:bookmarkEnd w:id="293"/>
    </w:p>
    <w:p w14:paraId="76AC2E12" w14:textId="77777777"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stop multimedia record</w:t>
      </w:r>
      <w:r w:rsidRPr="00EF20F7">
        <w:t xml:space="preserve">, the MRFC </w:t>
      </w:r>
      <w:r w:rsidRPr="00EF20F7">
        <w:rPr>
          <w:lang w:eastAsia="zh-CN"/>
        </w:rPr>
        <w:t>shall request the MRFP to stop the multimedia recording. If the multimedia recording termination is added, the MRFC shall request the MRFP to subtract it.</w:t>
      </w:r>
    </w:p>
    <w:p w14:paraId="46705B54" w14:textId="77777777" w:rsidR="00AD072D" w:rsidRPr="00EF20F7" w:rsidRDefault="00AD072D" w:rsidP="00AD072D">
      <w:pPr>
        <w:pStyle w:val="Heading4"/>
        <w:rPr>
          <w:rFonts w:eastAsia="Batang"/>
        </w:rPr>
      </w:pPr>
      <w:bookmarkStart w:id="294" w:name="_Toc517465016"/>
      <w:bookmarkStart w:id="295" w:name="_Toc6739672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.5</w:t>
      </w:r>
      <w:r w:rsidRPr="00EF20F7">
        <w:rPr>
          <w:rFonts w:eastAsia="Batang"/>
        </w:rPr>
        <w:tab/>
        <w:t>Multimedia record Completed</w:t>
      </w:r>
      <w:bookmarkEnd w:id="294"/>
      <w:bookmarkEnd w:id="295"/>
    </w:p>
    <w:p w14:paraId="5F6C89D8" w14:textId="77777777" w:rsidR="00AD072D" w:rsidRPr="00EF20F7" w:rsidRDefault="00AD072D" w:rsidP="00AD072D">
      <w:pPr>
        <w:rPr>
          <w:lang w:eastAsia="zh-CN"/>
        </w:rPr>
      </w:pPr>
      <w:r w:rsidRPr="00EF20F7">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EF20F7">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14:paraId="61F105A0" w14:textId="77777777" w:rsidR="00AD072D" w:rsidRPr="00EF20F7" w:rsidRDefault="00AD072D" w:rsidP="00AD072D">
      <w:pPr>
        <w:pStyle w:val="Heading4"/>
        <w:rPr>
          <w:rFonts w:eastAsia="Batang"/>
        </w:rPr>
      </w:pPr>
      <w:bookmarkStart w:id="296" w:name="_Toc517465017"/>
      <w:bookmarkStart w:id="297" w:name="_Toc67396722"/>
      <w:r w:rsidRPr="00EF20F7">
        <w:rPr>
          <w:rFonts w:eastAsia="Batang"/>
        </w:rPr>
        <w:t>6.2.8.6</w:t>
      </w:r>
      <w:r w:rsidRPr="00EF20F7">
        <w:rPr>
          <w:rFonts w:eastAsia="Batang"/>
        </w:rPr>
        <w:tab/>
        <w:t>Message sequence chart</w:t>
      </w:r>
      <w:bookmarkEnd w:id="296"/>
      <w:bookmarkEnd w:id="297"/>
    </w:p>
    <w:p w14:paraId="7671A303" w14:textId="77777777" w:rsidR="00AD072D" w:rsidRPr="00EF20F7" w:rsidRDefault="00AD072D" w:rsidP="00AD072D">
      <w:pPr>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.2 shows the message sequence chart example for multimedia record.</w:t>
      </w:r>
    </w:p>
    <w:p w14:paraId="0087ACC5" w14:textId="77777777" w:rsidR="00AD072D" w:rsidRPr="00EF20F7" w:rsidRDefault="00BD3AE7" w:rsidP="00AD072D">
      <w:pPr>
        <w:pStyle w:val="TH"/>
      </w:pPr>
      <w:r>
        <w:pict w14:anchorId="51906054">
          <v:shape id="_x0000_i1057" type="#_x0000_t75" style="width:468pt;height:348.4pt">
            <v:imagedata r:id="rId49" o:title=""/>
          </v:shape>
        </w:pict>
      </w:r>
    </w:p>
    <w:p w14:paraId="6FFBACA6" w14:textId="77777777" w:rsidR="00AD072D" w:rsidRPr="00EF20F7" w:rsidRDefault="00AD072D" w:rsidP="00AD072D">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8</w:t>
        </w:r>
      </w:smartTag>
      <w:r w:rsidRPr="00EF20F7">
        <w:t>.</w:t>
      </w:r>
      <w:r w:rsidRPr="00EF20F7">
        <w:rPr>
          <w:lang w:eastAsia="zh-CN"/>
        </w:rPr>
        <w:t>2</w:t>
      </w:r>
      <w:r w:rsidRPr="00EF20F7">
        <w:t xml:space="preserve"> </w:t>
      </w:r>
      <w:r w:rsidRPr="00EF20F7">
        <w:rPr>
          <w:lang w:eastAsia="zh-CN"/>
        </w:rPr>
        <w:t>Multimedia record</w:t>
      </w:r>
      <w:r w:rsidRPr="00EF20F7">
        <w:t xml:space="preserve"> (message sequence chart)</w:t>
      </w:r>
    </w:p>
    <w:p w14:paraId="251B4728" w14:textId="77777777" w:rsidR="00AD072D" w:rsidRPr="00EF20F7" w:rsidRDefault="00AD072D" w:rsidP="00AD072D">
      <w:pPr>
        <w:pStyle w:val="Heading4"/>
        <w:rPr>
          <w:rFonts w:eastAsia="Batang"/>
        </w:rPr>
      </w:pPr>
      <w:bookmarkStart w:id="298" w:name="_Toc517465018"/>
      <w:bookmarkStart w:id="299" w:name="_Toc67396723"/>
      <w:r w:rsidRPr="00EF20F7">
        <w:rPr>
          <w:rFonts w:eastAsia="Batang"/>
        </w:rPr>
        <w:t>6.2.8.</w:t>
      </w:r>
      <w:r w:rsidRPr="00EF20F7">
        <w:rPr>
          <w:rFonts w:ascii="SimSun" w:hAnsi="SimSun"/>
          <w:lang w:eastAsia="zh-CN"/>
        </w:rPr>
        <w:t>7</w:t>
      </w:r>
      <w:r w:rsidRPr="00EF20F7">
        <w:rPr>
          <w:rFonts w:eastAsia="Batang"/>
        </w:rPr>
        <w:tab/>
        <w:t xml:space="preserve">Start </w:t>
      </w:r>
      <w:r w:rsidRPr="00EF20F7">
        <w:rPr>
          <w:lang w:eastAsia="zh-CN"/>
        </w:rPr>
        <w:t>Message</w:t>
      </w:r>
      <w:r w:rsidRPr="00EF20F7">
        <w:rPr>
          <w:rFonts w:eastAsia="Batang"/>
        </w:rPr>
        <w:t xml:space="preserve"> Record</w:t>
      </w:r>
      <w:bookmarkEnd w:id="298"/>
      <w:bookmarkEnd w:id="299"/>
    </w:p>
    <w:p w14:paraId="2285894C" w14:textId="77777777"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record message</w:t>
      </w:r>
      <w:r w:rsidRPr="00EF20F7">
        <w:t xml:space="preserve">, the MRFC shall initiate the Start </w:t>
      </w:r>
      <w:r w:rsidRPr="00EF20F7">
        <w:rPr>
          <w:lang w:eastAsia="zh-CN"/>
        </w:rPr>
        <w:t xml:space="preserve">message record </w:t>
      </w:r>
      <w:r w:rsidRPr="00EF20F7">
        <w:t>procedure.</w:t>
      </w:r>
    </w:p>
    <w:p w14:paraId="77F0F230" w14:textId="77777777" w:rsidR="00AD072D" w:rsidRPr="00EF20F7" w:rsidRDefault="00AD072D" w:rsidP="00AD072D">
      <w:pPr>
        <w:rPr>
          <w:lang w:eastAsia="zh-CN"/>
        </w:rPr>
      </w:pPr>
      <w:r w:rsidRPr="00EF20F7">
        <w:rPr>
          <w:lang w:eastAsia="zh-CN"/>
        </w:rPr>
        <w:t>If it is to record one party, only the input stream of the party is recorded. If it is to record all parties, the message streams of all parties are recorded.</w:t>
      </w:r>
    </w:p>
    <w:p w14:paraId="71880383" w14:textId="77777777" w:rsidR="00AD072D" w:rsidRPr="00EF20F7" w:rsidRDefault="00AD072D" w:rsidP="00AD072D">
      <w:pPr>
        <w:rPr>
          <w:lang w:eastAsia="zh-CN"/>
        </w:rPr>
      </w:pPr>
      <w:r w:rsidRPr="00EF20F7">
        <w:rPr>
          <w:lang w:eastAsia="zh-CN"/>
        </w:rPr>
        <w:t>When recording message from all terminations in a context (for two-party sessions or a conference) the MRFC may request the MRFP to assign a new termination to record the message in the context.</w:t>
      </w:r>
    </w:p>
    <w:p w14:paraId="09FB9DF9" w14:textId="77777777" w:rsidR="00AD072D" w:rsidRPr="00EF20F7" w:rsidRDefault="00AD072D" w:rsidP="00AD072D">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14E803CB" w14:textId="41DFDF00" w:rsidR="00AD072D" w:rsidRPr="00EF20F7" w:rsidRDefault="00AD072D" w:rsidP="00AD072D">
      <w:pPr>
        <w:rPr>
          <w:lang w:eastAsia="zh-CN"/>
        </w:rPr>
      </w:pPr>
      <w:r w:rsidRPr="00EF20F7">
        <w:rPr>
          <w:lang w:eastAsia="zh-CN"/>
        </w:rPr>
        <w:t xml:space="preserve">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3GPP </w:t>
      </w:r>
      <w:r w:rsidR="001B11EB" w:rsidRPr="00EF20F7">
        <w:rPr>
          <w:lang w:eastAsia="zh-CN"/>
        </w:rPr>
        <w:t>TS</w:t>
      </w:r>
      <w:r w:rsidR="001B11EB">
        <w:rPr>
          <w:lang w:eastAsia="zh-CN"/>
        </w:rPr>
        <w:t> </w:t>
      </w:r>
      <w:r w:rsidR="001B11EB" w:rsidRPr="00EF20F7">
        <w:rPr>
          <w:lang w:eastAsia="zh-CN"/>
        </w:rPr>
        <w:t>2</w:t>
      </w:r>
      <w:r w:rsidRPr="00EF20F7">
        <w:rPr>
          <w:lang w:eastAsia="zh-CN"/>
        </w:rPr>
        <w:t>6.140</w:t>
      </w:r>
      <w:r w:rsidR="001B11EB">
        <w:rPr>
          <w:lang w:eastAsia="zh-CN"/>
        </w:rPr>
        <w:t> </w:t>
      </w:r>
      <w:r w:rsidR="001B11EB" w:rsidRPr="00EF20F7">
        <w:rPr>
          <w:lang w:eastAsia="zh-CN"/>
        </w:rPr>
        <w:t>[</w:t>
      </w:r>
      <w:r w:rsidRPr="00EF20F7">
        <w:rPr>
          <w:lang w:eastAsia="zh-CN"/>
        </w:rPr>
        <w:t>22] in the current version. The MRFC may indicate the maximum record time to the MRFP, when this time has elapsed, the MRFP shall stop the message recording.</w:t>
      </w:r>
    </w:p>
    <w:p w14:paraId="23E64E47" w14:textId="77777777" w:rsidR="00AD072D" w:rsidRPr="00EF20F7" w:rsidRDefault="00AD072D" w:rsidP="00AD072D">
      <w:pPr>
        <w:rPr>
          <w:lang w:eastAsia="zh-CN"/>
        </w:rPr>
      </w:pPr>
      <w:r w:rsidRPr="00EF20F7">
        <w:rPr>
          <w:lang w:eastAsia="zh-CN"/>
        </w:rPr>
        <w:lastRenderedPageBreak/>
        <w:t>The MRFC may request the MRFP to detect the message recording completion, and notify the completion event and cause to the MRFC. The message recording is completed when either of the following occurs;</w:t>
      </w:r>
    </w:p>
    <w:p w14:paraId="5555B0DD" w14:textId="77777777" w:rsidR="00AD072D" w:rsidRPr="00EF20F7" w:rsidRDefault="00AD072D" w:rsidP="00AD072D">
      <w:pPr>
        <w:pStyle w:val="B10"/>
        <w:rPr>
          <w:lang w:eastAsia="zh-CN"/>
        </w:rPr>
      </w:pPr>
      <w:r w:rsidRPr="00EF20F7">
        <w:rPr>
          <w:lang w:eastAsia="zh-CN"/>
        </w:rPr>
        <w:t>-</w:t>
      </w:r>
      <w:r w:rsidRPr="00EF20F7">
        <w:rPr>
          <w:lang w:eastAsia="zh-CN"/>
        </w:rPr>
        <w:tab/>
        <w:t>the maximum time period of message recording has elapsed,</w:t>
      </w:r>
    </w:p>
    <w:p w14:paraId="536EFB88" w14:textId="77777777" w:rsidR="00AD072D" w:rsidRPr="00EF20F7" w:rsidRDefault="00AD072D" w:rsidP="00AD072D">
      <w:pPr>
        <w:pStyle w:val="B10"/>
        <w:rPr>
          <w:lang w:eastAsia="zh-CN"/>
        </w:rPr>
      </w:pPr>
      <w:r w:rsidRPr="00EF20F7">
        <w:rPr>
          <w:lang w:eastAsia="zh-CN"/>
        </w:rPr>
        <w:t>-</w:t>
      </w:r>
      <w:r w:rsidRPr="00EF20F7">
        <w:rPr>
          <w:lang w:eastAsia="zh-CN"/>
        </w:rPr>
        <w:tab/>
        <w:t>the MRFC requests the MRFP to stop the recording, or</w:t>
      </w:r>
    </w:p>
    <w:p w14:paraId="63B463CD" w14:textId="77777777" w:rsidR="00AD072D" w:rsidRPr="00EF20F7" w:rsidRDefault="00AD072D" w:rsidP="00AD072D">
      <w:pPr>
        <w:pStyle w:val="B10"/>
        <w:rPr>
          <w:lang w:eastAsia="zh-CN"/>
        </w:rPr>
      </w:pPr>
      <w:r w:rsidRPr="00EF20F7">
        <w:rPr>
          <w:lang w:eastAsia="zh-CN"/>
        </w:rPr>
        <w:t>-</w:t>
      </w:r>
      <w:r w:rsidRPr="00EF20F7">
        <w:rPr>
          <w:lang w:eastAsia="zh-CN"/>
        </w:rPr>
        <w:tab/>
        <w:t>the media recording is not successful.</w:t>
      </w:r>
    </w:p>
    <w:p w14:paraId="1A658FAF" w14:textId="77777777" w:rsidR="00AD072D" w:rsidRPr="00EF20F7" w:rsidRDefault="00AD072D" w:rsidP="00AD072D">
      <w:pPr>
        <w:pStyle w:val="Heading4"/>
        <w:rPr>
          <w:rFonts w:eastAsia="Batang"/>
        </w:rPr>
      </w:pPr>
      <w:bookmarkStart w:id="300" w:name="_Toc517465019"/>
      <w:bookmarkStart w:id="301" w:name="_Toc67396724"/>
      <w:r w:rsidRPr="00EF20F7">
        <w:rPr>
          <w:rFonts w:eastAsia="Batang"/>
        </w:rPr>
        <w:t>6.2.8.</w:t>
      </w:r>
      <w:r w:rsidRPr="00EF20F7">
        <w:rPr>
          <w:lang w:eastAsia="zh-CN"/>
        </w:rPr>
        <w:t>8</w:t>
      </w:r>
      <w:r w:rsidRPr="00EF20F7">
        <w:rPr>
          <w:rFonts w:eastAsia="Batang"/>
        </w:rPr>
        <w:tab/>
        <w:t xml:space="preserve">Stop </w:t>
      </w:r>
      <w:r w:rsidRPr="00EF20F7">
        <w:rPr>
          <w:lang w:eastAsia="zh-CN"/>
        </w:rPr>
        <w:t>Message</w:t>
      </w:r>
      <w:r w:rsidRPr="00EF20F7">
        <w:rPr>
          <w:rFonts w:eastAsia="Batang"/>
        </w:rPr>
        <w:t xml:space="preserve"> record</w:t>
      </w:r>
      <w:bookmarkEnd w:id="300"/>
      <w:bookmarkEnd w:id="301"/>
    </w:p>
    <w:p w14:paraId="4545E8BE" w14:textId="77777777" w:rsidR="00AD072D" w:rsidRPr="00EF20F7" w:rsidRDefault="00AD072D" w:rsidP="00AD072D">
      <w:pPr>
        <w:rPr>
          <w:lang w:eastAsia="zh-CN"/>
        </w:rPr>
      </w:pPr>
      <w:r w:rsidRPr="00EF20F7">
        <w:rPr>
          <w:lang w:eastAsia="zh-CN"/>
        </w:rPr>
        <w:t xml:space="preserve">After </w:t>
      </w:r>
      <w:r w:rsidRPr="00EF20F7">
        <w:t>reception of a trigger to</w:t>
      </w:r>
      <w:r w:rsidRPr="00EF20F7">
        <w:rPr>
          <w:lang w:eastAsia="zh-CN"/>
        </w:rPr>
        <w:t xml:space="preserve"> stop message</w:t>
      </w:r>
      <w:r w:rsidRPr="00EF20F7">
        <w:rPr>
          <w:rFonts w:eastAsia="Batang"/>
        </w:rPr>
        <w:t xml:space="preserve"> </w:t>
      </w:r>
      <w:r w:rsidRPr="00EF20F7">
        <w:rPr>
          <w:lang w:eastAsia="zh-CN"/>
        </w:rPr>
        <w:t>record</w:t>
      </w:r>
      <w:r w:rsidRPr="00EF20F7">
        <w:t xml:space="preserve">, the MRFC </w:t>
      </w:r>
      <w:r w:rsidRPr="00EF20F7">
        <w:rPr>
          <w:lang w:eastAsia="zh-CN"/>
        </w:rPr>
        <w:t>shall request the MRFP to stop the message</w:t>
      </w:r>
      <w:r w:rsidRPr="00EF20F7">
        <w:rPr>
          <w:rFonts w:eastAsia="Batang"/>
        </w:rPr>
        <w:t xml:space="preserve"> </w:t>
      </w:r>
      <w:r w:rsidRPr="00EF20F7">
        <w:rPr>
          <w:lang w:eastAsia="zh-CN"/>
        </w:rPr>
        <w:t>recording. If the message</w:t>
      </w:r>
      <w:r w:rsidRPr="00EF20F7">
        <w:rPr>
          <w:rFonts w:eastAsia="Batang"/>
        </w:rPr>
        <w:t xml:space="preserve"> </w:t>
      </w:r>
      <w:r w:rsidRPr="00EF20F7">
        <w:rPr>
          <w:lang w:eastAsia="zh-CN"/>
        </w:rPr>
        <w:t>recording termination is added, the MRFC shall request the MRFP to subtract it.</w:t>
      </w:r>
    </w:p>
    <w:p w14:paraId="25FE9565" w14:textId="77777777" w:rsidR="00AD072D" w:rsidRPr="00EF20F7" w:rsidRDefault="00AD072D" w:rsidP="00AD072D">
      <w:pPr>
        <w:pStyle w:val="Heading4"/>
        <w:rPr>
          <w:rFonts w:eastAsia="Batang"/>
        </w:rPr>
      </w:pPr>
      <w:bookmarkStart w:id="302" w:name="_Toc517465020"/>
      <w:bookmarkStart w:id="303" w:name="_Toc67396725"/>
      <w:r w:rsidRPr="00EF20F7">
        <w:rPr>
          <w:rFonts w:eastAsia="Batang"/>
        </w:rPr>
        <w:t>6.2.8.</w:t>
      </w:r>
      <w:r w:rsidRPr="00EF20F7">
        <w:rPr>
          <w:lang w:eastAsia="zh-CN"/>
        </w:rPr>
        <w:t>9</w:t>
      </w:r>
      <w:r w:rsidRPr="00EF20F7">
        <w:rPr>
          <w:rFonts w:eastAsia="Batang"/>
        </w:rPr>
        <w:tab/>
      </w:r>
      <w:r w:rsidRPr="00EF20F7">
        <w:rPr>
          <w:lang w:eastAsia="zh-CN"/>
        </w:rPr>
        <w:t>Message</w:t>
      </w:r>
      <w:r w:rsidRPr="00EF20F7">
        <w:rPr>
          <w:rFonts w:eastAsia="Batang"/>
        </w:rPr>
        <w:t xml:space="preserve"> record Completed</w:t>
      </w:r>
      <w:bookmarkEnd w:id="302"/>
      <w:bookmarkEnd w:id="303"/>
    </w:p>
    <w:p w14:paraId="32B60B66" w14:textId="77777777" w:rsidR="00AD072D" w:rsidRPr="00EF20F7" w:rsidRDefault="00AD072D" w:rsidP="00AD072D">
      <w:pPr>
        <w:rPr>
          <w:lang w:eastAsia="zh-CN"/>
        </w:rPr>
      </w:pPr>
      <w:r w:rsidRPr="00EF20F7">
        <w:rPr>
          <w:lang w:eastAsia="zh-CN"/>
        </w:rPr>
        <w:t>When a message</w:t>
      </w:r>
      <w:r w:rsidRPr="00EF20F7">
        <w:rPr>
          <w:rFonts w:eastAsia="Batang"/>
        </w:rPr>
        <w:t xml:space="preserve"> </w:t>
      </w:r>
      <w:r w:rsidRPr="00EF20F7">
        <w:rPr>
          <w:lang w:eastAsia="zh-CN"/>
        </w:rPr>
        <w:t>recording is completed, if the message</w:t>
      </w:r>
      <w:r w:rsidRPr="00EF20F7">
        <w:rPr>
          <w:rFonts w:eastAsia="Batang"/>
        </w:rPr>
        <w:t xml:space="preserve"> </w:t>
      </w:r>
      <w:r w:rsidRPr="00EF20F7">
        <w:rPr>
          <w:lang w:eastAsia="zh-CN"/>
        </w:rPr>
        <w:t>recording is successful, the MRFP shall save the recorded content to the specified URI. If the message</w:t>
      </w:r>
      <w:r w:rsidRPr="00EF20F7">
        <w:rPr>
          <w:rFonts w:eastAsia="Batang"/>
        </w:rPr>
        <w:t xml:space="preserve"> </w:t>
      </w:r>
      <w:r w:rsidRPr="00EF20F7">
        <w:rPr>
          <w:lang w:eastAsia="zh-CN"/>
        </w:rPr>
        <w:t>recording is not successful, the MRFP shall discard the recorded content. If the MRFC has requested the MRFP to notify the message</w:t>
      </w:r>
      <w:r w:rsidRPr="00EF20F7">
        <w:rPr>
          <w:rFonts w:eastAsia="Batang"/>
        </w:rPr>
        <w:t xml:space="preserve"> </w:t>
      </w:r>
      <w:r w:rsidRPr="00EF20F7">
        <w:rPr>
          <w:lang w:eastAsia="zh-CN"/>
        </w:rPr>
        <w:t>recording completion, the MRFP shall notify the message</w:t>
      </w:r>
      <w:r w:rsidRPr="00EF20F7">
        <w:rPr>
          <w:rFonts w:eastAsia="Batang"/>
        </w:rPr>
        <w:t xml:space="preserve"> </w:t>
      </w:r>
      <w:r w:rsidRPr="00EF20F7">
        <w:rPr>
          <w:lang w:eastAsia="zh-CN"/>
        </w:rPr>
        <w:t>recording completion event to the MRFC. The cause of the message</w:t>
      </w:r>
      <w:r w:rsidRPr="00EF20F7">
        <w:rPr>
          <w:rFonts w:eastAsia="Batang"/>
        </w:rPr>
        <w:t xml:space="preserve"> </w:t>
      </w:r>
      <w:r w:rsidRPr="00EF20F7">
        <w:rPr>
          <w:lang w:eastAsia="zh-CN"/>
        </w:rPr>
        <w:t>recording completion may be that the maximum record time has elapsed, or the message</w:t>
      </w:r>
      <w:r w:rsidRPr="00EF20F7">
        <w:rPr>
          <w:rFonts w:eastAsia="Batang"/>
        </w:rPr>
        <w:t xml:space="preserve"> </w:t>
      </w:r>
      <w:r w:rsidRPr="00EF20F7">
        <w:rPr>
          <w:lang w:eastAsia="zh-CN"/>
        </w:rPr>
        <w:t>recording is not successful. Then the MRFC may indicate to the AS that the message</w:t>
      </w:r>
      <w:r w:rsidRPr="00EF20F7">
        <w:rPr>
          <w:rFonts w:eastAsia="Batang"/>
        </w:rPr>
        <w:t xml:space="preserve"> </w:t>
      </w:r>
      <w:r w:rsidRPr="00EF20F7">
        <w:rPr>
          <w:lang w:eastAsia="zh-CN"/>
        </w:rPr>
        <w:t>record has been stopped.</w:t>
      </w:r>
    </w:p>
    <w:p w14:paraId="0CE01B61" w14:textId="77777777" w:rsidR="00AD072D" w:rsidRPr="00EF20F7" w:rsidRDefault="00AD072D" w:rsidP="00AD072D">
      <w:pPr>
        <w:pStyle w:val="Heading4"/>
        <w:rPr>
          <w:rFonts w:eastAsia="Batang"/>
        </w:rPr>
      </w:pPr>
      <w:bookmarkStart w:id="304" w:name="_Toc517465021"/>
      <w:bookmarkStart w:id="305" w:name="_Toc67396726"/>
      <w:r w:rsidRPr="00EF20F7">
        <w:rPr>
          <w:rFonts w:eastAsia="Batang"/>
        </w:rPr>
        <w:t>6.2.8.</w:t>
      </w:r>
      <w:r w:rsidRPr="00EF20F7">
        <w:rPr>
          <w:lang w:eastAsia="zh-CN"/>
        </w:rPr>
        <w:t>10</w:t>
      </w:r>
      <w:r w:rsidRPr="00EF20F7">
        <w:rPr>
          <w:rFonts w:eastAsia="Batang"/>
        </w:rPr>
        <w:tab/>
        <w:t>Message sequence chart</w:t>
      </w:r>
      <w:bookmarkEnd w:id="304"/>
      <w:bookmarkEnd w:id="305"/>
    </w:p>
    <w:p w14:paraId="0C870B1E" w14:textId="77777777" w:rsidR="00AD072D" w:rsidRPr="00EF20F7" w:rsidRDefault="00AD072D" w:rsidP="00AD072D">
      <w:pPr>
        <w:rPr>
          <w:lang w:eastAsia="zh-CN"/>
        </w:rPr>
      </w:pPr>
      <w:r w:rsidRPr="00EF20F7">
        <w:rPr>
          <w:lang w:eastAsia="zh-CN"/>
        </w:rPr>
        <w:t>Figure 6.2.8.10.1 shows the message sequence chart example for message</w:t>
      </w:r>
      <w:r w:rsidRPr="00EF20F7">
        <w:rPr>
          <w:rFonts w:eastAsia="Batang"/>
        </w:rPr>
        <w:t xml:space="preserve"> </w:t>
      </w:r>
      <w:r w:rsidRPr="00EF20F7">
        <w:rPr>
          <w:lang w:eastAsia="zh-CN"/>
        </w:rPr>
        <w:t>record.</w:t>
      </w:r>
    </w:p>
    <w:p w14:paraId="33C23E30" w14:textId="77777777" w:rsidR="00AD072D" w:rsidRPr="00EF20F7" w:rsidRDefault="00AD072D" w:rsidP="00AD072D">
      <w:pPr>
        <w:pStyle w:val="TH"/>
      </w:pPr>
      <w:r w:rsidRPr="00EF20F7">
        <w:object w:dxaOrig="9596" w:dyaOrig="7108" w14:anchorId="2ACC56E0">
          <v:shape id="_x0000_i1058" type="#_x0000_t75" style="width:479.2pt;height:355.2pt" o:ole="">
            <v:imagedata r:id="rId50" o:title=""/>
          </v:shape>
          <o:OLEObject Type="Embed" ProgID="Visio.Drawing.11" ShapeID="_x0000_i1058" DrawAspect="Content" ObjectID="_1678010427" r:id="rId51"/>
        </w:object>
      </w:r>
    </w:p>
    <w:p w14:paraId="3DD88B6F" w14:textId="77777777" w:rsidR="00AD072D" w:rsidRPr="00EF20F7" w:rsidRDefault="00AD072D" w:rsidP="00AD072D">
      <w:pPr>
        <w:pStyle w:val="TF"/>
      </w:pPr>
      <w:r w:rsidRPr="00EF20F7">
        <w:t>Figure 6.2.</w:t>
      </w:r>
      <w:r w:rsidRPr="00EF20F7">
        <w:rPr>
          <w:lang w:eastAsia="zh-CN"/>
        </w:rPr>
        <w:t>8</w:t>
      </w:r>
      <w:r w:rsidRPr="00EF20F7">
        <w:t>.</w:t>
      </w:r>
      <w:r w:rsidRPr="00EF20F7">
        <w:rPr>
          <w:lang w:eastAsia="zh-CN"/>
        </w:rPr>
        <w:t>10.1</w:t>
      </w:r>
      <w:r w:rsidRPr="00EF20F7">
        <w:t xml:space="preserve"> </w:t>
      </w:r>
      <w:r w:rsidRPr="00EF20F7">
        <w:rPr>
          <w:lang w:eastAsia="zh-CN"/>
        </w:rPr>
        <w:t>Message</w:t>
      </w:r>
      <w:r w:rsidRPr="00EF20F7">
        <w:rPr>
          <w:rFonts w:eastAsia="Batang"/>
        </w:rPr>
        <w:t xml:space="preserve"> </w:t>
      </w:r>
      <w:r w:rsidRPr="00EF20F7">
        <w:rPr>
          <w:lang w:eastAsia="zh-CN"/>
        </w:rPr>
        <w:t>record</w:t>
      </w:r>
      <w:r w:rsidRPr="00EF20F7">
        <w:t xml:space="preserve"> (message sequence chart)</w:t>
      </w:r>
    </w:p>
    <w:p w14:paraId="3769EC8E" w14:textId="77777777" w:rsidR="00AD072D" w:rsidRPr="00EF20F7" w:rsidRDefault="00AD072D" w:rsidP="00AD072D">
      <w:pPr>
        <w:pStyle w:val="Heading3"/>
        <w:rPr>
          <w:lang w:eastAsia="zh-CN"/>
        </w:rPr>
      </w:pPr>
      <w:bookmarkStart w:id="306" w:name="_Toc517465022"/>
      <w:bookmarkStart w:id="307" w:name="_Toc67396727"/>
      <w:smartTag w:uri="urn:schemas-microsoft-com:office:smarttags" w:element="chsdate">
        <w:smartTagPr>
          <w:attr w:name="Year" w:val="1899"/>
          <w:attr w:name="Month" w:val="12"/>
          <w:attr w:name="Day" w:val="30"/>
          <w:attr w:name="IsLunarDate" w:val="False"/>
          <w:attr w:name="IsROCDate" w:val="False"/>
        </w:smartTagPr>
        <w:r w:rsidRPr="00EF20F7">
          <w:lastRenderedPageBreak/>
          <w:t>6.2.</w:t>
        </w:r>
        <w:r w:rsidRPr="00EF20F7">
          <w:rPr>
            <w:lang w:eastAsia="zh-CN"/>
          </w:rPr>
          <w:t>9</w:t>
        </w:r>
        <w:r w:rsidRPr="00EF20F7">
          <w:rPr>
            <w:lang w:eastAsia="zh-CN"/>
          </w:rPr>
          <w:tab/>
          <w:t>A</w:t>
        </w:r>
      </w:smartTag>
      <w:r w:rsidRPr="00EF20F7">
        <w:rPr>
          <w:lang w:eastAsia="zh-CN"/>
        </w:rPr>
        <w:t>udio Conference Procedure</w:t>
      </w:r>
      <w:bookmarkEnd w:id="306"/>
      <w:bookmarkEnd w:id="307"/>
    </w:p>
    <w:p w14:paraId="75A4C525" w14:textId="77777777" w:rsidR="00AD072D" w:rsidRPr="00EF20F7" w:rsidRDefault="00AD072D" w:rsidP="00AD072D">
      <w:pPr>
        <w:pStyle w:val="Heading4"/>
        <w:rPr>
          <w:rFonts w:eastAsia="Batang"/>
        </w:rPr>
      </w:pPr>
      <w:bookmarkStart w:id="308" w:name="_Toc517465023"/>
      <w:bookmarkStart w:id="309" w:name="_Toc6739672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6.2.9</w:t>
        </w:r>
      </w:smartTag>
      <w:r w:rsidRPr="00EF20F7">
        <w:rPr>
          <w:rFonts w:eastAsia="Batang"/>
        </w:rPr>
        <w:t>.1</w:t>
      </w:r>
      <w:r w:rsidRPr="00EF20F7">
        <w:rPr>
          <w:rFonts w:eastAsia="Batang"/>
        </w:rPr>
        <w:tab/>
        <w:t>Context Model</w:t>
      </w:r>
      <w:bookmarkEnd w:id="308"/>
      <w:bookmarkEnd w:id="309"/>
    </w:p>
    <w:p w14:paraId="4D2C1A2C" w14:textId="77777777" w:rsidR="00AD072D" w:rsidRPr="00EF20F7" w:rsidRDefault="00AD072D" w:rsidP="00AD072D">
      <w:pPr>
        <w:rPr>
          <w:lang w:eastAsia="zh-CN"/>
        </w:rPr>
      </w:pPr>
      <w:r w:rsidRPr="00EF20F7">
        <w:rPr>
          <w:lang w:eastAsia="zh-CN"/>
        </w:rPr>
        <w:t>A conference consists of one context with terminations representing each user. The MRFP shall consider the context to represent an ad-hoc conference when three or more terminations have been through-connected.</w:t>
      </w:r>
    </w:p>
    <w:p w14:paraId="2FF4DC08" w14:textId="77777777" w:rsidR="00AD072D" w:rsidRPr="00EF20F7" w:rsidRDefault="00AD072D" w:rsidP="00AD072D">
      <w:pPr>
        <w:pStyle w:val="Heading4"/>
        <w:rPr>
          <w:rFonts w:eastAsia="Batang"/>
        </w:rPr>
      </w:pPr>
      <w:bookmarkStart w:id="310" w:name="_Toc517465024"/>
      <w:bookmarkStart w:id="311" w:name="_Toc67396729"/>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6.2.9</w:t>
        </w:r>
      </w:smartTag>
      <w:r w:rsidRPr="00EF20F7">
        <w:rPr>
          <w:rFonts w:eastAsia="Batang"/>
        </w:rPr>
        <w:t>.2</w:t>
      </w:r>
      <w:r w:rsidRPr="00EF20F7">
        <w:rPr>
          <w:rFonts w:eastAsia="Batang"/>
        </w:rPr>
        <w:tab/>
        <w:t>Ad-hoc Conferences</w:t>
      </w:r>
      <w:bookmarkEnd w:id="310"/>
      <w:bookmarkEnd w:id="311"/>
    </w:p>
    <w:p w14:paraId="5FA9F4C6" w14:textId="77777777" w:rsidR="00AD072D" w:rsidRPr="00EF20F7" w:rsidRDefault="00AD072D" w:rsidP="00AD072D">
      <w:pPr>
        <w:pStyle w:val="Heading5"/>
      </w:pPr>
      <w:bookmarkStart w:id="312" w:name="_Toc517465025"/>
      <w:bookmarkStart w:id="313" w:name="_Toc67396730"/>
      <w:smartTag w:uri="urn:schemas-microsoft-com:office:smarttags" w:element="chsdate">
        <w:smartTagPr>
          <w:attr w:name="Year" w:val="1899"/>
          <w:attr w:name="Month" w:val="12"/>
          <w:attr w:name="Day" w:val="30"/>
          <w:attr w:name="IsLunarDate" w:val="False"/>
          <w:attr w:name="IsROCDate" w:val="False"/>
        </w:smartTagPr>
        <w:r w:rsidRPr="00EF20F7">
          <w:t>6.2.9</w:t>
        </w:r>
      </w:smartTag>
      <w:r w:rsidRPr="00EF20F7">
        <w:t>.2.1</w:t>
      </w:r>
      <w:r w:rsidRPr="00EF20F7">
        <w:tab/>
        <w:t>General</w:t>
      </w:r>
      <w:bookmarkEnd w:id="312"/>
      <w:bookmarkEnd w:id="313"/>
    </w:p>
    <w:p w14:paraId="16202FEA" w14:textId="07827C0C" w:rsidR="00AD072D" w:rsidRPr="00EF20F7" w:rsidRDefault="00AD072D" w:rsidP="00AD072D">
      <w:pPr>
        <w:rPr>
          <w:lang w:eastAsia="zh-CN"/>
        </w:rPr>
      </w:pPr>
      <w:r w:rsidRPr="00EF20F7">
        <w:rPr>
          <w:lang w:eastAsia="zh-CN"/>
        </w:rPr>
        <w:t xml:space="preserve">An ad-hoc conference starts without any prior booking or reservation when a user initiates the conference, for further definition of ad-hoc conference, see 3GPP </w:t>
      </w:r>
      <w:r w:rsidR="001B11EB" w:rsidRPr="00EF20F7">
        <w:rPr>
          <w:lang w:eastAsia="zh-CN"/>
        </w:rPr>
        <w:t>TS</w:t>
      </w:r>
      <w:r w:rsidR="001B11EB">
        <w:rPr>
          <w:lang w:eastAsia="zh-CN"/>
        </w:rPr>
        <w:t> </w:t>
      </w:r>
      <w:r w:rsidR="001B11EB" w:rsidRPr="00EF20F7">
        <w:rPr>
          <w:lang w:eastAsia="zh-CN"/>
        </w:rPr>
        <w:t>2</w:t>
      </w:r>
      <w:r w:rsidRPr="00EF20F7">
        <w:rPr>
          <w:lang w:eastAsia="zh-CN"/>
        </w:rPr>
        <w:t>4.147</w:t>
      </w:r>
      <w:r w:rsidR="001B11EB">
        <w:rPr>
          <w:lang w:eastAsia="zh-CN"/>
        </w:rPr>
        <w:t> </w:t>
      </w:r>
      <w:r w:rsidR="001B11EB"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6BDAF1A2" w14:textId="77777777" w:rsidR="00AD072D" w:rsidRPr="00EF20F7" w:rsidRDefault="00AD072D" w:rsidP="00AD072D">
      <w:pPr>
        <w:pStyle w:val="Heading5"/>
        <w:rPr>
          <w:lang w:eastAsia="zh-CN"/>
        </w:rPr>
      </w:pPr>
      <w:bookmarkStart w:id="314" w:name="_Toc517465026"/>
      <w:bookmarkStart w:id="315" w:name="_Toc6739673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.2.2</w:t>
      </w:r>
      <w:r w:rsidRPr="00EF20F7">
        <w:rPr>
          <w:lang w:eastAsia="zh-CN"/>
        </w:rPr>
        <w:tab/>
        <w:t>Create Ad-hoc Audio Conference Procedure</w:t>
      </w:r>
      <w:bookmarkEnd w:id="314"/>
      <w:bookmarkEnd w:id="315"/>
    </w:p>
    <w:p w14:paraId="4974B495" w14:textId="1678A1E1" w:rsidR="00AD072D" w:rsidRPr="00EF20F7" w:rsidRDefault="00AD072D" w:rsidP="00AD072D">
      <w:pPr>
        <w:rPr>
          <w:lang w:eastAsia="zh-CN"/>
        </w:rPr>
      </w:pPr>
      <w:r w:rsidRPr="00EF20F7">
        <w:rPr>
          <w:lang w:eastAsia="zh-CN"/>
        </w:rPr>
        <w:t xml:space="preserve">The MRFC receives a trigger to create an ad-hoc conference. The MRFC then initiates the "Reserve and Configure IMS Resources" procedure as specified in </w:t>
      </w:r>
      <w:r w:rsidR="001B11EB">
        <w:rPr>
          <w:lang w:eastAsia="zh-CN"/>
        </w:rPr>
        <w:t>clause </w:t>
      </w:r>
      <w:r w:rsidR="001B11EB" w:rsidRPr="00EF20F7">
        <w:rPr>
          <w:lang w:eastAsia="zh-CN"/>
        </w:rPr>
        <w:t>8</w:t>
      </w:r>
      <w:r w:rsidRPr="00EF20F7">
        <w:rPr>
          <w:lang w:eastAsia="zh-CN"/>
        </w:rPr>
        <w:t>.20.</w:t>
      </w:r>
    </w:p>
    <w:p w14:paraId="1D40A527" w14:textId="77777777" w:rsidR="00AD072D" w:rsidRPr="00EF20F7" w:rsidRDefault="00AD072D" w:rsidP="00AD072D">
      <w:pPr>
        <w:rPr>
          <w:lang w:eastAsia="zh-CN"/>
        </w:rPr>
      </w:pPr>
      <w:r w:rsidRPr="00EF20F7">
        <w:rPr>
          <w:lang w:eastAsia="zh-CN"/>
        </w:rPr>
        <w:t>The MRFC:</w:t>
      </w:r>
    </w:p>
    <w:p w14:paraId="540C87A8" w14:textId="77777777" w:rsidR="00AD072D" w:rsidRPr="00EF20F7" w:rsidRDefault="00AD072D" w:rsidP="00AD072D">
      <w:pPr>
        <w:pStyle w:val="B10"/>
        <w:rPr>
          <w:lang w:eastAsia="zh-CN"/>
        </w:rPr>
      </w:pPr>
      <w:r w:rsidRPr="00EF20F7">
        <w:rPr>
          <w:lang w:eastAsia="zh-CN"/>
        </w:rPr>
        <w:t>Requests a new context and a new bearer termination including the Remote Connection Address.</w:t>
      </w:r>
    </w:p>
    <w:p w14:paraId="7FBD2499" w14:textId="77777777" w:rsidR="00AD072D" w:rsidRPr="00EF20F7" w:rsidRDefault="00AD072D" w:rsidP="00AD072D">
      <w:pPr>
        <w:rPr>
          <w:lang w:eastAsia="zh-CN"/>
        </w:rPr>
      </w:pPr>
      <w:r w:rsidRPr="00EF20F7">
        <w:rPr>
          <w:lang w:eastAsia="zh-CN"/>
        </w:rPr>
        <w:t>The MRFP:</w:t>
      </w:r>
    </w:p>
    <w:p w14:paraId="1632095B" w14:textId="77777777" w:rsidR="00AD072D" w:rsidRPr="00EF20F7" w:rsidRDefault="00AD072D" w:rsidP="00AD072D">
      <w:pPr>
        <w:pStyle w:val="B10"/>
        <w:rPr>
          <w:lang w:eastAsia="zh-CN"/>
        </w:rPr>
      </w:pPr>
      <w:r w:rsidRPr="00EF20F7">
        <w:rPr>
          <w:lang w:eastAsia="zh-CN"/>
        </w:rPr>
        <w:t>Creates a new context</w:t>
      </w:r>
    </w:p>
    <w:p w14:paraId="189DA0A2" w14:textId="77777777" w:rsidR="00AD072D" w:rsidRPr="00EF20F7" w:rsidRDefault="00AD072D" w:rsidP="00AD072D">
      <w:pPr>
        <w:pStyle w:val="B10"/>
        <w:rPr>
          <w:lang w:eastAsia="zh-CN"/>
        </w:rPr>
      </w:pPr>
      <w:r w:rsidRPr="00EF20F7">
        <w:rPr>
          <w:lang w:eastAsia="zh-CN"/>
        </w:rPr>
        <w:t>Adds a new termination to the context and returns the Local Connection Address.</w:t>
      </w:r>
    </w:p>
    <w:p w14:paraId="72281FA5" w14:textId="77777777" w:rsidR="00AD072D" w:rsidRPr="00EF20F7" w:rsidRDefault="00AD072D" w:rsidP="00AD072D">
      <w:pPr>
        <w:rPr>
          <w:lang w:eastAsia="zh-CN"/>
        </w:rPr>
      </w:pPr>
      <w:r w:rsidRPr="00EF20F7">
        <w:rPr>
          <w:lang w:eastAsia="zh-CN"/>
        </w:rPr>
        <w:t>The MRFC:</w:t>
      </w:r>
    </w:p>
    <w:p w14:paraId="0852F102" w14:textId="77777777" w:rsidR="00AD072D" w:rsidRPr="00EF20F7" w:rsidRDefault="00AD072D" w:rsidP="00AD072D">
      <w:pPr>
        <w:pStyle w:val="B10"/>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70F49B23" w14:textId="77777777" w:rsidR="00AD072D" w:rsidRPr="00EF20F7" w:rsidRDefault="00AD072D" w:rsidP="00AD072D">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conference procedure.</w:t>
      </w:r>
    </w:p>
    <w:p w14:paraId="72F07D81" w14:textId="77777777" w:rsidR="00AD072D" w:rsidRPr="00EF20F7" w:rsidRDefault="00AD072D" w:rsidP="00AD072D">
      <w:pPr>
        <w:pStyle w:val="TH"/>
      </w:pPr>
      <w:r w:rsidRPr="00EF20F7">
        <w:rPr>
          <w:sz w:val="26"/>
          <w:szCs w:val="18"/>
          <w:lang w:eastAsia="zh-CN"/>
        </w:rPr>
        <w:object w:dxaOrig="7180" w:dyaOrig="5380" w14:anchorId="7C2D997A">
          <v:shape id="_x0000_i1059" type="#_x0000_t75" style="width:359.2pt;height:269.2pt" o:ole="">
            <v:imagedata r:id="rId52" o:title=""/>
          </v:shape>
          <o:OLEObject Type="Embed" ProgID="PowerPoint.Slide.8" ShapeID="_x0000_i1059" DrawAspect="Content" ObjectID="_1678010428" r:id="rId53"/>
        </w:object>
      </w:r>
    </w:p>
    <w:p w14:paraId="0F0BBE5E" w14:textId="77777777"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.1 Create Ad-hoc conference</w:t>
      </w:r>
    </w:p>
    <w:p w14:paraId="5092E368" w14:textId="77777777" w:rsidR="00AD072D" w:rsidRPr="00EF20F7" w:rsidRDefault="00AD072D" w:rsidP="00AD072D">
      <w:pPr>
        <w:pStyle w:val="Heading5"/>
        <w:rPr>
          <w:lang w:eastAsia="zh-CN"/>
        </w:rPr>
      </w:pPr>
      <w:bookmarkStart w:id="316" w:name="_Toc517465027"/>
      <w:bookmarkStart w:id="317" w:name="_Toc67396732"/>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6.2.9</w:t>
        </w:r>
      </w:smartTag>
      <w:r w:rsidRPr="00EF20F7">
        <w:rPr>
          <w:lang w:eastAsia="zh-CN"/>
        </w:rPr>
        <w:t>.2.3</w:t>
      </w:r>
      <w:r w:rsidRPr="00EF20F7">
        <w:rPr>
          <w:lang w:eastAsia="zh-CN"/>
        </w:rPr>
        <w:tab/>
        <w:t>Closure of Audio Conference Procedure</w:t>
      </w:r>
      <w:bookmarkEnd w:id="316"/>
      <w:bookmarkEnd w:id="317"/>
    </w:p>
    <w:p w14:paraId="2E2ADCA8" w14:textId="77777777" w:rsidR="00AD072D" w:rsidRPr="00EF20F7" w:rsidRDefault="00AD072D" w:rsidP="00AD072D">
      <w:pPr>
        <w:rPr>
          <w:lang w:eastAsia="zh-CN"/>
        </w:rPr>
      </w:pPr>
      <w:r w:rsidRPr="00EF20F7">
        <w:rPr>
          <w:lang w:eastAsia="zh-CN"/>
        </w:rPr>
        <w:t>The MRFP will in accordance with the general rules of H.248.1 delete the context when the last termination has been subtracted from the context.</w:t>
      </w:r>
    </w:p>
    <w:p w14:paraId="3D5FE4A2" w14:textId="77777777" w:rsidR="00AD072D" w:rsidRPr="00EF20F7" w:rsidRDefault="00AD072D" w:rsidP="00AD072D">
      <w:pPr>
        <w:pStyle w:val="Heading5"/>
        <w:rPr>
          <w:lang w:eastAsia="zh-CN"/>
        </w:rPr>
      </w:pPr>
      <w:bookmarkStart w:id="318" w:name="_Toc517465028"/>
      <w:bookmarkStart w:id="319" w:name="_Toc67396733"/>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.2.4</w:t>
      </w:r>
      <w:r w:rsidRPr="00EF20F7">
        <w:rPr>
          <w:lang w:eastAsia="zh-CN"/>
        </w:rPr>
        <w:tab/>
        <w:t>Add Subsequent User to Conference; Dial-out</w:t>
      </w:r>
      <w:bookmarkEnd w:id="318"/>
      <w:bookmarkEnd w:id="319"/>
    </w:p>
    <w:p w14:paraId="22D2FF42" w14:textId="2ECA6E9B" w:rsidR="00AD072D" w:rsidRPr="00EF20F7" w:rsidRDefault="00AD072D" w:rsidP="00AD072D">
      <w:pPr>
        <w:rPr>
          <w:lang w:eastAsia="zh-CN"/>
        </w:rPr>
      </w:pPr>
      <w:r w:rsidRPr="00EF20F7">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B11EB">
        <w:rPr>
          <w:lang w:eastAsia="zh-CN"/>
        </w:rPr>
        <w:t>clause </w:t>
      </w:r>
      <w:r w:rsidR="001B11EB" w:rsidRPr="00EF20F7">
        <w:t>8</w:t>
      </w:r>
      <w:r w:rsidRPr="00EF20F7">
        <w:t>.21.</w:t>
      </w:r>
    </w:p>
    <w:p w14:paraId="139749BE" w14:textId="77777777" w:rsidR="00AD072D" w:rsidRPr="00EF20F7" w:rsidRDefault="00AD072D" w:rsidP="00AD072D">
      <w:pPr>
        <w:rPr>
          <w:lang w:eastAsia="zh-CN"/>
        </w:rPr>
      </w:pPr>
      <w:r w:rsidRPr="00EF20F7">
        <w:rPr>
          <w:lang w:eastAsia="zh-CN"/>
        </w:rPr>
        <w:t>The MRFC:</w:t>
      </w:r>
    </w:p>
    <w:p w14:paraId="2DF4AB6E" w14:textId="77777777" w:rsidR="00AD072D" w:rsidRPr="00EF20F7" w:rsidRDefault="00AD072D" w:rsidP="00AD072D">
      <w:pPr>
        <w:pStyle w:val="B10"/>
        <w:rPr>
          <w:lang w:eastAsia="zh-CN"/>
        </w:rPr>
      </w:pPr>
      <w:r w:rsidRPr="00EF20F7">
        <w:rPr>
          <w:lang w:eastAsia="zh-CN"/>
        </w:rPr>
        <w:t>Requests a bearer termination to be added to the existing context.</w:t>
      </w:r>
    </w:p>
    <w:p w14:paraId="1E6177A6" w14:textId="77777777" w:rsidR="00AD072D" w:rsidRPr="00EF20F7" w:rsidRDefault="00AD072D" w:rsidP="00AD072D">
      <w:pPr>
        <w:rPr>
          <w:lang w:eastAsia="zh-CN"/>
        </w:rPr>
      </w:pPr>
      <w:r w:rsidRPr="00EF20F7">
        <w:rPr>
          <w:lang w:eastAsia="zh-CN"/>
        </w:rPr>
        <w:t>The MRFP:</w:t>
      </w:r>
    </w:p>
    <w:p w14:paraId="1C37E93C" w14:textId="77777777" w:rsidR="00AD072D" w:rsidRPr="00EF20F7" w:rsidRDefault="00AD072D" w:rsidP="00AD072D">
      <w:pPr>
        <w:pStyle w:val="B10"/>
        <w:rPr>
          <w:lang w:eastAsia="zh-CN"/>
        </w:rPr>
      </w:pPr>
      <w:r w:rsidRPr="00EF20F7">
        <w:rPr>
          <w:lang w:eastAsia="zh-CN"/>
        </w:rPr>
        <w:t>Adds a bearer termination to the existing context and notifies the MRFC about its reserved resources and connection address.</w:t>
      </w:r>
    </w:p>
    <w:p w14:paraId="27FB52AE" w14:textId="77777777" w:rsidR="00AD072D" w:rsidRPr="00EF20F7" w:rsidRDefault="00AD072D" w:rsidP="00AD072D">
      <w:pPr>
        <w:rPr>
          <w:lang w:eastAsia="zh-CN"/>
        </w:rPr>
      </w:pPr>
      <w:r w:rsidRPr="00EF20F7">
        <w:rPr>
          <w:lang w:eastAsia="zh-CN"/>
        </w:rPr>
        <w:t>The MRFC:</w:t>
      </w:r>
    </w:p>
    <w:p w14:paraId="6F9F934E" w14:textId="77777777" w:rsidR="00AD072D" w:rsidRPr="00EF20F7" w:rsidRDefault="00AD072D" w:rsidP="00AD072D">
      <w:pPr>
        <w:pStyle w:val="B10"/>
        <w:rPr>
          <w:lang w:eastAsia="zh-CN"/>
        </w:rPr>
      </w:pPr>
      <w:r w:rsidRPr="00EF20F7">
        <w:rPr>
          <w:lang w:eastAsia="zh-CN"/>
        </w:rPr>
        <w:t>Sends a notification to the new user about the MRFP</w:t>
      </w:r>
      <w:r>
        <w:rPr>
          <w:lang w:eastAsia="zh-CN"/>
        </w:rPr>
        <w:t>'</w:t>
      </w:r>
      <w:r w:rsidRPr="00EF20F7">
        <w:rPr>
          <w:lang w:eastAsia="zh-CN"/>
        </w:rPr>
        <w:t>s resources and connection address.</w:t>
      </w:r>
    </w:p>
    <w:p w14:paraId="57E31D15" w14:textId="4E87AFFB" w:rsidR="00AD072D" w:rsidRPr="00EF20F7" w:rsidRDefault="00AD072D" w:rsidP="00AD072D">
      <w:r w:rsidRPr="00EF20F7">
        <w:t>The MRFC will then receive a trigger containing the new user</w:t>
      </w:r>
      <w:r>
        <w:t>'</w:t>
      </w:r>
      <w:r w:rsidRPr="00EF20F7">
        <w:t xml:space="preserve">s address and resources. The MRFC initiates the "Configure IMS resources" procedure as specified in </w:t>
      </w:r>
      <w:r w:rsidR="001B11EB">
        <w:t>clause </w:t>
      </w:r>
      <w:r w:rsidR="001B11EB" w:rsidRPr="00EF20F7">
        <w:t>8</w:t>
      </w:r>
      <w:r w:rsidRPr="00EF20F7">
        <w:t>.22.</w:t>
      </w:r>
    </w:p>
    <w:p w14:paraId="3EDF914F" w14:textId="77777777" w:rsidR="00AD072D" w:rsidRPr="00EF20F7" w:rsidRDefault="00AD072D" w:rsidP="00AD072D">
      <w:r w:rsidRPr="00EF20F7">
        <w:t>The MRFC:</w:t>
      </w:r>
    </w:p>
    <w:p w14:paraId="21D66602" w14:textId="77777777" w:rsidR="00AD072D" w:rsidRPr="00EF20F7" w:rsidRDefault="00AD072D" w:rsidP="00AD072D">
      <w:pPr>
        <w:pStyle w:val="B10"/>
      </w:pPr>
      <w:r w:rsidRPr="00EF20F7">
        <w:rPr>
          <w:lang w:eastAsia="zh-CN"/>
        </w:rPr>
        <w:t>R</w:t>
      </w:r>
      <w:r w:rsidRPr="00EF20F7">
        <w:t>equests that remote address and resources be configured to the termination</w:t>
      </w:r>
    </w:p>
    <w:p w14:paraId="39141A31" w14:textId="77777777" w:rsidR="00AD072D" w:rsidRPr="00EF20F7" w:rsidRDefault="00AD072D" w:rsidP="00AD072D">
      <w:r w:rsidRPr="00EF20F7">
        <w:t>The MRFP:</w:t>
      </w:r>
    </w:p>
    <w:p w14:paraId="533D9DDF" w14:textId="77777777" w:rsidR="00AD072D" w:rsidRPr="00EF20F7" w:rsidRDefault="00AD072D" w:rsidP="00AD072D">
      <w:pPr>
        <w:pStyle w:val="B10"/>
      </w:pPr>
      <w:r w:rsidRPr="00EF20F7">
        <w:rPr>
          <w:lang w:eastAsia="zh-CN"/>
        </w:rPr>
        <w:t>M</w:t>
      </w:r>
      <w:r w:rsidRPr="00EF20F7">
        <w:t>odifies the termination using the received data and confirms the action</w:t>
      </w:r>
    </w:p>
    <w:p w14:paraId="7DDE4634" w14:textId="77777777" w:rsidR="00AD072D" w:rsidRPr="00EF20F7" w:rsidRDefault="00AD072D" w:rsidP="00AD072D">
      <w:r w:rsidRPr="00EF20F7">
        <w:t>The MRFC:</w:t>
      </w:r>
    </w:p>
    <w:p w14:paraId="5338430F" w14:textId="77777777" w:rsidR="00AD072D" w:rsidRPr="00EF20F7" w:rsidRDefault="00AD072D" w:rsidP="00AD072D">
      <w:pPr>
        <w:pStyle w:val="B10"/>
      </w:pPr>
      <w:r w:rsidRPr="00EF20F7">
        <w:t>Notifies the new participant about the result</w:t>
      </w:r>
    </w:p>
    <w:p w14:paraId="30716E31" w14:textId="77777777" w:rsidR="00AD072D" w:rsidRPr="00EF20F7" w:rsidRDefault="00AD072D" w:rsidP="00AD072D">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w:t>
      </w:r>
    </w:p>
    <w:p w14:paraId="0A9D1C2E" w14:textId="77777777" w:rsidR="00AD072D" w:rsidRPr="00EF20F7" w:rsidRDefault="00AD072D" w:rsidP="00AD072D">
      <w:pPr>
        <w:pStyle w:val="TH"/>
      </w:pPr>
      <w:r w:rsidRPr="00EF20F7">
        <w:rPr>
          <w:lang w:eastAsia="zh-CN"/>
        </w:rPr>
        <w:object w:dxaOrig="7180" w:dyaOrig="5380" w14:anchorId="7C65CFCF">
          <v:shape id="_x0000_i1060" type="#_x0000_t75" style="width:359.2pt;height:269.2pt" o:ole="">
            <v:imagedata r:id="rId54" o:title=""/>
          </v:shape>
          <o:OLEObject Type="Embed" ProgID="PowerPoint.Slide.8" ShapeID="_x0000_i1060" DrawAspect="Content" ObjectID="_1678010429" r:id="rId55"/>
        </w:object>
      </w:r>
    </w:p>
    <w:p w14:paraId="484EC409" w14:textId="77777777"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 Procedure to add user in Dial-out scenario</w:t>
      </w:r>
    </w:p>
    <w:p w14:paraId="10C3775F" w14:textId="77777777" w:rsidR="00AD072D" w:rsidRPr="00EF20F7" w:rsidRDefault="00AD072D" w:rsidP="00AD072D">
      <w:pPr>
        <w:pStyle w:val="Heading5"/>
        <w:rPr>
          <w:lang w:eastAsia="zh-CN"/>
        </w:rPr>
      </w:pPr>
      <w:bookmarkStart w:id="320" w:name="_Toc517465029"/>
      <w:bookmarkStart w:id="321" w:name="_Toc6739673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.2.5</w:t>
      </w:r>
      <w:r w:rsidRPr="00EF20F7">
        <w:rPr>
          <w:lang w:eastAsia="zh-CN"/>
        </w:rPr>
        <w:tab/>
        <w:t>Add subsequent user to conference; Dial-in</w:t>
      </w:r>
      <w:bookmarkEnd w:id="320"/>
      <w:bookmarkEnd w:id="321"/>
    </w:p>
    <w:p w14:paraId="35C732C8" w14:textId="10383476" w:rsidR="00AD072D" w:rsidRPr="00EF20F7" w:rsidRDefault="00AD072D" w:rsidP="00AD072D">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B11EB">
        <w:rPr>
          <w:lang w:eastAsia="zh-CN"/>
        </w:rPr>
        <w:t>clause </w:t>
      </w:r>
      <w:r w:rsidR="001B11EB" w:rsidRPr="00EF20F7">
        <w:rPr>
          <w:lang w:eastAsia="zh-CN"/>
        </w:rPr>
        <w:t>8</w:t>
      </w:r>
      <w:r w:rsidRPr="00EF20F7">
        <w:rPr>
          <w:lang w:eastAsia="zh-CN"/>
        </w:rPr>
        <w:t>.20.</w:t>
      </w:r>
    </w:p>
    <w:p w14:paraId="35F3F022" w14:textId="77777777" w:rsidR="00AD072D" w:rsidRPr="00EF20F7" w:rsidRDefault="00AD072D" w:rsidP="00AD072D">
      <w:pPr>
        <w:rPr>
          <w:lang w:eastAsia="zh-CN"/>
        </w:rPr>
      </w:pPr>
      <w:r w:rsidRPr="00EF20F7">
        <w:rPr>
          <w:lang w:eastAsia="zh-CN"/>
        </w:rPr>
        <w:t>The MRFC:</w:t>
      </w:r>
    </w:p>
    <w:p w14:paraId="6A501B25" w14:textId="77777777" w:rsidR="00AD072D" w:rsidRPr="00EF20F7" w:rsidRDefault="00AD072D" w:rsidP="00AD072D">
      <w:pPr>
        <w:pStyle w:val="B10"/>
        <w:rPr>
          <w:lang w:eastAsia="zh-CN"/>
        </w:rPr>
      </w:pPr>
      <w:r w:rsidRPr="00EF20F7">
        <w:rPr>
          <w:lang w:eastAsia="zh-CN"/>
        </w:rPr>
        <w:t>Requests a new bearer termination, including the Remote Connection Address, to be added to the existing context.</w:t>
      </w:r>
    </w:p>
    <w:p w14:paraId="1E2E4FA2" w14:textId="77777777" w:rsidR="00AD072D" w:rsidRPr="00EF20F7" w:rsidRDefault="00AD072D" w:rsidP="00AD072D">
      <w:pPr>
        <w:rPr>
          <w:lang w:eastAsia="zh-CN"/>
        </w:rPr>
      </w:pPr>
      <w:r w:rsidRPr="00EF20F7">
        <w:rPr>
          <w:lang w:eastAsia="zh-CN"/>
        </w:rPr>
        <w:t>The MRFP:</w:t>
      </w:r>
    </w:p>
    <w:p w14:paraId="71B1B09F" w14:textId="77777777" w:rsidR="00AD072D" w:rsidRPr="00EF20F7" w:rsidRDefault="00AD072D" w:rsidP="00AD072D">
      <w:pPr>
        <w:pStyle w:val="B10"/>
        <w:rPr>
          <w:lang w:eastAsia="zh-CN"/>
        </w:rPr>
      </w:pPr>
      <w:r w:rsidRPr="00EF20F7">
        <w:rPr>
          <w:lang w:eastAsia="zh-CN"/>
        </w:rPr>
        <w:t>Adds a new termination to the existing context and returns the Local Connection Address.</w:t>
      </w:r>
    </w:p>
    <w:p w14:paraId="48D1BB7F" w14:textId="77777777" w:rsidR="00AD072D" w:rsidRPr="00EF20F7" w:rsidRDefault="00AD072D" w:rsidP="00AD072D">
      <w:pPr>
        <w:rPr>
          <w:lang w:eastAsia="zh-CN"/>
        </w:rPr>
      </w:pPr>
      <w:r w:rsidRPr="00EF20F7">
        <w:rPr>
          <w:lang w:eastAsia="zh-CN"/>
        </w:rPr>
        <w:t>The MRFC notifies the new user about the Local Connection Address.</w:t>
      </w:r>
    </w:p>
    <w:p w14:paraId="3112DB2B" w14:textId="77777777" w:rsidR="00AD072D" w:rsidRPr="00EF20F7" w:rsidRDefault="00AD072D" w:rsidP="00AD072D">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w:t>
      </w:r>
    </w:p>
    <w:p w14:paraId="3B6EC6E8" w14:textId="77777777" w:rsidR="00AD072D" w:rsidRPr="00EF20F7" w:rsidRDefault="00AD072D" w:rsidP="00AD072D">
      <w:pPr>
        <w:pStyle w:val="TH"/>
      </w:pPr>
      <w:r w:rsidRPr="00EF20F7">
        <w:rPr>
          <w:lang w:eastAsia="zh-CN"/>
        </w:rPr>
        <w:object w:dxaOrig="7180" w:dyaOrig="5380" w14:anchorId="68E22704">
          <v:shape id="_x0000_i1061" type="#_x0000_t75" style="width:359.2pt;height:269.2pt" o:ole="">
            <v:imagedata r:id="rId56" o:title=""/>
          </v:shape>
          <o:OLEObject Type="Embed" ProgID="PowerPoint.Slide.8" ShapeID="_x0000_i1061" DrawAspect="Content" ObjectID="_1678010430" r:id="rId57"/>
        </w:object>
      </w:r>
    </w:p>
    <w:p w14:paraId="23D1744C" w14:textId="77777777"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.3 Procedure to add user in Dial-in scenario</w:t>
      </w:r>
    </w:p>
    <w:p w14:paraId="35673C0F" w14:textId="77777777" w:rsidR="00AD072D" w:rsidRPr="00EF20F7" w:rsidRDefault="00AD072D" w:rsidP="00AD072D">
      <w:pPr>
        <w:pStyle w:val="Heading5"/>
        <w:rPr>
          <w:lang w:eastAsia="zh-CN"/>
        </w:rPr>
      </w:pPr>
      <w:bookmarkStart w:id="322" w:name="_Toc517465030"/>
      <w:bookmarkStart w:id="323" w:name="_Toc6739673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.2.6</w:t>
      </w:r>
      <w:r w:rsidRPr="00EF20F7">
        <w:rPr>
          <w:lang w:eastAsia="zh-CN"/>
        </w:rPr>
        <w:tab/>
        <w:t>Remove Conference Participant Procedure</w:t>
      </w:r>
      <w:bookmarkEnd w:id="322"/>
      <w:bookmarkEnd w:id="323"/>
    </w:p>
    <w:p w14:paraId="5477EAFB" w14:textId="7AEB5430" w:rsidR="00AD072D" w:rsidRPr="00EF20F7" w:rsidRDefault="00AD072D" w:rsidP="00AD072D">
      <w:pPr>
        <w:rPr>
          <w:lang w:eastAsia="zh-CN"/>
        </w:rPr>
      </w:pPr>
      <w:r w:rsidRPr="00EF20F7">
        <w:rPr>
          <w:lang w:eastAsia="zh-CN"/>
        </w:rPr>
        <w:t xml:space="preserve">When the MRFC receives a trigger that a user has left the conference, it initiates the "Release IMS termination" procedure as specified in </w:t>
      </w:r>
      <w:r w:rsidR="001B11EB">
        <w:rPr>
          <w:lang w:eastAsia="zh-CN"/>
        </w:rPr>
        <w:t>clause </w:t>
      </w:r>
      <w:r w:rsidR="001B11EB" w:rsidRPr="00EF20F7">
        <w:rPr>
          <w:lang w:eastAsia="zh-CN"/>
        </w:rPr>
        <w:t>8</w:t>
      </w:r>
      <w:r w:rsidRPr="00EF20F7">
        <w:rPr>
          <w:lang w:eastAsia="zh-CN"/>
        </w:rPr>
        <w:t>.23.</w:t>
      </w:r>
    </w:p>
    <w:p w14:paraId="177E8FBB" w14:textId="77777777" w:rsidR="00AD072D" w:rsidRPr="00EF20F7" w:rsidRDefault="00AD072D" w:rsidP="00AD072D">
      <w:pPr>
        <w:rPr>
          <w:lang w:eastAsia="zh-CN"/>
        </w:rPr>
      </w:pPr>
      <w:r w:rsidRPr="00EF20F7">
        <w:rPr>
          <w:lang w:eastAsia="zh-CN"/>
        </w:rPr>
        <w:t>The MRFC:</w:t>
      </w:r>
    </w:p>
    <w:p w14:paraId="6D5CA5AA" w14:textId="77777777" w:rsidR="00AD072D" w:rsidRPr="00EF20F7" w:rsidRDefault="00AD072D" w:rsidP="00AD072D">
      <w:pPr>
        <w:pStyle w:val="B10"/>
        <w:rPr>
          <w:lang w:eastAsia="zh-CN"/>
        </w:rPr>
      </w:pPr>
      <w:r w:rsidRPr="00EF20F7">
        <w:rPr>
          <w:lang w:eastAsia="zh-CN"/>
        </w:rPr>
        <w:t>Requests that the termination is released.</w:t>
      </w:r>
    </w:p>
    <w:p w14:paraId="164C5575" w14:textId="77777777" w:rsidR="00AD072D" w:rsidRPr="00EF20F7" w:rsidRDefault="00AD072D" w:rsidP="00AD072D">
      <w:pPr>
        <w:rPr>
          <w:lang w:eastAsia="zh-CN"/>
        </w:rPr>
      </w:pPr>
      <w:r w:rsidRPr="00EF20F7">
        <w:rPr>
          <w:lang w:eastAsia="zh-CN"/>
        </w:rPr>
        <w:t>The MRFP:</w:t>
      </w:r>
    </w:p>
    <w:p w14:paraId="09773629" w14:textId="77777777" w:rsidR="00AD072D" w:rsidRPr="00EF20F7" w:rsidRDefault="00AD072D" w:rsidP="00AD072D">
      <w:pPr>
        <w:pStyle w:val="B10"/>
        <w:rPr>
          <w:lang w:eastAsia="zh-CN"/>
        </w:rPr>
      </w:pPr>
      <w:r w:rsidRPr="00EF20F7">
        <w:rPr>
          <w:lang w:eastAsia="zh-CN"/>
        </w:rPr>
        <w:t>Releases the termination and informs the MRFC about the result.</w:t>
      </w:r>
    </w:p>
    <w:p w14:paraId="3D656F67" w14:textId="77777777" w:rsidR="00AD072D" w:rsidRPr="00EF20F7" w:rsidRDefault="00AD072D" w:rsidP="00AD072D">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conference participant procedure.</w:t>
      </w:r>
    </w:p>
    <w:p w14:paraId="776F9835" w14:textId="77777777" w:rsidR="00AD072D" w:rsidRPr="00EF20F7" w:rsidRDefault="00BD3AE7" w:rsidP="00AD072D">
      <w:pPr>
        <w:pStyle w:val="TH"/>
      </w:pPr>
      <w:r>
        <w:lastRenderedPageBreak/>
        <w:pict w14:anchorId="46FFB72B">
          <v:shape id="_x0000_i1062" type="#_x0000_t75" style="width:359.2pt;height:269.2pt">
            <v:imagedata r:id="rId58" o:title=""/>
          </v:shape>
        </w:pict>
      </w:r>
    </w:p>
    <w:p w14:paraId="0F2F28A3" w14:textId="77777777"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.4 Procedure to remove conference participant</w:t>
      </w:r>
    </w:p>
    <w:p w14:paraId="1F36A09A" w14:textId="77777777" w:rsidR="00AD072D" w:rsidRPr="00EF20F7" w:rsidRDefault="00AD072D" w:rsidP="00AD072D">
      <w:pPr>
        <w:pStyle w:val="Heading3"/>
        <w:rPr>
          <w:lang w:eastAsia="zh-CN"/>
        </w:rPr>
      </w:pPr>
      <w:bookmarkStart w:id="324" w:name="_Toc517465031"/>
      <w:bookmarkStart w:id="325" w:name="_Toc67396736"/>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10</w:t>
        </w:r>
        <w:r w:rsidRPr="00EF20F7">
          <w:rPr>
            <w:lang w:eastAsia="zh-CN"/>
          </w:rPr>
          <w:tab/>
        </w:r>
      </w:smartTag>
      <w:r w:rsidRPr="00EF20F7">
        <w:rPr>
          <w:lang w:eastAsia="zh-CN"/>
        </w:rPr>
        <w:t>Multimedia Conference Procedures</w:t>
      </w:r>
      <w:bookmarkEnd w:id="324"/>
      <w:bookmarkEnd w:id="325"/>
    </w:p>
    <w:p w14:paraId="0DBBEDF1" w14:textId="77777777" w:rsidR="00AD072D" w:rsidRPr="00EF20F7" w:rsidRDefault="00AD072D" w:rsidP="00AD072D">
      <w:pPr>
        <w:pStyle w:val="Heading4"/>
      </w:pPr>
      <w:bookmarkStart w:id="326" w:name="_Toc517465032"/>
      <w:bookmarkStart w:id="327" w:name="_Toc67396737"/>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.1</w:t>
      </w:r>
      <w:r w:rsidRPr="00EF20F7">
        <w:tab/>
        <w:t>Context Model</w:t>
      </w:r>
      <w:bookmarkEnd w:id="326"/>
      <w:bookmarkEnd w:id="327"/>
    </w:p>
    <w:p w14:paraId="7DA400A7" w14:textId="77777777" w:rsidR="00AD072D" w:rsidRPr="00EF20F7" w:rsidRDefault="00AD072D" w:rsidP="00AD072D">
      <w:r w:rsidRPr="00EF20F7">
        <w:t>A conference consists of one context with terminations representing connections to the</w:t>
      </w:r>
      <w:r w:rsidRPr="00EF20F7">
        <w:rPr>
          <w:lang w:eastAsia="zh-CN"/>
        </w:rPr>
        <w:t xml:space="preserve"> </w:t>
      </w:r>
      <w:r w:rsidRPr="00EF20F7">
        <w:t>participants. Each termination shall support up to three streams, one for audio, one for messaging and one for video. The MRFP shall consider the context to represent an ad-hoc conference when three or more terminations have been through-connected.</w:t>
      </w:r>
    </w:p>
    <w:p w14:paraId="17B9F929" w14:textId="77777777" w:rsidR="00AD072D" w:rsidRPr="00EF20F7" w:rsidRDefault="00AD072D" w:rsidP="00AD072D">
      <w:r w:rsidRPr="00EF20F7">
        <w:t>It is possible for a user supporting only one media, represented by one stream, to join a conference. The user will then only participate in the part of the conference that is using the supported stream.</w:t>
      </w:r>
    </w:p>
    <w:p w14:paraId="54986259" w14:textId="77777777" w:rsidR="00AD072D" w:rsidRPr="00EF20F7" w:rsidRDefault="00AD072D" w:rsidP="00AD072D">
      <w:pPr>
        <w:pStyle w:val="Heading4"/>
      </w:pPr>
      <w:bookmarkStart w:id="328" w:name="_Toc517465033"/>
      <w:bookmarkStart w:id="329" w:name="_Toc67396738"/>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w:t>
      </w:r>
      <w:r w:rsidRPr="00EF20F7">
        <w:tab/>
        <w:t>Ad-hoc Conferences</w:t>
      </w:r>
      <w:bookmarkEnd w:id="328"/>
      <w:bookmarkEnd w:id="329"/>
    </w:p>
    <w:p w14:paraId="7501E2F8" w14:textId="77777777" w:rsidR="00AD072D" w:rsidRPr="00EF20F7" w:rsidRDefault="00AD072D" w:rsidP="00AD072D">
      <w:pPr>
        <w:pStyle w:val="Heading5"/>
      </w:pPr>
      <w:bookmarkStart w:id="330" w:name="_Toc517465034"/>
      <w:bookmarkStart w:id="331" w:name="_Toc67396739"/>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.2.1</w:t>
      </w:r>
      <w:r w:rsidRPr="00EF20F7">
        <w:tab/>
        <w:t>General</w:t>
      </w:r>
      <w:bookmarkEnd w:id="330"/>
      <w:bookmarkEnd w:id="331"/>
    </w:p>
    <w:p w14:paraId="646D40D9" w14:textId="66DD7187" w:rsidR="00AD072D" w:rsidRPr="00EF20F7" w:rsidRDefault="00AD072D" w:rsidP="00AD072D">
      <w:pPr>
        <w:rPr>
          <w:lang w:eastAsia="zh-CN"/>
        </w:rPr>
      </w:pPr>
      <w:r w:rsidRPr="00EF20F7">
        <w:rPr>
          <w:lang w:eastAsia="zh-CN"/>
        </w:rPr>
        <w:t xml:space="preserve">An ad-hoc conference starts without any prior booking or reservation when a user initiates the conference, for further definition of ad-hoc conference, see 3GPP </w:t>
      </w:r>
      <w:r w:rsidR="001B11EB" w:rsidRPr="00EF20F7">
        <w:rPr>
          <w:lang w:eastAsia="zh-CN"/>
        </w:rPr>
        <w:t>TS</w:t>
      </w:r>
      <w:r w:rsidR="001B11EB">
        <w:rPr>
          <w:lang w:eastAsia="zh-CN"/>
        </w:rPr>
        <w:t> </w:t>
      </w:r>
      <w:r w:rsidR="001B11EB" w:rsidRPr="00EF20F7">
        <w:rPr>
          <w:lang w:eastAsia="zh-CN"/>
        </w:rPr>
        <w:t>2</w:t>
      </w:r>
      <w:r w:rsidRPr="00EF20F7">
        <w:rPr>
          <w:lang w:eastAsia="zh-CN"/>
        </w:rPr>
        <w:t>4.147</w:t>
      </w:r>
      <w:r w:rsidR="001B11EB">
        <w:rPr>
          <w:lang w:eastAsia="zh-CN"/>
        </w:rPr>
        <w:t> </w:t>
      </w:r>
      <w:r w:rsidR="001B11EB"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4E5DAF4E" w14:textId="77777777" w:rsidR="00AD072D" w:rsidRPr="00EF20F7" w:rsidRDefault="00AD072D" w:rsidP="00AD072D">
      <w:pPr>
        <w:pStyle w:val="Heading5"/>
        <w:rPr>
          <w:lang w:eastAsia="zh-CN"/>
        </w:rPr>
      </w:pPr>
      <w:bookmarkStart w:id="332" w:name="_Toc517465035"/>
      <w:bookmarkStart w:id="333" w:name="_Toc6739674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.2.2</w:t>
      </w:r>
      <w:r w:rsidRPr="00EF20F7">
        <w:rPr>
          <w:lang w:eastAsia="zh-CN"/>
        </w:rPr>
        <w:tab/>
        <w:t>Create Ad-hoc Multimedia Conference Procedure</w:t>
      </w:r>
      <w:bookmarkEnd w:id="332"/>
      <w:bookmarkEnd w:id="333"/>
    </w:p>
    <w:p w14:paraId="7B1B2171" w14:textId="34279C04" w:rsidR="00AD072D" w:rsidRPr="00EF20F7" w:rsidRDefault="00AD072D" w:rsidP="00AD072D">
      <w:pPr>
        <w:rPr>
          <w:lang w:eastAsia="zh-CN"/>
        </w:rPr>
      </w:pPr>
      <w:r w:rsidRPr="00EF20F7">
        <w:rPr>
          <w:lang w:eastAsia="zh-CN"/>
        </w:rPr>
        <w:t xml:space="preserve">The MRFC receives a trigger to create an ad-hoc conference. The MRFC then initiates the "Reserve and Configure IMS Resources" procedure as specified in </w:t>
      </w:r>
      <w:r w:rsidR="001B11EB">
        <w:rPr>
          <w:lang w:eastAsia="zh-CN"/>
        </w:rPr>
        <w:t>clause </w:t>
      </w:r>
      <w:r w:rsidR="001B11EB" w:rsidRPr="00EF20F7">
        <w:rPr>
          <w:lang w:eastAsia="zh-CN"/>
        </w:rPr>
        <w:t>8</w:t>
      </w:r>
      <w:r w:rsidRPr="00EF20F7">
        <w:rPr>
          <w:lang w:eastAsia="zh-CN"/>
        </w:rPr>
        <w:t>.20, where the connection address and resources shall have multiple values for speech, messaging and video.</w:t>
      </w:r>
    </w:p>
    <w:p w14:paraId="5ADEF1A6" w14:textId="77777777" w:rsidR="00AD072D" w:rsidRPr="00EF20F7" w:rsidRDefault="00AD072D" w:rsidP="00AD072D">
      <w:pPr>
        <w:rPr>
          <w:lang w:eastAsia="zh-CN"/>
        </w:rPr>
      </w:pPr>
      <w:r w:rsidRPr="00EF20F7">
        <w:rPr>
          <w:lang w:eastAsia="zh-CN"/>
        </w:rPr>
        <w:t>The MRFC:</w:t>
      </w:r>
    </w:p>
    <w:p w14:paraId="35E9420D" w14:textId="77777777" w:rsidR="00AD072D" w:rsidRPr="00EF20F7" w:rsidRDefault="00AD072D" w:rsidP="00AD072D">
      <w:pPr>
        <w:pStyle w:val="B10"/>
        <w:rPr>
          <w:lang w:eastAsia="zh-CN"/>
        </w:rPr>
      </w:pPr>
      <w:r w:rsidRPr="00EF20F7">
        <w:rPr>
          <w:lang w:eastAsia="zh-CN"/>
        </w:rPr>
        <w:t>Requests a new context and a new bearer termination including the Remote Connection Addresses.</w:t>
      </w:r>
    </w:p>
    <w:p w14:paraId="5097B0E8" w14:textId="77777777" w:rsidR="00AD072D" w:rsidRPr="00EF20F7" w:rsidRDefault="00AD072D" w:rsidP="00AD072D">
      <w:pPr>
        <w:rPr>
          <w:lang w:eastAsia="zh-CN"/>
        </w:rPr>
      </w:pPr>
      <w:r w:rsidRPr="00EF20F7">
        <w:rPr>
          <w:lang w:eastAsia="zh-CN"/>
        </w:rPr>
        <w:t>The MRFP:</w:t>
      </w:r>
    </w:p>
    <w:p w14:paraId="666A995C" w14:textId="77777777" w:rsidR="00AD072D" w:rsidRPr="00EF20F7" w:rsidRDefault="00AD072D" w:rsidP="00AD072D">
      <w:pPr>
        <w:pStyle w:val="B10"/>
        <w:rPr>
          <w:lang w:eastAsia="zh-CN"/>
        </w:rPr>
      </w:pPr>
      <w:r w:rsidRPr="00EF20F7">
        <w:rPr>
          <w:lang w:eastAsia="zh-CN"/>
        </w:rPr>
        <w:t>Creates a new context</w:t>
      </w:r>
    </w:p>
    <w:p w14:paraId="228A3989" w14:textId="77777777" w:rsidR="00AD072D" w:rsidRPr="00EF20F7" w:rsidRDefault="00AD072D" w:rsidP="00AD072D">
      <w:pPr>
        <w:pStyle w:val="B10"/>
        <w:rPr>
          <w:lang w:eastAsia="zh-CN"/>
        </w:rPr>
      </w:pPr>
      <w:r w:rsidRPr="00EF20F7">
        <w:rPr>
          <w:lang w:eastAsia="zh-CN"/>
        </w:rPr>
        <w:t>Adds a new termination to the context and returns the Local Connection Address.</w:t>
      </w:r>
    </w:p>
    <w:p w14:paraId="2BCE11D1" w14:textId="77777777" w:rsidR="00AD072D" w:rsidRPr="00EF20F7" w:rsidRDefault="00AD072D" w:rsidP="00AD072D">
      <w:pPr>
        <w:rPr>
          <w:lang w:eastAsia="zh-CN"/>
        </w:rPr>
      </w:pPr>
      <w:r w:rsidRPr="00EF20F7">
        <w:rPr>
          <w:lang w:eastAsia="zh-CN"/>
        </w:rPr>
        <w:lastRenderedPageBreak/>
        <w:t>The MRFC:</w:t>
      </w:r>
    </w:p>
    <w:p w14:paraId="1B8E38A0" w14:textId="77777777" w:rsidR="00AD072D" w:rsidRPr="00EF20F7" w:rsidRDefault="00AD072D" w:rsidP="00AD072D">
      <w:pPr>
        <w:pStyle w:val="B10"/>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3A1F005B" w14:textId="77777777" w:rsidR="00AD072D" w:rsidRPr="00EF20F7" w:rsidRDefault="00AD072D" w:rsidP="00AD072D">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multimedia conference procedure.</w:t>
      </w:r>
    </w:p>
    <w:p w14:paraId="525D7FAB" w14:textId="77777777" w:rsidR="00AD072D" w:rsidRPr="00EF20F7" w:rsidRDefault="00AD072D" w:rsidP="00AD072D">
      <w:pPr>
        <w:pStyle w:val="TH"/>
      </w:pPr>
      <w:r w:rsidRPr="00EF20F7">
        <w:rPr>
          <w:lang w:eastAsia="zh-CN"/>
        </w:rPr>
        <w:object w:dxaOrig="7194" w:dyaOrig="5390" w14:anchorId="5B22C9FB">
          <v:shape id="_x0000_i1063" type="#_x0000_t75" style="width:5in;height:269.2pt" o:ole="">
            <v:imagedata r:id="rId59" o:title=""/>
          </v:shape>
          <o:OLEObject Type="Embed" ProgID="PowerPoint.Slide.8" ShapeID="_x0000_i1063" DrawAspect="Content" ObjectID="_1678010431" r:id="rId60"/>
        </w:object>
      </w:r>
    </w:p>
    <w:p w14:paraId="67F7B070" w14:textId="77777777"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 Create Ad-hoc conference</w:t>
      </w:r>
    </w:p>
    <w:p w14:paraId="2438B96B" w14:textId="77777777" w:rsidR="00AD072D" w:rsidRPr="00EF20F7" w:rsidRDefault="00AD072D" w:rsidP="00AD072D">
      <w:pPr>
        <w:pStyle w:val="Heading5"/>
        <w:rPr>
          <w:lang w:eastAsia="zh-CN"/>
        </w:rPr>
      </w:pPr>
      <w:bookmarkStart w:id="334" w:name="_Toc517465036"/>
      <w:bookmarkStart w:id="335" w:name="_Toc6739674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.2.3</w:t>
      </w:r>
      <w:r w:rsidRPr="00EF20F7">
        <w:rPr>
          <w:lang w:eastAsia="zh-CN"/>
        </w:rPr>
        <w:tab/>
        <w:t>Closure of Multimedia Conference Procedure</w:t>
      </w:r>
      <w:bookmarkEnd w:id="334"/>
      <w:bookmarkEnd w:id="335"/>
    </w:p>
    <w:p w14:paraId="2F2DF399" w14:textId="77777777" w:rsidR="00AD072D" w:rsidRPr="00EF20F7" w:rsidRDefault="00AD072D" w:rsidP="00AD072D">
      <w:pPr>
        <w:rPr>
          <w:lang w:eastAsia="zh-CN"/>
        </w:rPr>
      </w:pPr>
      <w:r w:rsidRPr="00EF20F7">
        <w:t>The MRFP will in accordance with the general rules of H.248.1 delete the context when the last termination has been subtracted from the context.</w:t>
      </w:r>
      <w:r w:rsidRPr="00EF20F7">
        <w:rPr>
          <w:lang w:eastAsia="zh-CN"/>
        </w:rPr>
        <w:t>.</w:t>
      </w:r>
    </w:p>
    <w:p w14:paraId="10E6F121" w14:textId="77777777" w:rsidR="00AD072D" w:rsidRPr="00EF20F7" w:rsidRDefault="00AD072D" w:rsidP="00AD072D">
      <w:pPr>
        <w:pStyle w:val="Heading5"/>
        <w:rPr>
          <w:lang w:eastAsia="zh-CN"/>
        </w:rPr>
      </w:pPr>
      <w:bookmarkStart w:id="336" w:name="_Toc517465037"/>
      <w:bookmarkStart w:id="337" w:name="_Toc67396742"/>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.2.4</w:t>
      </w:r>
      <w:r w:rsidRPr="00EF20F7">
        <w:rPr>
          <w:lang w:eastAsia="zh-CN"/>
        </w:rPr>
        <w:tab/>
        <w:t>Add Subsequent User to Conference; Dial-out</w:t>
      </w:r>
      <w:bookmarkEnd w:id="336"/>
      <w:bookmarkEnd w:id="337"/>
    </w:p>
    <w:p w14:paraId="06BD297A" w14:textId="3A18BC84" w:rsidR="00AD072D" w:rsidRPr="00EF20F7" w:rsidRDefault="00AD072D" w:rsidP="00AD072D">
      <w:pPr>
        <w:rPr>
          <w:lang w:eastAsia="zh-CN"/>
        </w:rPr>
      </w:pPr>
      <w:r w:rsidRPr="00EF20F7">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B11EB">
        <w:rPr>
          <w:lang w:eastAsia="zh-CN"/>
        </w:rPr>
        <w:t>clause </w:t>
      </w:r>
      <w:r w:rsidR="001B11EB" w:rsidRPr="00EF20F7">
        <w:t>8</w:t>
      </w:r>
      <w:r w:rsidRPr="00EF20F7">
        <w:t>.21</w:t>
      </w:r>
      <w:r w:rsidRPr="00EF20F7">
        <w:rPr>
          <w:lang w:eastAsia="zh-CN"/>
        </w:rPr>
        <w:t xml:space="preserve"> where the connection address and resources may have multiple values for speech, messaging and video</w:t>
      </w:r>
      <w:r w:rsidRPr="00EF20F7">
        <w:t>.</w:t>
      </w:r>
    </w:p>
    <w:p w14:paraId="21ECE06C" w14:textId="77777777" w:rsidR="00AD072D" w:rsidRPr="00EF20F7" w:rsidRDefault="00AD072D" w:rsidP="00AD072D">
      <w:pPr>
        <w:rPr>
          <w:lang w:eastAsia="zh-CN"/>
        </w:rPr>
      </w:pPr>
      <w:r w:rsidRPr="00EF20F7">
        <w:rPr>
          <w:lang w:eastAsia="zh-CN"/>
        </w:rPr>
        <w:t>The MRFC:</w:t>
      </w:r>
    </w:p>
    <w:p w14:paraId="176A646E" w14:textId="77777777" w:rsidR="00AD072D" w:rsidRPr="00EF20F7" w:rsidRDefault="00AD072D" w:rsidP="00AD072D">
      <w:pPr>
        <w:pStyle w:val="B10"/>
        <w:rPr>
          <w:lang w:eastAsia="zh-CN"/>
        </w:rPr>
      </w:pPr>
      <w:r w:rsidRPr="00EF20F7">
        <w:rPr>
          <w:lang w:eastAsia="zh-CN"/>
        </w:rPr>
        <w:tab/>
        <w:t>Requests a bearer termination to be added to the existing context.</w:t>
      </w:r>
    </w:p>
    <w:p w14:paraId="679B9797" w14:textId="77777777" w:rsidR="00AD072D" w:rsidRPr="00EF20F7" w:rsidRDefault="00AD072D" w:rsidP="00AD072D">
      <w:pPr>
        <w:rPr>
          <w:lang w:eastAsia="zh-CN"/>
        </w:rPr>
      </w:pPr>
      <w:r w:rsidRPr="00EF20F7">
        <w:rPr>
          <w:lang w:eastAsia="zh-CN"/>
        </w:rPr>
        <w:t>The MRFP:</w:t>
      </w:r>
    </w:p>
    <w:p w14:paraId="57136E92" w14:textId="77777777" w:rsidR="00AD072D" w:rsidRPr="00EF20F7" w:rsidRDefault="00AD072D" w:rsidP="00AD072D">
      <w:pPr>
        <w:pStyle w:val="B10"/>
        <w:rPr>
          <w:lang w:eastAsia="zh-CN"/>
        </w:rPr>
      </w:pPr>
      <w:r w:rsidRPr="00EF20F7">
        <w:rPr>
          <w:lang w:eastAsia="zh-CN"/>
        </w:rPr>
        <w:tab/>
        <w:t>Adds a bearer termination to the existing context and notifies the MRFC about its reserved resources and connection address.</w:t>
      </w:r>
    </w:p>
    <w:p w14:paraId="1F85B467" w14:textId="77777777" w:rsidR="00AD072D" w:rsidRPr="00EF20F7" w:rsidRDefault="00AD072D" w:rsidP="00AD072D">
      <w:pPr>
        <w:rPr>
          <w:lang w:eastAsia="zh-CN"/>
        </w:rPr>
      </w:pPr>
      <w:r w:rsidRPr="00EF20F7">
        <w:rPr>
          <w:lang w:eastAsia="zh-CN"/>
        </w:rPr>
        <w:t>The MRFC:</w:t>
      </w:r>
    </w:p>
    <w:p w14:paraId="67669354" w14:textId="77777777" w:rsidR="00AD072D" w:rsidRPr="00EF20F7" w:rsidRDefault="00AD072D" w:rsidP="00AD072D">
      <w:pPr>
        <w:pStyle w:val="B10"/>
        <w:rPr>
          <w:lang w:eastAsia="zh-CN"/>
        </w:rPr>
      </w:pPr>
      <w:r w:rsidRPr="00EF20F7">
        <w:rPr>
          <w:lang w:eastAsia="zh-CN"/>
        </w:rPr>
        <w:tab/>
        <w:t>Sends a notification to the new user about the MRFP</w:t>
      </w:r>
      <w:r>
        <w:rPr>
          <w:lang w:eastAsia="zh-CN"/>
        </w:rPr>
        <w:t>'</w:t>
      </w:r>
      <w:r w:rsidRPr="00EF20F7">
        <w:rPr>
          <w:lang w:eastAsia="zh-CN"/>
        </w:rPr>
        <w:t>s resources and connection address.</w:t>
      </w:r>
    </w:p>
    <w:p w14:paraId="652EFB65" w14:textId="794EFF6C" w:rsidR="00AD072D" w:rsidRPr="00EF20F7" w:rsidRDefault="00AD072D" w:rsidP="00AD072D">
      <w:r w:rsidRPr="00EF20F7">
        <w:t>The MRFC will then receive a trigger containing the new user</w:t>
      </w:r>
      <w:r>
        <w:t>'</w:t>
      </w:r>
      <w:r w:rsidRPr="00EF20F7">
        <w:t xml:space="preserve">s address and resources. The MRFC initiates the "Configure IMS resources" procedure as specified in </w:t>
      </w:r>
      <w:r w:rsidR="001B11EB">
        <w:t>clause </w:t>
      </w:r>
      <w:r w:rsidR="001B11EB" w:rsidRPr="00EF20F7">
        <w:t>8</w:t>
      </w:r>
      <w:r w:rsidRPr="00EF20F7">
        <w:t>.22</w:t>
      </w:r>
      <w:r w:rsidRPr="00EF20F7">
        <w:rPr>
          <w:lang w:eastAsia="zh-CN"/>
        </w:rPr>
        <w:t xml:space="preserve"> where the connection address and resources may have multiple values for speech, messaging and video</w:t>
      </w:r>
      <w:r w:rsidRPr="00EF20F7">
        <w:t>.</w:t>
      </w:r>
    </w:p>
    <w:p w14:paraId="566F3186" w14:textId="77777777" w:rsidR="00AD072D" w:rsidRPr="00EF20F7" w:rsidRDefault="00AD072D" w:rsidP="00AD072D">
      <w:r w:rsidRPr="00EF20F7">
        <w:t>The MRFC:</w:t>
      </w:r>
    </w:p>
    <w:p w14:paraId="02CBC7BC" w14:textId="77777777" w:rsidR="00AD072D" w:rsidRPr="00EF20F7" w:rsidRDefault="00AD072D" w:rsidP="00AD072D">
      <w:pPr>
        <w:pStyle w:val="B10"/>
      </w:pPr>
      <w:r w:rsidRPr="00EF20F7">
        <w:rPr>
          <w:lang w:eastAsia="zh-CN"/>
        </w:rPr>
        <w:lastRenderedPageBreak/>
        <w:tab/>
        <w:t>R</w:t>
      </w:r>
      <w:r w:rsidRPr="00EF20F7">
        <w:t>equests that remote address and resources be configured to the termination</w:t>
      </w:r>
    </w:p>
    <w:p w14:paraId="5EBA39E8" w14:textId="77777777" w:rsidR="00AD072D" w:rsidRPr="00EF20F7" w:rsidRDefault="00AD072D" w:rsidP="00AD072D">
      <w:r w:rsidRPr="00EF20F7">
        <w:t>The MRFP:</w:t>
      </w:r>
    </w:p>
    <w:p w14:paraId="294C657B" w14:textId="77777777" w:rsidR="00AD072D" w:rsidRPr="00EF20F7" w:rsidRDefault="00AD072D" w:rsidP="00AD072D">
      <w:pPr>
        <w:pStyle w:val="B10"/>
      </w:pPr>
      <w:r w:rsidRPr="00EF20F7">
        <w:rPr>
          <w:lang w:eastAsia="zh-CN"/>
        </w:rPr>
        <w:tab/>
        <w:t>M</w:t>
      </w:r>
      <w:r w:rsidRPr="00EF20F7">
        <w:t>odifies the termination using the received data and confirms the action</w:t>
      </w:r>
    </w:p>
    <w:p w14:paraId="72DDF540" w14:textId="77777777" w:rsidR="00AD072D" w:rsidRPr="00EF20F7" w:rsidRDefault="00AD072D" w:rsidP="00AD072D">
      <w:r w:rsidRPr="00EF20F7">
        <w:t>The MRFC:</w:t>
      </w:r>
    </w:p>
    <w:p w14:paraId="481682B9" w14:textId="77777777" w:rsidR="00AD072D" w:rsidRPr="00EF20F7" w:rsidRDefault="00AD072D" w:rsidP="00AD072D">
      <w:pPr>
        <w:pStyle w:val="B10"/>
      </w:pPr>
      <w:r w:rsidRPr="00EF20F7">
        <w:tab/>
        <w:t>Notifies the new participant about the result</w:t>
      </w:r>
    </w:p>
    <w:p w14:paraId="22A1D165" w14:textId="77777777" w:rsidR="00AD072D" w:rsidRPr="00EF20F7" w:rsidRDefault="00AD072D" w:rsidP="00AD072D">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 of multimedia conference.</w:t>
      </w:r>
    </w:p>
    <w:p w14:paraId="34EACF88" w14:textId="77777777" w:rsidR="00AD072D" w:rsidRPr="00EF20F7" w:rsidRDefault="00AD072D" w:rsidP="00AD072D">
      <w:pPr>
        <w:pStyle w:val="TH"/>
      </w:pPr>
      <w:r w:rsidRPr="00EF20F7">
        <w:rPr>
          <w:lang w:eastAsia="zh-CN"/>
        </w:rPr>
        <w:object w:dxaOrig="7194" w:dyaOrig="5390" w14:anchorId="60AB8876">
          <v:shape id="_x0000_i1064" type="#_x0000_t75" style="width:5in;height:269.2pt" o:ole="">
            <v:imagedata r:id="rId61" o:title=""/>
          </v:shape>
          <o:OLEObject Type="Embed" ProgID="PowerPoint.Slide.8" ShapeID="_x0000_i1064" DrawAspect="Content" ObjectID="_1678010432" r:id="rId62"/>
        </w:object>
      </w:r>
    </w:p>
    <w:p w14:paraId="2F2864F5" w14:textId="77777777"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 Procedure to add user in Dial-out scenario</w:t>
      </w:r>
    </w:p>
    <w:p w14:paraId="3BB5C898" w14:textId="77777777" w:rsidR="00AD072D" w:rsidRPr="00EF20F7" w:rsidRDefault="00AD072D" w:rsidP="00AD072D">
      <w:pPr>
        <w:pStyle w:val="Heading5"/>
        <w:rPr>
          <w:lang w:eastAsia="zh-CN"/>
        </w:rPr>
      </w:pPr>
      <w:bookmarkStart w:id="338" w:name="_Toc517465038"/>
      <w:bookmarkStart w:id="339" w:name="_Toc67396743"/>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.2.5</w:t>
      </w:r>
      <w:r w:rsidRPr="00EF20F7">
        <w:rPr>
          <w:lang w:eastAsia="zh-CN"/>
        </w:rPr>
        <w:tab/>
        <w:t>Add subsequent user to conference; Dial-in</w:t>
      </w:r>
      <w:bookmarkEnd w:id="338"/>
      <w:bookmarkEnd w:id="339"/>
    </w:p>
    <w:p w14:paraId="47DD54E5" w14:textId="501E02E4" w:rsidR="00AD072D" w:rsidRPr="00EF20F7" w:rsidRDefault="00AD072D" w:rsidP="00AD072D">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B11EB">
        <w:rPr>
          <w:lang w:eastAsia="zh-CN"/>
        </w:rPr>
        <w:t>clause </w:t>
      </w:r>
      <w:r w:rsidR="001B11EB" w:rsidRPr="00EF20F7">
        <w:rPr>
          <w:lang w:eastAsia="zh-CN"/>
        </w:rPr>
        <w:t>8</w:t>
      </w:r>
      <w:r w:rsidRPr="00EF20F7">
        <w:rPr>
          <w:lang w:eastAsia="zh-CN"/>
        </w:rPr>
        <w:t>.20 where the connection address and resources may have multiple values for speech, messaging and video.</w:t>
      </w:r>
    </w:p>
    <w:p w14:paraId="110EC1B1" w14:textId="77777777" w:rsidR="00AD072D" w:rsidRPr="00EF20F7" w:rsidRDefault="00AD072D" w:rsidP="00AD072D">
      <w:pPr>
        <w:rPr>
          <w:lang w:eastAsia="zh-CN"/>
        </w:rPr>
      </w:pPr>
      <w:r w:rsidRPr="00EF20F7">
        <w:rPr>
          <w:lang w:eastAsia="zh-CN"/>
        </w:rPr>
        <w:t>The MRFC:</w:t>
      </w:r>
    </w:p>
    <w:p w14:paraId="7E29575F" w14:textId="77777777" w:rsidR="00AD072D" w:rsidRPr="00EF20F7" w:rsidRDefault="00AD072D" w:rsidP="00AD072D">
      <w:pPr>
        <w:pStyle w:val="B10"/>
        <w:rPr>
          <w:lang w:eastAsia="zh-CN"/>
        </w:rPr>
      </w:pPr>
      <w:r w:rsidRPr="00EF20F7">
        <w:rPr>
          <w:lang w:eastAsia="zh-CN"/>
        </w:rPr>
        <w:t>Requests a new bearer termination, including the Remote Connection Address, to be added to the existing context.</w:t>
      </w:r>
    </w:p>
    <w:p w14:paraId="1309E0EF" w14:textId="77777777" w:rsidR="00AD072D" w:rsidRPr="00EF20F7" w:rsidRDefault="00AD072D" w:rsidP="00AD072D">
      <w:pPr>
        <w:rPr>
          <w:lang w:eastAsia="zh-CN"/>
        </w:rPr>
      </w:pPr>
      <w:r w:rsidRPr="00EF20F7">
        <w:rPr>
          <w:lang w:eastAsia="zh-CN"/>
        </w:rPr>
        <w:t>The MRFP:</w:t>
      </w:r>
    </w:p>
    <w:p w14:paraId="7D06E964" w14:textId="77777777" w:rsidR="00AD072D" w:rsidRPr="00EF20F7" w:rsidRDefault="00AD072D" w:rsidP="00AD072D">
      <w:pPr>
        <w:pStyle w:val="B10"/>
        <w:rPr>
          <w:lang w:eastAsia="zh-CN"/>
        </w:rPr>
      </w:pPr>
      <w:r w:rsidRPr="00EF20F7">
        <w:rPr>
          <w:lang w:eastAsia="zh-CN"/>
        </w:rPr>
        <w:t>Adds a new termination to the existing context and returns the Local Connection Address.</w:t>
      </w:r>
    </w:p>
    <w:p w14:paraId="0D34A6DB" w14:textId="77777777" w:rsidR="00AD072D" w:rsidRPr="00EF20F7" w:rsidRDefault="00AD072D" w:rsidP="00AD072D">
      <w:pPr>
        <w:rPr>
          <w:lang w:eastAsia="zh-CN"/>
        </w:rPr>
      </w:pPr>
      <w:r w:rsidRPr="00EF20F7">
        <w:rPr>
          <w:lang w:eastAsia="zh-CN"/>
        </w:rPr>
        <w:t>The MRFC notifies the new user about the Local Connection Address.</w:t>
      </w:r>
    </w:p>
    <w:p w14:paraId="37F1C70C" w14:textId="77777777" w:rsidR="00AD072D" w:rsidRPr="00EF20F7" w:rsidRDefault="00AD072D" w:rsidP="00AD072D">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 of multimedia conference.</w:t>
      </w:r>
    </w:p>
    <w:p w14:paraId="516DE6A2" w14:textId="77777777" w:rsidR="00AD072D" w:rsidRPr="00EF20F7" w:rsidRDefault="00AD072D" w:rsidP="00AD072D">
      <w:pPr>
        <w:pStyle w:val="TH"/>
      </w:pPr>
      <w:r w:rsidRPr="00EF20F7">
        <w:rPr>
          <w:lang w:eastAsia="zh-CN"/>
        </w:rPr>
        <w:object w:dxaOrig="7180" w:dyaOrig="5380" w14:anchorId="2F9EEE62">
          <v:shape id="_x0000_i1065" type="#_x0000_t75" style="width:359.2pt;height:269.2pt" o:ole="">
            <v:imagedata r:id="rId63" o:title=""/>
          </v:shape>
          <o:OLEObject Type="Embed" ProgID="PowerPoint.Slide.8" ShapeID="_x0000_i1065" DrawAspect="Content" ObjectID="_1678010433" r:id="rId64"/>
        </w:object>
      </w:r>
    </w:p>
    <w:p w14:paraId="0035B570" w14:textId="77777777"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.3 Procedure to add user in Dial-in scenario</w:t>
      </w:r>
    </w:p>
    <w:p w14:paraId="277E4256" w14:textId="77777777" w:rsidR="00AD072D" w:rsidRPr="00EF20F7" w:rsidRDefault="00AD072D" w:rsidP="00AD072D">
      <w:pPr>
        <w:pStyle w:val="Heading5"/>
        <w:rPr>
          <w:lang w:eastAsia="zh-CN"/>
        </w:rPr>
      </w:pPr>
      <w:bookmarkStart w:id="340" w:name="_Toc517465039"/>
      <w:bookmarkStart w:id="341" w:name="_Toc6739674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.2.6</w:t>
      </w:r>
      <w:r w:rsidRPr="00EF20F7">
        <w:rPr>
          <w:lang w:eastAsia="zh-CN"/>
        </w:rPr>
        <w:tab/>
        <w:t>Remove Conference Participant Procedure</w:t>
      </w:r>
      <w:bookmarkEnd w:id="340"/>
      <w:bookmarkEnd w:id="341"/>
    </w:p>
    <w:p w14:paraId="31C39D02" w14:textId="257A897D" w:rsidR="00AD072D" w:rsidRPr="00EF20F7" w:rsidRDefault="00AD072D" w:rsidP="00AD072D">
      <w:pPr>
        <w:rPr>
          <w:lang w:eastAsia="zh-CN"/>
        </w:rPr>
      </w:pPr>
      <w:r w:rsidRPr="00EF20F7">
        <w:rPr>
          <w:lang w:eastAsia="zh-CN"/>
        </w:rPr>
        <w:t xml:space="preserve">When the MRFC receives a trigger that a user has left the conference, it initiates the "Release IMS termination" procedure as specified in </w:t>
      </w:r>
      <w:r w:rsidR="001B11EB">
        <w:rPr>
          <w:lang w:eastAsia="zh-CN"/>
        </w:rPr>
        <w:t>clause </w:t>
      </w:r>
      <w:r w:rsidR="001B11EB" w:rsidRPr="00EF20F7">
        <w:rPr>
          <w:lang w:eastAsia="zh-CN"/>
        </w:rPr>
        <w:t>8</w:t>
      </w:r>
      <w:r w:rsidRPr="00EF20F7">
        <w:rPr>
          <w:lang w:eastAsia="zh-CN"/>
        </w:rPr>
        <w:t>.23.</w:t>
      </w:r>
    </w:p>
    <w:p w14:paraId="386B2DB1" w14:textId="77777777" w:rsidR="00AD072D" w:rsidRPr="00EF20F7" w:rsidRDefault="00AD072D" w:rsidP="00AD072D">
      <w:pPr>
        <w:rPr>
          <w:lang w:eastAsia="zh-CN"/>
        </w:rPr>
      </w:pPr>
      <w:r w:rsidRPr="00EF20F7">
        <w:rPr>
          <w:lang w:eastAsia="zh-CN"/>
        </w:rPr>
        <w:t>The MRFC:</w:t>
      </w:r>
    </w:p>
    <w:p w14:paraId="02C4C296" w14:textId="77777777" w:rsidR="00AD072D" w:rsidRPr="00EF20F7" w:rsidRDefault="00AD072D" w:rsidP="00AD072D">
      <w:pPr>
        <w:pStyle w:val="B10"/>
        <w:rPr>
          <w:lang w:eastAsia="zh-CN"/>
        </w:rPr>
      </w:pPr>
      <w:r w:rsidRPr="00EF20F7">
        <w:rPr>
          <w:lang w:eastAsia="zh-CN"/>
        </w:rPr>
        <w:t xml:space="preserve">Requests that </w:t>
      </w:r>
      <w:r w:rsidRPr="00EF20F7">
        <w:t>the</w:t>
      </w:r>
      <w:r w:rsidRPr="00EF20F7">
        <w:rPr>
          <w:lang w:eastAsia="zh-CN"/>
        </w:rPr>
        <w:t xml:space="preserve"> termination is released.</w:t>
      </w:r>
    </w:p>
    <w:p w14:paraId="51699B74" w14:textId="77777777" w:rsidR="00AD072D" w:rsidRPr="00EF20F7" w:rsidRDefault="00AD072D" w:rsidP="00AD072D">
      <w:pPr>
        <w:rPr>
          <w:lang w:eastAsia="zh-CN"/>
        </w:rPr>
      </w:pPr>
      <w:r w:rsidRPr="00EF20F7">
        <w:rPr>
          <w:lang w:eastAsia="zh-CN"/>
        </w:rPr>
        <w:t>The MRFP:</w:t>
      </w:r>
    </w:p>
    <w:p w14:paraId="5B7D9C5D" w14:textId="77777777" w:rsidR="00AD072D" w:rsidRPr="00EF20F7" w:rsidRDefault="00AD072D" w:rsidP="00AD072D">
      <w:pPr>
        <w:pStyle w:val="B10"/>
        <w:rPr>
          <w:lang w:eastAsia="zh-CN"/>
        </w:rPr>
      </w:pPr>
      <w:r w:rsidRPr="00EF20F7">
        <w:rPr>
          <w:lang w:eastAsia="zh-CN"/>
        </w:rPr>
        <w:t>Releases the termination and informs the MRFC about the result.</w:t>
      </w:r>
    </w:p>
    <w:p w14:paraId="7CE489DA" w14:textId="77777777" w:rsidR="00AD072D" w:rsidRPr="00EF20F7" w:rsidRDefault="00AD072D" w:rsidP="00AD072D">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multimedia conference participant procedure.</w:t>
      </w:r>
    </w:p>
    <w:p w14:paraId="668969E0" w14:textId="77777777" w:rsidR="00AD072D" w:rsidRPr="00EF20F7" w:rsidRDefault="00BD3AE7" w:rsidP="00AD072D">
      <w:pPr>
        <w:pStyle w:val="TH"/>
      </w:pPr>
      <w:r>
        <w:lastRenderedPageBreak/>
        <w:pict w14:anchorId="7F2C056E">
          <v:shape id="_x0000_i1066" type="#_x0000_t75" style="width:5in;height:269.2pt">
            <v:imagedata r:id="rId65" o:title=""/>
          </v:shape>
        </w:pict>
      </w:r>
    </w:p>
    <w:p w14:paraId="40AFB5FA" w14:textId="77777777" w:rsidR="00AD072D" w:rsidRPr="00EF20F7" w:rsidRDefault="00AD072D" w:rsidP="00AD072D">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.4 Procedu</w:t>
      </w:r>
      <w:r w:rsidRPr="00EF20F7">
        <w:t>r</w:t>
      </w:r>
      <w:r w:rsidRPr="00EF20F7">
        <w:rPr>
          <w:lang w:eastAsia="zh-CN"/>
        </w:rPr>
        <w:t>e to remove conference participant</w:t>
      </w:r>
    </w:p>
    <w:p w14:paraId="2FE51E79" w14:textId="77777777" w:rsidR="00AD072D" w:rsidRPr="00EF20F7" w:rsidRDefault="00AD072D" w:rsidP="00AD072D">
      <w:pPr>
        <w:pStyle w:val="Heading5"/>
      </w:pPr>
      <w:bookmarkStart w:id="342" w:name="_Toc517465040"/>
      <w:bookmarkStart w:id="343" w:name="_Toc67396745"/>
      <w:r w:rsidRPr="00EF20F7">
        <w:t>6.2.10.2.7</w:t>
      </w:r>
      <w:r w:rsidRPr="00EF20F7">
        <w:tab/>
        <w:t>Create Ad-hoc Multi-stream Multiparty Conference Procedure</w:t>
      </w:r>
      <w:bookmarkEnd w:id="342"/>
      <w:bookmarkEnd w:id="343"/>
    </w:p>
    <w:p w14:paraId="03CEDBF5" w14:textId="77777777" w:rsidR="00AD072D" w:rsidRPr="00EF20F7" w:rsidRDefault="00AD072D" w:rsidP="00AD072D">
      <w:pPr>
        <w:pStyle w:val="Heading6"/>
      </w:pPr>
      <w:bookmarkStart w:id="344" w:name="_Toc517465041"/>
      <w:bookmarkStart w:id="345" w:name="_Toc67396746"/>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.2.7.1</w:t>
      </w:r>
      <w:r w:rsidRPr="00EF20F7">
        <w:tab/>
        <w:t>Context Model</w:t>
      </w:r>
      <w:bookmarkEnd w:id="344"/>
      <w:bookmarkEnd w:id="345"/>
    </w:p>
    <w:p w14:paraId="31D8EADF" w14:textId="77777777" w:rsidR="00AD072D" w:rsidRPr="00EF20F7" w:rsidRDefault="00AD072D" w:rsidP="00AD072D">
      <w:r w:rsidRPr="00EF20F7">
        <w:t xml:space="preserve">Figure 6.2.10.2.7.1.1 shows an example of H.248 Context model for </w:t>
      </w:r>
      <w:r w:rsidRPr="00EF20F7">
        <w:rPr>
          <w:lang w:eastAsia="zh-CN"/>
        </w:rPr>
        <w:t xml:space="preserve">a </w:t>
      </w:r>
      <w:r w:rsidRPr="00EF20F7">
        <w:t xml:space="preserve">multi-stream multiparty </w:t>
      </w:r>
      <w:r w:rsidRPr="00EF20F7">
        <w:rPr>
          <w:lang w:eastAsia="zh-CN"/>
        </w:rPr>
        <w:t>conference</w:t>
      </w:r>
      <w:r w:rsidRPr="00EF20F7">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14:paraId="69B72E92" w14:textId="77777777" w:rsidR="00AD072D" w:rsidRPr="00EF20F7" w:rsidRDefault="00AD072D" w:rsidP="00AD072D">
      <w:r w:rsidRPr="00EF20F7">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14:paraId="338294C5" w14:textId="77777777" w:rsidR="00AD072D" w:rsidRPr="00EF20F7" w:rsidRDefault="00AD072D" w:rsidP="00AD072D">
      <w:r w:rsidRPr="00EF20F7">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EF20F7">
        <w:rPr>
          <w:lang w:eastAsia="ko-KR"/>
        </w:rPr>
        <w:t>RTP-level pause and resume</w:t>
      </w:r>
      <w:r w:rsidRPr="00EF20F7">
        <w:t>" property.</w:t>
      </w:r>
    </w:p>
    <w:p w14:paraId="33921B77" w14:textId="77777777" w:rsidR="00AD072D" w:rsidRPr="00EF20F7" w:rsidRDefault="00AD072D" w:rsidP="00AD072D">
      <w:r w:rsidRPr="00EF20F7">
        <w:t xml:space="preserve">In the example </w:t>
      </w:r>
      <w:r w:rsidRPr="00EF20F7">
        <w:rPr>
          <w:lang w:eastAsia="zh-CN"/>
        </w:rPr>
        <w:t xml:space="preserve">shown in figure 6.2.10.2.7.1.1 audio media streams S1 on terminations T2 and T3 </w:t>
      </w:r>
      <w:r w:rsidRPr="00EF20F7">
        <w:t>are configured with:</w:t>
      </w:r>
    </w:p>
    <w:p w14:paraId="07346C2A" w14:textId="77777777" w:rsidR="00AD072D" w:rsidRPr="00EF20F7" w:rsidRDefault="00AD072D" w:rsidP="00AD072D">
      <w:pPr>
        <w:pStyle w:val="B10"/>
      </w:pPr>
      <w:r w:rsidRPr="00EF20F7">
        <w:t>-</w:t>
      </w:r>
      <w:r w:rsidRPr="00EF20F7">
        <w:tab/>
        <w:t xml:space="preserve">simulcast property and supports 3 simulcast RTP </w:t>
      </w:r>
      <w:r w:rsidRPr="00EF20F7">
        <w:rPr>
          <w:lang w:eastAsia="zh-CN"/>
        </w:rPr>
        <w:t>audio</w:t>
      </w:r>
      <w:r w:rsidRPr="00EF20F7">
        <w:t xml:space="preserve"> streams: two simulcast RTP </w:t>
      </w:r>
      <w:r w:rsidRPr="00EF20F7">
        <w:rPr>
          <w:lang w:eastAsia="zh-CN"/>
        </w:rPr>
        <w:t>audio</w:t>
      </w:r>
      <w:r w:rsidRPr="00EF20F7">
        <w:t xml:space="preserve"> streams (SC1 and SC3) with "recv" property and one RTP </w:t>
      </w:r>
      <w:r w:rsidRPr="00EF20F7">
        <w:rPr>
          <w:lang w:eastAsia="zh-CN"/>
        </w:rPr>
        <w:t>audio</w:t>
      </w:r>
      <w:r w:rsidRPr="00EF20F7">
        <w:t xml:space="preserve"> stream (SC2) with "send" property towards the users; and</w:t>
      </w:r>
    </w:p>
    <w:p w14:paraId="01264920" w14:textId="77777777" w:rsidR="00AD072D" w:rsidRPr="00EF20F7" w:rsidRDefault="00AD072D" w:rsidP="00AD072D">
      <w:pPr>
        <w:pStyle w:val="B10"/>
      </w:pPr>
      <w:r w:rsidRPr="00EF20F7">
        <w:t>-</w:t>
      </w:r>
      <w:r w:rsidRPr="00EF20F7">
        <w:tab/>
        <w:t>"</w:t>
      </w:r>
      <w:r w:rsidRPr="00EF20F7">
        <w:rPr>
          <w:lang w:eastAsia="ko-KR"/>
        </w:rPr>
        <w:t>RTP-level pause and resume</w:t>
      </w:r>
      <w:r w:rsidRPr="00EF20F7">
        <w:t>" property.</w:t>
      </w:r>
    </w:p>
    <w:p w14:paraId="34CFF724" w14:textId="77777777" w:rsidR="00AD072D" w:rsidRPr="00EF20F7" w:rsidRDefault="00AD072D" w:rsidP="00AD072D">
      <w:r w:rsidRPr="00EF20F7">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14:paraId="2948E17E" w14:textId="77777777" w:rsidR="00AD072D" w:rsidRPr="00EF20F7" w:rsidRDefault="00AD072D" w:rsidP="00AD072D">
      <w:r w:rsidRPr="00EF20F7">
        <w:lastRenderedPageBreak/>
        <w:t xml:space="preserve">The MMCMH interworking function (IWF) depicted in the context C1 symbolizes that the MRFP interworks media streams in that context according to the MMCMH policies defined in </w:t>
      </w:r>
      <w:r w:rsidR="00975A8F">
        <w:t>clause</w:t>
      </w:r>
      <w:r w:rsidRPr="00EF20F7">
        <w:t> 5.11.3.5.</w:t>
      </w:r>
    </w:p>
    <w:p w14:paraId="6BFF73B4" w14:textId="77777777" w:rsidR="00AD072D" w:rsidRPr="00EF20F7" w:rsidRDefault="00AD072D" w:rsidP="00AD072D">
      <w:pPr>
        <w:pStyle w:val="TH"/>
        <w:rPr>
          <w:lang w:val="en-US"/>
        </w:rPr>
      </w:pPr>
      <w:r w:rsidRPr="00EF20F7">
        <w:rPr>
          <w:lang w:val="en-US"/>
        </w:rPr>
        <w:object w:dxaOrig="14663" w:dyaOrig="11277" w14:anchorId="56D95960">
          <v:shape id="_x0000_i1067" type="#_x0000_t75" style="width:452.4pt;height:348pt" o:ole="">
            <v:imagedata r:id="rId66" o:title=""/>
          </v:shape>
          <o:OLEObject Type="Embed" ProgID="Visio.Drawing.11" ShapeID="_x0000_i1067" DrawAspect="Content" ObjectID="_1678010434" r:id="rId67"/>
        </w:object>
      </w:r>
    </w:p>
    <w:p w14:paraId="4206A92E" w14:textId="77777777" w:rsidR="00AD072D" w:rsidRPr="00EF20F7" w:rsidRDefault="00AD072D" w:rsidP="00AD072D">
      <w:pPr>
        <w:pStyle w:val="TF"/>
      </w:pPr>
      <w:r w:rsidRPr="00EF20F7">
        <w:t>Figure 6.2.10.2.7.1.1: H.248 Context model for Multi-stream multiparty conference</w:t>
      </w:r>
    </w:p>
    <w:p w14:paraId="1495116C" w14:textId="77777777" w:rsidR="00AD072D" w:rsidRPr="00EF20F7" w:rsidRDefault="00AD072D" w:rsidP="00AD072D">
      <w:pPr>
        <w:pStyle w:val="Heading6"/>
      </w:pPr>
      <w:bookmarkStart w:id="346" w:name="_Toc517465042"/>
      <w:bookmarkStart w:id="347" w:name="_Toc67396747"/>
      <w:r w:rsidRPr="00EF20F7">
        <w:t>6.2.10.2.7.2</w:t>
      </w:r>
      <w:r w:rsidRPr="00EF20F7">
        <w:tab/>
        <w:t>MMCMH conference establishment procedure using "dial-in" method</w:t>
      </w:r>
      <w:bookmarkEnd w:id="346"/>
      <w:bookmarkEnd w:id="347"/>
    </w:p>
    <w:p w14:paraId="35CA0931" w14:textId="77777777" w:rsidR="00AD072D" w:rsidRPr="00EF20F7" w:rsidRDefault="00AD072D" w:rsidP="00AD072D">
      <w:r w:rsidRPr="00EF20F7">
        <w:rPr>
          <w:lang w:eastAsia="zh-CN"/>
        </w:rPr>
        <w:t xml:space="preserve">The signalling flow shown in figures 6.2.10.2.7.2.1 and 6.2.10.2.7.2.2 gives an example for a </w:t>
      </w:r>
      <w:r w:rsidRPr="00EF20F7">
        <w:t xml:space="preserve">multi-stream multiparty </w:t>
      </w:r>
      <w:r w:rsidRPr="00EF20F7">
        <w:rPr>
          <w:lang w:eastAsia="zh-CN"/>
        </w:rPr>
        <w:t>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w:t>
      </w:r>
      <w:r w:rsidRPr="00EF20F7">
        <w:rPr>
          <w:lang w:eastAsia="ko-KR"/>
        </w:rPr>
        <w:t>simulcast</w:t>
      </w:r>
      <w:r w:rsidRPr="00EF20F7">
        <w:t>"</w:t>
      </w:r>
      <w:r w:rsidRPr="00EF20F7">
        <w:rPr>
          <w:lang w:eastAsia="zh-CN"/>
        </w:rPr>
        <w:t xml:space="preserve"> and </w:t>
      </w:r>
      <w:r w:rsidRPr="00EF20F7">
        <w:t>"</w:t>
      </w:r>
      <w:r w:rsidRPr="00EF20F7">
        <w:rPr>
          <w:lang w:eastAsia="ko-KR"/>
        </w:rPr>
        <w:t>RTP-level pause and resume</w:t>
      </w:r>
      <w:r w:rsidRPr="00EF20F7">
        <w:t xml:space="preserve">" </w:t>
      </w:r>
      <w:r w:rsidRPr="00EF20F7">
        <w:rPr>
          <w:lang w:eastAsia="ja-JP"/>
        </w:rPr>
        <w:t>signalling</w:t>
      </w:r>
      <w:r w:rsidRPr="00EF20F7">
        <w:t xml:space="preserve"> for media endpoints are supported by the MRFC and the MRFP.</w:t>
      </w:r>
    </w:p>
    <w:p w14:paraId="22CF760B" w14:textId="77777777" w:rsidR="00AD072D" w:rsidRPr="00EF20F7" w:rsidRDefault="00AD072D" w:rsidP="00AD072D">
      <w:pPr>
        <w:pStyle w:val="TH"/>
      </w:pPr>
      <w:r w:rsidRPr="00EF20F7">
        <w:object w:dxaOrig="10935" w:dyaOrig="15945" w14:anchorId="6B46A0FF">
          <v:shape id="_x0000_i1068" type="#_x0000_t75" style="width:481.6pt;height:702.4pt" o:ole="">
            <v:imagedata r:id="rId68" o:title=""/>
          </v:shape>
          <o:OLEObject Type="Embed" ProgID="Visio.Drawing.15" ShapeID="_x0000_i1068" DrawAspect="Content" ObjectID="_1678010435" r:id="rId69"/>
        </w:object>
      </w:r>
    </w:p>
    <w:p w14:paraId="0BF0444A" w14:textId="77777777" w:rsidR="00AD072D" w:rsidRPr="00EF20F7" w:rsidRDefault="00AD072D" w:rsidP="00AD072D">
      <w:pPr>
        <w:pStyle w:val="TF"/>
      </w:pPr>
      <w:r w:rsidRPr="00EF20F7">
        <w:lastRenderedPageBreak/>
        <w:t>Figure 6.2.10.2.7.2.1: Multi-stream multiparty conference establishment ("dial-in" procedure) with support of "simulcast" and "RTP-level pause and resume"</w:t>
      </w:r>
    </w:p>
    <w:p w14:paraId="1B787884" w14:textId="77777777" w:rsidR="00AD072D" w:rsidRPr="00EF20F7" w:rsidRDefault="00AD072D" w:rsidP="00AD072D">
      <w:pPr>
        <w:pStyle w:val="TH"/>
      </w:pPr>
      <w:r w:rsidRPr="00EF20F7">
        <w:object w:dxaOrig="11297" w:dyaOrig="11581" w14:anchorId="0F9B50C6">
          <v:shape id="_x0000_i1069" type="#_x0000_t75" style="width:468.8pt;height:480pt" o:ole="">
            <v:imagedata r:id="rId70" o:title=""/>
          </v:shape>
          <o:OLEObject Type="Embed" ProgID="Visio.Drawing.11" ShapeID="_x0000_i1069" DrawAspect="Content" ObjectID="_1678010436" r:id="rId71"/>
        </w:object>
      </w:r>
    </w:p>
    <w:p w14:paraId="77B42B2E" w14:textId="77777777" w:rsidR="00AD072D" w:rsidRPr="00EF20F7" w:rsidRDefault="00AD072D" w:rsidP="00AD072D">
      <w:pPr>
        <w:pStyle w:val="TF"/>
      </w:pPr>
      <w:r w:rsidRPr="00EF20F7">
        <w:t>Figure 6.2.10.2.7.2.2: Multi-stream multiparty conference establishment ("dial-in" procedure) with support of "simulcast" and "RTP-level pause and resume" (message sequence chart continue)</w:t>
      </w:r>
    </w:p>
    <w:p w14:paraId="5AEC2362" w14:textId="1B44AF39" w:rsidR="001B11EB" w:rsidRPr="00EF20F7" w:rsidRDefault="001B11EB" w:rsidP="001B11EB">
      <w:pPr>
        <w:rPr>
          <w:lang w:eastAsia="ja-JP"/>
        </w:rPr>
      </w:pPr>
      <w:r w:rsidRPr="00EF20F7">
        <w:t xml:space="preserve">This procedure is identical to that of </w:t>
      </w:r>
      <w:r>
        <w:t>clause</w:t>
      </w:r>
      <w:r w:rsidRPr="00EF20F7">
        <w:t> 6.2.10.2.2 apart from the MRFC provides simulcast formats to</w:t>
      </w:r>
      <w:r w:rsidRPr="00EF20F7">
        <w:rPr>
          <w:lang w:eastAsia="ja-JP"/>
        </w:rPr>
        <w:t xml:space="preserve"> the MRFP </w:t>
      </w:r>
      <w:r w:rsidRPr="00EF20F7">
        <w:rPr>
          <w:lang w:eastAsia="ko-KR"/>
        </w:rPr>
        <w:t>according to</w:t>
      </w:r>
      <w:r w:rsidRPr="00EF20F7">
        <w:t xml:space="preserve"> 3GPP TS 26.114 [23] annex S, IETF </w:t>
      </w:r>
      <w:r w:rsidRPr="00145D10">
        <w:t>RFC </w:t>
      </w:r>
      <w:r>
        <w:t>8853</w:t>
      </w:r>
      <w:r w:rsidRPr="00EF20F7">
        <w:t> [57]</w:t>
      </w:r>
      <w:r w:rsidRPr="00EF20F7">
        <w:rPr>
          <w:lang w:eastAsia="ko-KR"/>
        </w:rPr>
        <w:t xml:space="preserve"> and </w:t>
      </w:r>
      <w:r w:rsidRPr="00EF20F7">
        <w:t>IETF </w:t>
      </w:r>
      <w:r w:rsidRPr="00145D10">
        <w:t>RFC </w:t>
      </w:r>
      <w:r>
        <w:t>8851</w:t>
      </w:r>
      <w:r w:rsidRPr="00EF20F7">
        <w:t> [58], and "</w:t>
      </w:r>
      <w:r w:rsidRPr="00EF20F7">
        <w:rPr>
          <w:lang w:eastAsia="ko-KR"/>
        </w:rPr>
        <w:t>RTP-level pause and resume</w:t>
      </w:r>
      <w:r w:rsidRPr="00EF20F7">
        <w:t xml:space="preserve">" </w:t>
      </w:r>
      <w:r w:rsidRPr="00EF20F7">
        <w:rPr>
          <w:lang w:eastAsia="ko-KR"/>
        </w:rPr>
        <w:t xml:space="preserve">signalling according to </w:t>
      </w:r>
      <w:r w:rsidRPr="00EF20F7">
        <w:t xml:space="preserve">IETF RFC 7728 [62] </w:t>
      </w:r>
      <w:r w:rsidRPr="00EF20F7">
        <w:rPr>
          <w:lang w:eastAsia="ja-JP"/>
        </w:rPr>
        <w:t xml:space="preserve">for </w:t>
      </w:r>
      <w:r w:rsidRPr="00EF20F7">
        <w:t xml:space="preserve">multi-stream multiparty </w:t>
      </w:r>
      <w:r w:rsidRPr="00EF20F7">
        <w:rPr>
          <w:lang w:eastAsia="zh-CN"/>
        </w:rPr>
        <w:t>conference media handling</w:t>
      </w:r>
      <w:r w:rsidRPr="00EF20F7">
        <w:t>.</w:t>
      </w:r>
    </w:p>
    <w:p w14:paraId="76D323A7" w14:textId="77777777" w:rsidR="00AD072D" w:rsidRPr="00EF20F7" w:rsidRDefault="00AD072D" w:rsidP="00AD072D">
      <w:r w:rsidRPr="00EF20F7">
        <w:t>The procedure in the figures </w:t>
      </w:r>
      <w:r w:rsidRPr="00EF20F7">
        <w:rPr>
          <w:lang w:eastAsia="zh-CN"/>
        </w:rPr>
        <w:t>6.2.10.2.7.2.1</w:t>
      </w:r>
      <w:r w:rsidRPr="00EF20F7">
        <w:t xml:space="preserve"> and </w:t>
      </w:r>
      <w:r w:rsidRPr="00EF20F7">
        <w:rPr>
          <w:lang w:eastAsia="zh-CN"/>
        </w:rPr>
        <w:t>6.2.10.2.7.2.2</w:t>
      </w:r>
      <w:r w:rsidRPr="00EF20F7">
        <w:t xml:space="preserve"> is described step-by-step with an emphasis on the additional aspects for the MRFC and the MRFP of the multi-stream multiparty </w:t>
      </w:r>
      <w:r w:rsidRPr="00EF20F7">
        <w:rPr>
          <w:lang w:eastAsia="zh-CN"/>
        </w:rPr>
        <w:t>conference media handling</w:t>
      </w:r>
      <w:r w:rsidRPr="00EF20F7">
        <w:t>.</w:t>
      </w:r>
    </w:p>
    <w:p w14:paraId="1D0BBCE6" w14:textId="77777777" w:rsidR="00AD072D" w:rsidRPr="00EF20F7" w:rsidRDefault="00AD072D" w:rsidP="00AD072D">
      <w:pPr>
        <w:pStyle w:val="B10"/>
      </w:pPr>
      <w:r w:rsidRPr="00EF20F7">
        <w:t>1.</w:t>
      </w:r>
      <w:r w:rsidRPr="00EF20F7">
        <w:tab/>
        <w:t xml:space="preserve">The MRFC receives a trigger to create an ad-hoc MMCMH conference from the end user (e.g. user A from </w:t>
      </w:r>
      <w:r w:rsidRPr="00EF20F7">
        <w:rPr>
          <w:lang w:eastAsia="zh-CN"/>
        </w:rPr>
        <w:t>figure 6.2.10.2.7.1.1</w:t>
      </w:r>
      <w:r w:rsidRPr="00EF20F7">
        <w:t>). The received SDP offer includes:</w:t>
      </w:r>
    </w:p>
    <w:p w14:paraId="665A8783" w14:textId="7924E2DA" w:rsidR="00420FF5" w:rsidRPr="00EF20F7" w:rsidRDefault="00420FF5" w:rsidP="00420FF5">
      <w:pPr>
        <w:pStyle w:val="B2"/>
      </w:pPr>
      <w:r w:rsidRPr="00EF20F7">
        <w:t>a)</w:t>
      </w:r>
      <w:r w:rsidRPr="00EF20F7">
        <w:tab/>
        <w:t xml:space="preserve">an audio </w:t>
      </w:r>
      <w:r w:rsidRPr="00EF20F7">
        <w:rPr>
          <w:lang w:eastAsia="ko-KR"/>
        </w:rPr>
        <w:t xml:space="preserve">"m=" line with </w:t>
      </w:r>
      <w:r w:rsidRPr="00EF20F7">
        <w:t xml:space="preserve">the "a=simulcast" attribute and the corresponding </w:t>
      </w:r>
      <w:r w:rsidRPr="00EF20F7">
        <w:rPr>
          <w:lang w:eastAsia="ko-KR"/>
        </w:rPr>
        <w:t xml:space="preserve">"a=rid" lines with a "pt" parameter defining the simulcast stream identification (in this example </w:t>
      </w:r>
      <w:r w:rsidRPr="00EF20F7">
        <w:t xml:space="preserve">simulcast sending of two audio RTP streams </w:t>
      </w:r>
      <w:r w:rsidRPr="00EF20F7">
        <w:lastRenderedPageBreak/>
        <w:t>which are encoded using codec1 and codec2</w:t>
      </w:r>
      <w:r w:rsidR="001B11EB">
        <w:t> </w:t>
      </w:r>
      <w:r w:rsidR="001B11EB" w:rsidRPr="00EF20F7">
        <w:t>[</w:t>
      </w:r>
      <w:r>
        <w:t>rid-id</w:t>
      </w:r>
      <w:r w:rsidRPr="00EF20F7">
        <w:t xml:space="preserve"> values 0 and 2], and reception of one RTP audio stream which may be decoded using codec1 or codec2</w:t>
      </w:r>
      <w:r w:rsidR="001B11EB">
        <w:t> </w:t>
      </w:r>
      <w:r w:rsidR="001B11EB" w:rsidRPr="00EF20F7">
        <w:t>[</w:t>
      </w:r>
      <w:r>
        <w:t>rid-id</w:t>
      </w:r>
      <w:r w:rsidRPr="00EF20F7">
        <w:t xml:space="preserve"> values 1 or 3]);</w:t>
      </w:r>
    </w:p>
    <w:p w14:paraId="3A0DA321" w14:textId="5C0C89DD" w:rsidR="00420FF5" w:rsidRPr="00EF20F7" w:rsidRDefault="00420FF5" w:rsidP="00420FF5">
      <w:pPr>
        <w:pStyle w:val="B2"/>
        <w:rPr>
          <w:lang w:eastAsia="ko-KR"/>
        </w:rPr>
      </w:pPr>
      <w:r w:rsidRPr="00EF20F7">
        <w:t xml:space="preserve">b) a </w:t>
      </w:r>
      <w:r w:rsidRPr="00EF20F7">
        <w:rPr>
          <w:lang w:eastAsia="ko-KR"/>
        </w:rPr>
        <w:t xml:space="preserve">video "m=" line with the "a=content:main" </w:t>
      </w:r>
      <w:r w:rsidRPr="00EF20F7">
        <w:rPr>
          <w:rFonts w:cs="Arial"/>
          <w:lang w:val="en-US"/>
        </w:rPr>
        <w:t>attribute, the</w:t>
      </w:r>
      <w:r w:rsidRPr="00EF20F7">
        <w:t xml:space="preserve"> "a=simulcast" attribute and the corresponding </w:t>
      </w:r>
      <w:r w:rsidRPr="00EF20F7">
        <w:rPr>
          <w:lang w:eastAsia="ko-KR"/>
        </w:rPr>
        <w:t xml:space="preserve">"a=rid" lines with a "pt" parameter defining the simulcast stream identification (in this example </w:t>
      </w:r>
      <w:r w:rsidRPr="00EF20F7">
        <w:t>simulcast sending of RTP video stream in high resolution</w:t>
      </w:r>
      <w:r w:rsidR="001B11EB">
        <w:t> </w:t>
      </w:r>
      <w:r w:rsidR="001B11EB" w:rsidRPr="00EF20F7">
        <w:t>[</w:t>
      </w:r>
      <w:r>
        <w:t>rid-id</w:t>
      </w:r>
      <w:r w:rsidRPr="00EF20F7">
        <w:t xml:space="preserve"> value 0] and in low resolution</w:t>
      </w:r>
      <w:r w:rsidR="001B11EB">
        <w:t> </w:t>
      </w:r>
      <w:r w:rsidR="001B11EB" w:rsidRPr="00EF20F7">
        <w:t>[</w:t>
      </w:r>
      <w:r>
        <w:t>rid-id</w:t>
      </w:r>
      <w:r w:rsidRPr="00EF20F7">
        <w:t xml:space="preserve"> value 1], and reception of RTP video stream</w:t>
      </w:r>
      <w:r w:rsidR="001B11EB">
        <w:t> </w:t>
      </w:r>
      <w:r w:rsidR="001B11EB" w:rsidRPr="00EF20F7">
        <w:t>[</w:t>
      </w:r>
      <w:r>
        <w:t>rid-id</w:t>
      </w:r>
      <w:r w:rsidRPr="00EF20F7">
        <w:t xml:space="preserve"> value 2] in high resolution, </w:t>
      </w:r>
      <w:r w:rsidRPr="00EF20F7">
        <w:rPr>
          <w:rFonts w:cs="Arial"/>
          <w:lang w:val="en-US"/>
        </w:rPr>
        <w:t>the "</w:t>
      </w:r>
      <w:r w:rsidRPr="00EF20F7">
        <w:t xml:space="preserve">a=rtcp-fb" line(s) with a "CCM" parameter, a "pause" CCM parameter and a "nowait" </w:t>
      </w:r>
      <w:r w:rsidRPr="00EF20F7">
        <w:rPr>
          <w:lang w:eastAsia="ko-KR"/>
        </w:rPr>
        <w:t>pause attribute;</w:t>
      </w:r>
    </w:p>
    <w:p w14:paraId="3837EA1A" w14:textId="77777777" w:rsidR="00AD072D" w:rsidRPr="00EF20F7" w:rsidRDefault="00AD072D" w:rsidP="00AD072D">
      <w:pPr>
        <w:pStyle w:val="B2"/>
        <w:rPr>
          <w:rFonts w:cs="Arial"/>
          <w:lang w:val="en-US"/>
        </w:rPr>
      </w:pPr>
      <w:r w:rsidRPr="00EF20F7">
        <w:rPr>
          <w:lang w:eastAsia="ko-KR"/>
        </w:rPr>
        <w:t>c)</w:t>
      </w:r>
      <w:r w:rsidRPr="00EF20F7">
        <w:rPr>
          <w:lang w:eastAsia="ko-KR"/>
        </w:rPr>
        <w:tab/>
      </w:r>
      <w:r w:rsidRPr="00EF20F7">
        <w:t xml:space="preserve">a </w:t>
      </w:r>
      <w:r w:rsidRPr="00EF20F7">
        <w:rPr>
          <w:lang w:eastAsia="ko-KR"/>
        </w:rPr>
        <w:t xml:space="preserve">video "m=" line with the "a=content:slides" </w:t>
      </w:r>
      <w:r w:rsidRPr="00EF20F7">
        <w:rPr>
          <w:rFonts w:cs="Arial"/>
          <w:lang w:val="en-US"/>
        </w:rPr>
        <w:t xml:space="preserve">attribute </w:t>
      </w:r>
      <w:r w:rsidRPr="00EF20F7">
        <w:rPr>
          <w:lang w:eastAsia="ko-KR"/>
        </w:rPr>
        <w:t xml:space="preserve">indicating </w:t>
      </w:r>
      <w:r w:rsidRPr="00EF20F7">
        <w:t>sending and receiving of a screenshare video</w:t>
      </w:r>
      <w:r w:rsidRPr="00EF20F7">
        <w:rPr>
          <w:rFonts w:cs="Arial"/>
          <w:lang w:val="en-US"/>
        </w:rPr>
        <w:t>;</w:t>
      </w:r>
    </w:p>
    <w:p w14:paraId="541CBB5D" w14:textId="77777777" w:rsidR="00AD072D" w:rsidRPr="00EF20F7" w:rsidRDefault="00AD072D" w:rsidP="00AD072D">
      <w:pPr>
        <w:pStyle w:val="B2"/>
        <w:rPr>
          <w:lang w:eastAsia="ko-KR"/>
        </w:rPr>
      </w:pPr>
      <w:r w:rsidRPr="00EF20F7">
        <w:rPr>
          <w:rFonts w:cs="Arial"/>
          <w:lang w:val="en-US"/>
        </w:rPr>
        <w:t>d)</w:t>
      </w:r>
      <w:r w:rsidRPr="00EF20F7">
        <w:rPr>
          <w:rFonts w:cs="Arial"/>
          <w:lang w:val="en-US"/>
        </w:rPr>
        <w:tab/>
      </w:r>
      <w:r w:rsidRPr="00EF20F7">
        <w:t xml:space="preserve">a </w:t>
      </w:r>
      <w:r w:rsidRPr="00EF20F7">
        <w:rPr>
          <w:lang w:eastAsia="ko-KR"/>
        </w:rPr>
        <w:t xml:space="preserve">video "m=" line with the </w:t>
      </w:r>
      <w:r w:rsidRPr="00EF20F7">
        <w:t>"a=imageattr</w:t>
      </w:r>
      <w:r w:rsidRPr="00EF20F7">
        <w:rPr>
          <w:lang w:eastAsia="ko-KR"/>
        </w:rPr>
        <w:t xml:space="preserve">" </w:t>
      </w:r>
      <w:r w:rsidRPr="00EF20F7">
        <w:rPr>
          <w:rFonts w:cs="Arial"/>
          <w:lang w:val="en-US"/>
        </w:rPr>
        <w:t xml:space="preserve">attribute </w:t>
      </w:r>
      <w:r w:rsidRPr="00EF20F7">
        <w:rPr>
          <w:lang w:eastAsia="ko-KR"/>
        </w:rPr>
        <w:t xml:space="preserve">indicating receiving of RTP video stream in </w:t>
      </w:r>
      <w:r w:rsidRPr="00EF20F7">
        <w:t>low resolution</w:t>
      </w:r>
      <w:r w:rsidRPr="00EF20F7">
        <w:rPr>
          <w:lang w:eastAsia="ko-KR"/>
        </w:rPr>
        <w:t>;</w:t>
      </w:r>
    </w:p>
    <w:p w14:paraId="6D4CC968" w14:textId="77777777" w:rsidR="00AD072D" w:rsidRPr="00EF20F7" w:rsidRDefault="00AD072D" w:rsidP="00AD072D">
      <w:pPr>
        <w:pStyle w:val="B2"/>
        <w:rPr>
          <w:lang w:eastAsia="ko-KR"/>
        </w:rPr>
      </w:pPr>
      <w:r w:rsidRPr="00EF20F7">
        <w:rPr>
          <w:lang w:eastAsia="ko-KR"/>
        </w:rPr>
        <w:t>e)</w:t>
      </w:r>
      <w:r w:rsidRPr="00EF20F7">
        <w:rPr>
          <w:lang w:eastAsia="ko-KR"/>
        </w:rPr>
        <w:tab/>
        <w:t>a BFCP "m=" line indicating support of a floor control client role; and</w:t>
      </w:r>
    </w:p>
    <w:p w14:paraId="35D786D4" w14:textId="77777777" w:rsidR="00AD072D" w:rsidRPr="00EF20F7" w:rsidRDefault="00AD072D" w:rsidP="00AD072D">
      <w:pPr>
        <w:pStyle w:val="B2"/>
      </w:pPr>
      <w:r w:rsidRPr="00EF20F7">
        <w:rPr>
          <w:lang w:eastAsia="ko-KR"/>
        </w:rPr>
        <w:t>f)</w:t>
      </w:r>
      <w:r w:rsidRPr="00EF20F7">
        <w:rPr>
          <w:lang w:eastAsia="ko-KR"/>
        </w:rPr>
        <w:tab/>
      </w:r>
      <w:r w:rsidRPr="00EF20F7">
        <w:t xml:space="preserve">a session level "a=ccc_list" attribute (defined in 3GPP TS 26.114 [23], </w:t>
      </w:r>
      <w:r w:rsidR="00975A8F">
        <w:t>clause</w:t>
      </w:r>
      <w:r w:rsidRPr="00EF20F7">
        <w:t> S.5.7.2) with the concurrent codec capabilities of the conference participant</w:t>
      </w:r>
      <w:r w:rsidRPr="00EF20F7">
        <w:rPr>
          <w:lang w:eastAsia="ko-KR"/>
        </w:rPr>
        <w:t>.</w:t>
      </w:r>
    </w:p>
    <w:p w14:paraId="285C4A29" w14:textId="77777777" w:rsidR="00AD072D" w:rsidRPr="00EF20F7" w:rsidRDefault="00AD072D" w:rsidP="00AD072D">
      <w:pPr>
        <w:pStyle w:val="B10"/>
      </w:pPr>
      <w:r w:rsidRPr="00EF20F7">
        <w:t>2.</w:t>
      </w:r>
      <w:r w:rsidRPr="00EF20F7">
        <w:tab/>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14:paraId="7795C3E2" w14:textId="77777777" w:rsidR="00AD072D" w:rsidRPr="00EF20F7" w:rsidRDefault="00AD072D" w:rsidP="00AD072D">
      <w:pPr>
        <w:pStyle w:val="B2"/>
      </w:pPr>
      <w:r w:rsidRPr="00EF20F7">
        <w:rPr>
          <w:lang w:eastAsia="ko-KR"/>
        </w:rPr>
        <w:t>a)</w:t>
      </w:r>
      <w:r w:rsidRPr="00EF20F7">
        <w:rPr>
          <w:lang w:eastAsia="ko-KR"/>
        </w:rPr>
        <w:tab/>
      </w:r>
      <w:r w:rsidRPr="00EF20F7">
        <w:t>one audio media stream (StreamID = 1);</w:t>
      </w:r>
    </w:p>
    <w:p w14:paraId="4788AFC2" w14:textId="77777777" w:rsidR="00AD072D" w:rsidRPr="00EF20F7" w:rsidRDefault="00AD072D" w:rsidP="00AD072D">
      <w:pPr>
        <w:pStyle w:val="B2"/>
      </w:pPr>
      <w:r w:rsidRPr="00EF20F7">
        <w:rPr>
          <w:lang w:eastAsia="ko-KR"/>
        </w:rPr>
        <w:t>b)</w:t>
      </w:r>
      <w:r w:rsidRPr="00EF20F7">
        <w:rPr>
          <w:lang w:eastAsia="ko-KR"/>
        </w:rPr>
        <w:tab/>
      </w:r>
      <w:r w:rsidRPr="00EF20F7">
        <w:t>one video media stream for main video (StreamID = 2);</w:t>
      </w:r>
    </w:p>
    <w:p w14:paraId="61CB8CA7" w14:textId="77777777" w:rsidR="00AD072D" w:rsidRPr="00EF20F7" w:rsidRDefault="00AD072D" w:rsidP="00AD072D">
      <w:pPr>
        <w:pStyle w:val="B2"/>
      </w:pPr>
      <w:r w:rsidRPr="00EF20F7">
        <w:rPr>
          <w:lang w:eastAsia="ko-KR"/>
        </w:rPr>
        <w:t>c)</w:t>
      </w:r>
      <w:r w:rsidRPr="00EF20F7">
        <w:rPr>
          <w:lang w:eastAsia="ko-KR"/>
        </w:rPr>
        <w:tab/>
      </w:r>
      <w:r w:rsidRPr="00EF20F7">
        <w:t>one video media stream for screenshare video (StreamID = 3);</w:t>
      </w:r>
    </w:p>
    <w:p w14:paraId="58DFC114" w14:textId="77777777" w:rsidR="00AD072D" w:rsidRPr="00EF20F7" w:rsidRDefault="00AD072D" w:rsidP="00AD072D">
      <w:pPr>
        <w:pStyle w:val="B2"/>
      </w:pPr>
      <w:r w:rsidRPr="00EF20F7">
        <w:rPr>
          <w:lang w:eastAsia="ko-KR"/>
        </w:rPr>
        <w:t>d)</w:t>
      </w:r>
      <w:r w:rsidRPr="00EF20F7">
        <w:rPr>
          <w:lang w:eastAsia="ko-KR"/>
        </w:rPr>
        <w:tab/>
      </w:r>
      <w:r w:rsidRPr="00EF20F7">
        <w:t>one media stream for thumbnail video (StreamID = 4); and</w:t>
      </w:r>
    </w:p>
    <w:p w14:paraId="1AFEF103" w14:textId="77777777" w:rsidR="00AD072D" w:rsidRPr="00EF20F7" w:rsidRDefault="00AD072D" w:rsidP="00AD072D">
      <w:pPr>
        <w:pStyle w:val="B2"/>
      </w:pPr>
      <w:r w:rsidRPr="00EF20F7">
        <w:rPr>
          <w:lang w:eastAsia="ko-KR"/>
        </w:rPr>
        <w:t>e)</w:t>
      </w:r>
      <w:r w:rsidRPr="00EF20F7">
        <w:tab/>
        <w:t>one media stream for floor control using BFCP protocol signalling (StreamID = 6).</w:t>
      </w:r>
    </w:p>
    <w:p w14:paraId="4170C446" w14:textId="77777777" w:rsidR="00AD072D" w:rsidRPr="00EF20F7" w:rsidRDefault="00AD072D" w:rsidP="00AD072D">
      <w:pPr>
        <w:pStyle w:val="B10"/>
      </w:pPr>
      <w:r w:rsidRPr="00EF20F7">
        <w:t>3. – 5.</w:t>
      </w:r>
      <w:r w:rsidRPr="00EF20F7">
        <w:tab/>
        <w:t>The MRFC uses the "Reserve and Configure IMS resources" procedure to request the MRFP to configure resources towards the user and for the accepted audio and video media streams (in this example StreamID values 1, 2, 3 and 4) the MRFC:</w:t>
      </w:r>
    </w:p>
    <w:p w14:paraId="1E269683" w14:textId="77777777" w:rsidR="00AD072D" w:rsidRPr="00EF20F7" w:rsidRDefault="00AD072D" w:rsidP="00AD072D">
      <w:pPr>
        <w:pStyle w:val="B2"/>
        <w:rPr>
          <w:lang w:eastAsia="ko-KR"/>
        </w:rPr>
      </w:pPr>
      <w:r w:rsidRPr="00EF20F7">
        <w:rPr>
          <w:lang w:eastAsia="ko-KR"/>
        </w:rPr>
        <w:t>a)</w:t>
      </w:r>
      <w:r w:rsidRPr="00EF20F7">
        <w:tab/>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rsidR="00975A8F">
        <w:t>clause</w:t>
      </w:r>
      <w:r w:rsidRPr="00EF20F7">
        <w:t> 5.11.3.5;</w:t>
      </w:r>
    </w:p>
    <w:p w14:paraId="4968D457" w14:textId="77777777" w:rsidR="00AD072D" w:rsidRPr="00EF20F7" w:rsidRDefault="00AD072D" w:rsidP="00AD072D">
      <w:pPr>
        <w:pStyle w:val="B2"/>
      </w:pPr>
      <w:r w:rsidRPr="00EF20F7">
        <w:t>b)</w:t>
      </w:r>
      <w:r w:rsidRPr="00EF20F7">
        <w:tab/>
        <w:t>provides an IP address and port received from the user;</w:t>
      </w:r>
    </w:p>
    <w:p w14:paraId="55A6E2A6" w14:textId="77777777" w:rsidR="00AD072D" w:rsidRPr="00EF20F7" w:rsidRDefault="00AD072D" w:rsidP="00AD072D">
      <w:pPr>
        <w:pStyle w:val="B2"/>
      </w:pPr>
      <w:r w:rsidRPr="00EF20F7">
        <w:t>c)</w:t>
      </w:r>
      <w:r w:rsidRPr="00EF20F7">
        <w:tab/>
        <w:t>requests a local IP address and port;</w:t>
      </w:r>
    </w:p>
    <w:p w14:paraId="7E51DA5C" w14:textId="77777777" w:rsidR="00AD072D" w:rsidRPr="00EF20F7" w:rsidRDefault="00AD072D" w:rsidP="00AD072D">
      <w:pPr>
        <w:pStyle w:val="B2"/>
      </w:pPr>
      <w:r w:rsidRPr="00EF20F7">
        <w:t>d)</w:t>
      </w:r>
      <w:r w:rsidRPr="00EF20F7">
        <w:tab/>
        <w:t>includes selected payload types in "Local IMS resources" and "Remote IMS resources" information elements;</w:t>
      </w:r>
    </w:p>
    <w:p w14:paraId="2532F662" w14:textId="77777777" w:rsidR="00AD072D" w:rsidRPr="00EF20F7" w:rsidRDefault="00AD072D" w:rsidP="00AD072D">
      <w:pPr>
        <w:pStyle w:val="B2"/>
        <w:rPr>
          <w:lang w:eastAsia="ko-KR"/>
        </w:rPr>
      </w:pPr>
      <w:r w:rsidRPr="00EF20F7">
        <w:rPr>
          <w:lang w:eastAsia="ko-KR"/>
        </w:rPr>
        <w:t>e)</w:t>
      </w:r>
      <w:r w:rsidRPr="00EF20F7">
        <w:rPr>
          <w:lang w:eastAsia="ko-KR"/>
        </w:rPr>
        <w:tab/>
        <w:t xml:space="preserve">for the video media streams where </w:t>
      </w:r>
      <w:r w:rsidRPr="00EF20F7">
        <w:rPr>
          <w:rFonts w:cs="Arial"/>
          <w:lang w:val="en-US"/>
        </w:rPr>
        <w:t>the "a=content</w:t>
      </w:r>
      <w:r w:rsidRPr="00EF20F7">
        <w:t>"</w:t>
      </w:r>
      <w:r w:rsidRPr="00EF20F7">
        <w:rPr>
          <w:rFonts w:cs="Arial"/>
          <w:lang w:val="en-US"/>
        </w:rPr>
        <w:t xml:space="preserve"> attribute </w:t>
      </w:r>
      <w:r w:rsidRPr="00EF20F7">
        <w:rPr>
          <w:lang w:eastAsia="ko-KR"/>
        </w:rPr>
        <w:t xml:space="preserve">was </w:t>
      </w:r>
      <w:r w:rsidRPr="00EF20F7">
        <w:t xml:space="preserve">received in the SDP offer, includes </w:t>
      </w:r>
      <w:r w:rsidRPr="00EF20F7">
        <w:rPr>
          <w:rFonts w:cs="Arial"/>
          <w:lang w:val="en-US"/>
        </w:rPr>
        <w:t xml:space="preserve">in the Local and Remote descriptors </w:t>
      </w:r>
      <w:r w:rsidRPr="00EF20F7">
        <w:t xml:space="preserve">a "Stream content" information element with the received </w:t>
      </w:r>
      <w:r w:rsidRPr="00EF20F7">
        <w:rPr>
          <w:rFonts w:cs="Arial"/>
          <w:lang w:val="en-US"/>
        </w:rPr>
        <w:t>"a=content</w:t>
      </w:r>
      <w:r w:rsidRPr="00EF20F7">
        <w:t>"</w:t>
      </w:r>
      <w:r w:rsidRPr="00EF20F7">
        <w:rPr>
          <w:rFonts w:cs="Arial"/>
          <w:lang w:val="en-US"/>
        </w:rPr>
        <w:t xml:space="preserve"> attribute to indicate content of stream;</w:t>
      </w:r>
    </w:p>
    <w:p w14:paraId="2F22C3ED" w14:textId="77777777" w:rsidR="00AD072D" w:rsidRPr="00EF20F7" w:rsidRDefault="00AD072D" w:rsidP="00AD072D">
      <w:pPr>
        <w:pStyle w:val="B2"/>
      </w:pPr>
      <w:r w:rsidRPr="00EF20F7">
        <w:t>f)</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desc" information element (containing the "a=simulcast" attribute) with the selected simulcast streams </w:t>
      </w:r>
      <w:r w:rsidRPr="00EF20F7">
        <w:rPr>
          <w:lang w:eastAsia="ko-KR"/>
        </w:rPr>
        <w:t>and</w:t>
      </w:r>
      <w:r w:rsidRPr="00EF20F7">
        <w:t xml:space="preserve"> request the MRFP to configure termination with a simulcast capability;</w:t>
      </w:r>
    </w:p>
    <w:p w14:paraId="63C32905" w14:textId="77777777" w:rsidR="00AD072D" w:rsidRPr="00EF20F7" w:rsidRDefault="00AD072D" w:rsidP="00AD072D">
      <w:pPr>
        <w:pStyle w:val="B2"/>
        <w:rPr>
          <w:lang w:eastAsia="ko-KR"/>
        </w:rPr>
      </w:pPr>
      <w:r w:rsidRPr="00EF20F7">
        <w:t>g)</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format" information element with the accepted </w:t>
      </w:r>
      <w:r w:rsidRPr="00EF20F7">
        <w:rPr>
          <w:lang w:eastAsia="ko-KR"/>
        </w:rPr>
        <w:t xml:space="preserve">"a=rid" </w:t>
      </w:r>
      <w:r w:rsidRPr="00EF20F7">
        <w:rPr>
          <w:rFonts w:cs="Arial"/>
          <w:lang w:val="en-US"/>
        </w:rPr>
        <w:t>attribute</w:t>
      </w:r>
      <w:r w:rsidRPr="00EF20F7">
        <w:rPr>
          <w:lang w:eastAsia="ko-KR"/>
        </w:rPr>
        <w:t xml:space="preserve"> lines;</w:t>
      </w:r>
    </w:p>
    <w:p w14:paraId="5109A16C" w14:textId="77777777" w:rsidR="00AD072D" w:rsidRPr="00EF20F7" w:rsidRDefault="00AD072D" w:rsidP="00AD072D">
      <w:pPr>
        <w:pStyle w:val="B2"/>
      </w:pPr>
      <w:r w:rsidRPr="00EF20F7">
        <w:t>h)</w:t>
      </w:r>
      <w:r w:rsidRPr="00EF20F7">
        <w:tab/>
      </w:r>
      <w:r w:rsidRPr="00EF20F7">
        <w:rPr>
          <w:lang w:eastAsia="ko-KR"/>
        </w:rPr>
        <w:t xml:space="preserve">for the audio and video media streams where </w:t>
      </w:r>
      <w:r w:rsidRPr="00EF20F7">
        <w:rPr>
          <w:rFonts w:cs="Arial"/>
          <w:lang w:val="en-US"/>
        </w:rPr>
        <w:t>the "</w:t>
      </w:r>
      <w:r w:rsidRPr="00EF20F7">
        <w:t xml:space="preserve">a=rtcp-fb" line(s) with a "CCM" parameter </w:t>
      </w:r>
      <w:r w:rsidRPr="00EF20F7">
        <w:rPr>
          <w:lang w:eastAsia="ko-KR"/>
        </w:rPr>
        <w:t xml:space="preserve">was </w:t>
      </w:r>
      <w:r w:rsidRPr="00EF20F7">
        <w:t xml:space="preserve">received in the SDP offer, </w:t>
      </w:r>
      <w:r w:rsidRPr="00EF20F7">
        <w:rPr>
          <w:szCs w:val="24"/>
        </w:rPr>
        <w:t xml:space="preserve">includes </w:t>
      </w:r>
      <w:r w:rsidRPr="00EF20F7">
        <w:rPr>
          <w:rFonts w:cs="Arial"/>
          <w:lang w:val="en-US"/>
        </w:rPr>
        <w:t>in the Local and Remote descriptors</w:t>
      </w:r>
      <w:r w:rsidRPr="00EF20F7">
        <w:t>:</w:t>
      </w:r>
    </w:p>
    <w:p w14:paraId="798288B1" w14:textId="77777777" w:rsidR="00AD072D" w:rsidRPr="00EF20F7" w:rsidRDefault="00AD072D" w:rsidP="00AD072D">
      <w:pPr>
        <w:pStyle w:val="B3"/>
      </w:pPr>
      <w:r w:rsidRPr="00EF20F7">
        <w:rPr>
          <w:szCs w:val="24"/>
        </w:rPr>
        <w:lastRenderedPageBreak/>
        <w:t>-</w:t>
      </w:r>
      <w:r w:rsidRPr="00EF20F7">
        <w:tab/>
      </w:r>
      <w:r w:rsidRPr="00EF20F7">
        <w:rPr>
          <w:rFonts w:cs="Arial"/>
          <w:lang w:val="en-US"/>
        </w:rPr>
        <w:t>a</w:t>
      </w:r>
      <w:r w:rsidRPr="00EF20F7">
        <w:rPr>
          <w:szCs w:val="24"/>
        </w:rPr>
        <w:t xml:space="preserve">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end user;</w:t>
      </w:r>
    </w:p>
    <w:p w14:paraId="1FC2F40D" w14:textId="77777777" w:rsidR="00AD072D" w:rsidRPr="00EF20F7" w:rsidRDefault="00AD072D" w:rsidP="00AD072D">
      <w:pPr>
        <w:pStyle w:val="B3"/>
      </w:pPr>
      <w:r w:rsidRPr="00EF20F7">
        <w:rPr>
          <w:szCs w:val="24"/>
        </w:rPr>
        <w:t>-</w:t>
      </w:r>
      <w:r w:rsidRPr="00EF20F7">
        <w:tab/>
        <w:t xml:space="preserve">if a "nowait" </w:t>
      </w:r>
      <w:r w:rsidRPr="00EF20F7">
        <w:rPr>
          <w:lang w:eastAsia="ko-KR"/>
        </w:rPr>
        <w:t xml:space="preserve">pause attribute was </w:t>
      </w:r>
      <w:r w:rsidRPr="00EF20F7">
        <w:t>received in the SDP offer, include the "nowait"</w:t>
      </w:r>
      <w:r w:rsidRPr="00EF20F7">
        <w:rPr>
          <w:szCs w:val="24"/>
        </w:rPr>
        <w:t xml:space="preserve"> </w:t>
      </w:r>
      <w:r w:rsidRPr="00EF20F7">
        <w:rPr>
          <w:lang w:eastAsia="ko-KR"/>
        </w:rPr>
        <w:t>pause attribute</w:t>
      </w:r>
      <w:r w:rsidRPr="00EF20F7">
        <w:rPr>
          <w:szCs w:val="24"/>
        </w:rPr>
        <w:t xml:space="preserve"> in the </w:t>
      </w:r>
      <w:r w:rsidRPr="00EF20F7">
        <w:t xml:space="preserve">"CCM pause-resume" </w:t>
      </w:r>
      <w:r w:rsidRPr="00EF20F7">
        <w:rPr>
          <w:szCs w:val="24"/>
        </w:rPr>
        <w:t xml:space="preserve">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1519530B" w14:textId="77777777" w:rsidR="00AD072D" w:rsidRPr="00EF20F7" w:rsidRDefault="00AD072D" w:rsidP="00AD072D">
      <w:pPr>
        <w:pStyle w:val="B3"/>
      </w:pPr>
      <w:r w:rsidRPr="00EF20F7">
        <w:rPr>
          <w:szCs w:val="24"/>
        </w:rPr>
        <w:t>-</w:t>
      </w:r>
      <w:r w:rsidRPr="00EF20F7">
        <w:tab/>
        <w:t>an "Autonomous request" information element to indicate that the MRFP is allowed to autonomously send RTCP feedback CCM PAUSE and RESUME messages; and</w:t>
      </w:r>
    </w:p>
    <w:p w14:paraId="079388F1" w14:textId="77777777" w:rsidR="00AD072D" w:rsidRPr="00EF20F7" w:rsidRDefault="00AD072D" w:rsidP="00AD072D">
      <w:pPr>
        <w:pStyle w:val="B3"/>
      </w:pPr>
      <w:r w:rsidRPr="00EF20F7">
        <w:rPr>
          <w:szCs w:val="24"/>
        </w:rPr>
        <w:t>-</w:t>
      </w:r>
      <w:r w:rsidRPr="00EF20F7">
        <w:tab/>
        <w:t>an "Autonomous response" information element to indicate that the MRFP is allowed to autonomously send RTCP feedback CCM PAUSED and REFUSED messages; and</w:t>
      </w:r>
    </w:p>
    <w:p w14:paraId="41F94504" w14:textId="77777777" w:rsidR="00AD072D" w:rsidRPr="00EF20F7" w:rsidRDefault="00AD072D" w:rsidP="00AD072D">
      <w:pPr>
        <w:pStyle w:val="B2"/>
        <w:rPr>
          <w:lang w:val="en-US"/>
        </w:rPr>
      </w:pPr>
      <w:r w:rsidRPr="00EF20F7">
        <w:rPr>
          <w:lang w:eastAsia="ko-KR"/>
        </w:rPr>
        <w:t>i)</w:t>
      </w:r>
      <w:r w:rsidRPr="00EF20F7">
        <w:rPr>
          <w:lang w:eastAsia="ko-KR"/>
        </w:rPr>
        <w:tab/>
        <w:t xml:space="preserve">for the video media streams where </w:t>
      </w:r>
      <w:r w:rsidRPr="00EF20F7">
        <w:rPr>
          <w:rFonts w:cs="Arial"/>
          <w:lang w:val="en-US"/>
        </w:rPr>
        <w:t xml:space="preserve">the </w:t>
      </w:r>
      <w:r w:rsidRPr="00EF20F7">
        <w:t>"a=imageattr"</w:t>
      </w:r>
      <w:r w:rsidRPr="00EF20F7">
        <w:rPr>
          <w:rFonts w:cs="Arial"/>
          <w:lang w:val="en-US"/>
        </w:rPr>
        <w:t xml:space="preserve"> attribute </w:t>
      </w:r>
      <w:r w:rsidRPr="00EF20F7">
        <w:rPr>
          <w:lang w:eastAsia="ko-KR"/>
        </w:rPr>
        <w:t xml:space="preserve">was </w:t>
      </w:r>
      <w:r w:rsidRPr="00EF20F7">
        <w:t xml:space="preserve">received in the SDP offer, includes a "Generic image attribute" information element in accordance to procedure specified in </w:t>
      </w:r>
      <w:r w:rsidR="00975A8F">
        <w:t>clause</w:t>
      </w:r>
      <w:r w:rsidRPr="00EF20F7">
        <w:t> </w:t>
      </w:r>
      <w:r w:rsidRPr="00EF20F7">
        <w:rPr>
          <w:lang w:val="en-US"/>
        </w:rPr>
        <w:t>6.2.17; and</w:t>
      </w:r>
    </w:p>
    <w:p w14:paraId="12D97E87" w14:textId="77777777" w:rsidR="00AD072D" w:rsidRPr="00EF20F7" w:rsidRDefault="00AD072D" w:rsidP="00AD072D">
      <w:pPr>
        <w:pStyle w:val="B2"/>
        <w:rPr>
          <w:lang w:val="en-US"/>
        </w:rPr>
      </w:pPr>
      <w:r w:rsidRPr="00EF20F7">
        <w:rPr>
          <w:lang w:val="en-US" w:eastAsia="ko-KR"/>
        </w:rPr>
        <w:t>j</w:t>
      </w:r>
      <w:r w:rsidRPr="00EF20F7">
        <w:rPr>
          <w:lang w:eastAsia="ko-KR"/>
        </w:rPr>
        <w:t>)</w:t>
      </w:r>
      <w:r w:rsidRPr="00EF20F7">
        <w:rPr>
          <w:lang w:eastAsia="ko-KR"/>
        </w:rPr>
        <w:tab/>
      </w:r>
      <w:r w:rsidRPr="00EF20F7">
        <w:t xml:space="preserve">includes </w:t>
      </w:r>
      <w:r w:rsidRPr="00EF20F7">
        <w:rPr>
          <w:rFonts w:cs="Arial"/>
          <w:lang w:val="en-US"/>
        </w:rPr>
        <w:t xml:space="preserve">in the Remote descriptor </w:t>
      </w:r>
      <w:r w:rsidRPr="00EF20F7">
        <w:t xml:space="preserve">a "Concurrent Codec Capabilities" information element to indicate </w:t>
      </w:r>
      <w:r w:rsidRPr="00EF20F7">
        <w:rPr>
          <w:rFonts w:cs="Arial"/>
          <w:bCs/>
          <w:lang w:eastAsia="ko-KR"/>
        </w:rPr>
        <w:t>the concurrent codec capabilities of the conference participant</w:t>
      </w:r>
      <w:r w:rsidRPr="00EF20F7">
        <w:rPr>
          <w:lang w:val="en-US"/>
        </w:rPr>
        <w:t>.</w:t>
      </w:r>
    </w:p>
    <w:p w14:paraId="3CD7ACE0" w14:textId="77777777" w:rsidR="00AD072D" w:rsidRPr="00EF20F7" w:rsidRDefault="00AD072D" w:rsidP="00AD072D">
      <w:pPr>
        <w:pStyle w:val="B10"/>
      </w:pPr>
      <w:r w:rsidRPr="00EF20F7">
        <w:tab/>
        <w:t>Upon request from the MRFC, the MRFP creates:</w:t>
      </w:r>
    </w:p>
    <w:p w14:paraId="390FF12E" w14:textId="77777777" w:rsidR="00AD072D" w:rsidRPr="00EF20F7" w:rsidRDefault="00AD072D" w:rsidP="00AD072D">
      <w:pPr>
        <w:pStyle w:val="B2"/>
      </w:pPr>
      <w:r w:rsidRPr="00EF20F7">
        <w:rPr>
          <w:lang w:eastAsia="ko-KR"/>
        </w:rPr>
        <w:t>a)</w:t>
      </w:r>
      <w:r w:rsidRPr="00EF20F7">
        <w:rPr>
          <w:lang w:eastAsia="ko-KR"/>
        </w:rPr>
        <w:tab/>
      </w:r>
      <w:r w:rsidRPr="00EF20F7">
        <w:t xml:space="preserve">if the user is the first conference participant, a new context and configure it </w:t>
      </w:r>
      <w:bookmarkStart w:id="348" w:name="_Hlk482716415"/>
      <w:r w:rsidRPr="00EF20F7">
        <w:t>according to value(s) received within the "MMCMH policy" information element</w:t>
      </w:r>
      <w:bookmarkEnd w:id="348"/>
      <w:r w:rsidRPr="00EF20F7">
        <w:t>; and</w:t>
      </w:r>
    </w:p>
    <w:p w14:paraId="33A44974" w14:textId="77777777" w:rsidR="00AD072D" w:rsidRPr="00EF20F7" w:rsidRDefault="00AD072D" w:rsidP="00AD072D">
      <w:pPr>
        <w:pStyle w:val="B2"/>
      </w:pPr>
      <w:r w:rsidRPr="00EF20F7">
        <w:rPr>
          <w:lang w:eastAsia="ko-KR"/>
        </w:rPr>
        <w:t>b)</w:t>
      </w:r>
      <w:r w:rsidRPr="00EF20F7">
        <w:rPr>
          <w:lang w:eastAsia="ko-KR"/>
        </w:rPr>
        <w:tab/>
        <w:t xml:space="preserve">an </w:t>
      </w:r>
      <w:r w:rsidRPr="00EF20F7">
        <w:t>incoming termination and configure it with the simulcast property.</w:t>
      </w:r>
    </w:p>
    <w:p w14:paraId="40A2B584" w14:textId="77777777" w:rsidR="00AD072D" w:rsidRPr="00EF20F7" w:rsidRDefault="00AD072D" w:rsidP="00AD072D">
      <w:pPr>
        <w:pStyle w:val="B10"/>
      </w:pPr>
      <w:r w:rsidRPr="00EF20F7">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14:paraId="3D1A62A5" w14:textId="77777777" w:rsidR="00AD072D" w:rsidRPr="00EF20F7" w:rsidRDefault="00AD072D" w:rsidP="00AD072D">
      <w:pPr>
        <w:pStyle w:val="B2"/>
      </w:pPr>
      <w:r w:rsidRPr="00EF20F7">
        <w:rPr>
          <w:lang w:eastAsia="ko-KR"/>
        </w:rPr>
        <w:t>a)</w:t>
      </w:r>
      <w:r w:rsidRPr="00EF20F7">
        <w:rPr>
          <w:lang w:eastAsia="ko-KR"/>
        </w:rPr>
        <w:tab/>
      </w:r>
      <w:r w:rsidRPr="00EF20F7">
        <w:t>to receive the two simulcast audio RTP streams and to send one audio RTP stream and which are encoded using codec1 or codec2 (StreamID with value 1);</w:t>
      </w:r>
    </w:p>
    <w:p w14:paraId="384717AD" w14:textId="77777777" w:rsidR="00AD072D" w:rsidRPr="00EF20F7" w:rsidRDefault="00AD072D" w:rsidP="00AD072D">
      <w:pPr>
        <w:pStyle w:val="B2"/>
      </w:pPr>
      <w:r w:rsidRPr="00EF20F7">
        <w:rPr>
          <w:lang w:eastAsia="ko-KR"/>
        </w:rPr>
        <w:t>b)</w:t>
      </w:r>
      <w:r w:rsidRPr="00EF20F7">
        <w:rPr>
          <w:lang w:eastAsia="ko-KR"/>
        </w:rPr>
        <w:tab/>
        <w:t xml:space="preserve">with the voice </w:t>
      </w:r>
      <w:r w:rsidRPr="00EF20F7">
        <w:t>activity detection functionality;</w:t>
      </w:r>
    </w:p>
    <w:p w14:paraId="1A64297B" w14:textId="77777777" w:rsidR="00AD072D" w:rsidRPr="00EF20F7" w:rsidRDefault="00AD072D" w:rsidP="00AD072D">
      <w:pPr>
        <w:pStyle w:val="B2"/>
      </w:pPr>
      <w:r w:rsidRPr="00EF20F7">
        <w:rPr>
          <w:lang w:eastAsia="ko-KR"/>
        </w:rPr>
        <w:t>c)</w:t>
      </w:r>
      <w:r w:rsidRPr="00EF20F7">
        <w:rPr>
          <w:lang w:eastAsia="ko-KR"/>
        </w:rPr>
        <w:tab/>
      </w:r>
      <w:r w:rsidRPr="00EF20F7">
        <w:t>to receive the two simulcast video RTP streams (one RTP video stream in high resolution and the other RTP video stream in low resolution) and to send one RTP video stream in high resolution and which are encoded using codec3 (StreamID with value 2); and</w:t>
      </w:r>
    </w:p>
    <w:p w14:paraId="0F98212A" w14:textId="77777777" w:rsidR="00AD072D" w:rsidRPr="00EF20F7" w:rsidRDefault="00AD072D" w:rsidP="00AD072D">
      <w:pPr>
        <w:pStyle w:val="B2"/>
      </w:pPr>
      <w:r w:rsidRPr="00EF20F7">
        <w:t>d)</w:t>
      </w:r>
      <w:r w:rsidRPr="00EF20F7">
        <w:tab/>
        <w:t xml:space="preserve">to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on all audio and video media streams.</w:t>
      </w:r>
    </w:p>
    <w:p w14:paraId="5A3CF4B0" w14:textId="77777777" w:rsidR="00AD072D" w:rsidRPr="00EF20F7" w:rsidRDefault="00AD072D" w:rsidP="00AD072D">
      <w:pPr>
        <w:pStyle w:val="B10"/>
      </w:pPr>
      <w:r w:rsidRPr="00EF20F7">
        <w:t>6. - 8.</w:t>
      </w:r>
      <w:r w:rsidRPr="00EF20F7">
        <w:tab/>
        <w:t xml:space="preserve">The MRFC uses the "Configure Conference For Floor Control" procedure (specified in </w:t>
      </w:r>
      <w:r w:rsidR="00975A8F">
        <w:t>clause</w:t>
      </w:r>
      <w:r w:rsidRPr="00EF20F7">
        <w:t> 6.2.13.2.2) to request the MRFP to configure context C1 with a Floor Control Server property. The MRFC provides in a "</w:t>
      </w:r>
      <w:r w:rsidRPr="00EF20F7">
        <w:rPr>
          <w:lang w:eastAsia="zh-CN"/>
        </w:rPr>
        <w:t>Conference Identifier"</w:t>
      </w:r>
      <w:r w:rsidRPr="00EF20F7">
        <w:t xml:space="preserve"> information element the Conference Identity "555" to be used by BFCP floor control signalling, includes a "Floor-Resource Associations" information element to indicate to the MRFP that two floors will be used within the context C1:</w:t>
      </w:r>
    </w:p>
    <w:p w14:paraId="6F83F91F" w14:textId="77777777" w:rsidR="00AD072D" w:rsidRPr="00EF20F7" w:rsidRDefault="00AD072D" w:rsidP="00AD072D">
      <w:pPr>
        <w:pStyle w:val="B2"/>
      </w:pPr>
      <w:r w:rsidRPr="00EF20F7">
        <w:rPr>
          <w:lang w:eastAsia="ko-KR"/>
        </w:rPr>
        <w:t>a)</w:t>
      </w:r>
      <w:r w:rsidRPr="00EF20F7">
        <w:rPr>
          <w:lang w:eastAsia="ko-KR"/>
        </w:rPr>
        <w:tab/>
        <w:t xml:space="preserve">floor with identity </w:t>
      </w:r>
      <w:r w:rsidRPr="00EF20F7">
        <w:t>"333" will be used to control the audio and the main video (and thus associated with StreamID with values 1 and 2); and</w:t>
      </w:r>
    </w:p>
    <w:p w14:paraId="34F91DC3" w14:textId="77777777" w:rsidR="00AD072D" w:rsidRPr="00EF20F7" w:rsidRDefault="00AD072D" w:rsidP="00AD072D">
      <w:pPr>
        <w:pStyle w:val="B2"/>
      </w:pPr>
      <w:r w:rsidRPr="00EF20F7">
        <w:rPr>
          <w:lang w:eastAsia="ko-KR"/>
        </w:rPr>
        <w:t>b)</w:t>
      </w:r>
      <w:r w:rsidRPr="00EF20F7">
        <w:rPr>
          <w:lang w:eastAsia="ko-KR"/>
        </w:rPr>
        <w:tab/>
        <w:t xml:space="preserve">floor with identity </w:t>
      </w:r>
      <w:r w:rsidRPr="00EF20F7">
        <w:t>"444" will be used to control the screenshare video (and thus associated with StreamID with value 3),</w:t>
      </w:r>
    </w:p>
    <w:p w14:paraId="53F79349" w14:textId="77777777" w:rsidR="00AD072D" w:rsidRPr="00EF20F7" w:rsidRDefault="00AD072D" w:rsidP="00AD072D">
      <w:pPr>
        <w:pStyle w:val="B10"/>
      </w:pPr>
      <w:r w:rsidRPr="00EF20F7">
        <w:tab/>
        <w:t>and includes a "</w:t>
      </w:r>
      <w:r w:rsidRPr="00EF20F7">
        <w:rPr>
          <w:lang w:eastAsia="zh-CN"/>
        </w:rPr>
        <w:t>Floor Control Algorithm</w:t>
      </w:r>
      <w:r w:rsidRPr="00EF20F7">
        <w:t xml:space="preserve">" information element to indicate to the MRFP </w:t>
      </w:r>
      <w:r w:rsidRPr="00EF20F7">
        <w:rPr>
          <w:lang w:val="en-US"/>
        </w:rPr>
        <w:t>the algorithm used in granting the floor for each floor identity.</w:t>
      </w:r>
    </w:p>
    <w:p w14:paraId="5BDA425E" w14:textId="77777777" w:rsidR="00AD072D" w:rsidRPr="00EF20F7" w:rsidRDefault="00AD072D" w:rsidP="00AD072D">
      <w:pPr>
        <w:pStyle w:val="B10"/>
      </w:pPr>
      <w:r w:rsidRPr="00EF20F7">
        <w:tab/>
        <w:t xml:space="preserve">The MRFC uses the "Configure BFCP Termination" procedure to modify the termination to support BFCP over TCP media stream (StreamID with value 6) in accordance to procedure specified in </w:t>
      </w:r>
      <w:r w:rsidR="00975A8F">
        <w:t>clause</w:t>
      </w:r>
      <w:r w:rsidRPr="00EF20F7">
        <w:t> 6.2.13.2.2. The MRFC provides an IP address and port received from the user and requests a local IP address and port from the MRFP. The MRFC includes an "User Identifier</w:t>
      </w:r>
      <w:r w:rsidRPr="00EF20F7">
        <w:rPr>
          <w:rFonts w:cs="Arial"/>
          <w:lang w:val="en-US"/>
        </w:rPr>
        <w:t xml:space="preserve"> </w:t>
      </w:r>
      <w:r w:rsidRPr="00EF20F7">
        <w:t>information" element</w:t>
      </w:r>
      <w:r w:rsidRPr="00EF20F7">
        <w:rPr>
          <w:rFonts w:cs="Arial"/>
          <w:lang w:val="en-US"/>
        </w:rPr>
        <w:t xml:space="preserve"> indicating user identity </w:t>
      </w:r>
      <w:r w:rsidRPr="00EF20F7">
        <w:t>and an "Available Floors" information element</w:t>
      </w:r>
      <w:r w:rsidRPr="00EF20F7">
        <w:rPr>
          <w:rFonts w:cs="Arial"/>
          <w:lang w:val="en-US"/>
        </w:rPr>
        <w:t xml:space="preserve"> indicating the </w:t>
      </w:r>
      <w:r w:rsidRPr="00EF20F7">
        <w:rPr>
          <w:lang w:eastAsia="ko-KR"/>
        </w:rPr>
        <w:t xml:space="preserve">floor identities </w:t>
      </w:r>
      <w:r w:rsidRPr="00EF20F7">
        <w:rPr>
          <w:rFonts w:cs="Arial"/>
          <w:lang w:val="en-US"/>
        </w:rPr>
        <w:t xml:space="preserve">to be used for </w:t>
      </w:r>
      <w:r w:rsidRPr="00EF20F7">
        <w:t>BFCP signalling.</w:t>
      </w:r>
    </w:p>
    <w:p w14:paraId="5F30EABC" w14:textId="77777777" w:rsidR="00AD072D" w:rsidRPr="00EF20F7" w:rsidRDefault="00AD072D" w:rsidP="00AD072D">
      <w:pPr>
        <w:pStyle w:val="B10"/>
      </w:pPr>
      <w:r w:rsidRPr="00EF20F7">
        <w:lastRenderedPageBreak/>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14:paraId="72AA1F49" w14:textId="77777777" w:rsidR="00AD072D" w:rsidRPr="00EF20F7" w:rsidRDefault="00AD072D" w:rsidP="00AD072D">
      <w:pPr>
        <w:pStyle w:val="B10"/>
        <w:rPr>
          <w:lang w:eastAsia="ko-KR"/>
        </w:rPr>
      </w:pPr>
      <w:r w:rsidRPr="00EF20F7">
        <w:tab/>
        <w:t xml:space="preserve">If the MRFC and the MRFP support IMS media plane security, they will apply additional procedures as specified in </w:t>
      </w:r>
      <w:r w:rsidR="00975A8F">
        <w:t>clause</w:t>
      </w:r>
      <w:r w:rsidRPr="00EF20F7">
        <w:t> </w:t>
      </w:r>
      <w:r w:rsidRPr="00EF20F7">
        <w:rPr>
          <w:lang w:val="en-US"/>
        </w:rPr>
        <w:t>6.2.19.3.</w:t>
      </w:r>
    </w:p>
    <w:p w14:paraId="037F306E" w14:textId="77777777" w:rsidR="00AD072D" w:rsidRPr="00EF20F7" w:rsidRDefault="00AD072D" w:rsidP="00AD072D">
      <w:pPr>
        <w:pStyle w:val="B10"/>
      </w:pPr>
      <w:r w:rsidRPr="00EF20F7">
        <w:t>9.</w:t>
      </w:r>
      <w:r w:rsidRPr="00EF20F7">
        <w:tab/>
        <w:t>The MRFC inserts in the SDP answer the IP address and RTP port received from the MRFP for the accepted media streams and includes in the SDP answer:</w:t>
      </w:r>
    </w:p>
    <w:p w14:paraId="417197A5" w14:textId="77777777" w:rsidR="00AD072D" w:rsidRPr="00EF20F7" w:rsidRDefault="00AD072D" w:rsidP="00AD072D">
      <w:pPr>
        <w:pStyle w:val="B2"/>
      </w:pPr>
      <w:r w:rsidRPr="00EF20F7">
        <w:t>-</w:t>
      </w:r>
      <w:r w:rsidRPr="00EF20F7">
        <w:tab/>
        <w:t>if the simulcast streams were included in the SDP offer, the accepted simulcast streams;</w:t>
      </w:r>
    </w:p>
    <w:p w14:paraId="3DD36ACF" w14:textId="77777777" w:rsidR="00AD072D" w:rsidRPr="00EF20F7" w:rsidRDefault="00AD072D" w:rsidP="00AD072D">
      <w:pPr>
        <w:pStyle w:val="B2"/>
      </w:pPr>
      <w:r w:rsidRPr="00EF20F7">
        <w:t>-</w:t>
      </w:r>
      <w:r w:rsidRPr="00EF20F7">
        <w:tab/>
        <w:t xml:space="preserve">if an "a=rtcp-fb" line with a "pause" CCM parameter </w:t>
      </w:r>
      <w:r w:rsidRPr="00EF20F7">
        <w:rPr>
          <w:lang w:eastAsia="ko-KR"/>
        </w:rPr>
        <w:t xml:space="preserve">was </w:t>
      </w:r>
      <w:r w:rsidRPr="00EF20F7">
        <w:t>included in the SDP offer for the accepted media stream</w:t>
      </w:r>
      <w:r w:rsidRPr="00EF20F7">
        <w:rPr>
          <w:lang w:eastAsia="ko-KR"/>
        </w:rPr>
        <w:t xml:space="preserve">, </w:t>
      </w:r>
      <w:r w:rsidRPr="00EF20F7">
        <w:t xml:space="preserve">an "a=rtcp-fb" line with a "pause" CCM parameter and "nowait" </w:t>
      </w:r>
      <w:r w:rsidRPr="00EF20F7">
        <w:rPr>
          <w:lang w:eastAsia="ko-KR"/>
        </w:rPr>
        <w:t>pause attribute</w:t>
      </w:r>
      <w:r w:rsidRPr="00EF20F7">
        <w:t>;</w:t>
      </w:r>
    </w:p>
    <w:p w14:paraId="72B5672E" w14:textId="77777777" w:rsidR="00AD072D" w:rsidRPr="00EF20F7" w:rsidRDefault="00AD072D" w:rsidP="00AD072D">
      <w:pPr>
        <w:pStyle w:val="B2"/>
      </w:pPr>
      <w:r w:rsidRPr="00EF20F7">
        <w:t>-</w:t>
      </w:r>
      <w:r w:rsidRPr="00EF20F7">
        <w:tab/>
        <w:t>an "a=floorctrl:s-only" to indicate that the MRFP will act as a floor control server;</w:t>
      </w:r>
    </w:p>
    <w:p w14:paraId="344443B3" w14:textId="77777777" w:rsidR="00AD072D" w:rsidRPr="00EF20F7" w:rsidRDefault="00AD072D" w:rsidP="00AD072D">
      <w:pPr>
        <w:pStyle w:val="B2"/>
      </w:pPr>
      <w:r w:rsidRPr="00EF20F7">
        <w:t>-</w:t>
      </w:r>
      <w:r w:rsidRPr="00EF20F7">
        <w:tab/>
        <w:t xml:space="preserve">an "a=confid" </w:t>
      </w:r>
      <w:r w:rsidRPr="00EF20F7">
        <w:rPr>
          <w:rFonts w:cs="Arial"/>
          <w:lang w:val="en-US"/>
        </w:rPr>
        <w:t>attribute indicating the c</w:t>
      </w:r>
      <w:r w:rsidRPr="00EF20F7">
        <w:t xml:space="preserve">onference </w:t>
      </w:r>
      <w:r w:rsidRPr="00EF20F7">
        <w:rPr>
          <w:rFonts w:cs="Arial"/>
          <w:lang w:val="en-US"/>
        </w:rPr>
        <w:t>i</w:t>
      </w:r>
      <w:r w:rsidRPr="00EF20F7">
        <w:t>dentity to be used by BFCP signalling;</w:t>
      </w:r>
    </w:p>
    <w:p w14:paraId="39E60AC3" w14:textId="77777777" w:rsidR="00AD072D" w:rsidRPr="00EF20F7" w:rsidRDefault="00AD072D" w:rsidP="00AD072D">
      <w:pPr>
        <w:pStyle w:val="B2"/>
      </w:pPr>
      <w:r w:rsidRPr="00EF20F7">
        <w:t>-</w:t>
      </w:r>
      <w:r w:rsidRPr="00EF20F7">
        <w:tab/>
        <w:t xml:space="preserve">an "a=userid" </w:t>
      </w:r>
      <w:r w:rsidRPr="00EF20F7">
        <w:rPr>
          <w:rFonts w:cs="Arial"/>
          <w:lang w:val="en-US"/>
        </w:rPr>
        <w:t xml:space="preserve">attribute indicating the user identity to be used </w:t>
      </w:r>
      <w:r w:rsidRPr="00EF20F7">
        <w:t>by BFCP signalling;</w:t>
      </w:r>
    </w:p>
    <w:p w14:paraId="4937A16C" w14:textId="77777777" w:rsidR="00AD072D" w:rsidRPr="00EF20F7" w:rsidRDefault="00AD072D" w:rsidP="00AD072D">
      <w:pPr>
        <w:pStyle w:val="B2"/>
        <w:rPr>
          <w:rFonts w:cs="Arial"/>
          <w:lang w:val="en-US"/>
        </w:rPr>
      </w:pPr>
      <w:r w:rsidRPr="00EF20F7">
        <w:t>-</w:t>
      </w:r>
      <w:r w:rsidRPr="00EF20F7">
        <w:tab/>
        <w:t xml:space="preserve">"a=floorid" </w:t>
      </w:r>
      <w:r w:rsidRPr="00EF20F7">
        <w:rPr>
          <w:lang w:eastAsia="ko-KR"/>
        </w:rPr>
        <w:t xml:space="preserve">attribute lines </w:t>
      </w:r>
      <w:r w:rsidRPr="00EF20F7">
        <w:rPr>
          <w:rFonts w:cs="Arial"/>
          <w:lang w:val="en-US"/>
        </w:rPr>
        <w:t xml:space="preserve">containing the </w:t>
      </w:r>
      <w:r w:rsidRPr="00EF20F7">
        <w:rPr>
          <w:lang w:eastAsia="ko-KR"/>
        </w:rPr>
        <w:t>BFCP floor identities (</w:t>
      </w:r>
      <w:r w:rsidRPr="00EF20F7">
        <w:t>"333" which will be used to control main audio and main video media streams and "444" which will be used to control the screenshare video);</w:t>
      </w:r>
    </w:p>
    <w:p w14:paraId="76388A1E" w14:textId="77777777" w:rsidR="00AD072D" w:rsidRPr="00EF20F7" w:rsidRDefault="00AD072D" w:rsidP="00AD072D">
      <w:pPr>
        <w:pStyle w:val="B2"/>
      </w:pPr>
      <w:r w:rsidRPr="00EF20F7">
        <w:t>-</w:t>
      </w:r>
      <w:r w:rsidRPr="00EF20F7">
        <w:tab/>
        <w:t>"</w:t>
      </w:r>
      <w:r w:rsidRPr="00EF20F7">
        <w:rPr>
          <w:lang w:eastAsia="ko-KR"/>
        </w:rPr>
        <w:t>a=label</w:t>
      </w:r>
      <w:r w:rsidRPr="00EF20F7">
        <w:t>"</w:t>
      </w:r>
      <w:r w:rsidRPr="00EF20F7">
        <w:rPr>
          <w:lang w:eastAsia="ko-KR"/>
        </w:rPr>
        <w:t xml:space="preserve"> attribute lines indicating which audio and video media streams will be BFCP controlled; and</w:t>
      </w:r>
    </w:p>
    <w:p w14:paraId="72179196" w14:textId="77777777" w:rsidR="00AD072D" w:rsidRPr="00EF20F7" w:rsidRDefault="00AD072D" w:rsidP="00AD072D">
      <w:pPr>
        <w:pStyle w:val="B2"/>
      </w:pPr>
      <w:r w:rsidRPr="00EF20F7">
        <w:t>-</w:t>
      </w:r>
      <w:r w:rsidRPr="00EF20F7">
        <w:tab/>
        <w:t xml:space="preserve">an "a=setup:active" </w:t>
      </w:r>
      <w:r w:rsidRPr="00EF20F7">
        <w:rPr>
          <w:rFonts w:cs="Arial"/>
          <w:lang w:val="en-US"/>
        </w:rPr>
        <w:t>attribute to indicate that the MRFP will act as a TCP client.</w:t>
      </w:r>
    </w:p>
    <w:p w14:paraId="0D392EE4" w14:textId="77777777" w:rsidR="00AD072D" w:rsidRPr="00EF20F7" w:rsidRDefault="00AD072D" w:rsidP="00AD072D">
      <w:pPr>
        <w:pStyle w:val="B10"/>
      </w:pPr>
      <w:r w:rsidRPr="00EF20F7">
        <w:t>10.</w:t>
      </w:r>
      <w:r w:rsidRPr="00EF20F7">
        <w:tab/>
        <w:t>The MRFC inserts in the SIP message (200 (OK) final response or 18x provisional response to the SIP INVITE request) an "isfocus" media feature tag and the SDP answer, and sends the SIP message towards the user.</w:t>
      </w:r>
    </w:p>
    <w:p w14:paraId="65C89CFE" w14:textId="77777777" w:rsidR="00AD072D" w:rsidRPr="00EF20F7" w:rsidRDefault="00AD072D" w:rsidP="00AD072D">
      <w:pPr>
        <w:pStyle w:val="Heading4"/>
        <w:rPr>
          <w:lang w:eastAsia="zh-CN"/>
        </w:rPr>
      </w:pPr>
      <w:bookmarkStart w:id="349" w:name="_Toc517465043"/>
      <w:bookmarkStart w:id="350" w:name="_Toc67396748"/>
      <w:r w:rsidRPr="00EF20F7">
        <w:t>6.2.10.</w:t>
      </w:r>
      <w:r w:rsidRPr="00EF20F7">
        <w:rPr>
          <w:lang w:eastAsia="zh-CN"/>
        </w:rPr>
        <w:t>3</w:t>
      </w:r>
      <w:r w:rsidRPr="00EF20F7">
        <w:tab/>
        <w:t>Message Conferencing</w:t>
      </w:r>
      <w:bookmarkEnd w:id="349"/>
      <w:bookmarkEnd w:id="350"/>
    </w:p>
    <w:p w14:paraId="5C3BB701" w14:textId="77777777" w:rsidR="00AD072D" w:rsidRPr="00EF20F7" w:rsidRDefault="00AD072D" w:rsidP="00AD072D">
      <w:pPr>
        <w:rPr>
          <w:lang w:eastAsia="zh-CN"/>
        </w:rPr>
      </w:pPr>
      <w:r w:rsidRPr="00EF20F7">
        <w:t xml:space="preserve">The procedures specified in </w:t>
      </w:r>
      <w:r w:rsidRPr="00EF20F7">
        <w:rPr>
          <w:lang w:eastAsia="zh-CN"/>
        </w:rPr>
        <w:t xml:space="preserve">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.1- 6.2.10.6</w:t>
      </w:r>
      <w:r w:rsidRPr="00EF20F7">
        <w:t xml:space="preserve"> for "General Multimedia Conferencing" shall be followed. The following clauses describe the additional requirements for the </w:t>
      </w:r>
      <w:r w:rsidRPr="00EF20F7">
        <w:rPr>
          <w:lang w:eastAsia="zh-CN"/>
        </w:rPr>
        <w:t>message conferencing</w:t>
      </w:r>
      <w:r w:rsidRPr="00EF20F7">
        <w:t>.</w:t>
      </w:r>
    </w:p>
    <w:p w14:paraId="79E88F6E" w14:textId="77777777" w:rsidR="00AD072D" w:rsidRPr="00EF20F7" w:rsidRDefault="00AD072D" w:rsidP="00AD072D">
      <w:pPr>
        <w:pStyle w:val="Heading5"/>
        <w:ind w:left="0" w:firstLine="0"/>
        <w:rPr>
          <w:lang w:eastAsia="zh-CN"/>
        </w:rPr>
      </w:pPr>
      <w:bookmarkStart w:id="351" w:name="_Toc517465044"/>
      <w:bookmarkStart w:id="352" w:name="_Toc67396749"/>
      <w:r w:rsidRPr="00EF20F7">
        <w:t>6.2.10.</w:t>
      </w:r>
      <w:r w:rsidRPr="00EF20F7">
        <w:rPr>
          <w:lang w:eastAsia="zh-CN"/>
        </w:rPr>
        <w:t>3</w:t>
      </w:r>
      <w:r w:rsidRPr="00EF20F7">
        <w:t>.1</w:t>
      </w:r>
      <w:r w:rsidRPr="00EF20F7">
        <w:rPr>
          <w:lang w:eastAsia="zh-CN"/>
        </w:rPr>
        <w:tab/>
        <w:t>General</w:t>
      </w:r>
      <w:bookmarkEnd w:id="351"/>
      <w:bookmarkEnd w:id="352"/>
    </w:p>
    <w:p w14:paraId="69D368A4" w14:textId="306C1AA0" w:rsidR="00AD072D" w:rsidRPr="00EF20F7" w:rsidRDefault="00AD072D" w:rsidP="00AD072D">
      <w:pPr>
        <w:rPr>
          <w:lang w:eastAsia="zh-CN"/>
        </w:rPr>
      </w:pPr>
      <w:r w:rsidRPr="00EF20F7">
        <w:rPr>
          <w:noProof/>
          <w:lang w:eastAsia="zh-CN"/>
        </w:rPr>
        <w:t>For message conferencing, the Message Session Relay Protocol (MSRP) (see IETF RFC 4975</w:t>
      </w:r>
      <w:r w:rsidR="001B11EB">
        <w:rPr>
          <w:noProof/>
          <w:lang w:eastAsia="zh-CN"/>
        </w:rPr>
        <w:t> </w:t>
      </w:r>
      <w:r w:rsidR="001B11EB" w:rsidRPr="00EF20F7">
        <w:rPr>
          <w:noProof/>
          <w:lang w:eastAsia="zh-CN"/>
        </w:rPr>
        <w:t>[</w:t>
      </w:r>
      <w:r w:rsidRPr="00EF20F7">
        <w:rPr>
          <w:noProof/>
          <w:lang w:eastAsia="zh-CN"/>
        </w:rPr>
        <w:t xml:space="preserve">18]) shall be used to transport messages. The message content may carry different media including text, image, video and audio. The Media types shall be MIME encoded. The TCP connection that the MSRP runs over shall be </w:t>
      </w:r>
      <w:r w:rsidRPr="00EF20F7">
        <w:rPr>
          <w:noProof/>
        </w:rPr>
        <w:t>establish</w:t>
      </w:r>
      <w:r w:rsidRPr="00EF20F7">
        <w:rPr>
          <w:noProof/>
          <w:lang w:eastAsia="zh-CN"/>
        </w:rPr>
        <w:t xml:space="preserve">ed when adding a new participant into the conference according to </w:t>
      </w:r>
      <w:r w:rsidR="00975A8F">
        <w:rPr>
          <w:noProof/>
          <w:lang w:eastAsia="zh-CN"/>
        </w:rPr>
        <w:t>clause</w:t>
      </w:r>
      <w:r w:rsidRPr="00EF20F7">
        <w:rPr>
          <w:noProof/>
          <w:lang w:eastAsia="zh-CN"/>
        </w:rPr>
        <w:t> 6.2.20.</w:t>
      </w:r>
    </w:p>
    <w:p w14:paraId="6E625B2E" w14:textId="77777777" w:rsidR="00AD072D" w:rsidRPr="00EF20F7" w:rsidRDefault="00AD072D" w:rsidP="00AD072D">
      <w:pPr>
        <w:rPr>
          <w:lang w:eastAsia="zh-CN"/>
        </w:rPr>
      </w:pPr>
      <w:r w:rsidRPr="00EF20F7">
        <w:rPr>
          <w:lang w:eastAsia="zh-CN"/>
        </w:rPr>
        <w:t>In order to manage the message conferencing, the following features may be supported:</w:t>
      </w:r>
    </w:p>
    <w:p w14:paraId="4E50DA5D" w14:textId="77777777" w:rsidR="00AD072D" w:rsidRPr="00EF20F7" w:rsidRDefault="00AD072D" w:rsidP="00AD072D">
      <w:pPr>
        <w:ind w:firstLine="284"/>
        <w:rPr>
          <w:lang w:val="da-DK" w:eastAsia="zh-CN"/>
        </w:rPr>
      </w:pPr>
      <w:r w:rsidRPr="00EF20F7">
        <w:rPr>
          <w:lang w:val="da-DK" w:eastAsia="zh-CN"/>
        </w:rPr>
        <w:t>-</w:t>
      </w:r>
      <w:r w:rsidRPr="00EF20F7">
        <w:rPr>
          <w:lang w:val="da-DK" w:eastAsia="zh-CN"/>
        </w:rPr>
        <w:tab/>
      </w:r>
      <w:r w:rsidRPr="00EF20F7">
        <w:rPr>
          <w:noProof/>
          <w:lang w:val="da-DK" w:eastAsia="zh-CN"/>
        </w:rPr>
        <w:t>Message statistics</w:t>
      </w:r>
      <w:r w:rsidRPr="00EF20F7">
        <w:rPr>
          <w:lang w:val="da-DK" w:eastAsia="zh-CN"/>
        </w:rPr>
        <w:t>.</w:t>
      </w:r>
    </w:p>
    <w:p w14:paraId="0ED5F5EF" w14:textId="77777777" w:rsidR="00AD072D" w:rsidRPr="00EF20F7" w:rsidRDefault="00AD072D" w:rsidP="00AD072D">
      <w:pPr>
        <w:ind w:firstLine="284"/>
        <w:rPr>
          <w:lang w:val="da-DK" w:eastAsia="zh-CN"/>
        </w:rPr>
      </w:pPr>
      <w:r w:rsidRPr="00EF20F7">
        <w:rPr>
          <w:lang w:val="da-DK" w:eastAsia="zh-CN"/>
        </w:rPr>
        <w:t>-</w:t>
      </w:r>
      <w:r w:rsidRPr="00EF20F7">
        <w:rPr>
          <w:lang w:val="da-DK" w:eastAsia="zh-CN"/>
        </w:rPr>
        <w:tab/>
        <w:t>Message filtering.</w:t>
      </w:r>
    </w:p>
    <w:p w14:paraId="414884A0" w14:textId="77777777" w:rsidR="00AD072D" w:rsidRPr="00EF20F7" w:rsidRDefault="00AD072D" w:rsidP="00AD072D">
      <w:pPr>
        <w:rPr>
          <w:noProof/>
        </w:rPr>
      </w:pPr>
      <w:r w:rsidRPr="00EF20F7">
        <w:rPr>
          <w:noProof/>
        </w:rPr>
        <w:t xml:space="preserve">An MRFC and an MRFP that support </w:t>
      </w:r>
      <w:r w:rsidRPr="00EF20F7">
        <w:rPr>
          <w:noProof/>
          <w:lang w:eastAsia="zh-CN"/>
        </w:rPr>
        <w:t xml:space="preserve">a </w:t>
      </w:r>
      <w:r w:rsidRPr="00EF20F7">
        <w:rPr>
          <w:noProof/>
        </w:rPr>
        <w:t>session based messaging, as defined in IETF RFC 4975 [18], shall support the following procedures.</w:t>
      </w:r>
    </w:p>
    <w:p w14:paraId="1614CDD0" w14:textId="77777777" w:rsidR="00AD072D" w:rsidRPr="00EF20F7" w:rsidRDefault="00AD072D" w:rsidP="00AD072D">
      <w:pPr>
        <w:rPr>
          <w:noProof/>
        </w:rPr>
      </w:pPr>
      <w:r w:rsidRPr="00EF20F7">
        <w:rPr>
          <w:noProof/>
        </w:rPr>
        <w:t>When receiving an SDP offer for a MSRP media, the MRFC:</w:t>
      </w:r>
    </w:p>
    <w:p w14:paraId="37285651" w14:textId="77777777" w:rsidR="00AD072D" w:rsidRPr="00EF20F7" w:rsidRDefault="00AD072D" w:rsidP="00AD072D">
      <w:pPr>
        <w:pStyle w:val="B10"/>
        <w:rPr>
          <w:noProof/>
        </w:rPr>
      </w:pPr>
      <w:r w:rsidRPr="00EF20F7">
        <w:rPr>
          <w:noProof/>
        </w:rPr>
        <w:t>-</w:t>
      </w:r>
      <w:r w:rsidRPr="00EF20F7">
        <w:rPr>
          <w:noProof/>
        </w:rPr>
        <w:tab/>
        <w:t xml:space="preserve">shall provide the value of the received "a=path" SDP attribute (defined in </w:t>
      </w:r>
      <w:r w:rsidRPr="00EF20F7">
        <w:rPr>
          <w:noProof/>
          <w:lang w:eastAsia="zh-CN"/>
        </w:rPr>
        <w:t xml:space="preserve">IETF RFC 4975 [18]) </w:t>
      </w:r>
      <w:r w:rsidRPr="00EF20F7">
        <w:rPr>
          <w:noProof/>
        </w:rPr>
        <w:t>to the MRFP in the "MSRP URI Path" information element, as part of a remote descriptor;</w:t>
      </w:r>
    </w:p>
    <w:p w14:paraId="21842C48" w14:textId="77777777" w:rsidR="00AD072D" w:rsidRPr="00EF20F7" w:rsidRDefault="00AD072D" w:rsidP="00AD072D">
      <w:pPr>
        <w:pStyle w:val="B10"/>
        <w:rPr>
          <w:noProof/>
        </w:rPr>
      </w:pPr>
      <w:r w:rsidRPr="00EF20F7">
        <w:rPr>
          <w:noProof/>
        </w:rPr>
        <w:t>-</w:t>
      </w:r>
      <w:r w:rsidRPr="00EF20F7">
        <w:rPr>
          <w:noProof/>
        </w:rPr>
        <w:tab/>
        <w:t>shall indicate "TCP/MSRP" or "TCP/TLS/MSRP" (if e2e media security is applied) as transport protocol to the MRFP;</w:t>
      </w:r>
    </w:p>
    <w:p w14:paraId="66A38B3D" w14:textId="77777777" w:rsidR="00AD072D" w:rsidRPr="00EF20F7" w:rsidRDefault="00AD072D" w:rsidP="00AD072D">
      <w:pPr>
        <w:pStyle w:val="B10"/>
        <w:rPr>
          <w:noProof/>
        </w:rPr>
      </w:pPr>
      <w:r w:rsidRPr="00EF20F7">
        <w:rPr>
          <w:noProof/>
        </w:rPr>
        <w:t>-</w:t>
      </w:r>
      <w:r w:rsidRPr="00EF20F7">
        <w:rPr>
          <w:noProof/>
        </w:rPr>
        <w:tab/>
        <w:t xml:space="preserve">if the "a=msrp-cema" SDP attribute, as defined in </w:t>
      </w:r>
      <w:r w:rsidRPr="00EF20F7">
        <w:rPr>
          <w:noProof/>
          <w:lang w:eastAsia="zh-CN"/>
        </w:rPr>
        <w:t>IETF RFC 6714 [40],</w:t>
      </w:r>
      <w:r w:rsidRPr="00EF20F7">
        <w:rPr>
          <w:noProof/>
        </w:rPr>
        <w:t xml:space="preserve"> is not contained in the SDP offer, should use the IP address and port within the first entry of the "a=path" SDP attribute from the received SDP offer to configure the remote IP address and port at the MRFP;</w:t>
      </w:r>
    </w:p>
    <w:p w14:paraId="2B218F22" w14:textId="77777777" w:rsidR="00AD072D" w:rsidRPr="00EF20F7" w:rsidRDefault="00AD072D" w:rsidP="00AD072D">
      <w:pPr>
        <w:pStyle w:val="NO"/>
        <w:rPr>
          <w:noProof/>
        </w:rPr>
      </w:pPr>
      <w:r w:rsidRPr="00EF20F7">
        <w:rPr>
          <w:noProof/>
        </w:rPr>
        <w:lastRenderedPageBreak/>
        <w:t>NOTE 1:</w:t>
      </w:r>
      <w:r w:rsidRPr="00EF20F7">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14:paraId="417CDB60" w14:textId="77777777" w:rsidR="00AD072D" w:rsidRPr="00EF20F7" w:rsidRDefault="00AD072D" w:rsidP="00AD072D">
      <w:pPr>
        <w:pStyle w:val="B10"/>
        <w:rPr>
          <w:noProof/>
        </w:rPr>
      </w:pPr>
      <w:r w:rsidRPr="00EF20F7">
        <w:rPr>
          <w:noProof/>
        </w:rPr>
        <w:t>-</w:t>
      </w:r>
      <w:r w:rsidRPr="00EF20F7">
        <w:rPr>
          <w:noProof/>
        </w:rPr>
        <w:tab/>
        <w:t>shall request the MRFP to allocate the IP address, TCP port and MSRP session-id and provide this information in the "MSRP URI Path" information element;</w:t>
      </w:r>
    </w:p>
    <w:p w14:paraId="6DF8CB69" w14:textId="77777777" w:rsidR="00AD072D" w:rsidRPr="00EF20F7" w:rsidRDefault="00AD072D" w:rsidP="00AD072D">
      <w:pPr>
        <w:pStyle w:val="B10"/>
        <w:rPr>
          <w:noProof/>
        </w:rPr>
      </w:pPr>
      <w:r w:rsidRPr="00EF20F7">
        <w:rPr>
          <w:noProof/>
        </w:rPr>
        <w:t>-</w:t>
      </w:r>
      <w:r w:rsidRPr="00EF20F7">
        <w:rPr>
          <w:noProof/>
        </w:rPr>
        <w:tab/>
        <w:t>shall include the "a=path" SDP attribute received from the MRFP in an SDP answer it sends; and</w:t>
      </w:r>
    </w:p>
    <w:p w14:paraId="7CA07DAB" w14:textId="77777777" w:rsidR="00AD072D" w:rsidRPr="00EF20F7" w:rsidRDefault="00AD072D" w:rsidP="00AD072D">
      <w:pPr>
        <w:pStyle w:val="B10"/>
        <w:rPr>
          <w:noProof/>
        </w:rPr>
      </w:pPr>
      <w:r w:rsidRPr="00EF20F7">
        <w:rPr>
          <w:noProof/>
        </w:rPr>
        <w:t>-</w:t>
      </w:r>
      <w:r w:rsidRPr="00EF20F7">
        <w:rPr>
          <w:noProof/>
        </w:rPr>
        <w:tab/>
        <w:t>if the SDP offer included the "a=msrp-cema" SDP attribute, shall include the "a=msrp-cema" SDP attribute in the SDP answer.</w:t>
      </w:r>
    </w:p>
    <w:p w14:paraId="3401F325" w14:textId="77777777" w:rsidR="00AD072D" w:rsidRPr="00EF20F7" w:rsidRDefault="00AD072D" w:rsidP="00AD072D">
      <w:pPr>
        <w:rPr>
          <w:noProof/>
        </w:rPr>
      </w:pPr>
      <w:r w:rsidRPr="00EF20F7">
        <w:rPr>
          <w:noProof/>
        </w:rPr>
        <w:t>When sending an SDP offer for MSRP media, the MRFC:</w:t>
      </w:r>
    </w:p>
    <w:p w14:paraId="49D9AD2E" w14:textId="77777777" w:rsidR="00AD072D" w:rsidRPr="00EF20F7" w:rsidRDefault="00AD072D" w:rsidP="00AD072D">
      <w:pPr>
        <w:pStyle w:val="B10"/>
        <w:rPr>
          <w:noProof/>
        </w:rPr>
      </w:pPr>
      <w:r w:rsidRPr="00EF20F7">
        <w:rPr>
          <w:noProof/>
        </w:rPr>
        <w:t>-</w:t>
      </w:r>
      <w:r w:rsidRPr="00EF20F7">
        <w:rPr>
          <w:noProof/>
        </w:rPr>
        <w:tab/>
        <w:t>shall request the MRFP to allocate an IP address, TCP port and MSRP session-id and provide this information in the "MSRP URI Path" information element;</w:t>
      </w:r>
    </w:p>
    <w:p w14:paraId="3ED59647" w14:textId="77777777" w:rsidR="00AD072D" w:rsidRPr="00EF20F7" w:rsidRDefault="00AD072D" w:rsidP="00AD072D">
      <w:pPr>
        <w:pStyle w:val="B10"/>
        <w:rPr>
          <w:noProof/>
        </w:rPr>
      </w:pPr>
      <w:r w:rsidRPr="00EF20F7">
        <w:rPr>
          <w:noProof/>
        </w:rPr>
        <w:t>-</w:t>
      </w:r>
      <w:r w:rsidRPr="00EF20F7">
        <w:rPr>
          <w:noProof/>
        </w:rPr>
        <w:tab/>
        <w:t>shall indicate "TCP/MSRP" or "TCP/TLS/MSRP" (if e2e media security is applied) as transport protocol to the MRFP;</w:t>
      </w:r>
    </w:p>
    <w:p w14:paraId="22F2F018" w14:textId="77777777" w:rsidR="00AD072D" w:rsidRPr="00EF20F7" w:rsidRDefault="00AD072D" w:rsidP="00AD072D">
      <w:pPr>
        <w:pStyle w:val="B10"/>
        <w:rPr>
          <w:noProof/>
        </w:rPr>
      </w:pPr>
      <w:r w:rsidRPr="00EF20F7">
        <w:rPr>
          <w:noProof/>
        </w:rPr>
        <w:t>-</w:t>
      </w:r>
      <w:r w:rsidRPr="00EF20F7">
        <w:rPr>
          <w:noProof/>
        </w:rPr>
        <w:tab/>
        <w:t>shall include the value of the "MSRP URI Path" information element received from the MRFP in the "a=path" SDP attribute of the SDP offer it sends; and</w:t>
      </w:r>
    </w:p>
    <w:p w14:paraId="5CF19B70" w14:textId="77777777" w:rsidR="00AD072D" w:rsidRPr="00EF20F7" w:rsidRDefault="00AD072D" w:rsidP="00AD072D">
      <w:pPr>
        <w:pStyle w:val="B10"/>
        <w:rPr>
          <w:noProof/>
        </w:rPr>
      </w:pPr>
      <w:r w:rsidRPr="00EF20F7">
        <w:rPr>
          <w:noProof/>
        </w:rPr>
        <w:t>-</w:t>
      </w:r>
      <w:r w:rsidRPr="00EF20F7">
        <w:rPr>
          <w:noProof/>
        </w:rPr>
        <w:tab/>
        <w:t>should include the "a=msrp-cema" SDP attribute in the SDP offer.</w:t>
      </w:r>
    </w:p>
    <w:p w14:paraId="3BE505E8" w14:textId="77777777" w:rsidR="00AD072D" w:rsidRPr="00EF20F7" w:rsidRDefault="00AD072D" w:rsidP="00AD072D">
      <w:pPr>
        <w:rPr>
          <w:noProof/>
        </w:rPr>
      </w:pPr>
      <w:r w:rsidRPr="00EF20F7">
        <w:rPr>
          <w:noProof/>
        </w:rPr>
        <w:t>When receiving a corresponding SDP answer for MSRP media, the MRFC:</w:t>
      </w:r>
    </w:p>
    <w:p w14:paraId="5C207689" w14:textId="77777777" w:rsidR="00AD072D" w:rsidRPr="00EF20F7" w:rsidRDefault="00AD072D" w:rsidP="00AD072D">
      <w:pPr>
        <w:pStyle w:val="B10"/>
        <w:rPr>
          <w:noProof/>
        </w:rPr>
      </w:pPr>
      <w:r w:rsidRPr="00EF20F7">
        <w:rPr>
          <w:noProof/>
        </w:rPr>
        <w:t>-</w:t>
      </w:r>
      <w:r w:rsidRPr="00EF20F7">
        <w:rPr>
          <w:noProof/>
        </w:rPr>
        <w:tab/>
        <w:t>shall provide the value of the received "a=path" SDP attribute to the MRFP in the "MSRP URI Path" information element; and</w:t>
      </w:r>
    </w:p>
    <w:p w14:paraId="64705D21" w14:textId="77777777" w:rsidR="00AD072D" w:rsidRPr="00EF20F7" w:rsidRDefault="00AD072D" w:rsidP="00AD072D">
      <w:pPr>
        <w:pStyle w:val="B10"/>
        <w:rPr>
          <w:noProof/>
        </w:rPr>
      </w:pPr>
      <w:r w:rsidRPr="00EF20F7">
        <w:rPr>
          <w:noProof/>
        </w:rPr>
        <w:t>-</w:t>
      </w:r>
      <w:r w:rsidRPr="00EF20F7">
        <w:rPr>
          <w:noProof/>
        </w:rPr>
        <w:tab/>
        <w:t>if the "a=msrp-cema" SDP attribute is not contained in the SDP answer, should use the IP address and TCP port within the first entry of the "a=path" SDP attribute from the received SDP answer to configure the remote IP address and port at the MRFP.</w:t>
      </w:r>
    </w:p>
    <w:p w14:paraId="45B1A264" w14:textId="77777777" w:rsidR="00AD072D" w:rsidRPr="00EF20F7" w:rsidRDefault="00AD072D" w:rsidP="00AD072D">
      <w:pPr>
        <w:rPr>
          <w:noProof/>
        </w:rPr>
      </w:pPr>
      <w:r w:rsidRPr="00EF20F7">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14:paraId="4AAFA347" w14:textId="77777777" w:rsidR="00AD072D" w:rsidRPr="00EF20F7" w:rsidRDefault="00AD072D" w:rsidP="00AD072D">
      <w:pPr>
        <w:pStyle w:val="NO"/>
        <w:rPr>
          <w:noProof/>
        </w:rPr>
      </w:pPr>
      <w:r w:rsidRPr="00EF20F7">
        <w:rPr>
          <w:noProof/>
        </w:rPr>
        <w:t>NOTE 2:</w:t>
      </w:r>
      <w:r w:rsidRPr="00EF20F7">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14:paraId="4F17C989" w14:textId="77777777" w:rsidR="00AD072D" w:rsidRPr="00EF20F7" w:rsidRDefault="00AD072D" w:rsidP="00AD072D">
      <w:pPr>
        <w:rPr>
          <w:noProof/>
        </w:rPr>
      </w:pPr>
      <w:r w:rsidRPr="00EF20F7">
        <w:rPr>
          <w:noProof/>
        </w:rPr>
        <w:t>The MRFP shall include MSRP URI(s) received in the "MSRP URI Path" information element from the MRFC in the "To-Path" header field of MSRP packets it sends.</w:t>
      </w:r>
    </w:p>
    <w:p w14:paraId="5E9B7871" w14:textId="77777777" w:rsidR="00AD072D" w:rsidRPr="00EF20F7" w:rsidRDefault="00AD072D" w:rsidP="00AD072D">
      <w:pPr>
        <w:pStyle w:val="Heading5"/>
        <w:rPr>
          <w:lang w:val="da-DK" w:eastAsia="zh-CN"/>
        </w:rPr>
      </w:pPr>
      <w:bookmarkStart w:id="353" w:name="_Toc517465045"/>
      <w:bookmarkStart w:id="354" w:name="_Toc67396750"/>
      <w:r w:rsidRPr="00EF20F7">
        <w:rPr>
          <w:lang w:val="da-DK"/>
        </w:rPr>
        <w:t>6.2.10.</w:t>
      </w:r>
      <w:r w:rsidRPr="00EF20F7">
        <w:rPr>
          <w:lang w:val="da-DK" w:eastAsia="zh-CN"/>
        </w:rPr>
        <w:t>3</w:t>
      </w:r>
      <w:r w:rsidRPr="00EF20F7">
        <w:rPr>
          <w:lang w:val="da-DK"/>
        </w:rPr>
        <w:t>.</w:t>
      </w:r>
      <w:r w:rsidRPr="00EF20F7">
        <w:rPr>
          <w:lang w:val="da-DK" w:eastAsia="zh-CN"/>
        </w:rPr>
        <w:t>2</w:t>
      </w:r>
      <w:r w:rsidRPr="00EF20F7">
        <w:rPr>
          <w:lang w:val="da-DK" w:eastAsia="zh-CN"/>
        </w:rPr>
        <w:tab/>
        <w:t>Messages S</w:t>
      </w:r>
      <w:r w:rsidRPr="00EF20F7">
        <w:rPr>
          <w:lang w:val="da-DK"/>
        </w:rPr>
        <w:t>tatistics</w:t>
      </w:r>
      <w:bookmarkEnd w:id="353"/>
      <w:bookmarkEnd w:id="354"/>
    </w:p>
    <w:p w14:paraId="0D686191" w14:textId="77777777" w:rsidR="00AD072D" w:rsidRPr="00EF20F7" w:rsidRDefault="00AD072D" w:rsidP="00AD072D">
      <w:pPr>
        <w:rPr>
          <w:noProof/>
          <w:lang w:eastAsia="zh-CN"/>
        </w:rPr>
      </w:pPr>
      <w:r w:rsidRPr="00EF20F7">
        <w:rPr>
          <w:noProof/>
          <w:lang w:eastAsia="zh-CN"/>
        </w:rPr>
        <w:t>The MRFP may report the statistics for the number of messages sent and/or received in two ways described as following.</w:t>
      </w:r>
    </w:p>
    <w:p w14:paraId="7873BB55" w14:textId="472EB791" w:rsidR="00AD072D" w:rsidRPr="00EF20F7" w:rsidRDefault="00AD072D" w:rsidP="00AD072D">
      <w:pPr>
        <w:pStyle w:val="B10"/>
        <w:rPr>
          <w:lang w:eastAsia="zh-CN"/>
        </w:rPr>
      </w:pPr>
      <w:r w:rsidRPr="00EF20F7">
        <w:rPr>
          <w:lang w:eastAsia="zh-CN"/>
        </w:rPr>
        <w:t>1.</w:t>
      </w:r>
      <w:r w:rsidRPr="00EF20F7">
        <w:rPr>
          <w:lang w:eastAsia="zh-CN"/>
        </w:rPr>
        <w:tab/>
        <w:t>The MRFC indicates quotas granted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EF20F7">
        <w:rPr>
          <w:noProof/>
          <w:lang w:eastAsia="zh-CN"/>
        </w:rPr>
        <w:t xml:space="preserve">as </w:t>
      </w:r>
      <w:r w:rsidRPr="00EF20F7">
        <w:rPr>
          <w:lang w:eastAsia="zh-CN"/>
        </w:rPr>
        <w:t xml:space="preserve">specified in </w:t>
      </w:r>
      <w:r w:rsidR="001B11EB">
        <w:rPr>
          <w:lang w:eastAsia="zh-CN"/>
        </w:rPr>
        <w:t>clause </w:t>
      </w:r>
      <w:r w:rsidR="001B11EB" w:rsidRPr="00EF20F7">
        <w:rPr>
          <w:lang w:eastAsia="zh-CN"/>
        </w:rPr>
        <w:t>8</w:t>
      </w:r>
      <w:r w:rsidRPr="00EF20F7">
        <w:rPr>
          <w:lang w:eastAsia="zh-CN"/>
        </w:rPr>
        <w:t>.50. The quotas granted by MRFC may include any of the following:</w:t>
      </w:r>
    </w:p>
    <w:p w14:paraId="0AE6ACE9" w14:textId="77777777" w:rsidR="00AD072D" w:rsidRPr="00EF20F7" w:rsidRDefault="00AD072D" w:rsidP="00AD072D">
      <w:pPr>
        <w:pStyle w:val="B2"/>
        <w:rPr>
          <w:noProof/>
          <w:lang w:eastAsia="zh-CN"/>
        </w:rPr>
      </w:pPr>
      <w:r w:rsidRPr="00EF20F7">
        <w:rPr>
          <w:noProof/>
          <w:lang w:eastAsia="zh-CN"/>
        </w:rPr>
        <w:t>-</w:t>
      </w:r>
      <w:r w:rsidRPr="00EF20F7">
        <w:rPr>
          <w:noProof/>
          <w:lang w:eastAsia="zh-CN"/>
        </w:rPr>
        <w:tab/>
        <w:t>Quota for number of messages sent</w:t>
      </w:r>
    </w:p>
    <w:p w14:paraId="4E841207" w14:textId="77777777" w:rsidR="00AD072D" w:rsidRPr="00EF20F7" w:rsidRDefault="00AD072D" w:rsidP="00AD072D">
      <w:pPr>
        <w:pStyle w:val="B2"/>
        <w:rPr>
          <w:noProof/>
          <w:lang w:eastAsia="zh-CN"/>
        </w:rPr>
      </w:pPr>
      <w:r w:rsidRPr="00EF20F7">
        <w:rPr>
          <w:noProof/>
          <w:lang w:eastAsia="zh-CN"/>
        </w:rPr>
        <w:t>-</w:t>
      </w:r>
      <w:r w:rsidRPr="00EF20F7">
        <w:rPr>
          <w:noProof/>
          <w:lang w:eastAsia="zh-CN"/>
        </w:rPr>
        <w:tab/>
        <w:t>Quota for number of messages received</w:t>
      </w:r>
    </w:p>
    <w:p w14:paraId="3BB476E7" w14:textId="77777777" w:rsidR="00AD072D" w:rsidRPr="00EF20F7" w:rsidRDefault="00AD072D" w:rsidP="00AD072D">
      <w:pPr>
        <w:pStyle w:val="B2"/>
        <w:rPr>
          <w:noProof/>
          <w:lang w:eastAsia="zh-CN"/>
        </w:rPr>
      </w:pPr>
      <w:r w:rsidRPr="00EF20F7">
        <w:rPr>
          <w:noProof/>
          <w:lang w:eastAsia="zh-CN"/>
        </w:rPr>
        <w:lastRenderedPageBreak/>
        <w:t>-</w:t>
      </w:r>
      <w:r w:rsidRPr="00EF20F7">
        <w:rPr>
          <w:noProof/>
          <w:lang w:eastAsia="zh-CN"/>
        </w:rPr>
        <w:tab/>
        <w:t>Quota for volume (size) of messages sent</w:t>
      </w:r>
    </w:p>
    <w:p w14:paraId="15424606" w14:textId="77777777" w:rsidR="00AD072D" w:rsidRPr="00EF20F7" w:rsidRDefault="00AD072D" w:rsidP="00AD072D">
      <w:pPr>
        <w:pStyle w:val="B2"/>
        <w:rPr>
          <w:noProof/>
          <w:lang w:eastAsia="zh-CN"/>
        </w:rPr>
      </w:pPr>
      <w:r w:rsidRPr="00EF20F7">
        <w:rPr>
          <w:noProof/>
          <w:lang w:eastAsia="zh-CN"/>
        </w:rPr>
        <w:t>-</w:t>
      </w:r>
      <w:r w:rsidRPr="00EF20F7">
        <w:rPr>
          <w:noProof/>
          <w:lang w:eastAsia="zh-CN"/>
        </w:rPr>
        <w:tab/>
        <w:t>Quota for volume (size) of messages received</w:t>
      </w:r>
    </w:p>
    <w:p w14:paraId="2A85204F" w14:textId="19224A37" w:rsidR="00AD072D" w:rsidRPr="00EF20F7" w:rsidRDefault="00AD072D" w:rsidP="00AD072D">
      <w:pPr>
        <w:ind w:left="720"/>
        <w:rPr>
          <w:noProof/>
          <w:lang w:eastAsia="zh-CN"/>
        </w:rPr>
      </w:pPr>
      <w:r w:rsidRPr="00EF20F7">
        <w:rPr>
          <w:lang w:eastAsia="zh-CN"/>
        </w:rPr>
        <w:t xml:space="preserve">When the quota granted is reached or the valid time elapses the MRFP shall report </w:t>
      </w:r>
      <w:r w:rsidRPr="00EF20F7">
        <w:rPr>
          <w:noProof/>
          <w:lang w:eastAsia="zh-CN"/>
        </w:rPr>
        <w:t>statistics information of messages according to the indication by the MRFC</w:t>
      </w:r>
      <w:r w:rsidRPr="00EF20F7">
        <w:rPr>
          <w:lang w:eastAsia="zh-CN"/>
        </w:rPr>
        <w:t xml:space="preserve">. The MRFP uses the "Report Message Statistics" procedure </w:t>
      </w:r>
      <w:r w:rsidRPr="00EF20F7">
        <w:rPr>
          <w:noProof/>
          <w:lang w:eastAsia="zh-CN"/>
        </w:rPr>
        <w:t xml:space="preserve">as </w:t>
      </w:r>
      <w:r w:rsidRPr="00EF20F7">
        <w:rPr>
          <w:lang w:eastAsia="zh-CN"/>
        </w:rPr>
        <w:t xml:space="preserve">specified in </w:t>
      </w:r>
      <w:r w:rsidR="001B11EB">
        <w:rPr>
          <w:lang w:eastAsia="zh-CN"/>
        </w:rPr>
        <w:t>clause </w:t>
      </w:r>
      <w:r w:rsidR="001B11EB" w:rsidRPr="00EF20F7">
        <w:rPr>
          <w:lang w:eastAsia="zh-CN"/>
        </w:rPr>
        <w:t>8</w:t>
      </w:r>
      <w:r w:rsidRPr="00EF20F7">
        <w:rPr>
          <w:lang w:eastAsia="zh-CN"/>
        </w:rPr>
        <w:t xml:space="preserve">.51 to report </w:t>
      </w:r>
      <w:r w:rsidRPr="00EF20F7">
        <w:rPr>
          <w:noProof/>
          <w:lang w:eastAsia="zh-CN"/>
        </w:rPr>
        <w:t>the statistics of messages. The statstistics of messages sent and/or received may include any of the following:</w:t>
      </w:r>
    </w:p>
    <w:p w14:paraId="50353F27" w14:textId="77777777" w:rsidR="00AD072D" w:rsidRPr="00EF20F7" w:rsidRDefault="00AD072D" w:rsidP="00AD072D">
      <w:pPr>
        <w:pStyle w:val="B2"/>
        <w:rPr>
          <w:noProof/>
          <w:lang w:eastAsia="zh-CN"/>
        </w:rPr>
      </w:pPr>
      <w:r w:rsidRPr="00EF20F7">
        <w:t>-</w:t>
      </w:r>
      <w:r w:rsidRPr="00EF20F7">
        <w:tab/>
      </w:r>
      <w:r w:rsidRPr="00EF20F7">
        <w:rPr>
          <w:noProof/>
          <w:lang w:eastAsia="zh-CN"/>
        </w:rPr>
        <w:t>number of messages sent</w:t>
      </w:r>
    </w:p>
    <w:p w14:paraId="25C4ADCF" w14:textId="77777777" w:rsidR="00AD072D" w:rsidRPr="00EF20F7" w:rsidRDefault="00AD072D" w:rsidP="00AD072D">
      <w:pPr>
        <w:pStyle w:val="B2"/>
        <w:rPr>
          <w:noProof/>
          <w:lang w:eastAsia="zh-CN"/>
        </w:rPr>
      </w:pPr>
      <w:r w:rsidRPr="00EF20F7">
        <w:t>-</w:t>
      </w:r>
      <w:r w:rsidRPr="00EF20F7">
        <w:tab/>
      </w:r>
      <w:r w:rsidRPr="00EF20F7">
        <w:rPr>
          <w:noProof/>
          <w:lang w:eastAsia="zh-CN"/>
        </w:rPr>
        <w:t>number of messages received</w:t>
      </w:r>
    </w:p>
    <w:p w14:paraId="054CB498" w14:textId="77777777" w:rsidR="00AD072D" w:rsidRPr="00EF20F7" w:rsidRDefault="00AD072D" w:rsidP="00AD072D">
      <w:pPr>
        <w:pStyle w:val="B2"/>
        <w:rPr>
          <w:noProof/>
          <w:lang w:eastAsia="zh-CN"/>
        </w:rPr>
      </w:pPr>
      <w:r w:rsidRPr="00EF20F7">
        <w:t>-</w:t>
      </w:r>
      <w:r w:rsidRPr="00EF20F7">
        <w:tab/>
      </w:r>
      <w:r w:rsidRPr="00EF20F7">
        <w:rPr>
          <w:noProof/>
          <w:lang w:eastAsia="zh-CN"/>
        </w:rPr>
        <w:t>volume (size) of messages sent</w:t>
      </w:r>
    </w:p>
    <w:p w14:paraId="6AB8EF40" w14:textId="77777777" w:rsidR="00AD072D" w:rsidRPr="00EF20F7" w:rsidRDefault="00AD072D" w:rsidP="00AD072D">
      <w:pPr>
        <w:pStyle w:val="B2"/>
        <w:rPr>
          <w:noProof/>
          <w:lang w:eastAsia="zh-CN"/>
        </w:rPr>
      </w:pPr>
      <w:r w:rsidRPr="00EF20F7">
        <w:t>-</w:t>
      </w:r>
      <w:r w:rsidRPr="00EF20F7">
        <w:tab/>
      </w:r>
      <w:r w:rsidRPr="00EF20F7">
        <w:rPr>
          <w:noProof/>
          <w:lang w:eastAsia="zh-CN"/>
        </w:rPr>
        <w:t>volume (size) of messages received</w:t>
      </w:r>
    </w:p>
    <w:p w14:paraId="53BF67C1" w14:textId="77777777" w:rsidR="00AD072D" w:rsidRPr="00EF20F7" w:rsidRDefault="00AD072D" w:rsidP="00AD072D">
      <w:pPr>
        <w:pStyle w:val="B2"/>
        <w:rPr>
          <w:noProof/>
          <w:lang w:eastAsia="zh-CN"/>
        </w:rPr>
      </w:pPr>
      <w:r w:rsidRPr="00EF20F7">
        <w:t>-</w:t>
      </w:r>
      <w:r w:rsidRPr="00EF20F7">
        <w:tab/>
      </w:r>
      <w:r w:rsidRPr="00EF20F7">
        <w:rPr>
          <w:lang w:eastAsia="zh-CN"/>
        </w:rPr>
        <w:t>reason for report i.e. quota reached or granted time elapsed</w:t>
      </w:r>
    </w:p>
    <w:p w14:paraId="70FC3A77" w14:textId="77777777" w:rsidR="00AD072D" w:rsidRPr="00EF20F7" w:rsidRDefault="00AD072D" w:rsidP="00AD072D">
      <w:pPr>
        <w:pStyle w:val="B10"/>
        <w:rPr>
          <w:lang w:eastAsia="zh-CN"/>
        </w:rPr>
      </w:pPr>
      <w:r w:rsidRPr="00EF20F7">
        <w:rPr>
          <w:lang w:eastAsia="zh-CN"/>
        </w:rPr>
        <w:t>2.</w:t>
      </w:r>
      <w:r w:rsidRPr="00EF20F7">
        <w:rPr>
          <w:lang w:eastAsia="zh-CN"/>
        </w:rPr>
        <w:tab/>
        <w:t>T</w:t>
      </w:r>
      <w:r w:rsidRPr="00EF20F7">
        <w:rPr>
          <w:noProof/>
          <w:lang w:eastAsia="zh-CN"/>
        </w:rPr>
        <w:t xml:space="preserve">he MRFC requests the MRFP to report the statistics information of messages sent and/or received </w:t>
      </w:r>
      <w:r w:rsidRPr="00EF20F7">
        <w:rPr>
          <w:lang w:eastAsia="zh-CN"/>
        </w:rPr>
        <w:t>at the end of the session or during the session</w:t>
      </w:r>
      <w:r w:rsidRPr="00EF20F7">
        <w:rPr>
          <w:noProof/>
          <w:lang w:eastAsia="zh-CN"/>
        </w:rPr>
        <w:t>. In this case, the quotas or the valid time is not required, and the MRFP should report the statistics of message as requested by the MRFC. The statstistics of messages are the same as described above.</w:t>
      </w:r>
    </w:p>
    <w:p w14:paraId="175BE1E4" w14:textId="77777777" w:rsidR="00AD072D" w:rsidRPr="00EF20F7" w:rsidRDefault="00AD072D" w:rsidP="00AD072D">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w:t>
      </w:r>
      <w:r w:rsidRPr="00EF20F7">
        <w:t xml:space="preserve"> shows the message sequence chart example for </w:t>
      </w:r>
      <w:r w:rsidRPr="00EF20F7">
        <w:rPr>
          <w:lang w:eastAsia="zh-CN"/>
        </w:rPr>
        <w:t>reporting message statistics</w:t>
      </w:r>
      <w:r w:rsidRPr="00EF20F7">
        <w:t>.</w:t>
      </w:r>
    </w:p>
    <w:p w14:paraId="3AF5A8A4" w14:textId="77777777" w:rsidR="00AD072D" w:rsidRPr="00EF20F7" w:rsidRDefault="00AD072D" w:rsidP="00AD072D">
      <w:pPr>
        <w:pStyle w:val="TH"/>
        <w:rPr>
          <w:lang w:eastAsia="zh-CN"/>
        </w:rPr>
      </w:pPr>
      <w:r w:rsidRPr="00EF20F7">
        <w:object w:dxaOrig="7110" w:dyaOrig="9252" w14:anchorId="54767267">
          <v:shape id="_x0000_i1070" type="#_x0000_t75" style="width:356pt;height:462pt" o:ole="">
            <v:imagedata r:id="rId72" o:title=""/>
          </v:shape>
          <o:OLEObject Type="Embed" ProgID="Visio.Drawing.11" ShapeID="_x0000_i1070" DrawAspect="Content" ObjectID="_1678010437" r:id="rId73"/>
        </w:object>
      </w:r>
    </w:p>
    <w:p w14:paraId="7D5379FC" w14:textId="77777777" w:rsidR="00AD072D" w:rsidRPr="00EF20F7" w:rsidRDefault="00AD072D" w:rsidP="00AD072D">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 Message statistics according to the granted quota</w:t>
      </w:r>
    </w:p>
    <w:p w14:paraId="067BB3A8" w14:textId="77777777" w:rsidR="00AD072D" w:rsidRPr="00EF20F7" w:rsidRDefault="00AD072D" w:rsidP="00AD072D">
      <w:pPr>
        <w:pStyle w:val="Heading6"/>
        <w:rPr>
          <w:lang w:eastAsia="zh-CN"/>
        </w:rPr>
      </w:pPr>
      <w:bookmarkStart w:id="355" w:name="_Toc517465046"/>
      <w:bookmarkStart w:id="356" w:name="_Toc67396751"/>
      <w:r w:rsidRPr="00EF20F7">
        <w:rPr>
          <w:lang w:eastAsia="zh-CN"/>
        </w:rPr>
        <w:t>6.2.10.3.3</w:t>
      </w:r>
      <w:r w:rsidRPr="00EF20F7">
        <w:rPr>
          <w:lang w:eastAsia="zh-CN"/>
        </w:rPr>
        <w:tab/>
        <w:t>Message Filtering</w:t>
      </w:r>
      <w:bookmarkEnd w:id="355"/>
      <w:bookmarkEnd w:id="356"/>
    </w:p>
    <w:p w14:paraId="52A7F84A" w14:textId="5F1098B2" w:rsidR="00AD072D" w:rsidRPr="00EF20F7" w:rsidRDefault="00AD072D" w:rsidP="00AD072D">
      <w:pPr>
        <w:rPr>
          <w:lang w:eastAsia="zh-CN"/>
        </w:rPr>
      </w:pPr>
      <w:r w:rsidRPr="00EF20F7">
        <w:rPr>
          <w:lang w:eastAsia="zh-CN"/>
        </w:rPr>
        <w:t xml:space="preserve">When the MRFC receives the trigger to config the filtering rules, the MRFC may initiate the "Configure Filtering Rules" procedure </w:t>
      </w:r>
      <w:r w:rsidRPr="00EF20F7">
        <w:rPr>
          <w:noProof/>
          <w:lang w:eastAsia="zh-CN"/>
        </w:rPr>
        <w:t xml:space="preserve">as </w:t>
      </w:r>
      <w:r w:rsidRPr="00EF20F7">
        <w:rPr>
          <w:lang w:eastAsia="zh-CN"/>
        </w:rPr>
        <w:t xml:space="preserve">specified in </w:t>
      </w:r>
      <w:r w:rsidR="001B11EB">
        <w:rPr>
          <w:lang w:eastAsia="zh-CN"/>
        </w:rPr>
        <w:t>clause </w:t>
      </w:r>
      <w:r w:rsidR="001B11EB" w:rsidRPr="00EF20F7">
        <w:rPr>
          <w:lang w:eastAsia="zh-CN"/>
        </w:rPr>
        <w:t>8</w:t>
      </w:r>
      <w:r w:rsidRPr="00EF20F7">
        <w:rPr>
          <w:lang w:eastAsia="zh-CN"/>
        </w:rPr>
        <w:t>.52 to set filtering rules in the MRFP. The filtering rule is composed of two parts: the criteria and the treatment of the filtered message. The MRFP should handle messages according to the filtering rules.</w:t>
      </w:r>
    </w:p>
    <w:p w14:paraId="10ED1AEF" w14:textId="77777777" w:rsidR="00AD072D" w:rsidRPr="00EF20F7" w:rsidRDefault="00AD072D" w:rsidP="00AD072D">
      <w:pPr>
        <w:rPr>
          <w:lang w:eastAsia="zh-CN"/>
        </w:rPr>
      </w:pPr>
      <w:r w:rsidRPr="00EF20F7">
        <w:rPr>
          <w:lang w:eastAsia="zh-CN"/>
        </w:rPr>
        <w:t xml:space="preserve">The MRFC may indicate to the MRFP the </w:t>
      </w:r>
      <w:r w:rsidRPr="00EF20F7">
        <w:t>following criteria</w:t>
      </w:r>
      <w:r w:rsidRPr="00EF20F7">
        <w:rPr>
          <w:lang w:eastAsia="zh-CN"/>
        </w:rPr>
        <w:t>s:</w:t>
      </w:r>
    </w:p>
    <w:p w14:paraId="732EF373" w14:textId="77777777" w:rsidR="00AD072D" w:rsidRPr="00EF20F7" w:rsidRDefault="00AD072D" w:rsidP="00AD072D">
      <w:pPr>
        <w:ind w:firstLine="284"/>
        <w:rPr>
          <w:lang w:eastAsia="zh-CN"/>
        </w:rPr>
      </w:pPr>
      <w:r w:rsidRPr="00EF20F7">
        <w:rPr>
          <w:lang w:eastAsia="zh-CN"/>
        </w:rPr>
        <w:t>Sender address</w:t>
      </w:r>
    </w:p>
    <w:p w14:paraId="6B3E7E8E" w14:textId="77777777" w:rsidR="00AD072D" w:rsidRPr="00EF20F7" w:rsidRDefault="00AD072D" w:rsidP="00AD072D">
      <w:pPr>
        <w:ind w:firstLine="284"/>
        <w:rPr>
          <w:lang w:eastAsia="zh-CN"/>
        </w:rPr>
      </w:pPr>
      <w:r w:rsidRPr="00EF20F7">
        <w:rPr>
          <w:lang w:eastAsia="zh-CN"/>
        </w:rPr>
        <w:t>Message size</w:t>
      </w:r>
    </w:p>
    <w:p w14:paraId="578A107C" w14:textId="77777777" w:rsidR="00AD072D" w:rsidRPr="00EF20F7" w:rsidRDefault="00AD072D" w:rsidP="00AD072D">
      <w:pPr>
        <w:ind w:firstLine="284"/>
        <w:rPr>
          <w:lang w:eastAsia="zh-CN"/>
        </w:rPr>
      </w:pPr>
      <w:r w:rsidRPr="00EF20F7">
        <w:rPr>
          <w:lang w:eastAsia="zh-CN"/>
        </w:rPr>
        <w:t>Message content type (e.g. video, audio)</w:t>
      </w:r>
    </w:p>
    <w:p w14:paraId="66A74B79" w14:textId="77777777" w:rsidR="00AD072D" w:rsidRPr="00EF20F7" w:rsidRDefault="00AD072D" w:rsidP="00AD072D">
      <w:pPr>
        <w:ind w:firstLine="284"/>
        <w:rPr>
          <w:lang w:eastAsia="zh-CN"/>
        </w:rPr>
      </w:pPr>
      <w:r w:rsidRPr="00EF20F7">
        <w:rPr>
          <w:lang w:eastAsia="zh-CN"/>
        </w:rPr>
        <w:t>Message content format(e.g. mpeg, jpeg)</w:t>
      </w:r>
    </w:p>
    <w:p w14:paraId="3B074669" w14:textId="77777777" w:rsidR="00AD072D" w:rsidRPr="00EF20F7" w:rsidRDefault="00AD072D" w:rsidP="00AD072D">
      <w:pPr>
        <w:ind w:firstLine="284"/>
        <w:rPr>
          <w:lang w:eastAsia="zh-CN"/>
        </w:rPr>
      </w:pPr>
      <w:r w:rsidRPr="00EF20F7">
        <w:rPr>
          <w:lang w:eastAsia="zh-CN"/>
        </w:rPr>
        <w:t>Message subject</w:t>
      </w:r>
    </w:p>
    <w:p w14:paraId="212501BD" w14:textId="77777777" w:rsidR="00AD072D" w:rsidRPr="00EF20F7" w:rsidRDefault="00AD072D" w:rsidP="00AD072D">
      <w:pPr>
        <w:pStyle w:val="B10"/>
        <w:ind w:left="0" w:firstLine="0"/>
        <w:rPr>
          <w:lang w:eastAsia="zh-CN"/>
        </w:rPr>
      </w:pPr>
      <w:r w:rsidRPr="00EF20F7">
        <w:rPr>
          <w:lang w:eastAsia="zh-CN"/>
        </w:rPr>
        <w:t>The MRFC may indicate to the MRFP t</w:t>
      </w:r>
      <w:r w:rsidRPr="00EF20F7">
        <w:t>he following message treatments</w:t>
      </w:r>
      <w:r w:rsidRPr="00EF20F7">
        <w:rPr>
          <w:lang w:eastAsia="zh-CN"/>
        </w:rPr>
        <w:t>:</w:t>
      </w:r>
    </w:p>
    <w:p w14:paraId="23C0701A" w14:textId="77777777" w:rsidR="00AD072D" w:rsidRPr="00EF20F7" w:rsidRDefault="00AD072D" w:rsidP="00AD072D">
      <w:pPr>
        <w:ind w:left="284"/>
        <w:rPr>
          <w:noProof/>
          <w:lang w:eastAsia="zh-CN"/>
        </w:rPr>
      </w:pPr>
      <w:r w:rsidRPr="00EF20F7">
        <w:rPr>
          <w:noProof/>
          <w:lang w:eastAsia="zh-CN"/>
        </w:rPr>
        <w:lastRenderedPageBreak/>
        <w:t>Block the delivery of the message content</w:t>
      </w:r>
    </w:p>
    <w:p w14:paraId="28995104" w14:textId="77777777" w:rsidR="00AD072D" w:rsidRPr="00EF20F7" w:rsidRDefault="00AD072D" w:rsidP="00AD072D">
      <w:pPr>
        <w:ind w:left="284"/>
        <w:rPr>
          <w:noProof/>
          <w:lang w:eastAsia="zh-CN"/>
        </w:rPr>
      </w:pPr>
      <w:r w:rsidRPr="00EF20F7">
        <w:rPr>
          <w:noProof/>
          <w:lang w:eastAsia="zh-CN"/>
        </w:rPr>
        <w:t>Store the message content</w:t>
      </w:r>
    </w:p>
    <w:p w14:paraId="1CC5C971" w14:textId="77777777" w:rsidR="00AD072D" w:rsidRPr="00EF20F7" w:rsidRDefault="00AD072D" w:rsidP="00AD072D">
      <w:pPr>
        <w:ind w:left="284"/>
        <w:rPr>
          <w:noProof/>
          <w:lang w:eastAsia="zh-CN"/>
        </w:rPr>
      </w:pPr>
      <w:r w:rsidRPr="00EF20F7">
        <w:rPr>
          <w:noProof/>
          <w:lang w:eastAsia="zh-CN"/>
        </w:rPr>
        <w:t>Redirect the message to another address</w:t>
      </w:r>
    </w:p>
    <w:p w14:paraId="6ACDB65C" w14:textId="77777777" w:rsidR="00AD072D" w:rsidRPr="00EF20F7" w:rsidRDefault="00AD072D" w:rsidP="00AD072D">
      <w:pPr>
        <w:rPr>
          <w:lang w:eastAsia="zh-CN"/>
        </w:rPr>
      </w:pPr>
      <w:r w:rsidRPr="00EF20F7">
        <w:rPr>
          <w:lang w:eastAsia="zh-CN"/>
        </w:rPr>
        <w:t>The MRFC may indicate to the MRFP the "store url" when messages storage is needed, or the MRFC may indicate the MRFP to allocate the "store url" and return the generated "store url" to the MRFC.</w:t>
      </w:r>
    </w:p>
    <w:p w14:paraId="70D9DE1B" w14:textId="77777777" w:rsidR="00AD072D" w:rsidRPr="00EF20F7" w:rsidRDefault="00AD072D" w:rsidP="00AD072D">
      <w:pPr>
        <w:rPr>
          <w:lang w:eastAsia="zh-CN"/>
        </w:rPr>
      </w:pPr>
      <w:r w:rsidRPr="00EF20F7">
        <w:rPr>
          <w:lang w:eastAsia="zh-CN"/>
        </w:rPr>
        <w:t>The MRFC may indicate to the MRFP the "</w:t>
      </w:r>
      <w:r w:rsidRPr="00EF20F7">
        <w:rPr>
          <w:noProof/>
          <w:lang w:eastAsia="zh-CN"/>
        </w:rPr>
        <w:t xml:space="preserve">redirect </w:t>
      </w:r>
      <w:r w:rsidRPr="00EF20F7">
        <w:rPr>
          <w:lang w:eastAsia="zh-CN"/>
        </w:rPr>
        <w:t>url" when messages redirection is needed.</w:t>
      </w:r>
    </w:p>
    <w:p w14:paraId="712AA738" w14:textId="77777777" w:rsidR="00AD072D" w:rsidRPr="00EF20F7" w:rsidRDefault="00AD072D" w:rsidP="00AD072D">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w:t>
      </w:r>
      <w:r w:rsidRPr="00EF20F7">
        <w:t xml:space="preserve"> shows the message sequence chart example </w:t>
      </w:r>
      <w:r w:rsidRPr="00EF20F7">
        <w:rPr>
          <w:lang w:eastAsia="zh-CN"/>
        </w:rPr>
        <w:t>to</w:t>
      </w:r>
      <w:r w:rsidRPr="00EF20F7">
        <w:t xml:space="preserve"> </w:t>
      </w:r>
      <w:r w:rsidRPr="00EF20F7">
        <w:rPr>
          <w:lang w:eastAsia="zh-CN"/>
        </w:rPr>
        <w:t>config the filtering rules</w:t>
      </w:r>
      <w:r w:rsidRPr="00EF20F7">
        <w:t>.</w:t>
      </w:r>
    </w:p>
    <w:p w14:paraId="0C5E0177" w14:textId="77777777" w:rsidR="00AD072D" w:rsidRPr="00EF20F7" w:rsidRDefault="00AD072D" w:rsidP="00AD072D">
      <w:pPr>
        <w:pStyle w:val="TH"/>
        <w:rPr>
          <w:lang w:eastAsia="zh-CN"/>
        </w:rPr>
      </w:pPr>
      <w:r w:rsidRPr="00EF20F7">
        <w:object w:dxaOrig="7265" w:dyaOrig="4752" w14:anchorId="5F0FB547">
          <v:shape id="_x0000_i1071" type="#_x0000_t75" style="width:363.2pt;height:237.2pt" o:ole="">
            <v:imagedata r:id="rId74" o:title=""/>
          </v:shape>
          <o:OLEObject Type="Embed" ProgID="Visio.Drawing.11" ShapeID="_x0000_i1071" DrawAspect="Content" ObjectID="_1678010438" r:id="rId75"/>
        </w:object>
      </w:r>
    </w:p>
    <w:p w14:paraId="0D6AD7EC" w14:textId="77777777" w:rsidR="00AD072D" w:rsidRPr="00EF20F7" w:rsidRDefault="00AD072D" w:rsidP="00AD072D">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 Configure the filtering rules</w:t>
      </w:r>
    </w:p>
    <w:p w14:paraId="56EA3A38" w14:textId="77777777" w:rsidR="00AD072D" w:rsidRPr="00EF20F7" w:rsidRDefault="00AD072D" w:rsidP="00AD072D">
      <w:pPr>
        <w:pStyle w:val="Heading3"/>
        <w:rPr>
          <w:lang w:eastAsia="zh-CN"/>
        </w:rPr>
      </w:pPr>
      <w:bookmarkStart w:id="357" w:name="_Toc517465047"/>
      <w:bookmarkStart w:id="358" w:name="_Toc67396752"/>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11</w:t>
        </w:r>
        <w:r w:rsidRPr="00EF20F7">
          <w:rPr>
            <w:lang w:eastAsia="zh-CN"/>
          </w:rPr>
          <w:tab/>
          <w:t>A</w:t>
        </w:r>
      </w:smartTag>
      <w:r w:rsidRPr="00EF20F7">
        <w:rPr>
          <w:lang w:eastAsia="zh-CN"/>
        </w:rPr>
        <w:t>udio Transcoding Procedure</w:t>
      </w:r>
      <w:bookmarkEnd w:id="357"/>
      <w:bookmarkEnd w:id="358"/>
    </w:p>
    <w:p w14:paraId="72C86D1A" w14:textId="77777777" w:rsidR="00AD072D" w:rsidRPr="00EF20F7" w:rsidRDefault="00AD072D" w:rsidP="00AD072D">
      <w:pPr>
        <w:rPr>
          <w:lang w:eastAsia="zh-CN"/>
        </w:rPr>
      </w:pPr>
      <w:r w:rsidRPr="00EF20F7">
        <w:rPr>
          <w:lang w:eastAsia="zh-CN"/>
        </w:rPr>
        <w:t>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14:paraId="0E0E7AD4" w14:textId="77777777" w:rsidR="00AD072D" w:rsidRPr="00EF20F7" w:rsidRDefault="00AD072D" w:rsidP="00AD072D">
      <w:pPr>
        <w:pStyle w:val="Heading3"/>
        <w:rPr>
          <w:lang w:eastAsia="zh-CN"/>
        </w:rPr>
      </w:pPr>
      <w:bookmarkStart w:id="359" w:name="_Toc517465048"/>
      <w:bookmarkStart w:id="360" w:name="_Toc67396753"/>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12</w:t>
        </w:r>
        <w:r w:rsidRPr="00EF20F7">
          <w:rPr>
            <w:lang w:eastAsia="zh-CN"/>
          </w:rPr>
          <w:tab/>
        </w:r>
      </w:smartTag>
      <w:r w:rsidRPr="00EF20F7">
        <w:rPr>
          <w:lang w:eastAsia="zh-CN"/>
        </w:rPr>
        <w:t>Video Transcoding Procedure</w:t>
      </w:r>
      <w:bookmarkEnd w:id="359"/>
      <w:bookmarkEnd w:id="360"/>
    </w:p>
    <w:p w14:paraId="5C8ADE92" w14:textId="77777777" w:rsidR="00AD072D" w:rsidRPr="00EF20F7" w:rsidRDefault="00AD072D" w:rsidP="00AD072D">
      <w:pPr>
        <w:rPr>
          <w:lang w:eastAsia="zh-CN"/>
        </w:rPr>
      </w:pPr>
      <w:r w:rsidRPr="00EF20F7">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EF20F7" w:rsidDel="005C6919">
        <w:rPr>
          <w:lang w:eastAsia="zh-CN"/>
        </w:rPr>
        <w:t xml:space="preserve"> </w:t>
      </w:r>
      <w:r w:rsidRPr="00EF20F7">
        <w:rPr>
          <w:lang w:eastAsia="zh-CN"/>
        </w:rPr>
        <w:t>then the MRFP transcodes the stream between these terminations.</w:t>
      </w:r>
    </w:p>
    <w:p w14:paraId="568972C9" w14:textId="77777777" w:rsidR="00AD072D" w:rsidRPr="00EF20F7" w:rsidRDefault="00AD072D" w:rsidP="00AD072D">
      <w:pPr>
        <w:pStyle w:val="Heading3"/>
        <w:rPr>
          <w:lang w:eastAsia="zh-CN"/>
        </w:rPr>
      </w:pPr>
      <w:bookmarkStart w:id="361" w:name="_Toc517465049"/>
      <w:bookmarkStart w:id="362" w:name="_Toc67396754"/>
      <w:r w:rsidRPr="00EF20F7">
        <w:t>6.2.13</w:t>
      </w:r>
      <w:r w:rsidRPr="00EF20F7">
        <w:tab/>
        <w:t>Floor Control</w:t>
      </w:r>
      <w:bookmarkEnd w:id="361"/>
      <w:bookmarkEnd w:id="362"/>
    </w:p>
    <w:p w14:paraId="72056A80" w14:textId="77777777" w:rsidR="00AD072D" w:rsidRPr="00EF20F7" w:rsidRDefault="00AD072D" w:rsidP="00AD072D">
      <w:pPr>
        <w:pStyle w:val="Heading4"/>
      </w:pPr>
      <w:bookmarkStart w:id="363" w:name="_Toc517465050"/>
      <w:bookmarkStart w:id="364" w:name="_Toc67396755"/>
      <w:r w:rsidRPr="00EF20F7">
        <w:t>6.2.13.1</w:t>
      </w:r>
      <w:r w:rsidRPr="00EF20F7">
        <w:tab/>
        <w:t>General</w:t>
      </w:r>
      <w:bookmarkEnd w:id="363"/>
      <w:bookmarkEnd w:id="364"/>
    </w:p>
    <w:p w14:paraId="54D39667" w14:textId="77777777" w:rsidR="00AD072D" w:rsidRPr="00EF20F7" w:rsidRDefault="00AD072D" w:rsidP="00AD072D">
      <w:pPr>
        <w:rPr>
          <w:noProof/>
          <w:lang w:eastAsia="zh-CN"/>
        </w:rPr>
      </w:pPr>
      <w:r w:rsidRPr="00EF20F7">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w:t>
      </w:r>
      <w:r w:rsidRPr="00EF20F7">
        <w:rPr>
          <w:noProof/>
          <w:lang w:eastAsia="zh-CN"/>
        </w:rPr>
        <w:lastRenderedPageBreak/>
        <w:t>rejecting) Floor control requests is done by the one or more Floor chairs or by the FCS itself, depending on the Floor Control Policy.</w:t>
      </w:r>
    </w:p>
    <w:p w14:paraId="543DC874" w14:textId="77777777" w:rsidR="00AD072D" w:rsidRPr="00EF20F7" w:rsidRDefault="00AD072D" w:rsidP="00AD072D">
      <w:pPr>
        <w:rPr>
          <w:noProof/>
          <w:lang w:eastAsia="zh-CN"/>
        </w:rPr>
      </w:pPr>
      <w:r w:rsidRPr="00EF20F7">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14:paraId="613FFE94" w14:textId="77777777" w:rsidR="00AD072D" w:rsidRPr="00EF20F7" w:rsidRDefault="00AD072D" w:rsidP="00AD072D">
      <w:pPr>
        <w:pStyle w:val="Heading4"/>
        <w:rPr>
          <w:noProof/>
          <w:lang w:eastAsia="zh-CN"/>
        </w:rPr>
      </w:pPr>
      <w:bookmarkStart w:id="365" w:name="_Toc517465051"/>
      <w:bookmarkStart w:id="366" w:name="_Toc67396756"/>
      <w:r w:rsidRPr="00EF20F7">
        <w:rPr>
          <w:noProof/>
          <w:lang w:eastAsia="zh-CN"/>
        </w:rPr>
        <w:t>6.2.13.2</w:t>
      </w:r>
      <w:r w:rsidRPr="00EF20F7">
        <w:rPr>
          <w:noProof/>
          <w:lang w:eastAsia="zh-CN"/>
        </w:rPr>
        <w:tab/>
        <w:t>Floor Control within the MRFP</w:t>
      </w:r>
      <w:bookmarkEnd w:id="365"/>
      <w:bookmarkEnd w:id="366"/>
    </w:p>
    <w:p w14:paraId="6F1657F1" w14:textId="77777777" w:rsidR="00AD072D" w:rsidRPr="00EF20F7" w:rsidRDefault="00AD072D" w:rsidP="00AD072D">
      <w:pPr>
        <w:pStyle w:val="Heading5"/>
      </w:pPr>
      <w:bookmarkStart w:id="367" w:name="_Toc517465052"/>
      <w:bookmarkStart w:id="368" w:name="_Toc67396757"/>
      <w:r w:rsidRPr="00EF20F7">
        <w:t>6.2.13.2.1</w:t>
      </w:r>
      <w:r w:rsidRPr="00EF20F7">
        <w:tab/>
        <w:t>Floor Control Connection Establishment</w:t>
      </w:r>
      <w:bookmarkEnd w:id="367"/>
      <w:bookmarkEnd w:id="368"/>
    </w:p>
    <w:p w14:paraId="4738B322" w14:textId="34752EEA" w:rsidR="00AD072D" w:rsidRPr="00EF20F7" w:rsidRDefault="00AD072D" w:rsidP="00AD072D">
      <w:pPr>
        <w:pStyle w:val="B10"/>
        <w:ind w:left="0" w:firstLine="0"/>
        <w:rPr>
          <w:lang w:eastAsia="zh-CN"/>
        </w:rPr>
      </w:pPr>
      <w:r w:rsidRPr="00EF20F7">
        <w:rPr>
          <w:lang w:eastAsia="zh-CN"/>
        </w:rPr>
        <w:t xml:space="preserve">The set of data to establish a BFCP connection </w:t>
      </w:r>
      <w:r w:rsidRPr="00EF20F7">
        <w:t xml:space="preserve">shall be </w:t>
      </w:r>
      <w:r w:rsidRPr="00EF20F7">
        <w:rPr>
          <w:lang w:eastAsia="zh-CN"/>
        </w:rPr>
        <w:t>exchanged</w:t>
      </w:r>
      <w:r w:rsidRPr="00EF20F7">
        <w:t xml:space="preserve"> in accordance with </w:t>
      </w:r>
      <w:r w:rsidRPr="00EF20F7">
        <w:rPr>
          <w:lang w:eastAsia="zh-CN"/>
        </w:rPr>
        <w:t>IETF RFC 4583</w:t>
      </w:r>
      <w:r w:rsidR="001B11EB">
        <w:rPr>
          <w:lang w:eastAsia="zh-CN"/>
        </w:rPr>
        <w:t> </w:t>
      </w:r>
      <w:r w:rsidR="001B11EB" w:rsidRPr="00EF20F7">
        <w:rPr>
          <w:lang w:eastAsia="zh-CN"/>
        </w:rPr>
        <w:t>[</w:t>
      </w:r>
      <w:r w:rsidRPr="00EF20F7">
        <w:rPr>
          <w:lang w:eastAsia="zh-CN"/>
        </w:rPr>
        <w:t xml:space="preserve">21]. A Floor control connection, which requires a BFCP/TCP protocol termination property, shall be established between the UE and the Floor Control Server, located in the MRFP. The MRFC shall initiate the "Configure BFCP Termination" procedure as specified in </w:t>
      </w:r>
      <w:r w:rsidR="001B11EB" w:rsidRPr="00EF20F7">
        <w:rPr>
          <w:lang w:eastAsia="zh-CN"/>
        </w:rPr>
        <w:t>clause</w:t>
      </w:r>
      <w:r w:rsidR="001B11EB">
        <w:rPr>
          <w:lang w:eastAsia="zh-CN"/>
        </w:rPr>
        <w:t> </w:t>
      </w:r>
      <w:r w:rsidR="001B11EB" w:rsidRPr="00EF20F7">
        <w:rPr>
          <w:lang w:eastAsia="zh-CN"/>
        </w:rPr>
        <w:t>8</w:t>
      </w:r>
      <w:r w:rsidRPr="00EF20F7">
        <w:rPr>
          <w:lang w:eastAsia="zh-CN"/>
        </w:rPr>
        <w:t>.44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14:paraId="653CFF7C" w14:textId="2EFA5704" w:rsidR="00AD072D" w:rsidRPr="00EF20F7" w:rsidRDefault="00AD072D" w:rsidP="00AD072D">
      <w:pPr>
        <w:pStyle w:val="B10"/>
        <w:rPr>
          <w:lang w:eastAsia="zh-CN"/>
        </w:rPr>
      </w:pPr>
      <w:r w:rsidRPr="00EF20F7">
        <w:t>-</w:t>
      </w:r>
      <w:r w:rsidRPr="00EF20F7">
        <w:tab/>
      </w:r>
      <w:r w:rsidRPr="00EF20F7">
        <w:rPr>
          <w:lang w:eastAsia="zh-CN"/>
        </w:rPr>
        <w:t xml:space="preserve">It is a prerequisite that the conference is configured using "Configure Conference for Floor Control" procedure as described in </w:t>
      </w:r>
      <w:r w:rsidR="001B11EB" w:rsidRPr="00EF20F7">
        <w:rPr>
          <w:lang w:eastAsia="zh-CN"/>
        </w:rPr>
        <w:t>clause</w:t>
      </w:r>
      <w:r w:rsidR="001B11EB">
        <w:rPr>
          <w:lang w:eastAsia="zh-CN"/>
        </w:rPr>
        <w:t> </w:t>
      </w:r>
      <w:r w:rsidR="001B11EB" w:rsidRPr="00EF20F7">
        <w:rPr>
          <w:lang w:eastAsia="zh-CN"/>
        </w:rPr>
        <w:t>6</w:t>
      </w:r>
      <w:r w:rsidRPr="00EF20F7">
        <w:rPr>
          <w:lang w:eastAsia="zh-CN"/>
        </w:rPr>
        <w:t>.2.13.2.2, which is used to set the common data of the conference for Floor control.</w:t>
      </w:r>
    </w:p>
    <w:p w14:paraId="7022139B" w14:textId="77777777" w:rsidR="00AD072D" w:rsidRPr="00EF20F7" w:rsidRDefault="00AD072D" w:rsidP="00AD072D">
      <w:pPr>
        <w:pStyle w:val="B10"/>
        <w:ind w:left="0" w:firstLine="0"/>
        <w:rPr>
          <w:lang w:eastAsia="zh-CN"/>
        </w:rPr>
      </w:pPr>
      <w:r w:rsidRPr="00EF20F7">
        <w:t>The combined sequence is shown in Figure 6.2.13.2.1.1</w:t>
      </w:r>
    </w:p>
    <w:p w14:paraId="66572029" w14:textId="77777777" w:rsidR="00AD072D" w:rsidRPr="00EF20F7" w:rsidRDefault="00AD072D" w:rsidP="00AD072D">
      <w:pPr>
        <w:pStyle w:val="TH"/>
      </w:pPr>
      <w:r w:rsidRPr="00EF20F7">
        <w:object w:dxaOrig="8895" w:dyaOrig="5175" w14:anchorId="78AA5927">
          <v:shape id="_x0000_i1072" type="#_x0000_t75" style="width:384.8pt;height:224pt" o:ole="">
            <v:imagedata r:id="rId76" o:title=""/>
          </v:shape>
          <o:OLEObject Type="Embed" ProgID="Visio.Drawing.11" ShapeID="_x0000_i1072" DrawAspect="Content" ObjectID="_1678010439" r:id="rId77"/>
        </w:object>
      </w:r>
    </w:p>
    <w:p w14:paraId="3779B2AA" w14:textId="77777777" w:rsidR="00AD072D" w:rsidRPr="00EF20F7" w:rsidRDefault="00AD072D" w:rsidP="00AD072D">
      <w:pPr>
        <w:pStyle w:val="TF"/>
      </w:pPr>
      <w:r w:rsidRPr="00EF20F7">
        <w:t>Figure 6.2.13.2.1.1: Combined procedures to Configure Conference and add a Floor Control Termination</w:t>
      </w:r>
    </w:p>
    <w:p w14:paraId="52C80191" w14:textId="77777777" w:rsidR="00AD072D" w:rsidRPr="00EF20F7" w:rsidRDefault="00AD072D" w:rsidP="00AD072D">
      <w:pPr>
        <w:pStyle w:val="Heading5"/>
      </w:pPr>
      <w:bookmarkStart w:id="369" w:name="_Toc517465053"/>
      <w:bookmarkStart w:id="370" w:name="_Toc67396758"/>
      <w:r w:rsidRPr="00EF20F7">
        <w:t>6.2.13.2.2</w:t>
      </w:r>
      <w:r w:rsidRPr="00EF20F7">
        <w:tab/>
        <w:t>Configure Conference and Floor Control Policy Indication</w:t>
      </w:r>
      <w:bookmarkEnd w:id="369"/>
      <w:bookmarkEnd w:id="370"/>
    </w:p>
    <w:p w14:paraId="5DF10166" w14:textId="3C37D9C7" w:rsidR="00AD072D" w:rsidRPr="00EF20F7" w:rsidRDefault="00AD072D" w:rsidP="00AD072D">
      <w:pPr>
        <w:rPr>
          <w:lang w:eastAsia="zh-CN"/>
        </w:rPr>
      </w:pPr>
      <w:r w:rsidRPr="00EF20F7">
        <w:rPr>
          <w:lang w:eastAsia="zh-CN"/>
        </w:rPr>
        <w:t xml:space="preserve">The "Configure Conference For Floor Control" procedure, specified in </w:t>
      </w:r>
      <w:r w:rsidR="001B11EB" w:rsidRPr="00EF20F7">
        <w:rPr>
          <w:lang w:eastAsia="zh-CN"/>
        </w:rPr>
        <w:t>Clause</w:t>
      </w:r>
      <w:r w:rsidR="001B11EB">
        <w:rPr>
          <w:lang w:eastAsia="zh-CN"/>
        </w:rPr>
        <w:t> </w:t>
      </w:r>
      <w:r w:rsidR="001B11EB" w:rsidRPr="00EF20F7">
        <w:rPr>
          <w:lang w:eastAsia="zh-CN"/>
        </w:rPr>
        <w:t>8</w:t>
      </w:r>
      <w:r w:rsidRPr="00EF20F7">
        <w:rPr>
          <w:lang w:eastAsia="zh-CN"/>
        </w:rPr>
        <w:t>.45 shall be used to set up a conference and to modify FCS properties such as the Floor Control Policy. The procedure defines common data for all BFCP users, these properties are defined on Context level.</w:t>
      </w:r>
    </w:p>
    <w:p w14:paraId="01CF8B36" w14:textId="77777777" w:rsidR="00AD072D" w:rsidRPr="00EF20F7" w:rsidRDefault="00AD072D" w:rsidP="00AD072D">
      <w:pPr>
        <w:rPr>
          <w:lang w:eastAsia="zh-CN"/>
        </w:rPr>
      </w:pPr>
      <w:r w:rsidRPr="00EF20F7">
        <w:rPr>
          <w:lang w:eastAsia="zh-CN"/>
        </w:rPr>
        <w:t>The common data include:</w:t>
      </w:r>
    </w:p>
    <w:p w14:paraId="121C5257" w14:textId="77777777" w:rsidR="00AD072D" w:rsidRPr="00EF20F7" w:rsidRDefault="00AD072D" w:rsidP="00AD072D">
      <w:pPr>
        <w:pStyle w:val="B10"/>
      </w:pPr>
      <w:r w:rsidRPr="00EF20F7">
        <w:rPr>
          <w:noProof/>
          <w:lang w:eastAsia="zh-CN"/>
        </w:rPr>
        <w:t>-</w:t>
      </w:r>
      <w:r w:rsidRPr="00EF20F7">
        <w:rPr>
          <w:noProof/>
          <w:lang w:eastAsia="zh-CN"/>
        </w:rPr>
        <w:tab/>
        <w:t>Flo</w:t>
      </w:r>
      <w:r w:rsidRPr="00EF20F7">
        <w:t>or</w:t>
      </w:r>
      <w:r w:rsidRPr="00EF20F7">
        <w:rPr>
          <w:lang w:eastAsia="zh-CN"/>
        </w:rPr>
        <w:t>-R</w:t>
      </w:r>
      <w:r w:rsidRPr="00EF20F7">
        <w:t xml:space="preserve">esource </w:t>
      </w:r>
      <w:r w:rsidRPr="00EF20F7">
        <w:rPr>
          <w:lang w:eastAsia="zh-CN"/>
        </w:rPr>
        <w:t>A</w:t>
      </w:r>
      <w:r w:rsidRPr="00EF20F7">
        <w:t>ss</w:t>
      </w:r>
      <w:r w:rsidRPr="00EF20F7">
        <w:rPr>
          <w:lang w:eastAsia="zh-CN"/>
        </w:rPr>
        <w:t>o</w:t>
      </w:r>
      <w:r w:rsidRPr="00EF20F7">
        <w:t>ciations,</w:t>
      </w:r>
      <w:r w:rsidRPr="00EF20F7">
        <w:rPr>
          <w:lang w:eastAsia="zh-CN"/>
        </w:rPr>
        <w:t xml:space="preserve"> which </w:t>
      </w:r>
      <w:r w:rsidRPr="00EF20F7">
        <w:t xml:space="preserve">indicates the </w:t>
      </w:r>
      <w:r w:rsidRPr="00EF20F7">
        <w:rPr>
          <w:lang w:eastAsia="zh-CN"/>
        </w:rPr>
        <w:t>correlation between Floor ID and media properties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 and notifying the MRFC of decisions to change the floor permissions for a given user (termination).</w:t>
      </w:r>
    </w:p>
    <w:p w14:paraId="638F7E2A" w14:textId="77777777" w:rsidR="00AD072D" w:rsidRPr="00EF20F7" w:rsidRDefault="00AD072D" w:rsidP="00AD072D">
      <w:pPr>
        <w:pStyle w:val="B10"/>
      </w:pPr>
      <w:r w:rsidRPr="00EF20F7">
        <w:rPr>
          <w:lang w:eastAsia="zh-CN"/>
        </w:rPr>
        <w:t>-</w:t>
      </w:r>
      <w:r w:rsidRPr="00EF20F7">
        <w:rPr>
          <w:lang w:eastAsia="zh-CN"/>
        </w:rPr>
        <w:tab/>
        <w:t>C</w:t>
      </w:r>
      <w:r w:rsidRPr="00EF20F7">
        <w:t xml:space="preserve">onference </w:t>
      </w:r>
      <w:r w:rsidRPr="00EF20F7">
        <w:rPr>
          <w:lang w:eastAsia="zh-CN"/>
        </w:rPr>
        <w:t>I</w:t>
      </w:r>
      <w:r w:rsidRPr="00EF20F7">
        <w:t>dentifier</w:t>
      </w:r>
      <w:r w:rsidRPr="00EF20F7">
        <w:rPr>
          <w:lang w:eastAsia="zh-CN"/>
        </w:rPr>
        <w:t xml:space="preserve">, which </w:t>
      </w:r>
      <w:r w:rsidRPr="00EF20F7">
        <w:t>indicate</w:t>
      </w:r>
      <w:r w:rsidRPr="00EF20F7">
        <w:rPr>
          <w:lang w:eastAsia="zh-CN"/>
        </w:rPr>
        <w:t>s</w:t>
      </w:r>
      <w:r w:rsidRPr="00EF20F7">
        <w:t xml:space="preserve"> the Conference Identifier for the BFCP client to identif</w:t>
      </w:r>
      <w:r w:rsidRPr="00EF20F7">
        <w:rPr>
          <w:lang w:eastAsia="zh-CN"/>
        </w:rPr>
        <w:t>y</w:t>
      </w:r>
      <w:r w:rsidRPr="00EF20F7">
        <w:t xml:space="preserve"> the conference when sending BFCP requests.</w:t>
      </w:r>
    </w:p>
    <w:p w14:paraId="12E808B2" w14:textId="77777777" w:rsidR="00AD072D" w:rsidRPr="00EF20F7" w:rsidRDefault="00AD072D" w:rsidP="00AD072D">
      <w:r w:rsidRPr="00EF20F7">
        <w:t>Floor Control Policy. This consists of:</w:t>
      </w:r>
    </w:p>
    <w:p w14:paraId="6AA25CAB" w14:textId="77777777" w:rsidR="00AD072D" w:rsidRPr="00EF20F7" w:rsidRDefault="00AD072D" w:rsidP="00AD072D">
      <w:pPr>
        <w:pStyle w:val="B10"/>
        <w:rPr>
          <w:lang w:eastAsia="zh-CN"/>
        </w:rPr>
      </w:pPr>
      <w:r w:rsidRPr="00EF20F7">
        <w:rPr>
          <w:lang w:eastAsia="zh-CN"/>
        </w:rPr>
        <w:lastRenderedPageBreak/>
        <w:t>-</w:t>
      </w:r>
      <w:r w:rsidRPr="00EF20F7">
        <w:rPr>
          <w:lang w:eastAsia="zh-CN"/>
        </w:rPr>
        <w:tab/>
        <w:t>The Floor control algorithm to be used in granting the Floor, either:</w:t>
      </w:r>
    </w:p>
    <w:p w14:paraId="71C9FB50" w14:textId="77777777" w:rsidR="00AD072D" w:rsidRPr="00EF20F7" w:rsidRDefault="00AD072D" w:rsidP="00AD072D">
      <w:pPr>
        <w:pStyle w:val="B2"/>
        <w:rPr>
          <w:lang w:eastAsia="zh-CN"/>
        </w:rPr>
      </w:pPr>
      <w:r w:rsidRPr="00EF20F7">
        <w:rPr>
          <w:lang w:eastAsia="zh-CN"/>
        </w:rPr>
        <w:t>-</w:t>
      </w:r>
      <w:r w:rsidRPr="00EF20F7">
        <w:rPr>
          <w:lang w:eastAsia="zh-CN"/>
        </w:rPr>
        <w:tab/>
        <w:t>The FCFS algorithm or</w:t>
      </w:r>
    </w:p>
    <w:p w14:paraId="6CBB1B2E" w14:textId="77777777" w:rsidR="00AD072D" w:rsidRPr="00EF20F7" w:rsidRDefault="00AD072D" w:rsidP="00AD072D">
      <w:pPr>
        <w:pStyle w:val="B2"/>
        <w:rPr>
          <w:lang w:eastAsia="zh-CN"/>
        </w:rPr>
      </w:pPr>
      <w:r w:rsidRPr="00EF20F7">
        <w:rPr>
          <w:lang w:eastAsia="zh-CN"/>
        </w:rPr>
        <w:t>-</w:t>
      </w:r>
      <w:r w:rsidRPr="00EF20F7">
        <w:rPr>
          <w:lang w:eastAsia="zh-CN"/>
        </w:rPr>
        <w:tab/>
        <w:t>The chair-controlled algorithm.</w:t>
      </w:r>
    </w:p>
    <w:p w14:paraId="610E9BEF" w14:textId="77777777" w:rsidR="00AD072D" w:rsidRPr="00EF20F7" w:rsidRDefault="00AD072D" w:rsidP="00AD072D">
      <w:pPr>
        <w:pStyle w:val="B2"/>
        <w:rPr>
          <w:lang w:eastAsia="zh-CN"/>
        </w:rPr>
      </w:pPr>
      <w:r w:rsidRPr="00EF20F7">
        <w:rPr>
          <w:lang w:eastAsia="zh-CN"/>
        </w:rPr>
        <w:t>-</w:t>
      </w:r>
      <w:r w:rsidRPr="00EF20F7">
        <w:rPr>
          <w:lang w:eastAsia="zh-CN"/>
        </w:rPr>
        <w:tab/>
        <w:t>The maximum number of users who can hold the Floor at the same time.</w:t>
      </w:r>
    </w:p>
    <w:p w14:paraId="08811324" w14:textId="77777777" w:rsidR="00AD072D" w:rsidRPr="00EF20F7" w:rsidRDefault="00AD072D" w:rsidP="00AD072D">
      <w:r w:rsidRPr="00EF20F7">
        <w:t>Figure 6.2.13.2.2.</w:t>
      </w:r>
      <w:r w:rsidRPr="00EF20F7">
        <w:rPr>
          <w:lang w:eastAsia="zh-CN"/>
        </w:rPr>
        <w:t>1</w:t>
      </w:r>
      <w:r w:rsidRPr="00EF20F7">
        <w:t xml:space="preserve"> shows the message sequence chart example for configuring a conference for </w:t>
      </w:r>
      <w:r w:rsidRPr="00EF20F7">
        <w:rPr>
          <w:rFonts w:eastAsia="SimSun"/>
          <w:lang w:eastAsia="zh-CN"/>
        </w:rPr>
        <w:t>F</w:t>
      </w:r>
      <w:r w:rsidRPr="00EF20F7">
        <w:t>loor control.</w:t>
      </w:r>
    </w:p>
    <w:p w14:paraId="5AC81475" w14:textId="77777777" w:rsidR="00AD072D" w:rsidRPr="00EF20F7" w:rsidRDefault="00AD072D" w:rsidP="00AD072D">
      <w:pPr>
        <w:pStyle w:val="TH"/>
      </w:pPr>
      <w:r w:rsidRPr="00EF20F7">
        <w:object w:dxaOrig="7589" w:dyaOrig="4097" w14:anchorId="3A2B30BE">
          <v:shape id="_x0000_i1073" type="#_x0000_t75" style="width:319.2pt;height:172.8pt" o:ole="">
            <v:imagedata r:id="rId78" o:title=""/>
          </v:shape>
          <o:OLEObject Type="Embed" ProgID="Visio.Drawing.11" ShapeID="_x0000_i1073" DrawAspect="Content" ObjectID="_1678010440" r:id="rId79"/>
        </w:object>
      </w:r>
    </w:p>
    <w:p w14:paraId="48C5B82D" w14:textId="77777777" w:rsidR="00AD072D" w:rsidRPr="00EF20F7" w:rsidRDefault="00AD072D" w:rsidP="00AD072D">
      <w:pPr>
        <w:pStyle w:val="TF"/>
        <w:rPr>
          <w:lang w:eastAsia="zh-CN"/>
        </w:rPr>
      </w:pPr>
      <w:r w:rsidRPr="00EF20F7">
        <w:t>Figure 6.2.13.2.2.1 Procedure to Configure Conference for Floor Control</w:t>
      </w:r>
    </w:p>
    <w:p w14:paraId="643770DC" w14:textId="77777777" w:rsidR="00AD072D" w:rsidRPr="00EF20F7" w:rsidRDefault="00AD072D" w:rsidP="00AD072D">
      <w:pPr>
        <w:pStyle w:val="Heading5"/>
      </w:pPr>
      <w:bookmarkStart w:id="371" w:name="_Toc517465054"/>
      <w:bookmarkStart w:id="372" w:name="_Toc67396759"/>
      <w:r w:rsidRPr="00EF20F7">
        <w:t>6.2.13.2.3</w:t>
      </w:r>
      <w:r w:rsidRPr="00EF20F7">
        <w:tab/>
        <w:t>Floor Chair Designation</w:t>
      </w:r>
      <w:bookmarkEnd w:id="371"/>
      <w:bookmarkEnd w:id="372"/>
    </w:p>
    <w:p w14:paraId="3DF191F2" w14:textId="12A4FB40" w:rsidR="00AD072D" w:rsidRPr="00EF20F7" w:rsidRDefault="00AD072D" w:rsidP="00AD072D">
      <w:pPr>
        <w:rPr>
          <w:lang w:eastAsia="zh-CN"/>
        </w:rPr>
      </w:pPr>
      <w:r w:rsidRPr="00EF20F7">
        <w:rPr>
          <w:lang w:eastAsia="zh-CN"/>
        </w:rPr>
        <w:t xml:space="preserve">If the Floor Control Policy indicates that the conference is Chair-controlled, the MRFC shall indicate to the MRFP which termination represents the Floor Chair and which Floor(s) the Floor Chair controls using the "Designate Floor Chair" procedure as specified in </w:t>
      </w:r>
      <w:r w:rsidR="001B11EB" w:rsidRPr="00EF20F7">
        <w:rPr>
          <w:lang w:eastAsia="zh-CN"/>
        </w:rPr>
        <w:t>clause</w:t>
      </w:r>
      <w:r w:rsidR="001B11EB">
        <w:rPr>
          <w:lang w:eastAsia="zh-CN"/>
        </w:rPr>
        <w:t> </w:t>
      </w:r>
      <w:r w:rsidR="001B11EB" w:rsidRPr="00EF20F7">
        <w:rPr>
          <w:lang w:eastAsia="zh-CN"/>
        </w:rPr>
        <w:t>8</w:t>
      </w:r>
      <w:r w:rsidRPr="00EF20F7">
        <w:rPr>
          <w:lang w:eastAsia="zh-CN"/>
        </w:rPr>
        <w:t>.46.</w:t>
      </w:r>
    </w:p>
    <w:p w14:paraId="7778CB93" w14:textId="786E7F73" w:rsidR="00AD072D" w:rsidRPr="00EF20F7" w:rsidRDefault="00AD072D" w:rsidP="00AD072D">
      <w:pPr>
        <w:rPr>
          <w:lang w:eastAsia="zh-CN"/>
        </w:rPr>
      </w:pPr>
      <w:r w:rsidRPr="00EF20F7">
        <w:rPr>
          <w:lang w:eastAsia="zh-CN"/>
        </w:rPr>
        <w:t xml:space="preserve">The MRFC may also change the Floor Chair as needed using the "Designate Floor Chair" procedure as specified in </w:t>
      </w:r>
      <w:r w:rsidR="001B11EB" w:rsidRPr="00EF20F7">
        <w:rPr>
          <w:lang w:eastAsia="zh-CN"/>
        </w:rPr>
        <w:t>clause</w:t>
      </w:r>
      <w:r w:rsidR="001B11EB">
        <w:rPr>
          <w:lang w:eastAsia="zh-CN"/>
        </w:rPr>
        <w:t> </w:t>
      </w:r>
      <w:r w:rsidR="001B11EB" w:rsidRPr="00EF20F7">
        <w:rPr>
          <w:lang w:eastAsia="zh-CN"/>
        </w:rPr>
        <w:t>8</w:t>
      </w:r>
      <w:r w:rsidRPr="00EF20F7">
        <w:rPr>
          <w:lang w:eastAsia="zh-CN"/>
        </w:rPr>
        <w:t>.46.</w:t>
      </w:r>
    </w:p>
    <w:p w14:paraId="7026BE5C" w14:textId="77777777" w:rsidR="00AD072D" w:rsidRPr="00EF20F7" w:rsidRDefault="00AD072D" w:rsidP="00AD072D">
      <w:pPr>
        <w:pStyle w:val="NO"/>
        <w:rPr>
          <w:lang w:eastAsia="zh-CN"/>
        </w:rPr>
      </w:pPr>
      <w:r w:rsidRPr="00EF20F7">
        <w:rPr>
          <w:lang w:eastAsia="zh-CN"/>
        </w:rPr>
        <w:t>NOTE:</w:t>
      </w:r>
      <w:r>
        <w:rPr>
          <w:lang w:eastAsia="zh-CN"/>
        </w:rPr>
        <w:tab/>
      </w:r>
      <w:r w:rsidRPr="00EF20F7">
        <w:rPr>
          <w:lang w:eastAsia="zh-CN"/>
        </w:rPr>
        <w:t>There may be one or more Floor Chairs in a conference</w:t>
      </w:r>
      <w:r w:rsidRPr="00EF20F7" w:rsidDel="000A6FAD">
        <w:rPr>
          <w:lang w:eastAsia="zh-CN"/>
        </w:rPr>
        <w:t>.</w:t>
      </w:r>
      <w:r w:rsidRPr="00EF20F7">
        <w:rPr>
          <w:lang w:eastAsia="zh-CN"/>
        </w:rPr>
        <w:t xml:space="preserve"> But one media stream can be controlled by only one chair.</w:t>
      </w:r>
    </w:p>
    <w:p w14:paraId="1961C849" w14:textId="77777777" w:rsidR="00AD072D" w:rsidRPr="00EF20F7" w:rsidRDefault="00AD072D" w:rsidP="00AD072D">
      <w:pPr>
        <w:rPr>
          <w:lang w:eastAsia="zh-CN"/>
        </w:rPr>
      </w:pPr>
      <w:r w:rsidRPr="00EF20F7">
        <w:rPr>
          <w:lang w:eastAsia="zh-CN"/>
        </w:rPr>
        <w:t>It is a prerequisite that the conference is configured and the termination configured for BFCP using "Configure Conference for Floor Control" and "Configure BFCP Termination" procedures respectively.</w:t>
      </w:r>
    </w:p>
    <w:p w14:paraId="574D4B8B" w14:textId="77777777" w:rsidR="00AD072D" w:rsidRPr="00EF20F7" w:rsidRDefault="00AD072D" w:rsidP="00AD072D">
      <w:pPr>
        <w:pStyle w:val="NO"/>
      </w:pPr>
      <w:r w:rsidRPr="00EF20F7">
        <w:t>NOTE:</w:t>
      </w:r>
      <w:r w:rsidRPr="00EF20F7">
        <w:tab/>
        <w:t>These procedures may be requested at same time.</w:t>
      </w:r>
    </w:p>
    <w:p w14:paraId="4B580816" w14:textId="77777777" w:rsidR="00AD072D" w:rsidRPr="00EF20F7" w:rsidRDefault="00AD072D" w:rsidP="00AD072D">
      <w:pPr>
        <w:rPr>
          <w:lang w:eastAsia="zh-CN"/>
        </w:rPr>
      </w:pPr>
      <w:r w:rsidRPr="00EF20F7">
        <w:t xml:space="preserve">Figure </w:t>
      </w:r>
      <w:r w:rsidRPr="00EF20F7">
        <w:rPr>
          <w:lang w:eastAsia="zh-CN"/>
        </w:rPr>
        <w:t>6.2.13</w:t>
      </w:r>
      <w:r w:rsidRPr="00EF20F7">
        <w:t>.2.</w:t>
      </w:r>
      <w:r w:rsidRPr="00EF20F7">
        <w:rPr>
          <w:lang w:eastAsia="zh-CN"/>
        </w:rPr>
        <w:t>3.1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designating Floor Chair.</w:t>
      </w:r>
    </w:p>
    <w:p w14:paraId="0B3AFFC0" w14:textId="77777777" w:rsidR="00AD072D" w:rsidRPr="00EF20F7" w:rsidRDefault="00AD072D" w:rsidP="00AD072D">
      <w:pPr>
        <w:pStyle w:val="TH"/>
        <w:rPr>
          <w:lang w:eastAsia="zh-CN"/>
        </w:rPr>
      </w:pPr>
      <w:r w:rsidRPr="00EF20F7">
        <w:object w:dxaOrig="7661" w:dyaOrig="4097" w14:anchorId="25F9C15E">
          <v:shape id="_x0000_i1074" type="#_x0000_t75" style="width:340.4pt;height:182.4pt" o:ole="">
            <v:imagedata r:id="rId80" o:title=""/>
          </v:shape>
          <o:OLEObject Type="Embed" ProgID="Visio.Drawing.11" ShapeID="_x0000_i1074" DrawAspect="Content" ObjectID="_1678010441" r:id="rId81"/>
        </w:object>
      </w:r>
    </w:p>
    <w:p w14:paraId="71720E5C" w14:textId="77777777" w:rsidR="00AD072D" w:rsidRPr="00EF20F7" w:rsidRDefault="00AD072D" w:rsidP="00AD072D">
      <w:pPr>
        <w:pStyle w:val="TF"/>
        <w:rPr>
          <w:lang w:eastAsia="zh-CN"/>
        </w:rPr>
      </w:pPr>
      <w:r w:rsidRPr="00EF20F7">
        <w:t>Figure 6.2.13.2.3.1 Procedure to designate Floor Chair</w:t>
      </w:r>
    </w:p>
    <w:p w14:paraId="3F9DE6AB" w14:textId="77777777" w:rsidR="00AD072D" w:rsidRPr="00EF20F7" w:rsidRDefault="00AD072D" w:rsidP="00AD072D">
      <w:pPr>
        <w:pStyle w:val="Heading5"/>
      </w:pPr>
      <w:bookmarkStart w:id="373" w:name="_Toc517465055"/>
      <w:bookmarkStart w:id="374" w:name="_Toc67396760"/>
      <w:r w:rsidRPr="00EF20F7">
        <w:t>6.2.13.2.4</w:t>
      </w:r>
      <w:r w:rsidRPr="00EF20F7">
        <w:tab/>
        <w:t xml:space="preserve">Floor </w:t>
      </w:r>
      <w:r w:rsidRPr="00EF20F7">
        <w:rPr>
          <w:lang w:eastAsia="zh-CN"/>
        </w:rPr>
        <w:t>Request</w:t>
      </w:r>
      <w:r w:rsidRPr="00EF20F7">
        <w:t xml:space="preserve"> Decision</w:t>
      </w:r>
      <w:bookmarkEnd w:id="373"/>
      <w:bookmarkEnd w:id="374"/>
    </w:p>
    <w:p w14:paraId="27A702B8" w14:textId="7E78EC12" w:rsidR="00AD072D" w:rsidRPr="00EF20F7" w:rsidRDefault="00AD072D" w:rsidP="00AD072D">
      <w:pPr>
        <w:rPr>
          <w:lang w:eastAsia="zh-CN"/>
        </w:rPr>
      </w:pPr>
      <w:r w:rsidRPr="00EF20F7">
        <w:rPr>
          <w:lang w:eastAsia="zh-CN"/>
        </w:rPr>
        <w:t xml:space="preserve">The MRFC shall request the MRFP to notify the decision of Floor request using the "Floor Decision Request" procedure as specified in </w:t>
      </w:r>
      <w:r w:rsidR="001B11EB" w:rsidRPr="00EF20F7">
        <w:rPr>
          <w:lang w:eastAsia="zh-CN"/>
        </w:rPr>
        <w:t>clause</w:t>
      </w:r>
      <w:r w:rsidR="001B11EB">
        <w:rPr>
          <w:lang w:eastAsia="zh-CN"/>
        </w:rPr>
        <w:t> </w:t>
      </w:r>
      <w:r w:rsidR="001B11EB" w:rsidRPr="00EF20F7">
        <w:rPr>
          <w:lang w:eastAsia="zh-CN"/>
        </w:rPr>
        <w:t>8</w:t>
      </w:r>
      <w:r w:rsidRPr="00EF20F7">
        <w:rPr>
          <w:lang w:eastAsia="zh-CN"/>
        </w:rPr>
        <w:t>.47. The MRFP shall then notify the MRFC the outcome of the Floor Request, when the FCS has made the decision to change the status to "</w:t>
      </w:r>
      <w:r w:rsidRPr="00EF20F7">
        <w:t>Granted</w:t>
      </w:r>
      <w:r w:rsidRPr="00EF20F7">
        <w:rPr>
          <w:lang w:eastAsia="zh-CN"/>
        </w:rPr>
        <w:t>", "</w:t>
      </w:r>
      <w:r w:rsidRPr="00EF20F7">
        <w:t xml:space="preserve"> Released</w:t>
      </w:r>
      <w:r w:rsidRPr="00EF20F7">
        <w:rPr>
          <w:lang w:eastAsia="zh-CN"/>
        </w:rPr>
        <w:t xml:space="preserve"> " or "</w:t>
      </w:r>
      <w:r w:rsidRPr="00EF20F7">
        <w:t xml:space="preserve"> Revoked</w:t>
      </w:r>
      <w:r w:rsidRPr="00EF20F7">
        <w:rPr>
          <w:lang w:eastAsia="zh-CN"/>
        </w:rPr>
        <w:t xml:space="preserve"> " (</w:t>
      </w:r>
      <w:r w:rsidRPr="00EF20F7">
        <w:t xml:space="preserve"> </w:t>
      </w:r>
      <w:r w:rsidRPr="00EF20F7">
        <w:rPr>
          <w:lang w:eastAsia="zh-CN"/>
        </w:rPr>
        <w:t>The status is defined as REQUEST-STATUS in</w:t>
      </w:r>
      <w:r w:rsidRPr="00EF20F7">
        <w:t xml:space="preserve"> IETF RFC 4582[20]</w:t>
      </w:r>
      <w:r w:rsidRPr="00EF20F7">
        <w:rPr>
          <w:lang w:eastAsia="zh-CN"/>
        </w:rPr>
        <w:t xml:space="preserve">), using the "Report Floor Status Decision" procedure as specified in </w:t>
      </w:r>
      <w:r w:rsidR="001B11EB" w:rsidRPr="00EF20F7">
        <w:rPr>
          <w:lang w:eastAsia="zh-CN"/>
        </w:rPr>
        <w:t>clause</w:t>
      </w:r>
      <w:r w:rsidR="001B11EB">
        <w:rPr>
          <w:lang w:eastAsia="zh-CN"/>
        </w:rPr>
        <w:t> </w:t>
      </w:r>
      <w:r w:rsidR="001B11EB" w:rsidRPr="00EF20F7">
        <w:rPr>
          <w:lang w:eastAsia="zh-CN"/>
        </w:rPr>
        <w:t>8</w:t>
      </w:r>
      <w:r w:rsidRPr="00EF20F7">
        <w:rPr>
          <w:lang w:eastAsia="zh-CN"/>
        </w:rPr>
        <w:t>.48.</w:t>
      </w:r>
    </w:p>
    <w:p w14:paraId="4D200317" w14:textId="77777777" w:rsidR="00AD072D" w:rsidRPr="00EF20F7" w:rsidRDefault="00AD072D" w:rsidP="00AD072D">
      <w:pPr>
        <w:rPr>
          <w:lang w:eastAsia="zh-CN"/>
        </w:rPr>
      </w:pPr>
      <w:r w:rsidRPr="00EF20F7">
        <w:rPr>
          <w:lang w:eastAsia="zh-CN"/>
        </w:rPr>
        <w:t>The Floor Request Decision information is used by the MRFC to decide how to set the media properties of the associated Termination/Stream on the MRFP.</w:t>
      </w:r>
    </w:p>
    <w:p w14:paraId="602376AD" w14:textId="77777777" w:rsidR="00AD072D" w:rsidRPr="00EF20F7" w:rsidRDefault="00AD072D" w:rsidP="00AD072D">
      <w:pPr>
        <w:rPr>
          <w:lang w:eastAsia="zh-CN"/>
        </w:rPr>
      </w:pPr>
      <w:r w:rsidRPr="00EF20F7">
        <w:rPr>
          <w:lang w:eastAsia="zh-CN"/>
        </w:rPr>
        <w:t>The MRFP shall indicate the Floor Identity or Identities to which the Floor dec</w:t>
      </w:r>
      <w:r w:rsidRPr="00EF20F7">
        <w:rPr>
          <w:rFonts w:eastAsia="SimSun"/>
          <w:lang w:eastAsia="zh-CN"/>
        </w:rPr>
        <w:t>i</w:t>
      </w:r>
      <w:r w:rsidRPr="00EF20F7">
        <w:rPr>
          <w:lang w:eastAsia="zh-CN"/>
        </w:rPr>
        <w:t>sion is associated. The MRFP sends one notification per Floor decision for a given termination and only one notification per termination shall be outstanding at any time.</w:t>
      </w:r>
    </w:p>
    <w:p w14:paraId="4B8CA536" w14:textId="77777777" w:rsidR="00AD072D" w:rsidRPr="00EF20F7" w:rsidRDefault="00AD072D" w:rsidP="00AD072D">
      <w:pPr>
        <w:rPr>
          <w:lang w:eastAsia="zh-CN"/>
        </w:rPr>
      </w:pPr>
      <w:r w:rsidRPr="00EF20F7">
        <w:t xml:space="preserve">Figure </w:t>
      </w:r>
      <w:r w:rsidRPr="00EF20F7">
        <w:rPr>
          <w:lang w:eastAsia="zh-CN"/>
        </w:rPr>
        <w:t>6.2.13</w:t>
      </w:r>
      <w:r w:rsidRPr="00EF20F7">
        <w:t>.2.</w:t>
      </w:r>
      <w:r w:rsidRPr="00EF20F7">
        <w:rPr>
          <w:lang w:eastAsia="zh-CN"/>
        </w:rPr>
        <w:t>4.1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requesting and reporting Floor Request decisions.</w:t>
      </w:r>
    </w:p>
    <w:p w14:paraId="6DAAE4B4" w14:textId="77777777" w:rsidR="00AD072D" w:rsidRPr="00EF20F7" w:rsidRDefault="00AD072D" w:rsidP="00AD072D">
      <w:pPr>
        <w:pStyle w:val="TH"/>
      </w:pPr>
      <w:r w:rsidRPr="00EF20F7">
        <w:object w:dxaOrig="5529" w:dyaOrig="5433" w14:anchorId="797BEC8A">
          <v:shape id="_x0000_i1075" type="#_x0000_t75" style="width:325.6pt;height:297.6pt" o:ole="">
            <v:imagedata r:id="rId82" o:title=""/>
          </v:shape>
          <o:OLEObject Type="Embed" ProgID="Visio.Drawing.11" ShapeID="_x0000_i1075" DrawAspect="Content" ObjectID="_1678010442" r:id="rId83"/>
        </w:object>
      </w:r>
    </w:p>
    <w:p w14:paraId="5014B04C" w14:textId="77777777" w:rsidR="00AD072D" w:rsidRPr="00EF20F7" w:rsidRDefault="00AD072D" w:rsidP="00AD072D">
      <w:pPr>
        <w:pStyle w:val="TF"/>
        <w:rPr>
          <w:lang w:eastAsia="zh-CN"/>
        </w:rPr>
      </w:pPr>
      <w:r w:rsidRPr="00EF20F7">
        <w:t>Figure 6.2.13.2.4.1 Procedure to request and report Floor Request decisions</w:t>
      </w:r>
    </w:p>
    <w:p w14:paraId="44BC2475" w14:textId="77777777" w:rsidR="00AD072D" w:rsidRPr="00EF20F7" w:rsidRDefault="00AD072D" w:rsidP="00AD072D">
      <w:pPr>
        <w:pStyle w:val="Heading5"/>
        <w:rPr>
          <w:lang w:eastAsia="zh-CN"/>
        </w:rPr>
      </w:pPr>
      <w:bookmarkStart w:id="375" w:name="_Toc517465056"/>
      <w:bookmarkStart w:id="376" w:name="_Toc67396761"/>
      <w:r w:rsidRPr="00EF20F7">
        <w:t>6.2.13.2.</w:t>
      </w:r>
      <w:r w:rsidRPr="00EF20F7">
        <w:rPr>
          <w:lang w:eastAsia="zh-CN"/>
        </w:rPr>
        <w:t>5</w:t>
      </w:r>
      <w:r w:rsidRPr="00EF20F7">
        <w:tab/>
      </w:r>
      <w:r w:rsidRPr="00EF20F7">
        <w:rPr>
          <w:lang w:eastAsia="zh-CN"/>
        </w:rPr>
        <w:t>Media Update and Confirmation</w:t>
      </w:r>
      <w:bookmarkEnd w:id="375"/>
      <w:bookmarkEnd w:id="376"/>
    </w:p>
    <w:p w14:paraId="00CF75F9" w14:textId="41649EA0" w:rsidR="00AD072D" w:rsidRPr="00EF20F7" w:rsidRDefault="00AD072D" w:rsidP="00AD072D">
      <w:pPr>
        <w:pStyle w:val="BodyText"/>
        <w:rPr>
          <w:lang w:eastAsia="zh-CN"/>
        </w:rPr>
      </w:pPr>
      <w:r w:rsidRPr="00EF20F7">
        <w:rPr>
          <w:lang w:eastAsia="zh-CN"/>
        </w:rPr>
        <w:t xml:space="preserve">The MRFC modifies media properties associated with the Floor Request Decision received from the MRFP using the "Modify Media" procedure defined in </w:t>
      </w:r>
      <w:r w:rsidR="001B11EB" w:rsidRPr="00EF20F7">
        <w:rPr>
          <w:lang w:eastAsia="zh-CN"/>
        </w:rPr>
        <w:t>Clause</w:t>
      </w:r>
      <w:r w:rsidR="001B11EB">
        <w:rPr>
          <w:lang w:eastAsia="zh-CN"/>
        </w:rPr>
        <w:t> </w:t>
      </w:r>
      <w:r w:rsidR="001B11EB" w:rsidRPr="00EF20F7">
        <w:rPr>
          <w:lang w:eastAsia="zh-CN"/>
        </w:rPr>
        <w:t>8</w:t>
      </w:r>
      <w:r w:rsidRPr="00EF20F7">
        <w:rPr>
          <w:lang w:eastAsia="zh-CN"/>
        </w:rPr>
        <w:t>.59; this will be either adding permissions if the "status" was granted or removing the permissions if the "status" was revoked or released.</w:t>
      </w:r>
      <w:r w:rsidRPr="00EF20F7" w:rsidDel="00426C5A">
        <w:rPr>
          <w:lang w:eastAsia="zh-CN"/>
        </w:rPr>
        <w:t xml:space="preserve"> </w:t>
      </w:r>
      <w:r w:rsidRPr="00EF20F7">
        <w:rPr>
          <w:lang w:eastAsia="zh-CN"/>
        </w:rPr>
        <w:t>The MRFC shall indicate to the MRFP when it has successfully modified the media properties based on the provided Floor Request Dec</w:t>
      </w:r>
      <w:r w:rsidRPr="00EF20F7">
        <w:rPr>
          <w:rFonts w:eastAsia="SimSun"/>
          <w:lang w:eastAsia="zh-CN"/>
        </w:rPr>
        <w:t>i</w:t>
      </w:r>
      <w:r w:rsidRPr="00EF20F7">
        <w:rPr>
          <w:lang w:eastAsia="zh-CN"/>
        </w:rPr>
        <w:t>sions notif</w:t>
      </w:r>
      <w:r w:rsidRPr="00EF20F7">
        <w:rPr>
          <w:rFonts w:eastAsia="SimSun"/>
          <w:lang w:eastAsia="zh-CN"/>
        </w:rPr>
        <w:t>i</w:t>
      </w:r>
      <w:r w:rsidRPr="00EF20F7">
        <w:rPr>
          <w:lang w:eastAsia="zh-CN"/>
        </w:rPr>
        <w:t xml:space="preserve">cation using the "Confirm Media Update " procedure as specified in </w:t>
      </w:r>
      <w:r w:rsidR="001B11EB" w:rsidRPr="00EF20F7">
        <w:rPr>
          <w:lang w:eastAsia="zh-CN"/>
        </w:rPr>
        <w:t>clause</w:t>
      </w:r>
      <w:r w:rsidR="001B11EB">
        <w:rPr>
          <w:lang w:eastAsia="zh-CN"/>
        </w:rPr>
        <w:t> </w:t>
      </w:r>
      <w:r w:rsidR="001B11EB" w:rsidRPr="00EF20F7">
        <w:rPr>
          <w:lang w:eastAsia="zh-CN"/>
        </w:rPr>
        <w:t>8</w:t>
      </w:r>
      <w:r w:rsidRPr="00EF20F7">
        <w:rPr>
          <w:lang w:eastAsia="zh-CN"/>
        </w:rPr>
        <w:t>.49. The MRFP shall then modify the Floor status of the associated Client.</w:t>
      </w:r>
    </w:p>
    <w:p w14:paraId="31ED804A" w14:textId="77777777" w:rsidR="00AD072D" w:rsidRPr="00EF20F7" w:rsidRDefault="00AD072D" w:rsidP="00AD072D">
      <w:pPr>
        <w:pStyle w:val="B10"/>
        <w:ind w:left="0" w:firstLine="0"/>
        <w:rPr>
          <w:lang w:eastAsia="zh-CN"/>
        </w:rPr>
      </w:pPr>
      <w:r w:rsidRPr="00EF20F7">
        <w:t xml:space="preserve">Figure </w:t>
      </w:r>
      <w:r w:rsidRPr="00EF20F7">
        <w:rPr>
          <w:lang w:eastAsia="zh-CN"/>
        </w:rPr>
        <w:t>6.2.13</w:t>
      </w:r>
      <w:r w:rsidRPr="00EF20F7">
        <w:t>.2.</w:t>
      </w:r>
      <w:r w:rsidRPr="00EF20F7">
        <w:rPr>
          <w:lang w:eastAsia="zh-CN"/>
        </w:rPr>
        <w:t>5.1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modifying the media and confirming media update based on Floor Request status</w:t>
      </w:r>
      <w:smartTag w:uri="urn:schemas-microsoft-com:office:smarttags" w:element="PersonName">
        <w:r w:rsidRPr="00EF20F7">
          <w:rPr>
            <w:lang w:eastAsia="zh-CN"/>
          </w:rPr>
          <w:t>.</w:t>
        </w:r>
      </w:smartTag>
    </w:p>
    <w:p w14:paraId="7F5F5E83" w14:textId="77777777" w:rsidR="00AD072D" w:rsidRPr="00EF20F7" w:rsidRDefault="00AD072D" w:rsidP="00AD072D">
      <w:pPr>
        <w:pStyle w:val="B10"/>
        <w:ind w:left="0" w:firstLine="0"/>
        <w:jc w:val="center"/>
      </w:pPr>
    </w:p>
    <w:p w14:paraId="08B9C5CF" w14:textId="77777777" w:rsidR="00AD072D" w:rsidRPr="00EF20F7" w:rsidRDefault="00AD072D" w:rsidP="00AD072D">
      <w:pPr>
        <w:pStyle w:val="B10"/>
        <w:ind w:left="0" w:firstLine="0"/>
        <w:jc w:val="center"/>
        <w:rPr>
          <w:rFonts w:eastAsia="SimSun"/>
          <w:lang w:eastAsia="zh-CN"/>
        </w:rPr>
      </w:pPr>
    </w:p>
    <w:p w14:paraId="59E65BF5" w14:textId="77777777" w:rsidR="00AD072D" w:rsidRPr="00EF20F7" w:rsidRDefault="00AD072D" w:rsidP="00AD072D">
      <w:pPr>
        <w:pStyle w:val="TH"/>
        <w:rPr>
          <w:rFonts w:eastAsia="SimSun"/>
          <w:lang w:eastAsia="zh-CN"/>
        </w:rPr>
      </w:pPr>
      <w:r w:rsidRPr="00EF20F7">
        <w:object w:dxaOrig="5515" w:dyaOrig="3001" w14:anchorId="222E6F95">
          <v:shape id="_x0000_i1076" type="#_x0000_t75" style="width:349.2pt;height:189.2pt" o:ole="">
            <v:imagedata r:id="rId84" o:title=""/>
          </v:shape>
          <o:OLEObject Type="Embed" ProgID="Visio.Drawing.11" ShapeID="_x0000_i1076" DrawAspect="Content" ObjectID="_1678010443" r:id="rId85"/>
        </w:object>
      </w:r>
    </w:p>
    <w:p w14:paraId="7562A3F6" w14:textId="77777777" w:rsidR="00AD072D" w:rsidRPr="00EF20F7" w:rsidRDefault="00AD072D" w:rsidP="00AD072D">
      <w:pPr>
        <w:pStyle w:val="TF"/>
      </w:pPr>
      <w:r w:rsidRPr="00EF20F7">
        <w:t>Figure 6.2.13.2.5.1 Procedures to modify the media and confirm media update</w:t>
      </w:r>
    </w:p>
    <w:p w14:paraId="64390C07" w14:textId="77777777" w:rsidR="00AD072D" w:rsidRPr="00EF20F7" w:rsidRDefault="00AD072D" w:rsidP="00AD072D">
      <w:pPr>
        <w:pStyle w:val="Heading5"/>
      </w:pPr>
      <w:bookmarkStart w:id="377" w:name="_Toc517465057"/>
      <w:bookmarkStart w:id="378" w:name="_Toc67396762"/>
      <w:r w:rsidRPr="00EF20F7">
        <w:t>6.2.13.2.</w:t>
      </w:r>
      <w:r w:rsidRPr="00EF20F7">
        <w:rPr>
          <w:lang w:eastAsia="zh-CN"/>
        </w:rPr>
        <w:t>6</w:t>
      </w:r>
      <w:r w:rsidRPr="00EF20F7">
        <w:tab/>
        <w:t>Floor Control Procedure</w:t>
      </w:r>
      <w:bookmarkEnd w:id="377"/>
      <w:bookmarkEnd w:id="378"/>
    </w:p>
    <w:p w14:paraId="7B8F4587" w14:textId="77777777" w:rsidR="00AD072D" w:rsidRPr="00EF20F7" w:rsidRDefault="00AD072D" w:rsidP="00AD072D">
      <w:pPr>
        <w:rPr>
          <w:lang w:eastAsia="zh-CN"/>
        </w:rPr>
      </w:pPr>
      <w:r w:rsidRPr="00EF20F7">
        <w:rPr>
          <w:lang w:eastAsia="zh-CN"/>
        </w:rPr>
        <w:t>A Floor Participant may request one or more Floors by sending a BFCP request message to the MRFP (FCS).</w:t>
      </w:r>
    </w:p>
    <w:p w14:paraId="426B35D8" w14:textId="77777777" w:rsidR="00AD072D" w:rsidRPr="00EF20F7" w:rsidRDefault="00AD072D" w:rsidP="00AD072D">
      <w:pPr>
        <w:rPr>
          <w:lang w:eastAsia="zh-CN"/>
        </w:rPr>
      </w:pPr>
      <w:r w:rsidRPr="00EF20F7">
        <w:rPr>
          <w:lang w:eastAsia="zh-CN"/>
        </w:rPr>
        <w:t>The MRFP (FCS) informs the Floor Chair, if present, about a Floor Participant's Floor request via BFCP.</w:t>
      </w:r>
    </w:p>
    <w:p w14:paraId="25FD653B" w14:textId="77777777" w:rsidR="00AD072D" w:rsidRPr="00EF20F7" w:rsidRDefault="00AD072D" w:rsidP="00AD072D">
      <w:pPr>
        <w:rPr>
          <w:lang w:eastAsia="zh-CN"/>
        </w:rPr>
      </w:pPr>
      <w:r w:rsidRPr="00EF20F7">
        <w:rPr>
          <w:lang w:eastAsia="zh-CN"/>
        </w:rPr>
        <w:t>The Floor Chair sends to the MRFP (FCS) the decision to the Floor Participant's Floor requests. If the Floor is not Chair-controlled, the FCS located in the MRFP shall make the decision itself according to the Floor Control Algorithm.</w:t>
      </w:r>
    </w:p>
    <w:p w14:paraId="05214009" w14:textId="08CCAF1B" w:rsidR="00AD072D" w:rsidRPr="00EF20F7" w:rsidRDefault="00AD072D" w:rsidP="00AD072D">
      <w:pPr>
        <w:pStyle w:val="BodyText"/>
        <w:rPr>
          <w:rFonts w:eastAsia="SimSun"/>
          <w:lang w:eastAsia="zh-CN"/>
        </w:rPr>
      </w:pPr>
      <w:r w:rsidRPr="00EF20F7">
        <w:rPr>
          <w:lang w:eastAsia="zh-CN"/>
        </w:rPr>
        <w:t xml:space="preserve">The MRFP shall notify the MRFC the Floor change request decision via the "Report Floor Request Decision" procedure described in </w:t>
      </w:r>
      <w:r w:rsidR="001B11EB" w:rsidRPr="00EF20F7">
        <w:rPr>
          <w:lang w:eastAsia="zh-CN"/>
        </w:rPr>
        <w:t>Clause</w:t>
      </w:r>
      <w:r w:rsidR="001B11EB">
        <w:rPr>
          <w:lang w:eastAsia="zh-CN"/>
        </w:rPr>
        <w:t> </w:t>
      </w:r>
      <w:r w:rsidR="001B11EB" w:rsidRPr="00EF20F7">
        <w:rPr>
          <w:lang w:eastAsia="zh-CN"/>
        </w:rPr>
        <w:t>6</w:t>
      </w:r>
      <w:r w:rsidRPr="00EF20F7">
        <w:rPr>
          <w:lang w:eastAsia="zh-CN"/>
        </w:rPr>
        <w:t>.2.13.2.4.</w:t>
      </w:r>
    </w:p>
    <w:p w14:paraId="67A24434" w14:textId="04B67215" w:rsidR="00AD072D" w:rsidRPr="00EF20F7" w:rsidRDefault="00AD072D" w:rsidP="00AD072D">
      <w:pPr>
        <w:rPr>
          <w:lang w:eastAsia="zh-CN"/>
        </w:rPr>
      </w:pPr>
      <w:r w:rsidRPr="00EF20F7">
        <w:rPr>
          <w:lang w:eastAsia="zh-CN"/>
        </w:rPr>
        <w:t xml:space="preserve">The MRFC requests the MRFP to modify the media properties associated with the Floor Request decision as described in </w:t>
      </w:r>
      <w:r w:rsidR="001B11EB" w:rsidRPr="00EF20F7">
        <w:rPr>
          <w:lang w:eastAsia="zh-CN"/>
        </w:rPr>
        <w:t>Clause</w:t>
      </w:r>
      <w:r w:rsidR="001B11EB">
        <w:rPr>
          <w:lang w:eastAsia="zh-CN"/>
        </w:rPr>
        <w:t> </w:t>
      </w:r>
      <w:r w:rsidR="001B11EB" w:rsidRPr="00EF20F7">
        <w:rPr>
          <w:lang w:eastAsia="zh-CN"/>
        </w:rPr>
        <w:t>6</w:t>
      </w:r>
      <w:r w:rsidRPr="00EF20F7">
        <w:rPr>
          <w:lang w:eastAsia="zh-CN"/>
        </w:rPr>
        <w:t>.2.13.2.5.</w:t>
      </w:r>
    </w:p>
    <w:p w14:paraId="571F5BCD" w14:textId="53585F0A" w:rsidR="00AD072D" w:rsidRPr="00EF20F7" w:rsidRDefault="00AD072D" w:rsidP="00AD072D">
      <w:pPr>
        <w:pStyle w:val="BodyText"/>
        <w:rPr>
          <w:lang w:eastAsia="zh-CN"/>
        </w:rPr>
      </w:pPr>
      <w:r w:rsidRPr="00EF20F7">
        <w:rPr>
          <w:lang w:eastAsia="zh-CN"/>
        </w:rPr>
        <w:t xml:space="preserve">The MRFC informs the MRFP that the requested media changes to satisfy the new Floor permissions have been completed using the "Confirm Media Update" procedure, see </w:t>
      </w:r>
      <w:r w:rsidR="001B11EB" w:rsidRPr="00EF20F7">
        <w:rPr>
          <w:lang w:eastAsia="zh-CN"/>
        </w:rPr>
        <w:t>Clause</w:t>
      </w:r>
      <w:r w:rsidR="001B11EB">
        <w:rPr>
          <w:lang w:eastAsia="zh-CN"/>
        </w:rPr>
        <w:t> </w:t>
      </w:r>
      <w:r w:rsidR="001B11EB" w:rsidRPr="00EF20F7">
        <w:rPr>
          <w:lang w:eastAsia="zh-CN"/>
        </w:rPr>
        <w:t>8</w:t>
      </w:r>
      <w:r w:rsidRPr="00EF20F7">
        <w:rPr>
          <w:lang w:eastAsia="zh-CN"/>
        </w:rPr>
        <w:t>.49.</w:t>
      </w:r>
    </w:p>
    <w:p w14:paraId="6911AA4D" w14:textId="77777777" w:rsidR="00AD072D" w:rsidRPr="00EF20F7" w:rsidRDefault="00AD072D" w:rsidP="00AD072D">
      <w:pPr>
        <w:pStyle w:val="BodyText"/>
        <w:rPr>
          <w:lang w:eastAsia="zh-CN"/>
        </w:rPr>
      </w:pPr>
      <w:r w:rsidRPr="00EF20F7">
        <w:rPr>
          <w:color w:val="000000"/>
          <w:lang w:eastAsia="zh-CN"/>
        </w:rPr>
        <w:t xml:space="preserve">The MRFC may </w:t>
      </w:r>
      <w:r w:rsidRPr="00EF20F7">
        <w:rPr>
          <w:lang w:eastAsia="zh-CN"/>
        </w:rPr>
        <w:t>request the MRFP to play tones or announcements for indicating when a user gains or loses Floor permissions.</w:t>
      </w:r>
    </w:p>
    <w:p w14:paraId="65BF3C37" w14:textId="77777777" w:rsidR="00AD072D" w:rsidRPr="00EF20F7" w:rsidRDefault="00AD072D" w:rsidP="00AD072D">
      <w:pPr>
        <w:pStyle w:val="Heading5"/>
      </w:pPr>
      <w:bookmarkStart w:id="379" w:name="_Toc517465058"/>
      <w:bookmarkStart w:id="380" w:name="_Toc67396763"/>
      <w:r w:rsidRPr="00EF20F7">
        <w:t>6.2.13.2.</w:t>
      </w:r>
      <w:r w:rsidRPr="00EF20F7">
        <w:rPr>
          <w:lang w:eastAsia="zh-CN"/>
        </w:rPr>
        <w:t>7</w:t>
      </w:r>
      <w:r w:rsidRPr="00EF20F7">
        <w:tab/>
        <w:t>Floor Control Connection Release</w:t>
      </w:r>
      <w:bookmarkEnd w:id="379"/>
      <w:bookmarkEnd w:id="380"/>
    </w:p>
    <w:p w14:paraId="7475E790" w14:textId="77777777" w:rsidR="00AD072D" w:rsidRPr="00EF20F7" w:rsidRDefault="00AD072D" w:rsidP="00AD072D">
      <w:pPr>
        <w:rPr>
          <w:lang w:eastAsia="zh-CN"/>
        </w:rPr>
      </w:pPr>
      <w:r w:rsidRPr="00EF20F7">
        <w:rPr>
          <w:lang w:eastAsia="zh-CN"/>
        </w:rPr>
        <w:t>When the MRFC receives an indication that the Floor control connection is to be closed, the MRFC shall command the MRFP to release the Floor control connections.</w:t>
      </w:r>
    </w:p>
    <w:p w14:paraId="6A417A7E" w14:textId="77777777" w:rsidR="00AD072D" w:rsidRPr="00EF20F7" w:rsidRDefault="00AD072D" w:rsidP="00AD072D">
      <w:pPr>
        <w:rPr>
          <w:lang w:eastAsia="zh-CN"/>
        </w:rPr>
      </w:pPr>
      <w:r w:rsidRPr="00EF20F7">
        <w:rPr>
          <w:lang w:eastAsia="zh-CN"/>
        </w:rPr>
        <w:t>The Floor control connection shall also be released by the MRFP when the termination for that connection is removed.</w:t>
      </w:r>
    </w:p>
    <w:p w14:paraId="6D05254A" w14:textId="77777777" w:rsidR="00AD072D" w:rsidRPr="00EF20F7" w:rsidRDefault="00AD072D" w:rsidP="00AD072D">
      <w:pPr>
        <w:rPr>
          <w:lang w:eastAsia="zh-CN"/>
        </w:rPr>
      </w:pPr>
      <w:r w:rsidRPr="00EF20F7">
        <w:rPr>
          <w:lang w:eastAsia="zh-CN"/>
        </w:rPr>
        <w:t xml:space="preserve">The Floor related </w:t>
      </w:r>
      <w:r w:rsidRPr="00EF20F7">
        <w:t xml:space="preserve">BFCP signalling </w:t>
      </w:r>
      <w:r w:rsidRPr="00EF20F7">
        <w:rPr>
          <w:lang w:eastAsia="zh-CN"/>
        </w:rPr>
        <w:t>resources are released by the MRFP when the Floor control connection is released.</w:t>
      </w:r>
    </w:p>
    <w:p w14:paraId="797468D6" w14:textId="77777777" w:rsidR="00AD072D" w:rsidRPr="00EF20F7" w:rsidRDefault="00AD072D" w:rsidP="00AD072D">
      <w:pPr>
        <w:rPr>
          <w:noProof/>
          <w:lang w:eastAsia="zh-CN"/>
        </w:rPr>
      </w:pPr>
      <w:r w:rsidRPr="00EF20F7">
        <w:rPr>
          <w:noProof/>
          <w:lang w:eastAsia="zh-CN"/>
        </w:rPr>
        <w:t>If a Floor Participant owns a Floor when releasing the Floor control connection, the MRFP(FCS) shall revoke the Floor permission.</w:t>
      </w:r>
    </w:p>
    <w:p w14:paraId="01E6DBBF" w14:textId="77777777" w:rsidR="00AD072D" w:rsidRPr="00EF20F7" w:rsidRDefault="00AD072D" w:rsidP="00AD072D">
      <w:pPr>
        <w:pStyle w:val="Heading5"/>
      </w:pPr>
      <w:bookmarkStart w:id="381" w:name="_Toc517465059"/>
      <w:bookmarkStart w:id="382" w:name="_Toc67396764"/>
      <w:r w:rsidRPr="00EF20F7">
        <w:t>6.2.13.2.</w:t>
      </w:r>
      <w:r w:rsidRPr="00EF20F7">
        <w:rPr>
          <w:lang w:eastAsia="zh-CN"/>
        </w:rPr>
        <w:t>8</w:t>
      </w:r>
      <w:r w:rsidRPr="00EF20F7">
        <w:tab/>
        <w:t>Example Message sequence chart</w:t>
      </w:r>
      <w:bookmarkEnd w:id="381"/>
      <w:bookmarkEnd w:id="382"/>
    </w:p>
    <w:p w14:paraId="1088E78F" w14:textId="77777777" w:rsidR="00AD072D" w:rsidRPr="00EF20F7" w:rsidRDefault="00AD072D" w:rsidP="00AD072D">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6.2.13</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noProof/>
          <w:lang w:eastAsia="zh-CN"/>
        </w:rPr>
        <w:t>Floor</w:t>
      </w:r>
      <w:r w:rsidRPr="00EF20F7">
        <w:rPr>
          <w:lang w:eastAsia="zh-CN"/>
        </w:rPr>
        <w:t xml:space="preserve"> control on a termination which is not the Floor Chair.</w:t>
      </w:r>
    </w:p>
    <w:p w14:paraId="6F282321" w14:textId="77777777" w:rsidR="00AD072D" w:rsidRPr="00EF20F7" w:rsidRDefault="00AD072D" w:rsidP="00AD072D">
      <w:pPr>
        <w:pStyle w:val="TH"/>
        <w:rPr>
          <w:lang w:eastAsia="zh-CN"/>
        </w:rPr>
      </w:pPr>
      <w:r w:rsidRPr="00EF20F7">
        <w:object w:dxaOrig="5646" w:dyaOrig="11611" w14:anchorId="6A7B6DEF">
          <v:shape id="_x0000_i1077" type="#_x0000_t75" style="width:446pt;height:919.2pt" o:ole="">
            <v:imagedata r:id="rId86" o:title=""/>
          </v:shape>
          <o:OLEObject Type="Embed" ProgID="Visio.Drawing.11" ShapeID="_x0000_i1077" DrawAspect="Content" ObjectID="_1678010444" r:id="rId87"/>
        </w:object>
      </w:r>
    </w:p>
    <w:p w14:paraId="71D89316" w14:textId="77777777" w:rsidR="00AD072D" w:rsidRPr="00EF20F7" w:rsidRDefault="00AD072D" w:rsidP="00AD072D">
      <w:pPr>
        <w:pStyle w:val="TF"/>
      </w:pPr>
      <w:r w:rsidRPr="00EF20F7">
        <w:rPr>
          <w:lang w:eastAsia="zh-CN"/>
        </w:rPr>
        <w:lastRenderedPageBreak/>
        <w:t>Figure 6.2.13.1 Floor control</w:t>
      </w:r>
      <w:r w:rsidRPr="00EF20F7">
        <w:t xml:space="preserve"> (message sequence chart)</w:t>
      </w:r>
    </w:p>
    <w:p w14:paraId="1C8F94A0" w14:textId="77777777" w:rsidR="00AD072D" w:rsidRPr="00EF20F7" w:rsidRDefault="00AD072D" w:rsidP="00AD072D">
      <w:pPr>
        <w:pStyle w:val="Heading3"/>
      </w:pPr>
      <w:bookmarkStart w:id="383" w:name="_Toc517465060"/>
      <w:bookmarkStart w:id="384" w:name="_Toc67396765"/>
      <w:r w:rsidRPr="00EF20F7">
        <w:t>6.2.14</w:t>
      </w:r>
      <w:r w:rsidRPr="00EF20F7">
        <w:tab/>
        <w:t>Explicit Congestion Notification Support</w:t>
      </w:r>
      <w:bookmarkEnd w:id="383"/>
      <w:bookmarkEnd w:id="384"/>
    </w:p>
    <w:p w14:paraId="4B458BAD" w14:textId="77777777" w:rsidR="00AD072D" w:rsidRPr="00EF20F7" w:rsidRDefault="00AD072D" w:rsidP="00AD072D">
      <w:pPr>
        <w:pStyle w:val="Heading4"/>
      </w:pPr>
      <w:bookmarkStart w:id="385" w:name="_Toc517465061"/>
      <w:bookmarkStart w:id="386" w:name="_Toc67396766"/>
      <w:r w:rsidRPr="00EF20F7">
        <w:t>6.2.14.1</w:t>
      </w:r>
      <w:r w:rsidRPr="00EF20F7">
        <w:tab/>
        <w:t>General</w:t>
      </w:r>
      <w:bookmarkEnd w:id="385"/>
      <w:bookmarkEnd w:id="386"/>
    </w:p>
    <w:p w14:paraId="460C459D" w14:textId="486A245F" w:rsidR="00AD072D" w:rsidRPr="00EF20F7" w:rsidRDefault="00AD072D" w:rsidP="00AD072D">
      <w:r w:rsidRPr="00EF20F7">
        <w:t>If the MRFC receives a SDP Offer containing ECN negotiation, see IETF RFC 6679</w:t>
      </w:r>
      <w:r w:rsidR="001B11EB">
        <w:t> </w:t>
      </w:r>
      <w:r w:rsidR="001B11EB" w:rsidRPr="00EF20F7">
        <w:t>[</w:t>
      </w:r>
      <w:r w:rsidRPr="00EF20F7">
        <w:t>25], and the MRFC and MRFP support ECN and at least some of the initialisation methods offered within the "a=ecn-capable-rtp" attribute,</w:t>
      </w:r>
    </w:p>
    <w:p w14:paraId="5FD762BD" w14:textId="77777777" w:rsidR="00AD072D" w:rsidRPr="00EF20F7" w:rsidRDefault="00AD072D" w:rsidP="00AD072D">
      <w:pPr>
        <w:pStyle w:val="NO"/>
      </w:pPr>
      <w:r w:rsidRPr="00EF20F7">
        <w:t>NOTE:</w:t>
      </w:r>
      <w:r w:rsidRPr="00EF20F7">
        <w:tab/>
        <w:t>Only the "leap" initialisation method is supported over the Mp interface in this release.</w:t>
      </w:r>
    </w:p>
    <w:p w14:paraId="64F3CA2B" w14:textId="77777777" w:rsidR="00AD072D" w:rsidRPr="00EF20F7" w:rsidRDefault="00AD072D" w:rsidP="00AD072D">
      <w:r w:rsidRPr="00EF20F7">
        <w:t>the MRFC shall:</w:t>
      </w:r>
    </w:p>
    <w:p w14:paraId="779FC7D5" w14:textId="77777777" w:rsidR="00AD072D" w:rsidRPr="00EF20F7" w:rsidRDefault="00AD072D" w:rsidP="00AD072D">
      <w:pPr>
        <w:pStyle w:val="B10"/>
      </w:pPr>
      <w:r w:rsidRPr="00EF20F7">
        <w:t>-</w:t>
      </w:r>
      <w:r w:rsidRPr="00EF20F7">
        <w:tab/>
        <w:t>act as an end point for ECN;</w:t>
      </w:r>
    </w:p>
    <w:p w14:paraId="47C22C04" w14:textId="6A51CF43" w:rsidR="00AD072D" w:rsidRPr="00EF20F7" w:rsidRDefault="00AD072D" w:rsidP="00AD072D">
      <w:pPr>
        <w:pStyle w:val="B10"/>
      </w:pPr>
      <w:r w:rsidRPr="00EF20F7">
        <w:t>-</w:t>
      </w:r>
      <w:r w:rsidRPr="00EF20F7">
        <w:tab/>
        <w:t xml:space="preserve">return a SDP Answer according to 3GPP </w:t>
      </w:r>
      <w:r w:rsidR="001B11EB" w:rsidRPr="00EF20F7">
        <w:t>TS</w:t>
      </w:r>
      <w:r w:rsidR="001B11EB">
        <w:t> </w:t>
      </w:r>
      <w:r w:rsidR="001B11EB" w:rsidRPr="00EF20F7">
        <w:t>2</w:t>
      </w:r>
      <w:r w:rsidRPr="00EF20F7">
        <w:t>6.114</w:t>
      </w:r>
      <w:r w:rsidR="001B11EB">
        <w:t> </w:t>
      </w:r>
      <w:r w:rsidR="001B11EB" w:rsidRPr="00EF20F7">
        <w:t>[</w:t>
      </w:r>
      <w:r w:rsidRPr="00EF20F7">
        <w:t>23] and the capabilities of the MRFP, containing the "a=ecn-capable-rtp" attribute; and</w:t>
      </w:r>
    </w:p>
    <w:p w14:paraId="7F1F762F" w14:textId="3E8F55DA" w:rsidR="00AD072D" w:rsidRPr="00EF20F7" w:rsidRDefault="00AD072D" w:rsidP="00AD072D">
      <w:pPr>
        <w:pStyle w:val="B10"/>
      </w:pPr>
      <w:r w:rsidRPr="00EF20F7">
        <w:t>-</w:t>
      </w:r>
      <w:r>
        <w:tab/>
      </w:r>
      <w:r w:rsidRPr="00EF20F7">
        <w:t xml:space="preserve">indicate to the MRFP that it shall apply the ECN procedures (according to 3GPP </w:t>
      </w:r>
      <w:r w:rsidR="001B11EB" w:rsidRPr="00EF20F7">
        <w:t>TS</w:t>
      </w:r>
      <w:r w:rsidR="001B11EB">
        <w:t> </w:t>
      </w:r>
      <w:r w:rsidR="001B11EB" w:rsidRPr="00EF20F7">
        <w:t>2</w:t>
      </w:r>
      <w:r w:rsidRPr="00EF20F7">
        <w:t>6.114</w:t>
      </w:r>
      <w:r w:rsidR="001B11EB">
        <w:t> </w:t>
      </w:r>
      <w:r w:rsidR="001B11EB" w:rsidRPr="00EF20F7">
        <w:t>[</w:t>
      </w:r>
      <w:r w:rsidRPr="00EF20F7">
        <w:t>23]) and act as an ECT endpoint.</w:t>
      </w:r>
    </w:p>
    <w:p w14:paraId="7505D604" w14:textId="77777777" w:rsidR="00AD072D" w:rsidRPr="00EF20F7" w:rsidRDefault="00AD072D" w:rsidP="00AD072D">
      <w:pPr>
        <w:pStyle w:val="NO"/>
      </w:pPr>
      <w:r w:rsidRPr="00EF20F7">
        <w:t>NOTE:</w:t>
      </w:r>
      <w:r w:rsidRPr="00EF20F7">
        <w:tab/>
        <w:t>ECN XR summary reports and RTCP AVPF ECN feedback message are not supported in this release.</w:t>
      </w:r>
    </w:p>
    <w:p w14:paraId="7BF05BD9" w14:textId="5CF6CFD4" w:rsidR="00AD072D" w:rsidRPr="00EF20F7" w:rsidRDefault="00AD072D" w:rsidP="00AD072D">
      <w:r w:rsidRPr="00EF20F7">
        <w:t xml:space="preserve">When creating the SDP Offer the MRFC may initiate ECN negotiation (in accordance with 3GPP </w:t>
      </w:r>
      <w:r w:rsidR="001B11EB" w:rsidRPr="00EF20F7">
        <w:t>TS</w:t>
      </w:r>
      <w:r w:rsidR="001B11EB">
        <w:t> </w:t>
      </w:r>
      <w:r w:rsidR="001B11EB" w:rsidRPr="00EF20F7">
        <w:t>2</w:t>
      </w:r>
      <w:r w:rsidRPr="00EF20F7">
        <w:t>6.114</w:t>
      </w:r>
      <w:r w:rsidR="001B11EB">
        <w:t> </w:t>
      </w:r>
      <w:r w:rsidR="001B11EB" w:rsidRPr="00EF20F7">
        <w:t>[</w:t>
      </w:r>
      <w:r w:rsidRPr="00EF20F7">
        <w:t>23]), indicating the capabilities of the MRFP.</w:t>
      </w:r>
    </w:p>
    <w:p w14:paraId="4F009289" w14:textId="086DEAB3" w:rsidR="00AD072D" w:rsidRPr="00EF20F7" w:rsidRDefault="00AD072D" w:rsidP="00AD072D">
      <w:r w:rsidRPr="00EF20F7">
        <w:t xml:space="preserve">f the MRFC receives the SDP Answer also containing ECN attributes (indicating successful ECN negotiation) then it shall indicate to the MRFP that it shall apply the ECN procedures (according to 3GPP </w:t>
      </w:r>
      <w:r w:rsidR="001B11EB" w:rsidRPr="00EF20F7">
        <w:t>TS</w:t>
      </w:r>
      <w:r w:rsidR="001B11EB">
        <w:t> </w:t>
      </w:r>
      <w:r w:rsidR="001B11EB" w:rsidRPr="00EF20F7">
        <w:t>2</w:t>
      </w:r>
      <w:r w:rsidRPr="00EF20F7">
        <w:t>6.114</w:t>
      </w:r>
      <w:r w:rsidR="001B11EB">
        <w:t> </w:t>
      </w:r>
      <w:r w:rsidR="001B11EB" w:rsidRPr="00EF20F7">
        <w:t>[</w:t>
      </w:r>
      <w:r w:rsidRPr="00EF20F7">
        <w:t>23]) and act as an ECT endpoint.</w:t>
      </w:r>
    </w:p>
    <w:p w14:paraId="6402719A" w14:textId="77777777" w:rsidR="00AD072D" w:rsidRPr="00EF20F7" w:rsidRDefault="00AD072D" w:rsidP="00AD072D">
      <w:r w:rsidRPr="00EF20F7">
        <w:t>The following ECN parameters are preconfigured in the MRFP:</w:t>
      </w:r>
    </w:p>
    <w:p w14:paraId="4CCD06FF" w14:textId="77777777" w:rsidR="00AD072D" w:rsidRPr="00EF20F7" w:rsidRDefault="00AD072D" w:rsidP="00AD072D">
      <w:pPr>
        <w:pStyle w:val="B10"/>
      </w:pPr>
      <w:r w:rsidRPr="00EF20F7">
        <w:t>-</w:t>
      </w:r>
      <w:r w:rsidRPr="00EF20F7">
        <w:tab/>
        <w:t>Initialisation = "leap";</w:t>
      </w:r>
    </w:p>
    <w:p w14:paraId="70924D9C" w14:textId="77777777" w:rsidR="00AD072D" w:rsidRPr="00EF20F7" w:rsidRDefault="00AD072D" w:rsidP="00AD072D">
      <w:pPr>
        <w:pStyle w:val="B10"/>
      </w:pPr>
      <w:r w:rsidRPr="00EF20F7">
        <w:t>-</w:t>
      </w:r>
      <w:r w:rsidRPr="00EF20F7">
        <w:tab/>
        <w:t>Mode = "setread";</w:t>
      </w:r>
    </w:p>
    <w:p w14:paraId="37B845DF" w14:textId="77777777" w:rsidR="00AD072D" w:rsidRPr="00EF20F7" w:rsidRDefault="00AD072D" w:rsidP="00AD072D">
      <w:pPr>
        <w:pStyle w:val="B10"/>
      </w:pPr>
      <w:r w:rsidRPr="00EF20F7">
        <w:t>-</w:t>
      </w:r>
      <w:r w:rsidRPr="00EF20F7">
        <w:tab/>
        <w:t>ECT Marking  = ECT-0;</w:t>
      </w:r>
    </w:p>
    <w:p w14:paraId="335D3A94" w14:textId="77777777" w:rsidR="00AD072D" w:rsidRPr="00EF20F7" w:rsidRDefault="00AD072D" w:rsidP="00AD072D">
      <w:pPr>
        <w:pStyle w:val="B10"/>
      </w:pPr>
      <w:r w:rsidRPr="00EF20F7">
        <w:t>-</w:t>
      </w:r>
      <w:r w:rsidRPr="00EF20F7">
        <w:tab/>
        <w:t>Feedback is via Application Specific Adaptation Requests (i.e. Receiver Driven Congestion Control).</w:t>
      </w:r>
    </w:p>
    <w:p w14:paraId="1A9D0CF2" w14:textId="77777777" w:rsidR="00AD072D" w:rsidRPr="00EF20F7" w:rsidRDefault="00AD072D" w:rsidP="00AD072D">
      <w:r w:rsidRPr="00EF20F7">
        <w:t>The MRFP should not send RTCP XR ECN summary reports.</w:t>
      </w:r>
    </w:p>
    <w:p w14:paraId="160656D7" w14:textId="77777777" w:rsidR="00AD072D" w:rsidRPr="00EF20F7" w:rsidRDefault="00AD072D" w:rsidP="00AD072D">
      <w:r w:rsidRPr="00EF20F7">
        <w:t>The procedure to configure the MRFP for ECN may be combined with any other procedure requesting media resource from the MRFP.</w:t>
      </w:r>
    </w:p>
    <w:p w14:paraId="0C3E2F0E" w14:textId="77777777" w:rsidR="00AD072D" w:rsidRPr="00EF20F7" w:rsidRDefault="00AD072D" w:rsidP="00AD072D">
      <w:pPr>
        <w:pStyle w:val="Heading4"/>
        <w:rPr>
          <w:rFonts w:eastAsia="Batang"/>
        </w:rPr>
      </w:pPr>
      <w:bookmarkStart w:id="387" w:name="_Toc517465062"/>
      <w:bookmarkStart w:id="388" w:name="_Toc67396767"/>
      <w:r w:rsidRPr="00EF20F7">
        <w:rPr>
          <w:rFonts w:eastAsia="Batang"/>
        </w:rPr>
        <w:t>6.2.14.2</w:t>
      </w:r>
      <w:r w:rsidRPr="00EF20F7">
        <w:tab/>
      </w:r>
      <w:r w:rsidRPr="00EF20F7">
        <w:rPr>
          <w:rFonts w:eastAsia="Batang"/>
        </w:rPr>
        <w:t>Message sequence chart, Request ECN</w:t>
      </w:r>
      <w:bookmarkEnd w:id="387"/>
      <w:bookmarkEnd w:id="388"/>
    </w:p>
    <w:p w14:paraId="489FE15C" w14:textId="77777777" w:rsidR="00AD072D" w:rsidRPr="00EF20F7" w:rsidRDefault="00AD072D" w:rsidP="00AD072D">
      <w:r w:rsidRPr="00EF20F7">
        <w:t xml:space="preserve">Figure </w:t>
      </w:r>
      <w:r w:rsidRPr="00EF20F7">
        <w:rPr>
          <w:lang w:eastAsia="zh-CN"/>
        </w:rPr>
        <w:t>6.2.14.2.1</w:t>
      </w:r>
      <w:r w:rsidRPr="00EF20F7">
        <w:t xml:space="preserve"> shows the message sequence chart</w:t>
      </w:r>
      <w:r w:rsidRPr="00EF20F7">
        <w:rPr>
          <w:lang w:eastAsia="zh-CN"/>
        </w:rPr>
        <w:t xml:space="preserve"> example</w:t>
      </w:r>
      <w:r w:rsidRPr="00EF20F7">
        <w:t xml:space="preserve"> for </w:t>
      </w:r>
      <w:r w:rsidRPr="00EF20F7">
        <w:rPr>
          <w:lang w:eastAsia="zh-CN"/>
        </w:rPr>
        <w:t>requesting Explicit Congestion Notification.</w:t>
      </w:r>
    </w:p>
    <w:p w14:paraId="389565E2" w14:textId="77777777" w:rsidR="00AD072D" w:rsidRPr="00EF20F7" w:rsidRDefault="00AD072D" w:rsidP="00AD072D"/>
    <w:p w14:paraId="56725250" w14:textId="77777777" w:rsidR="00AD072D" w:rsidRPr="00EF20F7" w:rsidRDefault="00AD072D" w:rsidP="00AD072D">
      <w:pPr>
        <w:pStyle w:val="TH"/>
      </w:pPr>
      <w:r w:rsidRPr="00EF20F7">
        <w:object w:dxaOrig="8062" w:dyaOrig="4039" w14:anchorId="1C355C9E">
          <v:shape id="_x0000_i1078" type="#_x0000_t75" style="width:363.2pt;height:182.4pt" o:ole="">
            <v:imagedata r:id="rId88" o:title=""/>
          </v:shape>
          <o:OLEObject Type="Embed" ProgID="Visio.Drawing.11" ShapeID="_x0000_i1078" DrawAspect="Content" ObjectID="_1678010445" r:id="rId89"/>
        </w:object>
      </w:r>
    </w:p>
    <w:p w14:paraId="7ACC9E47" w14:textId="77777777" w:rsidR="00AD072D" w:rsidRPr="00EF20F7" w:rsidRDefault="00AD072D" w:rsidP="00AD072D">
      <w:pPr>
        <w:pStyle w:val="TF"/>
        <w:rPr>
          <w:lang w:eastAsia="zh-CN"/>
        </w:rPr>
      </w:pPr>
      <w:r w:rsidRPr="00EF20F7">
        <w:t>Figure 6.2.14.2.1: Procedure to Request ECN</w:t>
      </w:r>
    </w:p>
    <w:p w14:paraId="16E0F41E" w14:textId="325D01F0" w:rsidR="00AD072D" w:rsidRPr="00EF20F7" w:rsidRDefault="00AD072D" w:rsidP="00AD072D">
      <w:r w:rsidRPr="00EF20F7">
        <w:t xml:space="preserve">Upon receipt of a request to apply Explicit Congestion Notification the MRFP shall set the ECN field of the IP header in accordance with 3GPP </w:t>
      </w:r>
      <w:r w:rsidR="001B11EB" w:rsidRPr="00EF20F7">
        <w:t>TS</w:t>
      </w:r>
      <w:r w:rsidR="001B11EB">
        <w:t> </w:t>
      </w:r>
      <w:r w:rsidR="001B11EB" w:rsidRPr="00EF20F7">
        <w:t>2</w:t>
      </w:r>
      <w:r w:rsidRPr="00EF20F7">
        <w:t>6.114</w:t>
      </w:r>
      <w:r w:rsidR="001B11EB">
        <w:t> </w:t>
      </w:r>
      <w:r w:rsidR="001B11EB" w:rsidRPr="00EF20F7">
        <w:t>[</w:t>
      </w:r>
      <w:r w:rsidRPr="00EF20F7">
        <w:t>23] when sending any data packets.</w:t>
      </w:r>
    </w:p>
    <w:p w14:paraId="4F01F325" w14:textId="47D86DF5" w:rsidR="00AD072D" w:rsidRPr="00EF20F7" w:rsidRDefault="00AD072D" w:rsidP="00AD072D">
      <w:r w:rsidRPr="00EF20F7">
        <w:t xml:space="preserve">Upon receipt of any IP headers indicating Congestion Experienced (ECN-CE) the MRFP shall trigger rate adaptation in accordance with 3GPP </w:t>
      </w:r>
      <w:r w:rsidR="001B11EB" w:rsidRPr="00EF20F7">
        <w:t>TS</w:t>
      </w:r>
      <w:r w:rsidR="001B11EB">
        <w:t> </w:t>
      </w:r>
      <w:r w:rsidR="001B11EB" w:rsidRPr="00EF20F7">
        <w:t>2</w:t>
      </w:r>
      <w:r w:rsidRPr="00EF20F7">
        <w:t>6.114</w:t>
      </w:r>
      <w:r w:rsidR="001B11EB">
        <w:t> </w:t>
      </w:r>
      <w:r w:rsidR="001B11EB" w:rsidRPr="00EF20F7">
        <w:t>[</w:t>
      </w:r>
      <w:r w:rsidRPr="00EF20F7">
        <w:t>23].</w:t>
      </w:r>
    </w:p>
    <w:p w14:paraId="18D9C0E3" w14:textId="77777777" w:rsidR="00AD072D" w:rsidRPr="00EF20F7" w:rsidRDefault="00AD072D" w:rsidP="00AD072D">
      <w:pPr>
        <w:pStyle w:val="Heading4"/>
        <w:rPr>
          <w:rFonts w:eastAsia="Batang"/>
        </w:rPr>
      </w:pPr>
      <w:bookmarkStart w:id="389" w:name="_Toc517465063"/>
      <w:bookmarkStart w:id="390" w:name="_Toc67396768"/>
      <w:r w:rsidRPr="00EF20F7">
        <w:rPr>
          <w:rFonts w:eastAsia="Batang"/>
        </w:rPr>
        <w:t>6.2.14.3</w:t>
      </w:r>
      <w:r w:rsidRPr="00EF20F7">
        <w:tab/>
      </w:r>
      <w:r w:rsidRPr="00EF20F7">
        <w:rPr>
          <w:rFonts w:eastAsia="Batang"/>
        </w:rPr>
        <w:t>Message sequence chart, Report ECN Failure Event</w:t>
      </w:r>
      <w:bookmarkEnd w:id="389"/>
      <w:bookmarkEnd w:id="390"/>
    </w:p>
    <w:p w14:paraId="74C99443" w14:textId="77777777" w:rsidR="00AD072D" w:rsidRPr="00EF20F7" w:rsidRDefault="00AD072D" w:rsidP="00AD072D">
      <w:r w:rsidRPr="00EF20F7">
        <w:t xml:space="preserve">Figure </w:t>
      </w:r>
      <w:r w:rsidRPr="00EF20F7">
        <w:rPr>
          <w:lang w:eastAsia="zh-CN"/>
        </w:rPr>
        <w:t>6.2.14.3.1</w:t>
      </w:r>
      <w:r w:rsidRPr="00EF20F7">
        <w:t xml:space="preserve"> shows the message sequence chart</w:t>
      </w:r>
      <w:r w:rsidRPr="00EF20F7">
        <w:rPr>
          <w:lang w:eastAsia="zh-CN"/>
        </w:rPr>
        <w:t xml:space="preserve"> example</w:t>
      </w:r>
      <w:r w:rsidRPr="00EF20F7">
        <w:t xml:space="preserve"> for </w:t>
      </w:r>
      <w:r w:rsidRPr="00EF20F7">
        <w:rPr>
          <w:lang w:eastAsia="zh-CN"/>
        </w:rPr>
        <w:t>ECN Failure Event.</w:t>
      </w:r>
    </w:p>
    <w:p w14:paraId="7449B956" w14:textId="77777777" w:rsidR="00AD072D" w:rsidRPr="00EF20F7" w:rsidRDefault="00AD072D" w:rsidP="00AD072D"/>
    <w:p w14:paraId="4B5800C4" w14:textId="77777777" w:rsidR="00AD072D" w:rsidRPr="00EF20F7" w:rsidRDefault="00AD072D" w:rsidP="00AD072D">
      <w:pPr>
        <w:pStyle w:val="TH"/>
      </w:pPr>
      <w:r w:rsidRPr="00EF20F7">
        <w:object w:dxaOrig="7982" w:dyaOrig="4050" w14:anchorId="462ED75D">
          <v:shape id="_x0000_i1079" type="#_x0000_t75" style="width:359.2pt;height:182.4pt" o:ole="">
            <v:imagedata r:id="rId90" o:title=""/>
          </v:shape>
          <o:OLEObject Type="Embed" ProgID="Visio.Drawing.11" ShapeID="_x0000_i1079" DrawAspect="Content" ObjectID="_1678010446" r:id="rId91"/>
        </w:object>
      </w:r>
    </w:p>
    <w:p w14:paraId="0A224808" w14:textId="77777777" w:rsidR="00AD072D" w:rsidRPr="00EF20F7" w:rsidRDefault="00AD072D" w:rsidP="00AD072D">
      <w:pPr>
        <w:pStyle w:val="TF"/>
        <w:rPr>
          <w:lang w:eastAsia="zh-CN"/>
        </w:rPr>
      </w:pPr>
      <w:r w:rsidRPr="00EF20F7">
        <w:t>Figure 6.2.14.3.1: Procedure to Report ECN Failure</w:t>
      </w:r>
    </w:p>
    <w:p w14:paraId="603212CD" w14:textId="77777777" w:rsidR="00AD072D" w:rsidRPr="00EF20F7" w:rsidRDefault="00AD072D" w:rsidP="00AD072D">
      <w:r w:rsidRPr="00EF20F7">
        <w:t>When the MRFC receives a Notification indicating that an error has occurred it may trigger a new SDP offer to remove ECN.</w:t>
      </w:r>
    </w:p>
    <w:p w14:paraId="7C082FA4" w14:textId="77777777" w:rsidR="00AD072D" w:rsidRPr="00EF20F7" w:rsidRDefault="00AD072D" w:rsidP="00AD072D">
      <w:pPr>
        <w:pStyle w:val="Heading3"/>
      </w:pPr>
      <w:bookmarkStart w:id="391" w:name="_Toc517465064"/>
      <w:bookmarkStart w:id="392" w:name="_Toc67396769"/>
      <w:r w:rsidRPr="00EF20F7">
        <w:t>6.2.15</w:t>
      </w:r>
      <w:r w:rsidRPr="00EF20F7">
        <w:tab/>
        <w:t>Multimedia Priority Service Congestion Control Procedures</w:t>
      </w:r>
      <w:bookmarkEnd w:id="391"/>
      <w:bookmarkEnd w:id="392"/>
    </w:p>
    <w:p w14:paraId="6118995E" w14:textId="77777777" w:rsidR="00AD072D" w:rsidRPr="00EF20F7" w:rsidRDefault="00AD072D" w:rsidP="00AD072D">
      <w:pPr>
        <w:pStyle w:val="Heading4"/>
      </w:pPr>
      <w:bookmarkStart w:id="393" w:name="_Toc517465065"/>
      <w:bookmarkStart w:id="394" w:name="_Toc67396770"/>
      <w:r w:rsidRPr="00EF20F7">
        <w:t>6.2.15.1</w:t>
      </w:r>
      <w:r w:rsidRPr="00EF20F7">
        <w:tab/>
        <w:t>General</w:t>
      </w:r>
      <w:bookmarkEnd w:id="393"/>
      <w:bookmarkEnd w:id="394"/>
    </w:p>
    <w:p w14:paraId="07C08F7B" w14:textId="77777777" w:rsidR="00AD072D" w:rsidRPr="00EF20F7" w:rsidRDefault="00AD072D" w:rsidP="00AD072D">
      <w:pPr>
        <w:rPr>
          <w:lang w:eastAsia="ko-KR"/>
        </w:rPr>
      </w:pPr>
      <w:r w:rsidRPr="00EF20F7">
        <w:t xml:space="preserve">The MRFC and MRFP may support the priority treatment of a call/session identified as an MPS call/session. </w:t>
      </w:r>
      <w:r w:rsidRPr="00EF20F7">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EF20F7">
        <w:rPr>
          <w:lang w:eastAsia="ko-KR"/>
        </w:rPr>
        <w:lastRenderedPageBreak/>
        <w:t>depending on the network configuration (e.g. whether the MRFP is shared by multiple MRFCs or whether the MRFC controls multiple MRFPs for a given route – Media Gateway Group).</w:t>
      </w:r>
    </w:p>
    <w:p w14:paraId="014D1D7B" w14:textId="67E7D2FE" w:rsidR="00AD072D" w:rsidRPr="00EF20F7" w:rsidRDefault="00AD072D" w:rsidP="00AD072D">
      <w:pPr>
        <w:rPr>
          <w:lang w:eastAsia="ko-KR"/>
        </w:rPr>
      </w:pPr>
      <w:r w:rsidRPr="00EF20F7">
        <w:rPr>
          <w:lang w:eastAsia="ko-KR"/>
        </w:rPr>
        <w:t>The MRFC can receive a SIP INVITE with MPS priority information (see 3GPP</w:t>
      </w:r>
      <w:r w:rsidRPr="00EF20F7">
        <w:t> </w:t>
      </w:r>
      <w:r w:rsidRPr="00EF20F7">
        <w:rPr>
          <w:lang w:eastAsia="ko-KR"/>
        </w:rPr>
        <w:t>TS</w:t>
      </w:r>
      <w:r w:rsidRPr="00EF20F7">
        <w:t> </w:t>
      </w:r>
      <w:r w:rsidRPr="00EF20F7">
        <w:rPr>
          <w:lang w:eastAsia="ko-KR"/>
        </w:rPr>
        <w:t>23.228</w:t>
      </w:r>
      <w:r w:rsidRPr="00EF20F7">
        <w:t> </w:t>
      </w:r>
      <w:r w:rsidRPr="00EF20F7">
        <w:rPr>
          <w:lang w:eastAsia="ko-KR"/>
        </w:rPr>
        <w:t xml:space="preserve">[1], </w:t>
      </w:r>
      <w:r w:rsidR="001B11EB">
        <w:rPr>
          <w:lang w:eastAsia="ko-KR"/>
        </w:rPr>
        <w:t>clause </w:t>
      </w:r>
      <w:r w:rsidR="001B11EB" w:rsidRPr="00EF20F7">
        <w:rPr>
          <w:lang w:eastAsia="ko-KR"/>
        </w:rPr>
        <w:t>5</w:t>
      </w:r>
      <w:r w:rsidRPr="00EF20F7">
        <w:rPr>
          <w:lang w:eastAsia="ko-KR"/>
        </w:rPr>
        <w:t>.21).</w:t>
      </w:r>
    </w:p>
    <w:p w14:paraId="0670A937" w14:textId="77777777" w:rsidR="00AD072D" w:rsidRPr="00EF20F7" w:rsidRDefault="00AD072D" w:rsidP="00AD072D">
      <w:pPr>
        <w:pStyle w:val="Heading4"/>
      </w:pPr>
      <w:bookmarkStart w:id="395" w:name="_Toc517465066"/>
      <w:bookmarkStart w:id="396" w:name="_Toc67396771"/>
      <w:r w:rsidRPr="00EF20F7">
        <w:t>6.2.15.2</w:t>
      </w:r>
      <w:r w:rsidRPr="00EF20F7">
        <w:tab/>
        <w:t>MRFP Resource Congestion in ADD response, request is queued</w:t>
      </w:r>
      <w:bookmarkEnd w:id="395"/>
      <w:bookmarkEnd w:id="396"/>
    </w:p>
    <w:p w14:paraId="2B1858EE" w14:textId="77777777" w:rsidR="00AD072D" w:rsidRPr="00EF20F7" w:rsidRDefault="00AD072D" w:rsidP="00AD072D">
      <w:pPr>
        <w:rPr>
          <w:lang w:eastAsia="zh-CN"/>
        </w:rPr>
      </w:pPr>
      <w:r w:rsidRPr="00EF20F7">
        <w:t xml:space="preserve">If the MRFC requests a resource via the </w:t>
      </w:r>
      <w:r w:rsidRPr="00EF20F7">
        <w:rPr>
          <w:lang w:eastAsia="zh-CN"/>
        </w:rPr>
        <w:t xml:space="preserve">Reserve and Configure IMS Resources </w:t>
      </w:r>
      <w:r w:rsidRPr="00EF20F7">
        <w:t xml:space="preserve">procedure </w:t>
      </w:r>
      <w:r w:rsidRPr="00EF20F7">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EF20F7">
        <w:t>/session,</w:t>
      </w:r>
      <w:r w:rsidRPr="00EF20F7">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EF20F7">
        <w:t> </w:t>
      </w:r>
      <w:r w:rsidRPr="00EF20F7">
        <w:rPr>
          <w:lang w:eastAsia="zh-CN"/>
        </w:rPr>
        <w:t>6.2.15.2.1.</w:t>
      </w:r>
    </w:p>
    <w:p w14:paraId="60187F67" w14:textId="77777777" w:rsidR="00AD072D" w:rsidRPr="00EF20F7" w:rsidRDefault="00AD072D" w:rsidP="00AD072D">
      <w:pPr>
        <w:pStyle w:val="TH"/>
      </w:pPr>
      <w:r w:rsidRPr="00EF20F7">
        <w:object w:dxaOrig="11129" w:dyaOrig="6027" w14:anchorId="0E08ECF2">
          <v:shape id="_x0000_i1080" type="#_x0000_t75" style="width:445.2pt;height:241.2pt" o:ole="">
            <v:imagedata r:id="rId92" o:title=""/>
          </v:shape>
          <o:OLEObject Type="Embed" ProgID="Visio.Drawing.11" ShapeID="_x0000_i1080" DrawAspect="Content" ObjectID="_1678010447" r:id="rId93"/>
        </w:object>
      </w:r>
    </w:p>
    <w:p w14:paraId="26DC8446" w14:textId="77777777" w:rsidR="00AD072D" w:rsidRPr="00EF20F7" w:rsidRDefault="00AD072D" w:rsidP="00AD072D">
      <w:pPr>
        <w:pStyle w:val="TF"/>
      </w:pPr>
      <w:r w:rsidRPr="00EF20F7">
        <w:t>Figure 6.2.15.2.1: Request to Reserve MPS priority call resources when MRFP is congested</w:t>
      </w:r>
    </w:p>
    <w:p w14:paraId="74CB3829" w14:textId="77777777" w:rsidR="00AD072D" w:rsidRPr="00EF20F7" w:rsidRDefault="00AD072D" w:rsidP="00AD072D">
      <w:pPr>
        <w:pStyle w:val="Heading4"/>
      </w:pPr>
      <w:bookmarkStart w:id="397" w:name="_Toc517465067"/>
      <w:bookmarkStart w:id="398" w:name="_Toc67396772"/>
      <w:r w:rsidRPr="00EF20F7">
        <w:t>6.2.15.3</w:t>
      </w:r>
      <w:r w:rsidRPr="00EF20F7">
        <w:tab/>
        <w:t>MRFP Resource Congestion in ADD response, MRFC seizes new MRFP</w:t>
      </w:r>
      <w:bookmarkEnd w:id="397"/>
      <w:bookmarkEnd w:id="398"/>
    </w:p>
    <w:p w14:paraId="333668B8" w14:textId="77777777" w:rsidR="00AD072D" w:rsidRPr="00EF20F7" w:rsidRDefault="00AD072D" w:rsidP="00AD072D">
      <w:pPr>
        <w:rPr>
          <w:lang w:eastAsia="zh-CN"/>
        </w:rPr>
      </w:pPr>
      <w:r w:rsidRPr="00EF20F7">
        <w:t xml:space="preserve">If the MRFC requests a resource via the </w:t>
      </w:r>
      <w:r w:rsidRPr="00EF20F7">
        <w:rPr>
          <w:lang w:eastAsia="zh-CN"/>
        </w:rPr>
        <w:t xml:space="preserve">Reserve and Configure IMS Resources </w:t>
      </w:r>
      <w:r w:rsidRPr="00EF20F7">
        <w:t>procedure</w:t>
      </w:r>
      <w:r w:rsidRPr="00EF20F7">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EF20F7">
        <w:t>the MRFC</w:t>
      </w:r>
      <w:r w:rsidRPr="00EF20F7">
        <w:rPr>
          <w:lang w:eastAsia="zh-CN"/>
        </w:rPr>
        <w:t xml:space="preserve"> seizes a new MRFP from the same Media Gateway Group before resorting to any queuing of the priority call/session (as described in 6.2.15.2) to enable the MPS call/session to proceed as early as possible.</w:t>
      </w:r>
    </w:p>
    <w:p w14:paraId="495C1D01" w14:textId="77777777" w:rsidR="00AD072D" w:rsidRPr="00EF20F7" w:rsidRDefault="00AD072D" w:rsidP="00AD072D">
      <w:pPr>
        <w:pStyle w:val="Heading4"/>
      </w:pPr>
      <w:bookmarkStart w:id="399" w:name="_Toc517465068"/>
      <w:bookmarkStart w:id="400" w:name="_Toc67396773"/>
      <w:r w:rsidRPr="00EF20F7">
        <w:t>6.2.15.4</w:t>
      </w:r>
      <w:r w:rsidRPr="00EF20F7">
        <w:tab/>
        <w:t>MRFP Priority Resource Allocation</w:t>
      </w:r>
      <w:bookmarkEnd w:id="399"/>
      <w:bookmarkEnd w:id="400"/>
    </w:p>
    <w:p w14:paraId="6DD1981C" w14:textId="77777777" w:rsidR="00AD072D" w:rsidRPr="00EF20F7" w:rsidRDefault="00AD072D" w:rsidP="00AD072D">
      <w:pPr>
        <w:rPr>
          <w:lang w:eastAsia="zh-CN"/>
        </w:rPr>
      </w:pPr>
      <w:r w:rsidRPr="00EF20F7">
        <w:t xml:space="preserve">If the MRFP supports the Priority information (determined through provisioning or package profile), the MRFC requests a resource via the </w:t>
      </w:r>
      <w:r w:rsidRPr="00EF20F7">
        <w:rPr>
          <w:lang w:eastAsia="zh-CN"/>
        </w:rPr>
        <w:t xml:space="preserve">Reserve and Configure IMS Resources </w:t>
      </w:r>
      <w:r w:rsidRPr="00EF20F7">
        <w:t xml:space="preserve">procedure </w:t>
      </w:r>
      <w:r w:rsidRPr="00EF20F7">
        <w:rPr>
          <w:lang w:eastAsia="zh-CN"/>
        </w:rPr>
        <w:t xml:space="preserve">or Reserve IMS Resources </w:t>
      </w:r>
      <w:r w:rsidRPr="00EF20F7">
        <w:t>p</w:t>
      </w:r>
      <w:r w:rsidRPr="00EF20F7">
        <w:rPr>
          <w:lang w:eastAsia="zh-CN"/>
        </w:rPr>
        <w:t>rocedure and includes the Priority information. The MRFP may then provide priority allocation of resources once a congestion threshold is reached. The example sequence is shown in Figure</w:t>
      </w:r>
      <w:r w:rsidRPr="00EF20F7">
        <w:t> </w:t>
      </w:r>
      <w:r w:rsidRPr="00EF20F7">
        <w:rPr>
          <w:lang w:eastAsia="zh-CN"/>
        </w:rPr>
        <w:t>6.2.15.4.1. If the MRFP is completely congested it shall indicate this to the MRFC as described in 6.2.15.2.</w:t>
      </w:r>
    </w:p>
    <w:p w14:paraId="1CC567D4" w14:textId="77777777" w:rsidR="00AD072D" w:rsidRPr="00EF20F7" w:rsidRDefault="00AD072D" w:rsidP="00AD072D">
      <w:pPr>
        <w:pStyle w:val="TH"/>
      </w:pPr>
      <w:r w:rsidRPr="00EF20F7">
        <w:object w:dxaOrig="10988" w:dyaOrig="3476" w14:anchorId="0776B172">
          <v:shape id="_x0000_i1081" type="#_x0000_t75" style="width:439.6pt;height:139.2pt" o:ole="">
            <v:imagedata r:id="rId94" o:title=""/>
          </v:shape>
          <o:OLEObject Type="Embed" ProgID="Visio.Drawing.11" ShapeID="_x0000_i1081" DrawAspect="Content" ObjectID="_1678010448" r:id="rId95"/>
        </w:object>
      </w:r>
    </w:p>
    <w:p w14:paraId="5C2CFB04" w14:textId="77777777" w:rsidR="00AD072D" w:rsidRPr="00EF20F7" w:rsidRDefault="00AD072D" w:rsidP="00AD072D">
      <w:pPr>
        <w:pStyle w:val="TF"/>
      </w:pPr>
      <w:r w:rsidRPr="00EF20F7">
        <w:t>Figure 6.2.15.4.1: Request to reserve MPS priority call resources when MRFP is congested, priority resources are allocated</w:t>
      </w:r>
    </w:p>
    <w:p w14:paraId="44A6C1D6" w14:textId="77777777" w:rsidR="00AD072D" w:rsidRPr="00EF20F7" w:rsidRDefault="00AD072D" w:rsidP="00AD072D">
      <w:pPr>
        <w:pStyle w:val="Heading4"/>
      </w:pPr>
      <w:bookmarkStart w:id="401" w:name="_Toc517465069"/>
      <w:bookmarkStart w:id="402" w:name="_Toc67396774"/>
      <w:r w:rsidRPr="00EF20F7">
        <w:t>6.2.15.5</w:t>
      </w:r>
      <w:r w:rsidRPr="00EF20F7">
        <w:tab/>
        <w:t>MRFP Priority User Data marking</w:t>
      </w:r>
      <w:bookmarkEnd w:id="401"/>
      <w:bookmarkEnd w:id="402"/>
    </w:p>
    <w:p w14:paraId="4C671279" w14:textId="77777777" w:rsidR="00AD072D" w:rsidRPr="00EF20F7" w:rsidRDefault="00AD072D" w:rsidP="00AD072D">
      <w:pPr>
        <w:rPr>
          <w:lang w:eastAsia="zh-CN"/>
        </w:rPr>
      </w:pPr>
      <w:r w:rsidRPr="00EF20F7">
        <w:t xml:space="preserve">The MRFC may request the streams associated to an MPS call/session to be marked with certain priority code point. The MRFP shall then mark each IP packet header accordingly. </w:t>
      </w:r>
      <w:r w:rsidRPr="00EF20F7">
        <w:rPr>
          <w:lang w:eastAsia="zh-CN"/>
        </w:rPr>
        <w:t>The example sequence is shown in Figure</w:t>
      </w:r>
      <w:r w:rsidRPr="00EF20F7">
        <w:t> </w:t>
      </w:r>
      <w:r w:rsidRPr="00EF20F7">
        <w:rPr>
          <w:lang w:eastAsia="zh-CN"/>
        </w:rPr>
        <w:t>6.2.15.5.1.</w:t>
      </w:r>
    </w:p>
    <w:p w14:paraId="293C7CBB" w14:textId="77777777" w:rsidR="00AD072D" w:rsidRPr="00EF20F7" w:rsidRDefault="00AD072D" w:rsidP="00AD072D">
      <w:pPr>
        <w:pStyle w:val="TH"/>
      </w:pPr>
      <w:r w:rsidRPr="00EF20F7">
        <w:object w:dxaOrig="10988" w:dyaOrig="3476" w14:anchorId="6F82185C">
          <v:shape id="_x0000_i1082" type="#_x0000_t75" style="width:439.6pt;height:139.2pt" o:ole="">
            <v:imagedata r:id="rId96" o:title=""/>
          </v:shape>
          <o:OLEObject Type="Embed" ProgID="Visio.Drawing.11" ShapeID="_x0000_i1082" DrawAspect="Content" ObjectID="_1678010449" r:id="rId97"/>
        </w:object>
      </w:r>
    </w:p>
    <w:p w14:paraId="1089E46F" w14:textId="77777777" w:rsidR="00AD072D" w:rsidRPr="00EF20F7" w:rsidRDefault="00AD072D" w:rsidP="00AD072D">
      <w:pPr>
        <w:pStyle w:val="TF"/>
      </w:pPr>
      <w:r w:rsidRPr="00EF20F7">
        <w:t>Figure 6.2.15.5.1: Request to reserve IMS resources and apply DSCP marking for MPS</w:t>
      </w:r>
    </w:p>
    <w:p w14:paraId="150D2947" w14:textId="77777777" w:rsidR="00AD072D" w:rsidRPr="00EF20F7" w:rsidRDefault="00AD072D" w:rsidP="00AD072D">
      <w:r w:rsidRPr="00EF20F7">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14:paraId="34F5500D" w14:textId="77777777" w:rsidR="00AD072D" w:rsidRPr="00EF20F7" w:rsidRDefault="00AD072D" w:rsidP="00AD072D">
      <w:pPr>
        <w:pStyle w:val="Heading3"/>
      </w:pPr>
      <w:bookmarkStart w:id="403" w:name="_Toc517465070"/>
      <w:bookmarkStart w:id="404" w:name="_Toc67396775"/>
      <w:r w:rsidRPr="00EF20F7">
        <w:t>6.2.16</w:t>
      </w:r>
      <w:r w:rsidRPr="00EF20F7">
        <w:tab/>
        <w:t>Coordination of Video Orientation</w:t>
      </w:r>
      <w:bookmarkEnd w:id="403"/>
      <w:bookmarkEnd w:id="404"/>
    </w:p>
    <w:p w14:paraId="420CD299" w14:textId="77777777" w:rsidR="00AD072D" w:rsidRPr="00EF20F7" w:rsidRDefault="00AD072D" w:rsidP="00AD072D">
      <w:r w:rsidRPr="00EF20F7">
        <w:t>Figure </w:t>
      </w:r>
      <w:r w:rsidRPr="00EF20F7">
        <w:rPr>
          <w:lang w:eastAsia="zh-CN"/>
        </w:rPr>
        <w:t>6.2.16.1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indicating extended RTP header for </w:t>
      </w:r>
      <w:r w:rsidRPr="00EF20F7">
        <w:t>the Coordination of Video Orientation (CVO)</w:t>
      </w:r>
      <w:r w:rsidRPr="00EF20F7">
        <w:rPr>
          <w:lang w:eastAsia="zh-CN"/>
        </w:rPr>
        <w:t>.</w:t>
      </w:r>
    </w:p>
    <w:p w14:paraId="00F80330" w14:textId="77777777" w:rsidR="00AD072D" w:rsidRPr="00EF20F7" w:rsidRDefault="00AD072D" w:rsidP="00AD072D">
      <w:pPr>
        <w:pStyle w:val="TH"/>
      </w:pPr>
      <w:r w:rsidRPr="00EF20F7">
        <w:object w:dxaOrig="9328" w:dyaOrig="4049" w14:anchorId="6CED793B">
          <v:shape id="_x0000_i1083" type="#_x0000_t75" style="width:419.6pt;height:182.4pt" o:ole="">
            <v:imagedata r:id="rId98" o:title=""/>
          </v:shape>
          <o:OLEObject Type="Embed" ProgID="Visio.Drawing.11" ShapeID="_x0000_i1083" DrawAspect="Content" ObjectID="_1678010450" r:id="rId99"/>
        </w:object>
      </w:r>
    </w:p>
    <w:p w14:paraId="459F067A" w14:textId="77777777" w:rsidR="00AD072D" w:rsidRPr="00EF20F7" w:rsidRDefault="00AD072D" w:rsidP="00AD072D">
      <w:pPr>
        <w:pStyle w:val="TF"/>
      </w:pPr>
      <w:r w:rsidRPr="00EF20F7">
        <w:rPr>
          <w:lang w:eastAsia="ja-JP"/>
        </w:rPr>
        <w:t>Figure 6.2.16.1: Procedure to indicate RTP extension header for CVO</w:t>
      </w:r>
    </w:p>
    <w:p w14:paraId="00C85F73" w14:textId="77777777" w:rsidR="00AD072D" w:rsidRPr="00EF20F7" w:rsidRDefault="00AD072D" w:rsidP="00AD072D">
      <w:pPr>
        <w:rPr>
          <w:lang w:eastAsia="ja-JP"/>
        </w:rPr>
      </w:pPr>
      <w:r w:rsidRPr="00EF20F7">
        <w:t xml:space="preserve">When the MRFC requests the IMS resources from the MRFP, the MRFC may optionally </w:t>
      </w:r>
      <w:r w:rsidRPr="00EF20F7">
        <w:rPr>
          <w:lang w:eastAsia="ja-JP"/>
        </w:rPr>
        <w:t>request the MRFP to support the RTP header extension capability as defined in IETF RFC 5285 [27].</w:t>
      </w:r>
    </w:p>
    <w:p w14:paraId="220277A6" w14:textId="77777777" w:rsidR="00AD072D" w:rsidRPr="00EF20F7" w:rsidRDefault="00AD072D" w:rsidP="00AD072D">
      <w:pPr>
        <w:pStyle w:val="Heading3"/>
      </w:pPr>
      <w:bookmarkStart w:id="405" w:name="_Toc517465071"/>
      <w:bookmarkStart w:id="406" w:name="_Toc67396776"/>
      <w:r w:rsidRPr="00EF20F7">
        <w:t>6.2.17</w:t>
      </w:r>
      <w:r w:rsidRPr="00EF20F7">
        <w:tab/>
        <w:t>Support of generic image attributes</w:t>
      </w:r>
      <w:bookmarkEnd w:id="405"/>
      <w:bookmarkEnd w:id="406"/>
    </w:p>
    <w:p w14:paraId="53B4EFF9" w14:textId="77777777" w:rsidR="00AD072D" w:rsidRPr="00EF20F7" w:rsidRDefault="00AD072D" w:rsidP="00AD072D">
      <w:pPr>
        <w:pStyle w:val="Heading4"/>
      </w:pPr>
      <w:bookmarkStart w:id="407" w:name="_Toc517465072"/>
      <w:bookmarkStart w:id="408" w:name="_Toc67396777"/>
      <w:r w:rsidRPr="00EF20F7">
        <w:t>6.2.17.1</w:t>
      </w:r>
      <w:r w:rsidRPr="00EF20F7">
        <w:tab/>
        <w:t>General</w:t>
      </w:r>
      <w:bookmarkEnd w:id="407"/>
      <w:bookmarkEnd w:id="408"/>
    </w:p>
    <w:p w14:paraId="5F671289" w14:textId="77777777" w:rsidR="00AD072D" w:rsidRPr="00EF20F7" w:rsidRDefault="00AD072D" w:rsidP="00AD072D">
      <w:r w:rsidRPr="00EF20F7">
        <w:t>The MRFC and the MRFP may support the media-level SDP image attribute defined in IETF RFC 6236 [28] as required by 3GPP TS 26.114 [23].</w:t>
      </w:r>
    </w:p>
    <w:p w14:paraId="103F09A8" w14:textId="77777777" w:rsidR="00AD072D" w:rsidRPr="00EF20F7" w:rsidRDefault="00AD072D" w:rsidP="00AD072D">
      <w:r w:rsidRPr="00EF20F7">
        <w:t xml:space="preserve">If the MRFP and the MRFC support </w:t>
      </w:r>
      <w:r w:rsidRPr="00EF20F7">
        <w:rPr>
          <w:lang w:eastAsia="ko-KR"/>
        </w:rPr>
        <w:t xml:space="preserve">the </w:t>
      </w:r>
      <w:r w:rsidRPr="00EF20F7">
        <w:t>negotiation of the image size and if the MRFC receives the SDP image attribute(s) "a=imageattr" then the MRFC may send the generic image attribute parameter to the MRFP when seizing or modifying a termination.</w:t>
      </w:r>
    </w:p>
    <w:p w14:paraId="5D623D7C" w14:textId="77777777" w:rsidR="00AD072D" w:rsidRPr="00EF20F7" w:rsidRDefault="00AD072D" w:rsidP="00AD072D">
      <w:r w:rsidRPr="00EF20F7">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14:paraId="1CDD9484" w14:textId="77777777" w:rsidR="00AD072D" w:rsidRPr="00EF20F7" w:rsidRDefault="00AD072D" w:rsidP="00AD072D">
      <w:pPr>
        <w:pStyle w:val="Heading4"/>
      </w:pPr>
      <w:bookmarkStart w:id="409" w:name="_Toc517465073"/>
      <w:bookmarkStart w:id="410" w:name="_Toc67396778"/>
      <w:r w:rsidRPr="00EF20F7">
        <w:t>6.2.17.2</w:t>
      </w:r>
      <w:r w:rsidRPr="00EF20F7">
        <w:tab/>
        <w:t>Indication of generic image attributes</w:t>
      </w:r>
      <w:bookmarkEnd w:id="409"/>
      <w:bookmarkEnd w:id="410"/>
    </w:p>
    <w:p w14:paraId="7B9756F4" w14:textId="77777777" w:rsidR="00AD072D" w:rsidRPr="00EF20F7" w:rsidRDefault="00AD072D" w:rsidP="00AD072D">
      <w:pPr>
        <w:rPr>
          <w:lang w:eastAsia="zh-CN"/>
        </w:rPr>
      </w:pPr>
      <w:r w:rsidRPr="00EF20F7">
        <w:t xml:space="preserve">The MRFC may include the generic image attributes to the MRFP. </w:t>
      </w:r>
      <w:r w:rsidRPr="00EF20F7">
        <w:rPr>
          <w:lang w:eastAsia="zh-CN"/>
        </w:rPr>
        <w:t>The example sequence is shown in figure</w:t>
      </w:r>
      <w:r w:rsidRPr="00EF20F7">
        <w:t> </w:t>
      </w:r>
      <w:r w:rsidRPr="00EF20F7">
        <w:rPr>
          <w:lang w:eastAsia="zh-CN"/>
        </w:rPr>
        <w:t>6.2.17.2.1.</w:t>
      </w:r>
    </w:p>
    <w:p w14:paraId="77EFC805" w14:textId="77777777" w:rsidR="00AD072D" w:rsidRPr="00EF20F7" w:rsidRDefault="00AD072D" w:rsidP="00AD072D">
      <w:pPr>
        <w:pStyle w:val="TH"/>
      </w:pPr>
      <w:r w:rsidRPr="00EF20F7">
        <w:object w:dxaOrig="9328" w:dyaOrig="4060" w14:anchorId="6D50B75B">
          <v:shape id="_x0000_i1084" type="#_x0000_t75" style="width:420.8pt;height:183.2pt" o:ole="">
            <v:imagedata r:id="rId100" o:title=""/>
          </v:shape>
          <o:OLEObject Type="Embed" ProgID="Visio.Drawing.11" ShapeID="_x0000_i1084" DrawAspect="Content" ObjectID="_1678010451" r:id="rId101"/>
        </w:object>
      </w:r>
    </w:p>
    <w:p w14:paraId="44D971E9" w14:textId="77777777" w:rsidR="00AD072D" w:rsidRPr="00EF20F7" w:rsidRDefault="00AD072D" w:rsidP="00AD072D">
      <w:pPr>
        <w:pStyle w:val="TF"/>
      </w:pPr>
      <w:r w:rsidRPr="00EF20F7">
        <w:t>Figure 6.2.17.2.1: Request to reserve IMS resources with generic image attribute</w:t>
      </w:r>
    </w:p>
    <w:p w14:paraId="64F3C87D" w14:textId="77777777" w:rsidR="00AD072D" w:rsidRPr="00EF20F7" w:rsidRDefault="00AD072D" w:rsidP="00AD072D">
      <w:pPr>
        <w:pStyle w:val="Heading3"/>
        <w:rPr>
          <w:lang w:eastAsia="zh-CN"/>
        </w:rPr>
      </w:pPr>
      <w:bookmarkStart w:id="411" w:name="_Toc517465074"/>
      <w:bookmarkStart w:id="412" w:name="_Toc67396779"/>
      <w:r w:rsidRPr="00EF20F7">
        <w:lastRenderedPageBreak/>
        <w:t>6.2.</w:t>
      </w:r>
      <w:r w:rsidRPr="00EF20F7">
        <w:rPr>
          <w:rFonts w:hint="eastAsia"/>
          <w:lang w:eastAsia="zh-CN"/>
        </w:rPr>
        <w:t>18</w:t>
      </w:r>
      <w:r w:rsidRPr="00EF20F7">
        <w:tab/>
        <w:t>Interactive Connectivity Establishment</w:t>
      </w:r>
      <w:r w:rsidRPr="00EF20F7">
        <w:rPr>
          <w:rFonts w:hint="eastAsia"/>
          <w:lang w:eastAsia="zh-CN"/>
        </w:rPr>
        <w:t xml:space="preserve"> Support</w:t>
      </w:r>
      <w:bookmarkEnd w:id="411"/>
      <w:bookmarkEnd w:id="412"/>
    </w:p>
    <w:p w14:paraId="775F633C" w14:textId="77777777" w:rsidR="00AD072D" w:rsidRPr="00EF20F7" w:rsidRDefault="00AD072D" w:rsidP="00AD072D">
      <w:pPr>
        <w:pStyle w:val="Heading4"/>
      </w:pPr>
      <w:bookmarkStart w:id="413" w:name="_Toc517465075"/>
      <w:bookmarkStart w:id="414" w:name="_Toc67396780"/>
      <w:r w:rsidRPr="00EF20F7">
        <w:t>6.2.18.1</w:t>
      </w:r>
      <w:r w:rsidRPr="00EF20F7">
        <w:tab/>
        <w:t>ICE lite</w:t>
      </w:r>
      <w:bookmarkEnd w:id="413"/>
      <w:bookmarkEnd w:id="414"/>
    </w:p>
    <w:p w14:paraId="216EF05B" w14:textId="77777777" w:rsidR="00AD072D" w:rsidRPr="00EF20F7" w:rsidRDefault="00AD072D" w:rsidP="00AD072D">
      <w:pPr>
        <w:rPr>
          <w:i/>
        </w:rPr>
      </w:pPr>
      <w:r w:rsidRPr="00EF20F7">
        <w:t>Figure </w:t>
      </w:r>
      <w:r w:rsidRPr="00EF20F7">
        <w:rPr>
          <w:lang w:eastAsia="zh-CN"/>
        </w:rPr>
        <w:t>6.2.18.1</w:t>
      </w:r>
      <w:r w:rsidRPr="00EF20F7">
        <w:rPr>
          <w:rFonts w:hint="eastAsia"/>
          <w:lang w:eastAsia="zh-CN"/>
        </w:rPr>
        <w:t>.</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ICE lite procedure towards the offerer</w:t>
      </w:r>
      <w:r w:rsidRPr="00EF20F7">
        <w:rPr>
          <w:lang w:eastAsia="zh-CN"/>
        </w:rPr>
        <w:t>.</w:t>
      </w:r>
    </w:p>
    <w:p w14:paraId="38079AC4" w14:textId="77777777" w:rsidR="00AD072D" w:rsidRPr="00EF20F7" w:rsidRDefault="00AD072D" w:rsidP="00AD072D">
      <w:pPr>
        <w:pStyle w:val="TH"/>
        <w:rPr>
          <w:lang w:eastAsia="zh-CN"/>
        </w:rPr>
      </w:pPr>
      <w:r w:rsidRPr="00EF20F7">
        <w:object w:dxaOrig="8662" w:dyaOrig="7686" w14:anchorId="4C96FFB1">
          <v:shape id="_x0000_i1085" type="#_x0000_t75" style="width:385.6pt;height:342pt" o:ole="">
            <v:imagedata r:id="rId102" o:title=""/>
          </v:shape>
          <o:OLEObject Type="Embed" ProgID="Visio.Drawing.11" ShapeID="_x0000_i1085" DrawAspect="Content" ObjectID="_1678010452" r:id="rId103"/>
        </w:object>
      </w:r>
    </w:p>
    <w:p w14:paraId="16C92487" w14:textId="77777777" w:rsidR="00AD072D" w:rsidRPr="00EF20F7" w:rsidRDefault="00AD072D" w:rsidP="00AD072D">
      <w:pPr>
        <w:pStyle w:val="TF"/>
      </w:pPr>
      <w:r w:rsidRPr="00EF20F7">
        <w:t>Figure 6.2.</w:t>
      </w:r>
      <w:r w:rsidRPr="00EF20F7">
        <w:rPr>
          <w:lang w:eastAsia="zh-CN"/>
        </w:rPr>
        <w:t>18</w:t>
      </w:r>
      <w:r w:rsidRPr="00EF20F7">
        <w:t xml:space="preserve">.1: </w:t>
      </w:r>
      <w:r w:rsidRPr="00EF20F7">
        <w:rPr>
          <w:lang w:eastAsia="ja-JP"/>
        </w:rPr>
        <w:t>Procedure for i</w:t>
      </w:r>
      <w:r w:rsidRPr="00EF20F7">
        <w:t>nteractive connectivity establishment using ICE lite towards the offerer</w:t>
      </w:r>
    </w:p>
    <w:p w14:paraId="3D8B01EB" w14:textId="77777777" w:rsidR="00AD072D" w:rsidRPr="00EF20F7" w:rsidRDefault="00AD072D" w:rsidP="00AD072D">
      <w:pPr>
        <w:pStyle w:val="Heading4"/>
      </w:pPr>
      <w:bookmarkStart w:id="415" w:name="_Toc517465076"/>
      <w:bookmarkStart w:id="416" w:name="_Toc67396781"/>
      <w:r w:rsidRPr="00EF20F7">
        <w:t>6.2.18.2</w:t>
      </w:r>
      <w:r w:rsidRPr="00EF20F7">
        <w:tab/>
        <w:t>Full ICE</w:t>
      </w:r>
      <w:bookmarkEnd w:id="415"/>
      <w:bookmarkEnd w:id="416"/>
    </w:p>
    <w:p w14:paraId="18D57B07" w14:textId="77777777" w:rsidR="00AD072D" w:rsidRPr="00EF20F7" w:rsidRDefault="00AD072D" w:rsidP="00AD072D">
      <w:pPr>
        <w:rPr>
          <w:i/>
        </w:rPr>
      </w:pPr>
      <w:r w:rsidRPr="00EF20F7">
        <w:t>Figure </w:t>
      </w:r>
      <w:r w:rsidRPr="00EF20F7">
        <w:rPr>
          <w:lang w:eastAsia="zh-CN"/>
        </w:rPr>
        <w:t>6.2.18.</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w:t>
      </w:r>
      <w:r w:rsidRPr="00EF20F7">
        <w:rPr>
          <w:rFonts w:hint="eastAsia"/>
          <w:lang w:eastAsia="zh-CN"/>
        </w:rPr>
        <w:t xml:space="preserve">full </w:t>
      </w:r>
      <w:r w:rsidRPr="00EF20F7">
        <w:t>ICE procedure towards the offerer</w:t>
      </w:r>
      <w:r w:rsidRPr="00EF20F7">
        <w:rPr>
          <w:lang w:eastAsia="zh-CN"/>
        </w:rPr>
        <w:t>.</w:t>
      </w:r>
    </w:p>
    <w:p w14:paraId="50DD692C" w14:textId="77777777" w:rsidR="00AD072D" w:rsidRPr="00EF20F7" w:rsidRDefault="00AD072D" w:rsidP="00AD072D">
      <w:pPr>
        <w:pStyle w:val="TH"/>
      </w:pPr>
      <w:r w:rsidRPr="00EF20F7">
        <w:object w:dxaOrig="8662" w:dyaOrig="7686" w14:anchorId="57DBF6DA">
          <v:shape id="_x0000_i1086" type="#_x0000_t75" style="width:385.6pt;height:342pt" o:ole="">
            <v:imagedata r:id="rId104" o:title=""/>
          </v:shape>
          <o:OLEObject Type="Embed" ProgID="Visio.Drawing.11" ShapeID="_x0000_i1086" DrawAspect="Content" ObjectID="_1678010453" r:id="rId105"/>
        </w:object>
      </w:r>
    </w:p>
    <w:p w14:paraId="5918AE93" w14:textId="77777777" w:rsidR="00AD072D" w:rsidRPr="00EF20F7" w:rsidRDefault="00AD072D" w:rsidP="00AD072D">
      <w:pPr>
        <w:pStyle w:val="TF"/>
      </w:pPr>
      <w:r w:rsidRPr="00EF20F7">
        <w:rPr>
          <w:lang w:eastAsia="ja-JP"/>
        </w:rPr>
        <w:t>Figure 6.2.18.</w:t>
      </w:r>
      <w:r w:rsidRPr="00EF20F7">
        <w:rPr>
          <w:rFonts w:hint="eastAsia"/>
          <w:lang w:eastAsia="zh-CN"/>
        </w:rPr>
        <w:t>2</w:t>
      </w:r>
      <w:r w:rsidRPr="00EF20F7">
        <w:rPr>
          <w:lang w:eastAsia="ja-JP"/>
        </w:rPr>
        <w:t>.1: Procedure for i</w:t>
      </w:r>
      <w:r w:rsidRPr="00EF20F7">
        <w:t xml:space="preserve">nteractive connectivity establishment using </w:t>
      </w:r>
      <w:r w:rsidRPr="00EF20F7">
        <w:rPr>
          <w:rFonts w:hint="eastAsia"/>
          <w:lang w:eastAsia="zh-CN"/>
        </w:rPr>
        <w:t xml:space="preserve">full </w:t>
      </w:r>
      <w:r w:rsidRPr="00EF20F7">
        <w:t>ICE towards the offerer</w:t>
      </w:r>
    </w:p>
    <w:p w14:paraId="22EE2554" w14:textId="77777777" w:rsidR="00AD072D" w:rsidRPr="00EF20F7" w:rsidRDefault="00AD072D" w:rsidP="00AD072D">
      <w:pPr>
        <w:pStyle w:val="Heading4"/>
      </w:pPr>
      <w:bookmarkStart w:id="417" w:name="_Toc517465077"/>
      <w:bookmarkStart w:id="418" w:name="_Toc67396782"/>
      <w:r w:rsidRPr="00EF20F7">
        <w:t>6.2.18.</w:t>
      </w:r>
      <w:r w:rsidRPr="00EF20F7">
        <w:rPr>
          <w:rFonts w:hint="eastAsia"/>
          <w:lang w:eastAsia="zh-CN"/>
        </w:rPr>
        <w:t>3</w:t>
      </w:r>
      <w:r w:rsidRPr="00EF20F7">
        <w:tab/>
      </w:r>
      <w:r w:rsidRPr="00EF20F7">
        <w:rPr>
          <w:rFonts w:hint="eastAsia"/>
          <w:lang w:eastAsia="zh-CN"/>
        </w:rPr>
        <w:t>Connectivity check result notification</w:t>
      </w:r>
      <w:r w:rsidRPr="00EF20F7">
        <w:t xml:space="preserve"> (</w:t>
      </w:r>
      <w:r w:rsidRPr="00EF20F7">
        <w:rPr>
          <w:rFonts w:hint="eastAsia"/>
          <w:lang w:eastAsia="zh-CN"/>
        </w:rPr>
        <w:t>full ICE</w:t>
      </w:r>
      <w:r w:rsidRPr="00EF20F7">
        <w:t>)</w:t>
      </w:r>
      <w:bookmarkEnd w:id="417"/>
      <w:bookmarkEnd w:id="418"/>
    </w:p>
    <w:p w14:paraId="251ADEE2" w14:textId="77777777" w:rsidR="00AD072D" w:rsidRPr="00EF20F7" w:rsidRDefault="00AD072D" w:rsidP="00AD072D">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an </w:t>
      </w:r>
      <w:r w:rsidRPr="00EF20F7">
        <w:rPr>
          <w:rFonts w:hint="eastAsia"/>
          <w:lang w:eastAsia="zh-CN"/>
        </w:rPr>
        <w:t>ICE connectivity check result</w:t>
      </w:r>
      <w:r w:rsidRPr="00EF20F7">
        <w:rPr>
          <w:lang w:eastAsia="zh-CN"/>
        </w:rPr>
        <w:t xml:space="preserve"> Event.</w:t>
      </w:r>
    </w:p>
    <w:p w14:paraId="12E55600" w14:textId="77777777" w:rsidR="00AD072D" w:rsidRPr="00EF20F7" w:rsidRDefault="00AD072D" w:rsidP="00AD072D">
      <w:pPr>
        <w:pStyle w:val="TH"/>
      </w:pPr>
      <w:r w:rsidRPr="00EF20F7">
        <w:object w:dxaOrig="7566" w:dyaOrig="3542" w14:anchorId="2C99E2F6">
          <v:shape id="_x0000_i1087" type="#_x0000_t75" style="width:378pt;height:176.8pt" o:ole="">
            <v:imagedata r:id="rId106" o:title=""/>
          </v:shape>
          <o:OLEObject Type="Embed" ProgID="Visio.Drawing.11" ShapeID="_x0000_i1087" DrawAspect="Content" ObjectID="_1678010454" r:id="rId107"/>
        </w:object>
      </w:r>
    </w:p>
    <w:p w14:paraId="032105EF" w14:textId="77777777" w:rsidR="00AD072D" w:rsidRPr="00EF20F7" w:rsidRDefault="00AD072D" w:rsidP="00AD072D">
      <w:pPr>
        <w:pStyle w:val="TF"/>
        <w:rPr>
          <w:lang w:eastAsia="zh-CN"/>
        </w:rPr>
      </w:pPr>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Procedure to </w:t>
      </w:r>
      <w:r w:rsidRPr="00EF20F7">
        <w:rPr>
          <w:rFonts w:hint="eastAsia"/>
          <w:lang w:eastAsia="zh-CN"/>
        </w:rPr>
        <w:t>r</w:t>
      </w:r>
      <w:r w:rsidRPr="00EF20F7">
        <w:t xml:space="preserve">eport </w:t>
      </w:r>
      <w:r w:rsidRPr="00EF20F7">
        <w:rPr>
          <w:rFonts w:hint="eastAsia"/>
          <w:lang w:eastAsia="zh-CN"/>
        </w:rPr>
        <w:t>ICE connectivity check result</w:t>
      </w:r>
    </w:p>
    <w:p w14:paraId="24ED63B0" w14:textId="77777777" w:rsidR="00AD072D" w:rsidRPr="00EF20F7" w:rsidRDefault="00AD072D" w:rsidP="00AD072D">
      <w:pPr>
        <w:pStyle w:val="Heading4"/>
      </w:pPr>
      <w:bookmarkStart w:id="419" w:name="_Toc517465078"/>
      <w:bookmarkStart w:id="420" w:name="_Toc67396783"/>
      <w:r w:rsidRPr="00EF20F7">
        <w:t>6.2.18.</w:t>
      </w:r>
      <w:r w:rsidRPr="00EF20F7">
        <w:rPr>
          <w:rFonts w:hint="eastAsia"/>
          <w:lang w:eastAsia="zh-CN"/>
        </w:rPr>
        <w:t>4</w:t>
      </w:r>
      <w:r w:rsidRPr="00EF20F7">
        <w:tab/>
      </w:r>
      <w:r w:rsidRPr="00EF20F7">
        <w:rPr>
          <w:lang w:eastAsia="zh-CN"/>
        </w:rPr>
        <w:t>New peer reflexive candidate</w:t>
      </w:r>
      <w:r w:rsidRPr="00EF20F7">
        <w:t xml:space="preserve"> notification (</w:t>
      </w:r>
      <w:r w:rsidRPr="00EF20F7">
        <w:rPr>
          <w:rFonts w:hint="eastAsia"/>
          <w:lang w:eastAsia="zh-CN"/>
        </w:rPr>
        <w:t>full ICE</w:t>
      </w:r>
      <w:r w:rsidRPr="00EF20F7">
        <w:t>)</w:t>
      </w:r>
      <w:bookmarkEnd w:id="419"/>
      <w:bookmarkEnd w:id="420"/>
    </w:p>
    <w:p w14:paraId="421623D1" w14:textId="77777777" w:rsidR="00AD072D" w:rsidRPr="00EF20F7" w:rsidRDefault="00AD072D" w:rsidP="00AD072D">
      <w:r w:rsidRPr="00EF20F7">
        <w:t xml:space="preserve">Figure </w:t>
      </w:r>
      <w:r w:rsidRPr="00EF20F7">
        <w:rPr>
          <w:lang w:eastAsia="zh-CN"/>
        </w:rPr>
        <w:t>6.2.18.</w:t>
      </w:r>
      <w:r w:rsidRPr="00EF20F7">
        <w:rPr>
          <w:rFonts w:hint="eastAsia"/>
          <w:lang w:eastAsia="zh-CN"/>
        </w:rPr>
        <w:t>4</w:t>
      </w:r>
      <w:r w:rsidRPr="00EF20F7">
        <w:rPr>
          <w:lang w:eastAsia="zh-CN"/>
        </w:rPr>
        <w:t>.1</w:t>
      </w:r>
      <w:r w:rsidRPr="00EF20F7">
        <w:t xml:space="preserve"> shows the message sequence chart</w:t>
      </w:r>
      <w:r w:rsidRPr="00EF20F7">
        <w:rPr>
          <w:lang w:eastAsia="zh-CN"/>
        </w:rPr>
        <w:t xml:space="preserve"> example</w:t>
      </w:r>
      <w:r w:rsidRPr="00EF20F7">
        <w:t xml:space="preserve"> </w:t>
      </w:r>
      <w:r w:rsidRPr="00EF20F7">
        <w:rPr>
          <w:rFonts w:hint="eastAsia"/>
          <w:lang w:eastAsia="zh-CN"/>
        </w:rPr>
        <w:t>for additional connectivity check when</w:t>
      </w:r>
      <w:r w:rsidRPr="00EF20F7">
        <w:t xml:space="preserve"> </w:t>
      </w:r>
      <w:r w:rsidRPr="00EF20F7">
        <w:rPr>
          <w:rFonts w:hint="eastAsia"/>
          <w:lang w:eastAsia="zh-CN"/>
        </w:rPr>
        <w:t xml:space="preserve">new peer reflexive candidate is </w:t>
      </w:r>
      <w:r w:rsidRPr="00EF20F7">
        <w:rPr>
          <w:lang w:eastAsia="zh-CN"/>
        </w:rPr>
        <w:t>discovered</w:t>
      </w:r>
      <w:r w:rsidRPr="00EF20F7">
        <w:rPr>
          <w:rFonts w:hint="eastAsia"/>
          <w:lang w:eastAsia="zh-CN"/>
        </w:rPr>
        <w:t xml:space="preserve"> in full ICE</w:t>
      </w:r>
      <w:r w:rsidRPr="00EF20F7">
        <w:rPr>
          <w:lang w:eastAsia="zh-CN"/>
        </w:rPr>
        <w:t>.</w:t>
      </w:r>
    </w:p>
    <w:p w14:paraId="6668E157" w14:textId="77777777" w:rsidR="00AD072D" w:rsidRPr="00EF20F7" w:rsidRDefault="00AD072D" w:rsidP="00AD072D">
      <w:pPr>
        <w:pStyle w:val="TH"/>
      </w:pPr>
      <w:r w:rsidRPr="00EF20F7">
        <w:object w:dxaOrig="7100" w:dyaOrig="4348" w14:anchorId="26A4C213">
          <v:shape id="_x0000_i1088" type="#_x0000_t75" style="width:355.2pt;height:217.6pt" o:ole="">
            <v:imagedata r:id="rId108" o:title=""/>
          </v:shape>
          <o:OLEObject Type="Embed" ProgID="Visio.Drawing.11" ShapeID="_x0000_i1088" DrawAspect="Content" ObjectID="_1678010455" r:id="rId109"/>
        </w:object>
      </w:r>
    </w:p>
    <w:p w14:paraId="6099AD55" w14:textId="77777777" w:rsidR="00AD072D" w:rsidRPr="00EF20F7" w:rsidRDefault="00AD072D" w:rsidP="00AD072D">
      <w:pPr>
        <w:pStyle w:val="TF"/>
        <w:rPr>
          <w:lang w:eastAsia="zh-CN"/>
        </w:rPr>
      </w:pPr>
      <w:r w:rsidRPr="00EF20F7">
        <w:t xml:space="preserve">Figure </w:t>
      </w:r>
      <w:r w:rsidRPr="00EF20F7">
        <w:rPr>
          <w:lang w:eastAsia="zh-CN"/>
        </w:rPr>
        <w:t>6.2.18.4.1</w:t>
      </w:r>
      <w:r w:rsidRPr="00EF20F7">
        <w:t xml:space="preserve">: Procedure to </w:t>
      </w:r>
      <w:r w:rsidRPr="00EF20F7">
        <w:rPr>
          <w:rFonts w:hint="eastAsia"/>
          <w:lang w:eastAsia="zh-CN"/>
        </w:rPr>
        <w:t>perform additional connectivity check upon the r</w:t>
      </w:r>
      <w:r w:rsidRPr="00EF20F7">
        <w:t xml:space="preserve">eport </w:t>
      </w:r>
      <w:r w:rsidRPr="00EF20F7">
        <w:rPr>
          <w:rFonts w:hint="eastAsia"/>
          <w:lang w:eastAsia="zh-CN"/>
        </w:rPr>
        <w:t>of new peer reflexive candidate</w:t>
      </w:r>
    </w:p>
    <w:p w14:paraId="029B70D9" w14:textId="77777777" w:rsidR="00AD072D" w:rsidRPr="00EF20F7" w:rsidRDefault="00AD072D" w:rsidP="00AD072D">
      <w:pPr>
        <w:pStyle w:val="Heading3"/>
      </w:pPr>
      <w:bookmarkStart w:id="421" w:name="_Toc517465079"/>
      <w:bookmarkStart w:id="422" w:name="_Toc67396784"/>
      <w:r w:rsidRPr="00EF20F7">
        <w:t>6.2.19</w:t>
      </w:r>
      <w:r w:rsidRPr="00EF20F7">
        <w:tab/>
        <w:t>End-to-end security for TCP based media using TLS</w:t>
      </w:r>
      <w:bookmarkEnd w:id="421"/>
      <w:bookmarkEnd w:id="422"/>
    </w:p>
    <w:p w14:paraId="2044D594" w14:textId="77777777" w:rsidR="00AD072D" w:rsidRPr="00EF20F7" w:rsidRDefault="00AD072D" w:rsidP="00AD072D">
      <w:pPr>
        <w:pStyle w:val="Heading4"/>
      </w:pPr>
      <w:bookmarkStart w:id="423" w:name="_Toc517465080"/>
      <w:bookmarkStart w:id="424" w:name="_Toc67396785"/>
      <w:r w:rsidRPr="00EF20F7">
        <w:t>6.2.19.1</w:t>
      </w:r>
      <w:r w:rsidRPr="00EF20F7">
        <w:tab/>
        <w:t>General</w:t>
      </w:r>
      <w:bookmarkEnd w:id="423"/>
      <w:bookmarkEnd w:id="424"/>
    </w:p>
    <w:p w14:paraId="0BC250B5" w14:textId="77777777" w:rsidR="00AD072D" w:rsidRPr="00EF20F7" w:rsidRDefault="00AD072D" w:rsidP="00AD072D">
      <w:r w:rsidRPr="00EF20F7">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14:paraId="389EF43D" w14:textId="77777777" w:rsidR="00AD072D" w:rsidRPr="00EF20F7" w:rsidRDefault="00AD072D" w:rsidP="00AD072D">
      <w:pPr>
        <w:rPr>
          <w:lang w:eastAsia="ko-KR"/>
        </w:rPr>
      </w:pPr>
      <w:r w:rsidRPr="00EF20F7">
        <w:t xml:space="preserve">The following </w:t>
      </w:r>
      <w:r w:rsidR="00975A8F">
        <w:t>clause</w:t>
      </w:r>
      <w:r w:rsidRPr="00EF20F7">
        <w:t xml:space="preserve">s </w:t>
      </w:r>
      <w:r w:rsidRPr="00EF20F7">
        <w:rPr>
          <w:lang w:eastAsia="ko-KR"/>
        </w:rPr>
        <w:t xml:space="preserve">describe extensions to the Mp signalling procedures and their interactions with SIP signalling in control plane and with user plane procedures </w:t>
      </w:r>
      <w:r w:rsidRPr="00EF20F7">
        <w:t>if the e2e security for TCP based media using TLS and KMS is supported by the MRFC and the MFRP</w:t>
      </w:r>
      <w:r w:rsidRPr="00EF20F7">
        <w:rPr>
          <w:lang w:eastAsia="ko-KR"/>
        </w:rPr>
        <w:t>.</w:t>
      </w:r>
    </w:p>
    <w:p w14:paraId="450CA2C0" w14:textId="77777777" w:rsidR="00AD072D" w:rsidRPr="00EF20F7" w:rsidRDefault="00AD072D" w:rsidP="00AD072D">
      <w:pPr>
        <w:pStyle w:val="Heading4"/>
      </w:pPr>
      <w:bookmarkStart w:id="425" w:name="_Toc517465081"/>
      <w:bookmarkStart w:id="426" w:name="_Toc67396786"/>
      <w:r w:rsidRPr="00EF20F7">
        <w:t>6.2.19.2</w:t>
      </w:r>
      <w:r w:rsidRPr="00EF20F7">
        <w:tab/>
        <w:t>Specific procedures for session based messaging (MSRP)</w:t>
      </w:r>
      <w:bookmarkEnd w:id="425"/>
      <w:bookmarkEnd w:id="426"/>
    </w:p>
    <w:p w14:paraId="10CC6A62" w14:textId="77777777" w:rsidR="00AD072D" w:rsidRPr="00EF20F7" w:rsidRDefault="00AD072D" w:rsidP="00AD072D">
      <w:pPr>
        <w:pStyle w:val="Heading5"/>
      </w:pPr>
      <w:bookmarkStart w:id="427" w:name="_Toc517465082"/>
      <w:bookmarkStart w:id="428" w:name="_Toc67396787"/>
      <w:r w:rsidRPr="00EF20F7">
        <w:t>6.2.19.2.1</w:t>
      </w:r>
      <w:r w:rsidRPr="00EF20F7">
        <w:tab/>
        <w:t>IMS UE originating procedures ("dial-in" scenario) for e2e</w:t>
      </w:r>
      <w:bookmarkEnd w:id="427"/>
      <w:bookmarkEnd w:id="428"/>
    </w:p>
    <w:p w14:paraId="0D19E1C9" w14:textId="77777777" w:rsidR="00AD072D" w:rsidRPr="00EF20F7" w:rsidRDefault="00AD072D" w:rsidP="00AD072D">
      <w:r w:rsidRPr="00EF20F7">
        <w:t xml:space="preserve">Figure 6.2.19.2.1.1 shows a </w:t>
      </w:r>
      <w:r w:rsidRPr="00EF20F7">
        <w:rPr>
          <w:lang w:eastAsia="zh-CN"/>
        </w:rPr>
        <w:t>"dial-in" conference</w:t>
      </w:r>
      <w:r w:rsidRPr="00EF20F7">
        <w:t xml:space="preserve"> procedure for one MSRP session using TLS and KMS based security.</w:t>
      </w:r>
    </w:p>
    <w:p w14:paraId="34F787A1" w14:textId="77777777" w:rsidR="00AD072D" w:rsidRPr="00EF20F7" w:rsidRDefault="00AD072D" w:rsidP="00AD072D">
      <w:pPr>
        <w:pStyle w:val="NO"/>
      </w:pPr>
      <w:r w:rsidRPr="00EF20F7">
        <w:t>NOTE:</w:t>
      </w:r>
      <w:r w:rsidRPr="00EF20F7">
        <w:tab/>
        <w:t>In the shown example it is assumed that the UE-A and the MRFC/MRFP support IETF RFC 6714 [40].</w:t>
      </w:r>
    </w:p>
    <w:p w14:paraId="171AFA64" w14:textId="77777777" w:rsidR="00AD072D" w:rsidRPr="00EF20F7" w:rsidRDefault="00AD072D" w:rsidP="00AD072D">
      <w:pPr>
        <w:pStyle w:val="TH"/>
      </w:pPr>
      <w:r w:rsidRPr="00EF20F7">
        <w:object w:dxaOrig="10831" w:dyaOrig="13011" w14:anchorId="19B60A0D">
          <v:shape id="_x0000_i1089" type="#_x0000_t75" style="width:433.6pt;height:520.4pt" o:ole="">
            <v:imagedata r:id="rId110" o:title=""/>
          </v:shape>
          <o:OLEObject Type="Embed" ProgID="Visio.Drawing.11" ShapeID="_x0000_i1089" DrawAspect="Content" ObjectID="_1678010456" r:id="rId111"/>
        </w:object>
      </w:r>
    </w:p>
    <w:p w14:paraId="01048C13" w14:textId="77777777" w:rsidR="00AD072D" w:rsidRPr="00EF20F7" w:rsidRDefault="00AD072D" w:rsidP="00AD072D">
      <w:pPr>
        <w:pStyle w:val="TF"/>
      </w:pPr>
      <w:r w:rsidRPr="00EF20F7">
        <w:t>Figure 6.2.19.2.1.1: UE connecting into a messaging conference - example call flow for e2e case</w:t>
      </w:r>
    </w:p>
    <w:p w14:paraId="267E5BCB" w14:textId="77777777" w:rsidR="00AD072D" w:rsidRPr="00EF20F7" w:rsidRDefault="00AD072D" w:rsidP="00AD072D">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 xml:space="preserve">3GPP TS 24.247 [17] and </w:t>
      </w:r>
      <w:r w:rsidRPr="00EF20F7">
        <w:rPr>
          <w:rFonts w:cs="Arial"/>
        </w:rPr>
        <w:t xml:space="preserve">with modifications described in 3GPP TS 33.328 [31]. </w:t>
      </w:r>
      <w:r w:rsidRPr="00EF20F7">
        <w:t>The procedure in the figure 6.2.19.2.1.1 for requesting e2e security for a media stream is described step-by-step with an emphasis on the additional aspects for the MRFC and the MRFP of the e2e media protection using TLS and KMS.</w:t>
      </w:r>
    </w:p>
    <w:p w14:paraId="589438A3" w14:textId="77777777" w:rsidR="00AD072D" w:rsidRPr="00EF20F7" w:rsidRDefault="00AD072D" w:rsidP="00AD072D">
      <w:pPr>
        <w:pStyle w:val="B10"/>
      </w:pPr>
      <w:r w:rsidRPr="00EF20F7">
        <w:t>1.</w:t>
      </w:r>
      <w:r w:rsidRPr="00EF20F7">
        <w:tab/>
        <w:t>Depending on the KMS and a local policy, the IMS UE-A will either interact with the KMS to obtain keys and a MIKEY-TICKET ticket usable for the MRFC, or it will create the ticket by itself.</w:t>
      </w:r>
    </w:p>
    <w:p w14:paraId="494DABE7" w14:textId="77777777" w:rsidR="00AD072D" w:rsidRPr="00EF20F7" w:rsidRDefault="00AD072D" w:rsidP="00AD072D">
      <w:pPr>
        <w:pStyle w:val="B10"/>
      </w:pPr>
      <w:r w:rsidRPr="00EF20F7">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14:paraId="43C8A79E" w14:textId="77777777" w:rsidR="00AD072D" w:rsidRPr="00EF20F7" w:rsidRDefault="00AD072D" w:rsidP="00AD072D">
      <w:pPr>
        <w:pStyle w:val="B10"/>
      </w:pPr>
      <w:r w:rsidRPr="00EF20F7">
        <w:tab/>
        <w:t xml:space="preserve">The IMS UE-A creates an SDP offer with an MSRP based media over TLS transport protocol and inserts "a=setup:actpass" SDP attribute specified in IETF RFC 4145 [36] and key management protocol "a=key-mgmt" </w:t>
      </w:r>
      <w:r w:rsidRPr="00EF20F7">
        <w:lastRenderedPageBreak/>
        <w:t>SDP attribute specified in IETF RFC 4567 [35] which indicates use of the MIKEY-TICKET ticket and contains the TRANSFER_INIT message encapsulated in a keymgmt-data field.</w:t>
      </w:r>
    </w:p>
    <w:p w14:paraId="03D3250E" w14:textId="77777777" w:rsidR="00AD072D" w:rsidRPr="00EF20F7" w:rsidRDefault="00AD072D" w:rsidP="00AD072D">
      <w:pPr>
        <w:pStyle w:val="B10"/>
      </w:pPr>
      <w:r w:rsidRPr="00EF20F7">
        <w:t>2.</w:t>
      </w:r>
      <w:r w:rsidRPr="00EF20F7">
        <w:tab/>
        <w:t>The IMS UE-A sends the SIP INVITE request with the SDP offer.</w:t>
      </w:r>
    </w:p>
    <w:p w14:paraId="56413698" w14:textId="77777777" w:rsidR="00AD072D" w:rsidRPr="00EF20F7" w:rsidRDefault="00AD072D" w:rsidP="00AD072D">
      <w:pPr>
        <w:pStyle w:val="B10"/>
      </w:pPr>
      <w:r w:rsidRPr="00EF20F7">
        <w:t>3.</w:t>
      </w:r>
      <w:r w:rsidRPr="00EF20F7">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14:paraId="1ED83B04" w14:textId="77777777" w:rsidR="00AD072D" w:rsidRPr="00EF20F7" w:rsidRDefault="00AD072D" w:rsidP="00AD072D">
      <w:pPr>
        <w:pStyle w:val="B10"/>
      </w:pPr>
      <w:r w:rsidRPr="00EF20F7">
        <w:t>4. - 6.</w:t>
      </w:r>
      <w:r w:rsidRPr="00EF20F7">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14:paraId="685CBB1A" w14:textId="77777777" w:rsidR="00AD072D" w:rsidRPr="00EF20F7" w:rsidRDefault="00AD072D" w:rsidP="00AD072D">
      <w:pPr>
        <w:pStyle w:val="B10"/>
      </w:pPr>
      <w:r w:rsidRPr="00EF20F7">
        <w:t>7.</w:t>
      </w:r>
      <w:r w:rsidRPr="00EF20F7">
        <w:tab/>
        <w:t>The MRFP sends a TCP SYN message towards the IMS UE-A to establish a TCP connection. The IMS UE-A answers with a TCP SYN ACK message and the MRFP replies with a TCP ACK message, completing the TCP connection establishment.</w:t>
      </w:r>
    </w:p>
    <w:p w14:paraId="4882CC8E" w14:textId="77777777" w:rsidR="00AD072D" w:rsidRPr="00EF20F7" w:rsidRDefault="00AD072D" w:rsidP="00AD072D">
      <w:pPr>
        <w:pStyle w:val="B10"/>
      </w:pPr>
      <w:r w:rsidRPr="00EF20F7">
        <w:t>8.</w:t>
      </w:r>
      <w:r w:rsidRPr="00EF20F7">
        <w:tab/>
        <w:t>Upon completion of the TCP connection establishment, the MRFP starts a TLS session establishment using the received Pre-Shared Key information element to set-up a TLS-PSK tunnel to protect MSRP messages.</w:t>
      </w:r>
    </w:p>
    <w:p w14:paraId="5CEE43F1" w14:textId="77777777" w:rsidR="00AD072D" w:rsidRPr="00EF20F7" w:rsidRDefault="00AD072D" w:rsidP="00AD072D">
      <w:pPr>
        <w:pStyle w:val="B10"/>
      </w:pPr>
      <w:r w:rsidRPr="00EF20F7">
        <w:t>9.</w:t>
      </w:r>
      <w:r w:rsidRPr="00EF20F7">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14:paraId="3BB16505" w14:textId="77777777" w:rsidR="00AD072D" w:rsidRPr="00EF20F7" w:rsidRDefault="00AD072D" w:rsidP="00AD072D">
      <w:pPr>
        <w:pStyle w:val="B10"/>
      </w:pPr>
      <w:r w:rsidRPr="00EF20F7">
        <w:t>10.</w:t>
      </w:r>
      <w:r w:rsidRPr="00EF20F7">
        <w:tab/>
        <w:t>The MRFC sends the SIP 200 (OK) final response (or 18x provisional response) to the SIP INVITE request with the SDP answer to the IMS UE-A.</w:t>
      </w:r>
    </w:p>
    <w:p w14:paraId="1F7D3CF2" w14:textId="77777777" w:rsidR="00AD072D" w:rsidRPr="00EF20F7" w:rsidRDefault="00AD072D" w:rsidP="00AD072D">
      <w:pPr>
        <w:pStyle w:val="B10"/>
      </w:pPr>
      <w:r w:rsidRPr="00EF20F7">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14:paraId="2297D85F" w14:textId="77777777" w:rsidR="00AD072D" w:rsidRPr="00EF20F7" w:rsidRDefault="00AD072D" w:rsidP="00AD072D">
      <w:pPr>
        <w:pStyle w:val="Heading5"/>
      </w:pPr>
      <w:bookmarkStart w:id="429" w:name="_Toc517465083"/>
      <w:bookmarkStart w:id="430" w:name="_Toc67396788"/>
      <w:r w:rsidRPr="00EF20F7">
        <w:t>6.2.19.2.2</w:t>
      </w:r>
      <w:r w:rsidRPr="00EF20F7">
        <w:tab/>
        <w:t>IMS UE terminating procedures ("dial-out" scenario) for e2e</w:t>
      </w:r>
      <w:bookmarkEnd w:id="429"/>
      <w:bookmarkEnd w:id="430"/>
    </w:p>
    <w:p w14:paraId="365480CA" w14:textId="77777777" w:rsidR="00AD072D" w:rsidRPr="00EF20F7" w:rsidRDefault="00AD072D" w:rsidP="00AD072D">
      <w:r w:rsidRPr="00EF20F7">
        <w:t xml:space="preserve">Figure 6.2.19.2.2.1 shows a </w:t>
      </w:r>
      <w:r w:rsidRPr="00EF20F7">
        <w:rPr>
          <w:lang w:eastAsia="zh-CN"/>
        </w:rPr>
        <w:t>"dial-out" conference</w:t>
      </w:r>
      <w:r w:rsidRPr="00EF20F7">
        <w:t xml:space="preserve"> procedure for one MSRP session using TLS and KMS based security.</w:t>
      </w:r>
    </w:p>
    <w:p w14:paraId="62DD9BC6" w14:textId="77777777" w:rsidR="00AD072D" w:rsidRPr="00EF20F7" w:rsidRDefault="00AD072D" w:rsidP="00AD072D">
      <w:pPr>
        <w:pStyle w:val="NO"/>
      </w:pPr>
      <w:r w:rsidRPr="00EF20F7">
        <w:t>NOTE:</w:t>
      </w:r>
      <w:r w:rsidRPr="00EF20F7">
        <w:tab/>
        <w:t>In the shown example it is assumed that the UE-B and the MRFC/MRFP support IETF RFC 6714 [40].</w:t>
      </w:r>
    </w:p>
    <w:p w14:paraId="6AADE553" w14:textId="77777777" w:rsidR="00AD072D" w:rsidRPr="00EF20F7" w:rsidRDefault="00AD072D" w:rsidP="00AD072D">
      <w:pPr>
        <w:pStyle w:val="TH"/>
      </w:pPr>
      <w:r w:rsidRPr="00EF20F7">
        <w:object w:dxaOrig="10874" w:dyaOrig="14262" w14:anchorId="77AC6292">
          <v:shape id="_x0000_i1090" type="#_x0000_t75" style="width:435.6pt;height:570.4pt" o:ole="">
            <v:imagedata r:id="rId112" o:title=""/>
          </v:shape>
          <o:OLEObject Type="Embed" ProgID="Visio.Drawing.11" ShapeID="_x0000_i1090" DrawAspect="Content" ObjectID="_1678010457" r:id="rId113"/>
        </w:object>
      </w:r>
    </w:p>
    <w:p w14:paraId="2C439EA9" w14:textId="77777777" w:rsidR="00AD072D" w:rsidRPr="00EF20F7" w:rsidRDefault="00AD072D" w:rsidP="00AD072D">
      <w:pPr>
        <w:pStyle w:val="TF"/>
      </w:pPr>
      <w:r w:rsidRPr="00EF20F7">
        <w:t>Figure 6.2.19.2.2.1: Terminating ("dial-out") example call flow for e2e case</w:t>
      </w:r>
    </w:p>
    <w:p w14:paraId="392A7663" w14:textId="440F3564" w:rsidR="00AD072D" w:rsidRPr="00EF20F7" w:rsidRDefault="00AD072D" w:rsidP="00AD072D">
      <w:r w:rsidRPr="00EF20F7">
        <w:t xml:space="preserve">The MRFC and the IMS UE-B performs an IMS </w:t>
      </w:r>
      <w:r w:rsidRPr="00EF20F7">
        <w:rPr>
          <w:lang w:eastAsia="zh-CN"/>
        </w:rPr>
        <w:t xml:space="preserve">"dial-out" conference </w:t>
      </w:r>
      <w:r w:rsidRPr="00EF20F7">
        <w:t>session set-up according to 3GPP TS 23.</w:t>
      </w:r>
      <w:r w:rsidRPr="00EF20F7">
        <w:rPr>
          <w:rFonts w:cs="Arial"/>
        </w:rPr>
        <w:t>228</w:t>
      </w:r>
      <w:r w:rsidR="001B11EB">
        <w:rPr>
          <w:rFonts w:cs="Arial"/>
        </w:rPr>
        <w:t> </w:t>
      </w:r>
      <w:r w:rsidR="001B11EB" w:rsidRPr="00EF20F7">
        <w:rPr>
          <w:rFonts w:cs="Arial"/>
        </w:rPr>
        <w:t>[</w:t>
      </w:r>
      <w:r w:rsidRPr="00EF20F7">
        <w:rPr>
          <w:rFonts w:cs="Arial"/>
        </w:rPr>
        <w:t xml:space="preserve">1], </w:t>
      </w:r>
      <w:r w:rsidRPr="00EF20F7">
        <w:t xml:space="preserve">3GPP TS 24.147 [4] and </w:t>
      </w:r>
      <w:r w:rsidRPr="00EF20F7">
        <w:rPr>
          <w:rFonts w:cs="Arial"/>
        </w:rPr>
        <w:t>with modifications described in 3GPP TS 33.328 [31].</w:t>
      </w:r>
    </w:p>
    <w:p w14:paraId="2D0C8843" w14:textId="77777777" w:rsidR="00AD072D" w:rsidRPr="00EF20F7" w:rsidRDefault="00AD072D" w:rsidP="00AD072D">
      <w:r w:rsidRPr="00EF20F7">
        <w:t>The procedure in the figure 6.2.19.2.2.1 for requesting e2e security for a media stream is described step-by-step with an emphasis on the additional aspects for the MRFC and the MRFP of the e2e media protection using TLS and KMS.</w:t>
      </w:r>
    </w:p>
    <w:p w14:paraId="54D43314" w14:textId="77777777" w:rsidR="00AD072D" w:rsidRPr="00EF20F7" w:rsidRDefault="00AD072D" w:rsidP="00AD072D">
      <w:pPr>
        <w:pStyle w:val="B10"/>
      </w:pPr>
      <w:r w:rsidRPr="00EF20F7">
        <w:t>1.</w:t>
      </w:r>
      <w:r w:rsidRPr="00EF20F7">
        <w:tab/>
      </w:r>
      <w:r w:rsidRPr="00EF20F7">
        <w:rPr>
          <w:lang w:eastAsia="zh-CN"/>
        </w:rPr>
        <w:t xml:space="preserve">The MRFC receives a trigger to create an ad-hoc conference. </w:t>
      </w:r>
      <w:r w:rsidRPr="00EF20F7">
        <w:t xml:space="preserve">Depending on the KMS and a local policy, the </w:t>
      </w:r>
      <w:r w:rsidRPr="00EF20F7">
        <w:rPr>
          <w:lang w:eastAsia="zh-CN"/>
        </w:rPr>
        <w:t>MRFC</w:t>
      </w:r>
      <w:r w:rsidRPr="00EF20F7">
        <w:t xml:space="preserve"> will either interact with the KMS to obtain keys and a MIKEY-TICKET ticket usable for the IMS UE-B, or it will create the ticket by itself. In the latter case, MIKEY-TICKET mode 3 as specified in </w:t>
      </w:r>
      <w:r w:rsidRPr="00EF20F7">
        <w:lastRenderedPageBreak/>
        <w:t xml:space="preserve">IETF RFC 6043 [33] is used, and the </w:t>
      </w:r>
      <w:r w:rsidRPr="00EF20F7">
        <w:rPr>
          <w:lang w:eastAsia="zh-CN"/>
        </w:rPr>
        <w:t>MRFC</w:t>
      </w:r>
      <w:r w:rsidRPr="00EF20F7">
        <w:t xml:space="preserve"> will then perform all key and ticket generation functions otherwise performed by the KMS.</w:t>
      </w:r>
    </w:p>
    <w:p w14:paraId="6BB85DB4" w14:textId="77777777" w:rsidR="00AD072D" w:rsidRPr="00EF20F7" w:rsidRDefault="00AD072D" w:rsidP="00AD072D">
      <w:pPr>
        <w:pStyle w:val="B10"/>
      </w:pPr>
      <w:r w:rsidRPr="00EF20F7">
        <w:tab/>
        <w:t xml:space="preserve">The </w:t>
      </w:r>
      <w:r w:rsidRPr="00EF20F7">
        <w:rPr>
          <w:lang w:eastAsia="zh-CN"/>
        </w:rPr>
        <w:t>MRFC</w:t>
      </w:r>
      <w:r w:rsidRPr="00EF20F7">
        <w:t xml:space="preserve"> generates the TRANSFER_INIT message according to IETF RFC 6043 [33]. The identities of the initiator and the responder in the message are the KMS user identities derived from the URI's in the To and From header fields in the SIP INVITE request.</w:t>
      </w:r>
    </w:p>
    <w:p w14:paraId="1AEFC19F" w14:textId="77777777" w:rsidR="00AD072D" w:rsidRPr="00EF20F7" w:rsidRDefault="00AD072D" w:rsidP="00AD072D">
      <w:pPr>
        <w:pStyle w:val="B10"/>
      </w:pPr>
      <w:r w:rsidRPr="00EF20F7">
        <w:tab/>
        <w:t>A single Crypto Session is included in the TRANSFER_INIT message as described in Annex H.3 of 3GPP TS 33.328 [31]. The protocol type in the Crypto Session is set to TLS.</w:t>
      </w:r>
    </w:p>
    <w:p w14:paraId="7AE3B4B8" w14:textId="77777777" w:rsidR="00AD072D" w:rsidRPr="00EF20F7" w:rsidRDefault="00AD072D" w:rsidP="00AD072D">
      <w:pPr>
        <w:pStyle w:val="B10"/>
      </w:pPr>
      <w:r w:rsidRPr="00EF20F7">
        <w:t>2. - 4.</w:t>
      </w:r>
      <w:r w:rsidRPr="00EF20F7">
        <w:tab/>
        <w:t>The MRFC uses the "Reserve IMS resources" procedure to request a termination for "TCP/TLS/MSRP" media towards the IMS UE-B.</w:t>
      </w:r>
    </w:p>
    <w:p w14:paraId="0C98ED62" w14:textId="77777777" w:rsidR="00AD072D" w:rsidRPr="00EF20F7" w:rsidRDefault="00AD072D" w:rsidP="00AD072D">
      <w:pPr>
        <w:pStyle w:val="B10"/>
      </w:pPr>
      <w:r w:rsidRPr="00EF20F7">
        <w:t>5.</w:t>
      </w:r>
      <w:r w:rsidRPr="00EF20F7">
        <w:tab/>
        <w:t xml:space="preserve">The </w:t>
      </w:r>
      <w:r w:rsidRPr="00EF20F7">
        <w:rPr>
          <w:lang w:eastAsia="zh-CN"/>
        </w:rPr>
        <w:t>MRFC</w:t>
      </w:r>
      <w:r w:rsidRPr="00EF20F7">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14:paraId="61D789DD" w14:textId="77777777" w:rsidR="00AD072D" w:rsidRPr="00EF20F7" w:rsidRDefault="00AD072D" w:rsidP="00AD072D">
      <w:pPr>
        <w:pStyle w:val="B10"/>
      </w:pPr>
      <w:r w:rsidRPr="00EF20F7">
        <w:t>6.</w:t>
      </w:r>
      <w:r w:rsidRPr="00EF20F7">
        <w:tab/>
        <w:t xml:space="preserve">The </w:t>
      </w:r>
      <w:r w:rsidRPr="00EF20F7">
        <w:rPr>
          <w:lang w:eastAsia="zh-CN"/>
        </w:rPr>
        <w:t>MRFC</w:t>
      </w:r>
      <w:r w:rsidRPr="00EF20F7">
        <w:t xml:space="preserve"> sends the SIP INVITE request with the SDP offer to the IMS UE-B.</w:t>
      </w:r>
    </w:p>
    <w:p w14:paraId="24D0C525" w14:textId="77777777" w:rsidR="00AD072D" w:rsidRPr="00EF20F7" w:rsidRDefault="00AD072D" w:rsidP="00AD072D">
      <w:pPr>
        <w:pStyle w:val="B10"/>
      </w:pPr>
      <w:r w:rsidRPr="00EF20F7">
        <w:t>7.</w:t>
      </w:r>
      <w:r w:rsidRPr="00EF20F7">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14:paraId="7827D875" w14:textId="77777777" w:rsidR="00AD072D" w:rsidRPr="00EF20F7" w:rsidRDefault="00AD072D" w:rsidP="00AD072D">
      <w:pPr>
        <w:pStyle w:val="B10"/>
      </w:pPr>
      <w:r w:rsidRPr="00EF20F7">
        <w:t>8.</w:t>
      </w:r>
      <w:r w:rsidRPr="00EF20F7">
        <w:tab/>
        <w:t>The IMS UE-B includes the MIKEY-TICKET response in the TRANSFER_RESP message created according to IETF RFC 6043 [33]. The IMS UE-B inserts the key management protocol "a=key-mgmt" SDP attribute specified in IETF RFC 4567 [35].</w:t>
      </w:r>
    </w:p>
    <w:p w14:paraId="2BA7ED4D" w14:textId="77777777" w:rsidR="00AD072D" w:rsidRPr="00EF20F7" w:rsidRDefault="00AD072D" w:rsidP="00AD072D">
      <w:pPr>
        <w:pStyle w:val="B10"/>
      </w:pPr>
      <w:r w:rsidRPr="00EF20F7">
        <w:tab/>
        <w:t>The IMS UE-B sends the SIP 200 (OK) final response (or 18x provisional response) to the SIP INVITE request with an SDP answer.</w:t>
      </w:r>
    </w:p>
    <w:p w14:paraId="644772EB" w14:textId="77777777" w:rsidR="00AD072D" w:rsidRPr="00EF20F7" w:rsidRDefault="00AD072D" w:rsidP="00AD072D">
      <w:pPr>
        <w:pStyle w:val="B10"/>
      </w:pPr>
      <w:r w:rsidRPr="00EF20F7">
        <w:t>9. - 11.</w:t>
      </w:r>
      <w:r w:rsidRPr="00EF20F7">
        <w:tab/>
        <w:t xml:space="preserve">After receiving the SIP 200 (OK) final response (or 18x provisional response) to the SIP INVITE request with the SDP answer the </w:t>
      </w:r>
      <w:r w:rsidRPr="00EF20F7">
        <w:rPr>
          <w:lang w:eastAsia="zh-CN"/>
        </w:rPr>
        <w:t>MRFC</w:t>
      </w:r>
      <w:r w:rsidRPr="00EF20F7">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14:paraId="24109A4F" w14:textId="77777777" w:rsidR="00AD072D" w:rsidRPr="00EF20F7" w:rsidRDefault="00AD072D" w:rsidP="00AD072D">
      <w:pPr>
        <w:pStyle w:val="B10"/>
      </w:pPr>
      <w:r w:rsidRPr="00EF20F7">
        <w:tab/>
        <w:t xml:space="preserve">The </w:t>
      </w:r>
      <w:r w:rsidRPr="00EF20F7">
        <w:rPr>
          <w:lang w:eastAsia="zh-CN"/>
        </w:rPr>
        <w:t>MRFC</w:t>
      </w:r>
      <w:r w:rsidRPr="00EF20F7">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14:paraId="2BFC829F" w14:textId="77777777" w:rsidR="00AD072D" w:rsidRPr="00EF20F7" w:rsidRDefault="00AD072D" w:rsidP="00AD072D">
      <w:pPr>
        <w:pStyle w:val="B10"/>
      </w:pPr>
      <w:r w:rsidRPr="00EF20F7">
        <w:t>12.</w:t>
      </w:r>
      <w:r w:rsidRPr="00EF20F7">
        <w:tab/>
        <w:t xml:space="preserve">The IMS UE-B sends a TCP SYN message towards the </w:t>
      </w:r>
      <w:r w:rsidRPr="00EF20F7">
        <w:rPr>
          <w:lang w:eastAsia="zh-CN"/>
        </w:rPr>
        <w:t>MRFP</w:t>
      </w:r>
      <w:r w:rsidRPr="00EF20F7">
        <w:t xml:space="preserve"> to establish a TCP connection. The </w:t>
      </w:r>
      <w:r w:rsidRPr="00EF20F7">
        <w:rPr>
          <w:lang w:eastAsia="zh-CN"/>
        </w:rPr>
        <w:t>MRFP</w:t>
      </w:r>
      <w:r w:rsidRPr="00EF20F7">
        <w:t xml:space="preserve"> answers with a TCP SYN ACK message and the IMS UE-B replies with a TCP ACK message, completing the TCP connection establishment.</w:t>
      </w:r>
    </w:p>
    <w:p w14:paraId="112BD0E7" w14:textId="77777777" w:rsidR="00AD072D" w:rsidRPr="00EF20F7" w:rsidRDefault="00AD072D" w:rsidP="00AD072D">
      <w:pPr>
        <w:pStyle w:val="B10"/>
      </w:pPr>
      <w:r w:rsidRPr="00EF20F7">
        <w:t>13.</w:t>
      </w:r>
      <w:r w:rsidRPr="00EF20F7">
        <w:tab/>
        <w:t>Upon completion of the TCP connection establishment, the IMS UE-B starts a TLS session establishment using the received Pre-Shared Key information element to set-up a TLS-PSK tunnel to protect MSRP messages.</w:t>
      </w:r>
    </w:p>
    <w:p w14:paraId="58F9D7CD" w14:textId="77777777" w:rsidR="00AD072D" w:rsidRPr="00EF20F7" w:rsidRDefault="00AD072D" w:rsidP="00AD072D">
      <w:pPr>
        <w:pStyle w:val="Heading4"/>
      </w:pPr>
      <w:bookmarkStart w:id="431" w:name="_Toc517465084"/>
      <w:bookmarkStart w:id="432" w:name="_Toc67396789"/>
      <w:r w:rsidRPr="00EF20F7">
        <w:t>6.2.19.3</w:t>
      </w:r>
      <w:r w:rsidRPr="00EF20F7">
        <w:tab/>
        <w:t>Specific procedures for Floor Control Service (BFCP)</w:t>
      </w:r>
      <w:bookmarkEnd w:id="431"/>
      <w:bookmarkEnd w:id="432"/>
    </w:p>
    <w:p w14:paraId="03D8C1EC" w14:textId="77777777" w:rsidR="00AD072D" w:rsidRPr="00EF20F7" w:rsidRDefault="00AD072D" w:rsidP="00AD072D">
      <w:pPr>
        <w:pStyle w:val="Heading5"/>
      </w:pPr>
      <w:bookmarkStart w:id="433" w:name="_Toc517465085"/>
      <w:bookmarkStart w:id="434" w:name="_Toc67396790"/>
      <w:r w:rsidRPr="00EF20F7">
        <w:t>6.2.19.3.1</w:t>
      </w:r>
      <w:r w:rsidRPr="00EF20F7">
        <w:tab/>
        <w:t>IMS UE requesting e2e protected Floor control connection</w:t>
      </w:r>
      <w:bookmarkEnd w:id="433"/>
      <w:bookmarkEnd w:id="434"/>
    </w:p>
    <w:p w14:paraId="2D94242C" w14:textId="77777777" w:rsidR="00AD072D" w:rsidRPr="00EF20F7" w:rsidRDefault="00AD072D" w:rsidP="00AD072D">
      <w:r w:rsidRPr="00EF20F7">
        <w:t xml:space="preserve">Figure 6.2.19.3.1.1 shows a </w:t>
      </w:r>
      <w:r w:rsidRPr="00EF20F7">
        <w:rPr>
          <w:lang w:eastAsia="zh-CN"/>
        </w:rPr>
        <w:t>"dial-in" conference</w:t>
      </w:r>
      <w:r w:rsidRPr="00EF20F7">
        <w:t xml:space="preserve"> procedure for one BFCP session with an e2e media protection using TLS and KMS based security.</w:t>
      </w:r>
    </w:p>
    <w:p w14:paraId="273C709F" w14:textId="77777777" w:rsidR="00AD072D" w:rsidRPr="00EF20F7" w:rsidRDefault="00AD072D" w:rsidP="00AD072D">
      <w:pPr>
        <w:pStyle w:val="TH"/>
      </w:pPr>
      <w:r w:rsidRPr="00EF20F7">
        <w:object w:dxaOrig="10761" w:dyaOrig="12844" w14:anchorId="2B4E70AE">
          <v:shape id="_x0000_i1091" type="#_x0000_t75" style="width:430.4pt;height:513.6pt" o:ole="">
            <v:imagedata r:id="rId114" o:title=""/>
          </v:shape>
          <o:OLEObject Type="Embed" ProgID="Visio.Drawing.11" ShapeID="_x0000_i1091" DrawAspect="Content" ObjectID="_1678010458" r:id="rId115"/>
        </w:object>
      </w:r>
    </w:p>
    <w:p w14:paraId="54B945EC" w14:textId="77777777" w:rsidR="00AD072D" w:rsidRPr="00EF20F7" w:rsidRDefault="00AD072D" w:rsidP="00AD072D">
      <w:pPr>
        <w:pStyle w:val="TF"/>
      </w:pPr>
      <w:r w:rsidRPr="00EF20F7">
        <w:t>Figure 6.2.19.3.1.1: UE requesting Floor control connection with FCS/MRFP - example call flow for e2e case</w:t>
      </w:r>
    </w:p>
    <w:p w14:paraId="62BC577B" w14:textId="77777777" w:rsidR="00AD072D" w:rsidRPr="00EF20F7" w:rsidRDefault="00AD072D" w:rsidP="00AD072D">
      <w:r w:rsidRPr="00EF20F7">
        <w:t xml:space="preserve">The IMS UE-A wants </w:t>
      </w:r>
      <w:r w:rsidRPr="00EF20F7">
        <w:rPr>
          <w:color w:val="000000"/>
          <w:lang w:eastAsia="zh-CN"/>
        </w:rPr>
        <w:t xml:space="preserve">to establish a </w:t>
      </w:r>
      <w:r w:rsidRPr="00EF20F7">
        <w:rPr>
          <w:lang w:eastAsia="zh-CN"/>
        </w:rPr>
        <w:t>Floor control connection</w:t>
      </w:r>
      <w:r w:rsidRPr="00EF20F7">
        <w:rPr>
          <w:color w:val="000000"/>
          <w:lang w:eastAsia="zh-CN"/>
        </w:rPr>
        <w:t xml:space="preserve"> with </w:t>
      </w:r>
      <w:r w:rsidRPr="00EF20F7">
        <w:rPr>
          <w:lang w:eastAsia="zh-CN"/>
        </w:rPr>
        <w:t>a Floor Control Server (FCS), located in the MRFP</w:t>
      </w:r>
      <w:r w:rsidRPr="00EF20F7">
        <w:t xml:space="preserve">. The IMS UE-A and the MRFC perform a </w:t>
      </w:r>
      <w:r w:rsidRPr="00EF20F7">
        <w:rPr>
          <w:lang w:eastAsia="zh-CN"/>
        </w:rPr>
        <w:t>Floor control connection</w:t>
      </w:r>
      <w:r w:rsidRPr="00EF20F7">
        <w:rPr>
          <w:color w:val="000000"/>
          <w:lang w:eastAsia="zh-CN"/>
        </w:rPr>
        <w:t xml:space="preserve"> </w:t>
      </w:r>
      <w:r w:rsidRPr="00EF20F7">
        <w:t>set-up according to 3GPP TS 23.</w:t>
      </w:r>
      <w:r w:rsidRPr="00EF20F7">
        <w:rPr>
          <w:rFonts w:cs="Arial"/>
        </w:rPr>
        <w:t xml:space="preserve">228 [3], </w:t>
      </w:r>
      <w:r w:rsidRPr="00EF20F7">
        <w:t xml:space="preserve">3GPP TS 24.147 [21] and </w:t>
      </w:r>
      <w:r w:rsidRPr="00EF20F7">
        <w:rPr>
          <w:rFonts w:cs="Arial"/>
        </w:rPr>
        <w:t>with modifications described in 3GPP TS 33.328 [2].</w:t>
      </w:r>
    </w:p>
    <w:p w14:paraId="6E750756" w14:textId="77777777" w:rsidR="00AD072D" w:rsidRPr="00EF20F7" w:rsidRDefault="00AD072D" w:rsidP="00AD072D">
      <w:r w:rsidRPr="00EF20F7">
        <w:t xml:space="preserve">The procedure in the figure 6.2.19.3.1.1 for requesting e2e security of the </w:t>
      </w:r>
      <w:r w:rsidRPr="00EF20F7">
        <w:rPr>
          <w:lang w:eastAsia="zh-CN"/>
        </w:rPr>
        <w:t>Floor control connection</w:t>
      </w:r>
      <w:r w:rsidRPr="00EF20F7">
        <w:rPr>
          <w:color w:val="000000"/>
          <w:lang w:eastAsia="zh-CN"/>
        </w:rPr>
        <w:t xml:space="preserve"> </w:t>
      </w:r>
      <w:r w:rsidRPr="00EF20F7">
        <w:t>is described step-by-step with an emphasis on the additional aspects for the MRFC and the MRFP of the e2e media protection using TLS and KMS.</w:t>
      </w:r>
    </w:p>
    <w:p w14:paraId="1AA75F89" w14:textId="77777777" w:rsidR="00AD072D" w:rsidRPr="00EF20F7" w:rsidRDefault="00AD072D" w:rsidP="00AD072D">
      <w:pPr>
        <w:pStyle w:val="B10"/>
      </w:pPr>
      <w:r w:rsidRPr="00EF20F7">
        <w:t>1.</w:t>
      </w:r>
      <w:r w:rsidRPr="00EF20F7">
        <w:tab/>
        <w:t xml:space="preserve">As step 1 in </w:t>
      </w:r>
      <w:r w:rsidR="00975A8F">
        <w:t>clause</w:t>
      </w:r>
      <w:r w:rsidRPr="00EF20F7">
        <w:t> 6.2.19.2.1.</w:t>
      </w:r>
    </w:p>
    <w:p w14:paraId="2208D6D3" w14:textId="77777777" w:rsidR="00AD072D" w:rsidRPr="00EF20F7" w:rsidRDefault="00AD072D" w:rsidP="00AD072D">
      <w:pPr>
        <w:pStyle w:val="B10"/>
      </w:pPr>
      <w:r w:rsidRPr="00EF20F7">
        <w:t>2.</w:t>
      </w:r>
      <w:r w:rsidRPr="00EF20F7">
        <w:tab/>
        <w:t xml:space="preserve">As step 2 in </w:t>
      </w:r>
      <w:r w:rsidR="00975A8F">
        <w:t>clause</w:t>
      </w:r>
      <w:r w:rsidRPr="00EF20F7">
        <w:t> 6.2.19.2.1 with the exception that SDP offer indicates "TCP/TLS/BFCP" as transport protocol.</w:t>
      </w:r>
    </w:p>
    <w:p w14:paraId="48261E24" w14:textId="77777777" w:rsidR="00AD072D" w:rsidRPr="00EF20F7" w:rsidRDefault="00AD072D" w:rsidP="00AD072D">
      <w:pPr>
        <w:pStyle w:val="B10"/>
      </w:pPr>
      <w:r w:rsidRPr="00EF20F7">
        <w:t>3.</w:t>
      </w:r>
      <w:r w:rsidRPr="00EF20F7">
        <w:tab/>
        <w:t xml:space="preserve">As step 3 in </w:t>
      </w:r>
      <w:r w:rsidR="00975A8F">
        <w:t>clause</w:t>
      </w:r>
      <w:r w:rsidRPr="00EF20F7">
        <w:t> 6.2.19.2.1.</w:t>
      </w:r>
    </w:p>
    <w:p w14:paraId="795F1B79" w14:textId="77777777" w:rsidR="00AD072D" w:rsidRPr="00EF20F7" w:rsidRDefault="00AD072D" w:rsidP="00AD072D">
      <w:pPr>
        <w:pStyle w:val="B10"/>
      </w:pPr>
      <w:r w:rsidRPr="00EF20F7">
        <w:lastRenderedPageBreak/>
        <w:t>4. - 6.</w:t>
      </w:r>
      <w:r w:rsidRPr="00EF20F7">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14:paraId="50ADED56" w14:textId="77777777" w:rsidR="00AD072D" w:rsidRPr="00EF20F7" w:rsidRDefault="00AD072D" w:rsidP="00AD072D">
      <w:pPr>
        <w:pStyle w:val="B10"/>
      </w:pPr>
      <w:r w:rsidRPr="00EF20F7">
        <w:t>7.</w:t>
      </w:r>
      <w:r w:rsidRPr="00EF20F7">
        <w:tab/>
        <w:t xml:space="preserve">As step 7 in </w:t>
      </w:r>
      <w:r w:rsidR="00975A8F">
        <w:t>clause</w:t>
      </w:r>
      <w:r w:rsidRPr="00EF20F7">
        <w:t> 6.2.19.2.1.</w:t>
      </w:r>
    </w:p>
    <w:p w14:paraId="3B76EA2A" w14:textId="77777777" w:rsidR="00AD072D" w:rsidRPr="00EF20F7" w:rsidRDefault="00AD072D" w:rsidP="00AD072D">
      <w:pPr>
        <w:pStyle w:val="B10"/>
      </w:pPr>
      <w:r w:rsidRPr="00EF20F7">
        <w:t>8.</w:t>
      </w:r>
      <w:r w:rsidRPr="00EF20F7">
        <w:tab/>
        <w:t xml:space="preserve">As step 9 in </w:t>
      </w:r>
      <w:r w:rsidR="00975A8F">
        <w:t>clause</w:t>
      </w:r>
      <w:r w:rsidRPr="00EF20F7">
        <w:t> 6.2.19.2.1.</w:t>
      </w:r>
    </w:p>
    <w:p w14:paraId="5C0212A4" w14:textId="77777777" w:rsidR="00AD072D" w:rsidRPr="00EF20F7" w:rsidRDefault="00AD072D" w:rsidP="00AD072D">
      <w:pPr>
        <w:pStyle w:val="B10"/>
      </w:pPr>
      <w:r w:rsidRPr="00EF20F7">
        <w:t>9.</w:t>
      </w:r>
      <w:r w:rsidRPr="00EF20F7">
        <w:tab/>
        <w:t xml:space="preserve">As step 10 in </w:t>
      </w:r>
      <w:r w:rsidR="00975A8F">
        <w:t>clause</w:t>
      </w:r>
      <w:r w:rsidRPr="00EF20F7">
        <w:t> 6.2.19.2.1 with the exception that the SDP answer indicates "TCP/TLS/BFCP" as transport protocol.</w:t>
      </w:r>
    </w:p>
    <w:p w14:paraId="5691FF0F" w14:textId="77777777" w:rsidR="00AD072D" w:rsidRPr="00EF20F7" w:rsidRDefault="00AD072D" w:rsidP="00AD072D">
      <w:pPr>
        <w:pStyle w:val="B10"/>
      </w:pPr>
      <w:r w:rsidRPr="00EF20F7">
        <w:t>10.</w:t>
      </w:r>
      <w:r w:rsidRPr="00EF20F7">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14:paraId="39F2C85A" w14:textId="77777777" w:rsidR="00AD072D" w:rsidRPr="00EF20F7" w:rsidRDefault="00AD072D" w:rsidP="00AD072D">
      <w:pPr>
        <w:pStyle w:val="Heading4"/>
        <w:rPr>
          <w:lang w:val="fr-FR"/>
        </w:rPr>
      </w:pPr>
      <w:bookmarkStart w:id="435" w:name="_Toc517465086"/>
      <w:bookmarkStart w:id="436" w:name="_Toc67396791"/>
      <w:r w:rsidRPr="00EF20F7">
        <w:rPr>
          <w:lang w:val="fr-FR"/>
        </w:rPr>
        <w:t>6.2.19.4</w:t>
      </w:r>
      <w:r w:rsidRPr="00EF20F7">
        <w:rPr>
          <w:lang w:val="fr-FR"/>
        </w:rPr>
        <w:tab/>
        <w:t>TLS session establishment Failure Indication</w:t>
      </w:r>
      <w:bookmarkEnd w:id="435"/>
      <w:bookmarkEnd w:id="436"/>
    </w:p>
    <w:p w14:paraId="31FCFFBC" w14:textId="77777777" w:rsidR="00AD072D" w:rsidRPr="00EF20F7" w:rsidRDefault="00AD072D" w:rsidP="00AD072D">
      <w:r w:rsidRPr="00EF20F7">
        <w:t>The MRFP shall use a Notify TLS session establishment Failure Indication procedure to report TLS session establishment related failures.</w:t>
      </w:r>
    </w:p>
    <w:p w14:paraId="51EB9D5F" w14:textId="77777777" w:rsidR="00AD072D" w:rsidRPr="00EF20F7" w:rsidRDefault="00AD072D" w:rsidP="00AD072D">
      <w:r w:rsidRPr="00EF20F7">
        <w:t xml:space="preserve">The </w:t>
      </w:r>
      <w:r w:rsidRPr="00EF20F7">
        <w:rPr>
          <w:lang w:eastAsia="zh-CN"/>
        </w:rPr>
        <w:t>figure </w:t>
      </w:r>
      <w:r w:rsidRPr="00EF20F7">
        <w:t>6.2.</w:t>
      </w:r>
      <w:r w:rsidRPr="00EF20F7">
        <w:rPr>
          <w:lang w:eastAsia="ko-KR"/>
        </w:rPr>
        <w:t xml:space="preserve">19.4.1 </w:t>
      </w:r>
      <w:r w:rsidRPr="00EF20F7">
        <w:t>shows the message sequence chart</w:t>
      </w:r>
      <w:r w:rsidRPr="00EF20F7">
        <w:rPr>
          <w:lang w:eastAsia="zh-CN"/>
        </w:rPr>
        <w:t xml:space="preserve"> example</w:t>
      </w:r>
      <w:r w:rsidRPr="00EF20F7">
        <w:t xml:space="preserve"> when the MRFP reports an unsuccessful TLS session set-up to the MRFC.</w:t>
      </w:r>
    </w:p>
    <w:p w14:paraId="570129B1" w14:textId="77777777" w:rsidR="00AD072D" w:rsidRPr="00EF20F7" w:rsidRDefault="00AD072D" w:rsidP="00AD072D">
      <w:pPr>
        <w:pStyle w:val="TH"/>
      </w:pPr>
      <w:r w:rsidRPr="00EF20F7">
        <w:object w:dxaOrig="7855" w:dyaOrig="4610" w14:anchorId="7B457D94">
          <v:shape id="_x0000_i1092" type="#_x0000_t75" style="width:392.8pt;height:230pt" o:ole="">
            <v:imagedata r:id="rId116" o:title=""/>
          </v:shape>
          <o:OLEObject Type="Embed" ProgID="Visio.Drawing.11" ShapeID="_x0000_i1092" DrawAspect="Content" ObjectID="_1678010459" r:id="rId117"/>
        </w:object>
      </w:r>
    </w:p>
    <w:p w14:paraId="62A93F85" w14:textId="77777777" w:rsidR="00AD072D" w:rsidRPr="00EF20F7" w:rsidRDefault="00AD072D" w:rsidP="00AD072D">
      <w:pPr>
        <w:pStyle w:val="TF"/>
        <w:rPr>
          <w:lang w:val="fr-FR"/>
        </w:rPr>
      </w:pPr>
      <w:r w:rsidRPr="00EF20F7">
        <w:rPr>
          <w:lang w:val="fr-FR"/>
        </w:rPr>
        <w:t>Figure 6.2.19.4.1: TLS session establishment Failure Indication</w:t>
      </w:r>
    </w:p>
    <w:p w14:paraId="11F6B174" w14:textId="77777777" w:rsidR="00AD072D" w:rsidRPr="00EF20F7" w:rsidRDefault="00AD072D" w:rsidP="00AD072D">
      <w:pPr>
        <w:pStyle w:val="Heading3"/>
      </w:pPr>
      <w:bookmarkStart w:id="437" w:name="_Toc517465087"/>
      <w:bookmarkStart w:id="438" w:name="_Toc67396792"/>
      <w:r w:rsidRPr="00EF20F7">
        <w:t>6.2.20</w:t>
      </w:r>
      <w:r w:rsidRPr="00EF20F7">
        <w:tab/>
        <w:t>TCP bearer connection control</w:t>
      </w:r>
      <w:bookmarkEnd w:id="437"/>
      <w:bookmarkEnd w:id="438"/>
    </w:p>
    <w:p w14:paraId="40026457" w14:textId="77777777" w:rsidR="00AD072D" w:rsidRPr="00EF20F7" w:rsidRDefault="00AD072D" w:rsidP="00AD072D">
      <w:pPr>
        <w:pStyle w:val="Heading4"/>
      </w:pPr>
      <w:bookmarkStart w:id="439" w:name="_Toc517465088"/>
      <w:bookmarkStart w:id="440" w:name="_Toc67396793"/>
      <w:r w:rsidRPr="00EF20F7">
        <w:t>6.2.20.1</w:t>
      </w:r>
      <w:r w:rsidRPr="00EF20F7">
        <w:tab/>
        <w:t>TCP connection establishment</w:t>
      </w:r>
      <w:bookmarkEnd w:id="439"/>
      <w:bookmarkEnd w:id="440"/>
    </w:p>
    <w:p w14:paraId="36D03619" w14:textId="77777777" w:rsidR="00AD072D" w:rsidRPr="00EF20F7" w:rsidRDefault="00AD072D" w:rsidP="00AD072D">
      <w:r w:rsidRPr="00EF20F7">
        <w:t>Figure 6.2.20.1.1 shows an example call flow for a MSRP session set-up procedure, where the UE wants to join a messaging conference.</w:t>
      </w:r>
    </w:p>
    <w:p w14:paraId="6CB82469" w14:textId="77777777" w:rsidR="00AD072D" w:rsidRPr="00EF20F7" w:rsidRDefault="00AD072D" w:rsidP="00AD072D">
      <w:pPr>
        <w:pStyle w:val="TH"/>
      </w:pPr>
      <w:r w:rsidRPr="00EF20F7">
        <w:object w:dxaOrig="11129" w:dyaOrig="11129" w14:anchorId="33EF83B6">
          <v:shape id="_x0000_i1093" type="#_x0000_t75" style="width:445.2pt;height:445.2pt" o:ole="">
            <v:imagedata r:id="rId118" o:title=""/>
          </v:shape>
          <o:OLEObject Type="Embed" ProgID="Visio.Drawing.11" ShapeID="_x0000_i1093" DrawAspect="Content" ObjectID="_1678010460" r:id="rId119"/>
        </w:object>
      </w:r>
    </w:p>
    <w:p w14:paraId="6F59CD59" w14:textId="77777777" w:rsidR="00AD072D" w:rsidRPr="00EF20F7" w:rsidRDefault="00AD072D" w:rsidP="00AD072D">
      <w:pPr>
        <w:pStyle w:val="NF"/>
      </w:pPr>
      <w:r w:rsidRPr="00EF20F7">
        <w:t>NOTE:</w:t>
      </w:r>
      <w:r w:rsidRPr="00EF20F7">
        <w:tab/>
        <w:t>In the shown example it is assumed that the UE-A and the MRFC/MRFP support IETF RFC 6714 [40].</w:t>
      </w:r>
    </w:p>
    <w:p w14:paraId="6327BD40" w14:textId="77777777" w:rsidR="00AD072D" w:rsidRPr="00EF20F7" w:rsidRDefault="00AD072D" w:rsidP="00AD072D">
      <w:pPr>
        <w:pStyle w:val="NF"/>
      </w:pPr>
    </w:p>
    <w:p w14:paraId="06942C13" w14:textId="77777777" w:rsidR="00AD072D" w:rsidRPr="00EF20F7" w:rsidRDefault="00AD072D" w:rsidP="00AD072D">
      <w:pPr>
        <w:pStyle w:val="TF"/>
      </w:pPr>
      <w:r w:rsidRPr="00EF20F7">
        <w:t>Figure 6.2.20.1.1: UE connecting into a messaging conference</w:t>
      </w:r>
    </w:p>
    <w:p w14:paraId="7D6B96FC" w14:textId="77777777" w:rsidR="00AD072D" w:rsidRPr="00EF20F7" w:rsidRDefault="00AD072D" w:rsidP="00AD072D">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3GPP TS 24.247 [17] and 3GPP TS 24.147 [4]</w:t>
      </w:r>
      <w:r w:rsidRPr="00EF20F7">
        <w:rPr>
          <w:rFonts w:cs="Arial"/>
        </w:rPr>
        <w:t xml:space="preserve">. </w:t>
      </w:r>
      <w:r w:rsidRPr="00EF20F7">
        <w:t>The procedure in the figure 6.2.20.1.1 is described step-by-step with an emphasis on the additional aspects for the MRFC and the MRFP of the TCP connection establishment.</w:t>
      </w:r>
    </w:p>
    <w:p w14:paraId="238C49B2" w14:textId="77777777" w:rsidR="00AD072D" w:rsidRPr="00EF20F7" w:rsidRDefault="00AD072D" w:rsidP="00AD072D">
      <w:pPr>
        <w:pStyle w:val="B10"/>
      </w:pPr>
      <w:r w:rsidRPr="00EF20F7">
        <w:t>1.</w:t>
      </w:r>
      <w:r w:rsidRPr="00EF20F7">
        <w:tab/>
        <w:t>The IMS UE-A wants to join a messaging conference. For this purpose the IMS UE-A assigns a local TCP port number for the MSRP communication and builds an SDP offer containing the "a=setup:actpass" SDP attribute specified in IETF RFC 4145 [36].</w:t>
      </w:r>
    </w:p>
    <w:p w14:paraId="57F3E6C9" w14:textId="77777777" w:rsidR="00AD072D" w:rsidRPr="00EF20F7" w:rsidRDefault="00AD072D" w:rsidP="00AD072D">
      <w:pPr>
        <w:pStyle w:val="B10"/>
      </w:pPr>
      <w:r w:rsidRPr="00EF20F7">
        <w:tab/>
        <w:t>The IMS UE-A sends the SIP INVITE request with the SDP offer.</w:t>
      </w:r>
    </w:p>
    <w:p w14:paraId="42E9A4E8" w14:textId="77777777" w:rsidR="00AD072D" w:rsidRPr="00EF20F7" w:rsidRDefault="00AD072D" w:rsidP="00AD072D">
      <w:pPr>
        <w:pStyle w:val="B10"/>
      </w:pPr>
      <w:r w:rsidRPr="00EF20F7">
        <w:t>2. - 4.</w:t>
      </w:r>
      <w:r w:rsidRPr="00EF20F7">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EF20F7">
        <w:rPr>
          <w:noProof/>
        </w:rPr>
        <w:t>as part of a remote descriptor</w:t>
      </w:r>
      <w:r w:rsidRPr="00EF20F7">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14:paraId="186823BD" w14:textId="77777777" w:rsidR="00AD072D" w:rsidRPr="00EF20F7" w:rsidRDefault="00AD072D" w:rsidP="00AD072D">
      <w:pPr>
        <w:pStyle w:val="B10"/>
      </w:pPr>
      <w:r w:rsidRPr="00EF20F7">
        <w:lastRenderedPageBreak/>
        <w:t>5.</w:t>
      </w:r>
      <w:r w:rsidRPr="00EF20F7">
        <w:tab/>
        <w:t>The MRFP sends a TCP SYN message towards the IMS UE-A to establish a TCP connection. The IMS UE-A answers with a TCP SYN ACK message and the MRFP replies with a TCP ACK message, completing the TCP connection establishment.</w:t>
      </w:r>
    </w:p>
    <w:p w14:paraId="6E2FB9C3" w14:textId="77777777" w:rsidR="00AD072D" w:rsidRPr="00EF20F7" w:rsidRDefault="00AD072D" w:rsidP="00AD072D">
      <w:pPr>
        <w:pStyle w:val="B10"/>
      </w:pPr>
      <w:r w:rsidRPr="00EF20F7">
        <w:t>6.</w:t>
      </w:r>
      <w:r w:rsidRPr="00EF20F7">
        <w:tab/>
        <w:t>The MRFC builds the SDP answer containing the "a=setup:active" SDP attribute and inserts the IP address and TCP port received from the MRFP.</w:t>
      </w:r>
    </w:p>
    <w:p w14:paraId="37F65F35" w14:textId="77777777" w:rsidR="00AD072D" w:rsidRPr="00EF20F7" w:rsidRDefault="00AD072D" w:rsidP="00AD072D">
      <w:pPr>
        <w:pStyle w:val="B10"/>
      </w:pPr>
      <w:r w:rsidRPr="00EF20F7">
        <w:t>7.</w:t>
      </w:r>
      <w:r w:rsidRPr="00EF20F7">
        <w:tab/>
        <w:t>The MRFC sends the 200 (OK) final response (or 18x provisional response) to the SIP INVITE request with the SDP answer for the MSRP session towards the IMS UE-A.</w:t>
      </w:r>
    </w:p>
    <w:p w14:paraId="01AF475A" w14:textId="77777777" w:rsidR="00AD072D" w:rsidRPr="00EF20F7" w:rsidRDefault="00AD072D" w:rsidP="00AD072D">
      <w:pPr>
        <w:pStyle w:val="Heading4"/>
      </w:pPr>
      <w:bookmarkStart w:id="441" w:name="_Toc517465089"/>
      <w:bookmarkStart w:id="442" w:name="_Toc67396794"/>
      <w:r w:rsidRPr="00EF20F7">
        <w:t>6.2.20.2</w:t>
      </w:r>
      <w:r w:rsidRPr="00EF20F7">
        <w:tab/>
        <w:t>TCP connection establishment Failure Indication</w:t>
      </w:r>
      <w:bookmarkEnd w:id="441"/>
      <w:bookmarkEnd w:id="442"/>
    </w:p>
    <w:p w14:paraId="3C510C08" w14:textId="77777777" w:rsidR="00AD072D" w:rsidRPr="00EF20F7" w:rsidRDefault="00AD072D" w:rsidP="00AD072D">
      <w:r w:rsidRPr="00EF20F7">
        <w:t>The MRFP shall use a Notify TCP connection establishment Failure Indication procedure to report TCP connection establishment related failures.</w:t>
      </w:r>
    </w:p>
    <w:p w14:paraId="0C475B90" w14:textId="77777777" w:rsidR="00AD072D" w:rsidRPr="00EF20F7" w:rsidRDefault="00AD072D" w:rsidP="00AD072D">
      <w:r w:rsidRPr="00EF20F7">
        <w:t xml:space="preserve">The </w:t>
      </w:r>
      <w:r w:rsidRPr="00EF20F7">
        <w:rPr>
          <w:lang w:eastAsia="zh-CN"/>
        </w:rPr>
        <w:t>figure </w:t>
      </w:r>
      <w:r w:rsidRPr="00EF20F7">
        <w:t>6.2.20</w:t>
      </w:r>
      <w:r w:rsidRPr="00EF20F7">
        <w:rPr>
          <w:lang w:eastAsia="ko-KR"/>
        </w:rPr>
        <w:t xml:space="preserve">.2.1 </w:t>
      </w:r>
      <w:r w:rsidRPr="00EF20F7">
        <w:t>shows the message sequence chart</w:t>
      </w:r>
      <w:r w:rsidRPr="00EF20F7">
        <w:rPr>
          <w:lang w:eastAsia="zh-CN"/>
        </w:rPr>
        <w:t xml:space="preserve"> example</w:t>
      </w:r>
      <w:r w:rsidRPr="00EF20F7">
        <w:t xml:space="preserve"> when the MRFP reports an unsuccessful TCP connection set-up to the MRFC.</w:t>
      </w:r>
    </w:p>
    <w:p w14:paraId="289066D3" w14:textId="77777777" w:rsidR="00AD072D" w:rsidRPr="00EF20F7" w:rsidRDefault="00AD072D" w:rsidP="00AD072D">
      <w:pPr>
        <w:pStyle w:val="TH"/>
      </w:pPr>
      <w:r w:rsidRPr="00EF20F7">
        <w:object w:dxaOrig="7855" w:dyaOrig="4610" w14:anchorId="069CBB28">
          <v:shape id="_x0000_i1094" type="#_x0000_t75" style="width:334pt;height:195.6pt" o:ole="">
            <v:imagedata r:id="rId120" o:title=""/>
          </v:shape>
          <o:OLEObject Type="Embed" ProgID="Visio.Drawing.11" ShapeID="_x0000_i1094" DrawAspect="Content" ObjectID="_1678010461" r:id="rId121"/>
        </w:object>
      </w:r>
    </w:p>
    <w:p w14:paraId="46C57961" w14:textId="77777777" w:rsidR="00AD072D" w:rsidRPr="00EF20F7" w:rsidRDefault="00AD072D" w:rsidP="00AD072D">
      <w:pPr>
        <w:pStyle w:val="TF"/>
        <w:rPr>
          <w:lang w:val="fr-FR"/>
        </w:rPr>
      </w:pPr>
      <w:r w:rsidRPr="00EF20F7">
        <w:rPr>
          <w:lang w:val="fr-FR"/>
        </w:rPr>
        <w:t>Figure 6.2.20.2.1: TCP connection establishment Failure Indication</w:t>
      </w:r>
    </w:p>
    <w:p w14:paraId="20CE5814" w14:textId="77777777" w:rsidR="00AD072D" w:rsidRPr="00EF20F7" w:rsidRDefault="00AD072D" w:rsidP="00AD072D">
      <w:pPr>
        <w:pStyle w:val="Heading3"/>
        <w:rPr>
          <w:lang w:eastAsia="zh-CN"/>
        </w:rPr>
      </w:pPr>
      <w:bookmarkStart w:id="443" w:name="_Toc517465090"/>
      <w:bookmarkStart w:id="444" w:name="_Toc67396795"/>
      <w:r w:rsidRPr="00EF20F7">
        <w:t>6.2.21</w:t>
      </w:r>
      <w:r w:rsidRPr="00EF20F7">
        <w:tab/>
      </w:r>
      <w:r w:rsidRPr="00EF20F7">
        <w:rPr>
          <w:rFonts w:hint="eastAsia"/>
          <w:lang w:eastAsia="zh-CN"/>
        </w:rPr>
        <w:t>Telepresence Procedures</w:t>
      </w:r>
      <w:bookmarkEnd w:id="443"/>
      <w:bookmarkEnd w:id="444"/>
    </w:p>
    <w:p w14:paraId="2715C8F0" w14:textId="77777777" w:rsidR="00AD072D" w:rsidRPr="00EF20F7" w:rsidRDefault="00AD072D" w:rsidP="00AD072D">
      <w:pPr>
        <w:keepNext/>
        <w:keepLines/>
        <w:spacing w:before="120"/>
        <w:ind w:left="1418" w:hanging="1418"/>
        <w:outlineLvl w:val="3"/>
        <w:rPr>
          <w:rFonts w:ascii="Arial" w:hAnsi="Arial"/>
          <w:sz w:val="24"/>
          <w:lang w:val="en-US"/>
        </w:rPr>
      </w:pPr>
      <w:r w:rsidRPr="00EF20F7">
        <w:rPr>
          <w:rFonts w:ascii="Arial" w:hAnsi="Arial" w:hint="eastAsia"/>
          <w:sz w:val="24"/>
          <w:lang w:val="en-US" w:eastAsia="zh-CN"/>
        </w:rPr>
        <w:t>6.2.21</w:t>
      </w:r>
      <w:r w:rsidRPr="00EF20F7">
        <w:rPr>
          <w:rFonts w:ascii="Arial" w:hAnsi="Arial"/>
          <w:sz w:val="24"/>
          <w:lang w:val="en-US"/>
        </w:rPr>
        <w:t>.1</w:t>
      </w:r>
      <w:r w:rsidRPr="00EF20F7">
        <w:rPr>
          <w:rFonts w:ascii="Arial" w:hAnsi="Arial"/>
          <w:sz w:val="24"/>
          <w:lang w:val="en-US"/>
        </w:rPr>
        <w:tab/>
        <w:t>CLUE data channel establishment</w:t>
      </w:r>
    </w:p>
    <w:p w14:paraId="09CA7895" w14:textId="77777777" w:rsidR="00AD072D" w:rsidRPr="00EF20F7" w:rsidRDefault="00AD072D" w:rsidP="00AD072D">
      <w:pPr>
        <w:rPr>
          <w:lang w:eastAsia="zh-CN"/>
        </w:rPr>
      </w:pPr>
      <w:r w:rsidRPr="00EF20F7">
        <w:t>Figure </w:t>
      </w:r>
      <w:r w:rsidRPr="00EF20F7">
        <w:rPr>
          <w:lang w:eastAsia="zh-CN"/>
        </w:rPr>
        <w:t>6.2.21</w:t>
      </w:r>
      <w:r w:rsidRPr="00EF20F7">
        <w:rPr>
          <w:rFonts w:hint="eastAsia"/>
          <w:lang w:eastAsia="zh-CN"/>
        </w:rPr>
        <w:t>.1.</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CLUE data channel establishment</w:t>
      </w:r>
      <w:r w:rsidRPr="00EF20F7">
        <w:t xml:space="preserve"> procedure towards the </w:t>
      </w:r>
      <w:r w:rsidRPr="00EF20F7">
        <w:rPr>
          <w:rFonts w:hint="eastAsia"/>
          <w:lang w:eastAsia="zh-CN"/>
        </w:rPr>
        <w:t xml:space="preserve">SDP </w:t>
      </w:r>
      <w:r w:rsidRPr="00EF20F7">
        <w:t>offerer</w:t>
      </w:r>
      <w:r w:rsidRPr="00EF20F7">
        <w:rPr>
          <w:rFonts w:hint="eastAsia"/>
          <w:lang w:eastAsia="zh-CN"/>
        </w:rPr>
        <w:t xml:space="preserve"> (e.g. TP UE)</w:t>
      </w:r>
      <w:r w:rsidRPr="00EF20F7">
        <w:rPr>
          <w:lang w:eastAsia="zh-CN"/>
        </w:rPr>
        <w:t>.</w:t>
      </w:r>
    </w:p>
    <w:p w14:paraId="378093FE" w14:textId="77777777" w:rsidR="00AD072D" w:rsidRPr="00EF20F7" w:rsidRDefault="00AD072D" w:rsidP="00AD072D">
      <w:pPr>
        <w:pStyle w:val="TH"/>
        <w:rPr>
          <w:lang w:eastAsia="zh-CN"/>
        </w:rPr>
      </w:pPr>
      <w:r w:rsidRPr="00EF20F7">
        <w:object w:dxaOrig="11100" w:dyaOrig="16830" w14:anchorId="45C49F6F">
          <v:shape id="_x0000_i1095" type="#_x0000_t75" style="width:471.2pt;height:714.4pt" o:ole="">
            <v:imagedata r:id="rId122" o:title=""/>
          </v:shape>
          <o:OLEObject Type="Embed" ProgID="Visio.Drawing.15" ShapeID="_x0000_i1095" DrawAspect="Content" ObjectID="_1678010462" r:id="rId123"/>
        </w:object>
      </w:r>
    </w:p>
    <w:p w14:paraId="5ABA4306" w14:textId="77777777" w:rsidR="00AD072D" w:rsidRPr="00EF20F7" w:rsidRDefault="00AD072D" w:rsidP="00AD072D">
      <w:pPr>
        <w:pStyle w:val="TF"/>
      </w:pPr>
      <w:r w:rsidRPr="00EF20F7">
        <w:lastRenderedPageBreak/>
        <w:t>Figure 6.2.21.</w:t>
      </w:r>
      <w:r w:rsidRPr="00EF20F7">
        <w:rPr>
          <w:rFonts w:hint="eastAsia"/>
          <w:lang w:eastAsia="zh-CN"/>
        </w:rPr>
        <w:t>1.</w:t>
      </w:r>
      <w:r w:rsidRPr="00EF20F7">
        <w:t xml:space="preserve">1: Procedure for </w:t>
      </w:r>
      <w:r w:rsidRPr="00EF20F7">
        <w:rPr>
          <w:rFonts w:hint="eastAsia"/>
          <w:lang w:eastAsia="zh-CN"/>
        </w:rPr>
        <w:t xml:space="preserve">CLUE </w:t>
      </w:r>
      <w:r w:rsidRPr="00EF20F7">
        <w:rPr>
          <w:rFonts w:hint="eastAsia"/>
        </w:rPr>
        <w:t>data channel establishment towards the of</w:t>
      </w:r>
      <w:r w:rsidRPr="00EF20F7">
        <w:t>ferer</w:t>
      </w:r>
    </w:p>
    <w:p w14:paraId="36AA2F85" w14:textId="77777777" w:rsidR="00AD072D" w:rsidRPr="00EF20F7" w:rsidRDefault="00AD072D" w:rsidP="00AD072D">
      <w:pPr>
        <w:keepNext/>
        <w:keepLines/>
        <w:spacing w:before="120"/>
        <w:ind w:left="1418" w:hanging="1418"/>
        <w:outlineLvl w:val="3"/>
        <w:rPr>
          <w:rFonts w:ascii="Arial" w:hAnsi="Arial"/>
          <w:sz w:val="24"/>
          <w:lang w:val="en-US"/>
        </w:rPr>
      </w:pPr>
      <w:r w:rsidRPr="00EF20F7">
        <w:rPr>
          <w:rFonts w:ascii="Arial" w:hAnsi="Arial" w:hint="eastAsia"/>
          <w:sz w:val="24"/>
          <w:lang w:val="en-US" w:eastAsia="zh-CN"/>
        </w:rPr>
        <w:t>6.2.21</w:t>
      </w:r>
      <w:r w:rsidRPr="00EF20F7">
        <w:rPr>
          <w:rFonts w:ascii="Arial" w:hAnsi="Arial"/>
          <w:sz w:val="24"/>
          <w:lang w:val="en-US"/>
        </w:rPr>
        <w:t>.</w:t>
      </w:r>
      <w:r w:rsidRPr="00EF20F7">
        <w:rPr>
          <w:rFonts w:ascii="Arial" w:hAnsi="Arial" w:hint="eastAsia"/>
          <w:sz w:val="24"/>
          <w:lang w:val="en-US" w:eastAsia="zh-CN"/>
        </w:rPr>
        <w:t>2</w:t>
      </w:r>
      <w:r w:rsidRPr="00EF20F7">
        <w:rPr>
          <w:rFonts w:ascii="Arial" w:hAnsi="Arial"/>
          <w:sz w:val="24"/>
          <w:lang w:val="en-US"/>
        </w:rPr>
        <w:tab/>
        <w:t>CLUE transport between MRFC and MRFP</w:t>
      </w:r>
    </w:p>
    <w:p w14:paraId="39EDE233" w14:textId="77777777" w:rsidR="00AD072D" w:rsidRPr="00EF20F7" w:rsidRDefault="00AD072D" w:rsidP="00AD072D">
      <w:pPr>
        <w:rPr>
          <w:i/>
        </w:rPr>
      </w:pPr>
      <w:r w:rsidRPr="00EF20F7">
        <w:t>Figure </w:t>
      </w:r>
      <w:r w:rsidRPr="00EF20F7">
        <w:rPr>
          <w:lang w:eastAsia="zh-CN"/>
        </w:rPr>
        <w:t>6.2.21</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 xml:space="preserve">the initiation of </w:t>
      </w:r>
      <w:r w:rsidRPr="00EF20F7">
        <w:rPr>
          <w:lang w:eastAsia="zh-CN"/>
        </w:rPr>
        <w:t xml:space="preserve">CLUE message </w:t>
      </w:r>
      <w:r w:rsidRPr="00EF20F7">
        <w:rPr>
          <w:rFonts w:hint="eastAsia"/>
          <w:lang w:eastAsia="zh-CN"/>
        </w:rPr>
        <w:t>exchange</w:t>
      </w:r>
      <w:r w:rsidRPr="00EF20F7">
        <w:t xml:space="preserve"> procedure </w:t>
      </w:r>
      <w:r w:rsidRPr="00EF20F7">
        <w:rPr>
          <w:rFonts w:hint="eastAsia"/>
          <w:lang w:eastAsia="zh-CN"/>
        </w:rPr>
        <w:t>over Mp interface with the detection and notification of CLUE message received from</w:t>
      </w:r>
      <w:r w:rsidRPr="00EF20F7">
        <w:t xml:space="preserve"> the </w:t>
      </w:r>
      <w:r w:rsidRPr="00EF20F7">
        <w:rPr>
          <w:lang w:eastAsia="zh-CN"/>
        </w:rPr>
        <w:t>TP UE.</w:t>
      </w:r>
    </w:p>
    <w:p w14:paraId="760B930B" w14:textId="77777777" w:rsidR="00AD072D" w:rsidRPr="00EF20F7" w:rsidRDefault="00AD072D" w:rsidP="00AD072D">
      <w:pPr>
        <w:pStyle w:val="TH"/>
        <w:rPr>
          <w:lang w:eastAsia="zh-CN"/>
        </w:rPr>
      </w:pPr>
      <w:r w:rsidRPr="00EF20F7">
        <w:rPr>
          <w:lang w:eastAsia="zh-CN"/>
        </w:rPr>
        <w:object w:dxaOrig="8975" w:dyaOrig="5236" w14:anchorId="23253E1E">
          <v:shape id="_x0000_i1096" type="#_x0000_t75" style="width:448.4pt;height:262pt" o:ole="">
            <v:imagedata r:id="rId124" o:title=""/>
          </v:shape>
          <o:OLEObject Type="Embed" ProgID="Visio.Drawing.11" ShapeID="_x0000_i1096" DrawAspect="Content" ObjectID="_1678010463" r:id="rId125"/>
        </w:object>
      </w:r>
    </w:p>
    <w:p w14:paraId="35150901" w14:textId="77777777" w:rsidR="00AD072D" w:rsidRPr="00EF20F7" w:rsidRDefault="00AD072D" w:rsidP="00AD072D">
      <w:pPr>
        <w:pStyle w:val="NF"/>
        <w:rPr>
          <w:lang w:val="en-US"/>
        </w:rPr>
      </w:pPr>
      <w:r w:rsidRPr="00EF20F7">
        <w:t>NOTE:</w:t>
      </w:r>
      <w:r w:rsidRPr="00EF20F7">
        <w:tab/>
      </w:r>
      <w:r w:rsidRPr="00EF20F7">
        <w:rPr>
          <w:lang w:val="en-US"/>
        </w:rPr>
        <w:t>Other IEs for Telepresence are shown in CLUE data channel establishment procedure.</w:t>
      </w:r>
    </w:p>
    <w:p w14:paraId="03073685" w14:textId="77777777" w:rsidR="00AD072D" w:rsidRPr="00EF20F7" w:rsidRDefault="00AD072D" w:rsidP="00AD072D">
      <w:pPr>
        <w:pStyle w:val="TF"/>
      </w:pPr>
      <w:r w:rsidRPr="00EF20F7">
        <w:t>Figure 6.2.21</w:t>
      </w:r>
      <w:r w:rsidRPr="00EF20F7">
        <w:rPr>
          <w:rFonts w:hint="eastAsia"/>
        </w:rPr>
        <w:t>.2</w:t>
      </w:r>
      <w:r w:rsidRPr="00EF20F7">
        <w:t xml:space="preserve">.1: Procedure for </w:t>
      </w:r>
      <w:r w:rsidRPr="00EF20F7">
        <w:rPr>
          <w:rFonts w:hint="eastAsia"/>
        </w:rPr>
        <w:t xml:space="preserve">detection and notification of </w:t>
      </w:r>
      <w:r w:rsidRPr="00EF20F7">
        <w:t xml:space="preserve">CLUE message </w:t>
      </w:r>
      <w:r w:rsidRPr="00EF20F7">
        <w:rPr>
          <w:rFonts w:hint="eastAsia"/>
        </w:rPr>
        <w:t>received</w:t>
      </w:r>
    </w:p>
    <w:p w14:paraId="46C346E9" w14:textId="77777777" w:rsidR="00AD072D" w:rsidRPr="00EF20F7" w:rsidRDefault="00AD072D" w:rsidP="00AD072D">
      <w:pPr>
        <w:rPr>
          <w:i/>
        </w:rPr>
      </w:pPr>
      <w:r w:rsidRPr="00EF20F7">
        <w:t>Figure </w:t>
      </w:r>
      <w:r w:rsidRPr="00EF20F7">
        <w:rPr>
          <w:lang w:eastAsia="zh-CN"/>
        </w:rPr>
        <w:t>6.2.21</w:t>
      </w:r>
      <w:r w:rsidRPr="00EF20F7">
        <w:rPr>
          <w:rFonts w:hint="eastAsia"/>
          <w:lang w:eastAsia="zh-CN"/>
        </w:rPr>
        <w:t>.2</w:t>
      </w:r>
      <w:r w:rsidRPr="00EF20F7">
        <w:rPr>
          <w:lang w:eastAsia="zh-CN"/>
        </w:rPr>
        <w:t>.</w:t>
      </w:r>
      <w:r w:rsidRPr="00EF20F7">
        <w:rPr>
          <w:rFonts w:hint="eastAsia"/>
          <w:lang w:eastAsia="zh-CN"/>
        </w:rPr>
        <w:t>2</w:t>
      </w:r>
      <w:r w:rsidRPr="00EF20F7">
        <w:t xml:space="preserve"> shows a message sequence chart</w:t>
      </w:r>
      <w:r w:rsidRPr="00EF20F7">
        <w:rPr>
          <w:lang w:eastAsia="zh-CN"/>
        </w:rPr>
        <w:t xml:space="preserve"> example</w:t>
      </w:r>
      <w:r w:rsidRPr="00EF20F7">
        <w:t xml:space="preserve"> for </w:t>
      </w:r>
      <w:r w:rsidRPr="00EF20F7">
        <w:rPr>
          <w:lang w:eastAsia="zh-CN"/>
        </w:rPr>
        <w:t xml:space="preserve">CLUE message </w:t>
      </w:r>
      <w:r w:rsidRPr="00EF20F7">
        <w:rPr>
          <w:rFonts w:hint="eastAsia"/>
          <w:lang w:eastAsia="zh-CN"/>
        </w:rPr>
        <w:t>carriage</w:t>
      </w:r>
      <w:r w:rsidRPr="00EF20F7">
        <w:t xml:space="preserve"> procedure towards the </w:t>
      </w:r>
      <w:r w:rsidRPr="00EF20F7">
        <w:rPr>
          <w:lang w:eastAsia="zh-CN"/>
        </w:rPr>
        <w:t>TP UE.</w:t>
      </w:r>
    </w:p>
    <w:p w14:paraId="4C843422" w14:textId="77777777" w:rsidR="00AD072D" w:rsidRPr="00EF20F7" w:rsidRDefault="00AD072D" w:rsidP="00AD072D">
      <w:pPr>
        <w:pStyle w:val="TH"/>
      </w:pPr>
      <w:r w:rsidRPr="00EF20F7">
        <w:object w:dxaOrig="7485" w:dyaOrig="4068" w14:anchorId="66CCC1BD">
          <v:shape id="_x0000_i1097" type="#_x0000_t75" style="width:374.8pt;height:204pt" o:ole="">
            <v:imagedata r:id="rId126" o:title=""/>
          </v:shape>
          <o:OLEObject Type="Embed" ProgID="Visio.Drawing.11" ShapeID="_x0000_i1097" DrawAspect="Content" ObjectID="_1678010464" r:id="rId127"/>
        </w:object>
      </w:r>
    </w:p>
    <w:p w14:paraId="06D0E4E1" w14:textId="77777777" w:rsidR="00AD072D" w:rsidRPr="00EF20F7" w:rsidRDefault="00AD072D" w:rsidP="00AD072D">
      <w:pPr>
        <w:pStyle w:val="TF"/>
      </w:pPr>
      <w:r w:rsidRPr="00EF20F7">
        <w:t>Figure 6.2.21</w:t>
      </w:r>
      <w:r w:rsidRPr="00EF20F7">
        <w:rPr>
          <w:rFonts w:hint="eastAsia"/>
          <w:lang w:eastAsia="zh-CN"/>
        </w:rPr>
        <w:t>.2</w:t>
      </w:r>
      <w:r w:rsidRPr="00EF20F7">
        <w:t>.</w:t>
      </w:r>
      <w:r w:rsidRPr="00EF20F7">
        <w:rPr>
          <w:rFonts w:hint="eastAsia"/>
          <w:lang w:eastAsia="zh-CN"/>
        </w:rPr>
        <w:t>2</w:t>
      </w:r>
      <w:r w:rsidRPr="00EF20F7">
        <w:t xml:space="preserve">: Procedure for </w:t>
      </w:r>
      <w:r w:rsidRPr="00EF20F7">
        <w:rPr>
          <w:rFonts w:hint="eastAsia"/>
          <w:lang w:eastAsia="zh-CN"/>
        </w:rPr>
        <w:t xml:space="preserve">sending </w:t>
      </w:r>
      <w:r w:rsidRPr="00EF20F7">
        <w:t>CLUE message</w:t>
      </w:r>
    </w:p>
    <w:p w14:paraId="16E94E21" w14:textId="77777777" w:rsidR="00AD072D" w:rsidRPr="00EF20F7" w:rsidRDefault="00AD072D" w:rsidP="00AD072D">
      <w:pPr>
        <w:pStyle w:val="Heading3"/>
      </w:pPr>
      <w:bookmarkStart w:id="445" w:name="_Toc517465091"/>
      <w:bookmarkStart w:id="446" w:name="_Toc67396796"/>
      <w:r w:rsidRPr="00EF20F7">
        <w:lastRenderedPageBreak/>
        <w:t>6.2.22</w:t>
      </w:r>
      <w:r w:rsidRPr="00EF20F7">
        <w:tab/>
        <w:t>Video Region-of-Interest (ROI)</w:t>
      </w:r>
      <w:bookmarkEnd w:id="445"/>
      <w:bookmarkEnd w:id="446"/>
    </w:p>
    <w:p w14:paraId="0F66F8EB" w14:textId="77777777" w:rsidR="00AD072D" w:rsidRPr="00EF20F7" w:rsidRDefault="00AD072D" w:rsidP="00AD072D">
      <w:pPr>
        <w:pStyle w:val="Heading4"/>
      </w:pPr>
      <w:bookmarkStart w:id="447" w:name="_Toc517465092"/>
      <w:bookmarkStart w:id="448" w:name="_Toc67396797"/>
      <w:r w:rsidRPr="00EF20F7">
        <w:t>6.2.22.1</w:t>
      </w:r>
      <w:r w:rsidRPr="00EF20F7">
        <w:tab/>
        <w:t>Video Region-of-Interest (ROI) using FECC</w:t>
      </w:r>
      <w:bookmarkEnd w:id="447"/>
      <w:bookmarkEnd w:id="448"/>
    </w:p>
    <w:p w14:paraId="7C681A4C" w14:textId="77777777" w:rsidR="00AD072D" w:rsidRPr="00EF20F7" w:rsidRDefault="00AD072D" w:rsidP="00AD072D">
      <w:r w:rsidRPr="00EF20F7">
        <w:t xml:space="preserve">Figure </w:t>
      </w:r>
      <w:r w:rsidRPr="00EF20F7">
        <w:rPr>
          <w:lang w:eastAsia="zh-CN"/>
        </w:rPr>
        <w:t>6.2.22.1.1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Video Region-of-Interest (ROI) using FECC.</w:t>
      </w:r>
    </w:p>
    <w:p w14:paraId="40C5C806" w14:textId="77777777" w:rsidR="00AD072D" w:rsidRPr="00EF20F7" w:rsidRDefault="00AD072D" w:rsidP="00AD072D">
      <w:pPr>
        <w:keepLines/>
        <w:spacing w:after="240"/>
        <w:jc w:val="center"/>
      </w:pPr>
    </w:p>
    <w:p w14:paraId="7E97761A" w14:textId="77777777" w:rsidR="00AD072D" w:rsidRPr="00EF20F7" w:rsidRDefault="00AD072D" w:rsidP="00AD072D">
      <w:pPr>
        <w:pStyle w:val="TH"/>
      </w:pPr>
      <w:r w:rsidRPr="00EF20F7">
        <w:object w:dxaOrig="9312" w:dyaOrig="4032" w14:anchorId="58315C61">
          <v:shape id="_x0000_i1098" type="#_x0000_t75" style="width:465.6pt;height:201.2pt" o:ole="">
            <v:imagedata r:id="rId128" o:title=""/>
          </v:shape>
          <o:OLEObject Type="Embed" ProgID="Visio.Drawing.11" ShapeID="_x0000_i1098" DrawAspect="Content" ObjectID="_1678010465" r:id="rId129"/>
        </w:object>
      </w:r>
    </w:p>
    <w:p w14:paraId="139AC12E" w14:textId="77777777" w:rsidR="00AD072D" w:rsidRPr="00EF20F7" w:rsidRDefault="00AD072D" w:rsidP="00AD072D">
      <w:pPr>
        <w:pStyle w:val="TF"/>
        <w:rPr>
          <w:lang w:eastAsia="zh-CN"/>
        </w:rPr>
      </w:pPr>
      <w:r w:rsidRPr="00EF20F7">
        <w:rPr>
          <w:lang w:eastAsia="ja-JP"/>
        </w:rPr>
        <w:t xml:space="preserve">Figure 6.2.2.1.1: Procedure to indicate </w:t>
      </w:r>
      <w:r w:rsidRPr="00EF20F7">
        <w:t>Video ROI using FECC</w:t>
      </w:r>
    </w:p>
    <w:p w14:paraId="32F1AD65" w14:textId="77777777" w:rsidR="00AD072D" w:rsidRPr="00EF20F7" w:rsidRDefault="00AD072D" w:rsidP="00AD072D">
      <w:pPr>
        <w:pStyle w:val="Heading4"/>
      </w:pPr>
      <w:bookmarkStart w:id="449" w:name="_Toc517465093"/>
      <w:bookmarkStart w:id="450" w:name="_Toc67396798"/>
      <w:r w:rsidRPr="00EF20F7">
        <w:t>6.2.22.2</w:t>
      </w:r>
      <w:r w:rsidRPr="00EF20F7">
        <w:tab/>
        <w:t>"Predefined ROI" mode</w:t>
      </w:r>
      <w:bookmarkEnd w:id="449"/>
      <w:bookmarkEnd w:id="450"/>
    </w:p>
    <w:p w14:paraId="7C95D18E" w14:textId="77777777" w:rsidR="00AD072D" w:rsidRPr="00EF20F7" w:rsidRDefault="00AD072D" w:rsidP="00AD072D">
      <w:r w:rsidRPr="00EF20F7">
        <w:t xml:space="preserve">Figure </w:t>
      </w:r>
      <w:r w:rsidRPr="00EF20F7">
        <w:rPr>
          <w:lang w:eastAsia="zh-CN"/>
        </w:rPr>
        <w:t>6.2.2.2.1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Predefined ROI mode.</w:t>
      </w:r>
    </w:p>
    <w:p w14:paraId="1A953AEF" w14:textId="77777777" w:rsidR="00AD072D" w:rsidRPr="00EF20F7" w:rsidRDefault="00AD072D" w:rsidP="00AD072D">
      <w:pPr>
        <w:pStyle w:val="TH"/>
        <w:rPr>
          <w:lang w:eastAsia="ja-JP"/>
        </w:rPr>
      </w:pPr>
      <w:r w:rsidRPr="00EF20F7">
        <w:object w:dxaOrig="9312" w:dyaOrig="4032" w14:anchorId="78B1E494">
          <v:shape id="_x0000_i1099" type="#_x0000_t75" style="width:465.6pt;height:201.2pt" o:ole="">
            <v:imagedata r:id="rId130" o:title=""/>
          </v:shape>
          <o:OLEObject Type="Embed" ProgID="Visio.Drawing.11" ShapeID="_x0000_i1099" DrawAspect="Content" ObjectID="_1678010466" r:id="rId131"/>
        </w:object>
      </w:r>
    </w:p>
    <w:p w14:paraId="6A02B086" w14:textId="77777777" w:rsidR="00AD072D" w:rsidRPr="00EF20F7" w:rsidRDefault="00AD072D" w:rsidP="00AD072D">
      <w:pPr>
        <w:pStyle w:val="TF"/>
        <w:rPr>
          <w:lang w:eastAsia="zh-CN"/>
        </w:rPr>
      </w:pPr>
      <w:r w:rsidRPr="00EF20F7">
        <w:rPr>
          <w:lang w:eastAsia="ja-JP"/>
        </w:rPr>
        <w:t xml:space="preserve">Figure 6.2.22.2.1: Procedure to indicate </w:t>
      </w:r>
      <w:r w:rsidRPr="00EF20F7">
        <w:t>Predefined ROI mode</w:t>
      </w:r>
    </w:p>
    <w:p w14:paraId="043AEC62" w14:textId="62512140" w:rsidR="00AD072D" w:rsidRPr="00EF20F7" w:rsidRDefault="00AD072D" w:rsidP="00AD072D">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"Predefined ROI" type expressed by the parameter "</w:t>
      </w:r>
      <w:r w:rsidRPr="00EF20F7">
        <w:rPr>
          <w:szCs w:val="24"/>
        </w:rPr>
        <w:t>3gpp-roi-predefined</w:t>
      </w:r>
      <w:r w:rsidRPr="00EF20F7">
        <w:t>"</w:t>
      </w:r>
      <w:r w:rsidRPr="00EF20F7">
        <w:rPr>
          <w:szCs w:val="24"/>
        </w:rPr>
        <w:t xml:space="preserve">, as described in 3GPP </w:t>
      </w:r>
      <w:r w:rsidR="001B11EB" w:rsidRPr="00EF20F7">
        <w:rPr>
          <w:szCs w:val="24"/>
        </w:rPr>
        <w:t>TS</w:t>
      </w:r>
      <w:r w:rsidR="001B11EB">
        <w:rPr>
          <w:szCs w:val="24"/>
        </w:rPr>
        <w:t> </w:t>
      </w:r>
      <w:r w:rsidR="001B11EB" w:rsidRPr="00EF20F7">
        <w:rPr>
          <w:szCs w:val="24"/>
        </w:rPr>
        <w:t>2</w:t>
      </w:r>
      <w:r w:rsidRPr="00EF20F7">
        <w:rPr>
          <w:szCs w:val="24"/>
        </w:rPr>
        <w:t>6.114</w:t>
      </w:r>
      <w:r w:rsidR="001B11EB">
        <w:rPr>
          <w:szCs w:val="24"/>
        </w:rPr>
        <w:t> </w:t>
      </w:r>
      <w:r w:rsidR="001B11EB" w:rsidRPr="00EF20F7">
        <w:rPr>
          <w:szCs w:val="24"/>
        </w:rPr>
        <w:t>[</w:t>
      </w:r>
      <w:r w:rsidRPr="00EF20F7">
        <w:rPr>
          <w:szCs w:val="24"/>
        </w:rPr>
        <w:t>23]</w:t>
      </w:r>
      <w:r w:rsidRPr="00EF20F7">
        <w:t xml:space="preserve">, media-level SDP predefined ROI attribute "a=predefined_ROI" defined in </w:t>
      </w:r>
      <w:r w:rsidR="001B11EB" w:rsidRPr="00EF20F7">
        <w:t>TS</w:t>
      </w:r>
      <w:r w:rsidR="001B11EB">
        <w:t> </w:t>
      </w:r>
      <w:r w:rsidR="001B11EB" w:rsidRPr="00EF20F7">
        <w:t>2</w:t>
      </w:r>
      <w:r w:rsidRPr="00EF20F7">
        <w:t xml:space="preserve">6.114 [23] to negotiate the predefined ROI for sending and receiving video, and </w:t>
      </w:r>
      <w:r w:rsidRPr="00EF20F7">
        <w:rPr>
          <w:lang w:eastAsia="ja-JP"/>
        </w:rPr>
        <w:t xml:space="preserve">the RTP header extension capability for carriage of predefined ROI information as defined in IETF RFC 5285 [27] and 3GPP </w:t>
      </w:r>
      <w:r w:rsidR="001B11EB" w:rsidRPr="00EF20F7">
        <w:rPr>
          <w:lang w:eastAsia="ja-JP"/>
        </w:rPr>
        <w:t>TS</w:t>
      </w:r>
      <w:r w:rsidR="001B11EB">
        <w:rPr>
          <w:lang w:eastAsia="ja-JP"/>
        </w:rPr>
        <w:t> </w:t>
      </w:r>
      <w:r w:rsidR="001B11EB" w:rsidRPr="00EF20F7">
        <w:rPr>
          <w:lang w:eastAsia="ja-JP"/>
        </w:rPr>
        <w:t>2</w:t>
      </w:r>
      <w:r w:rsidRPr="00EF20F7">
        <w:rPr>
          <w:lang w:eastAsia="ja-JP"/>
        </w:rPr>
        <w:t>6.114</w:t>
      </w:r>
      <w:r w:rsidR="001B11EB">
        <w:rPr>
          <w:lang w:eastAsia="ja-JP"/>
        </w:rPr>
        <w:t> </w:t>
      </w:r>
      <w:r w:rsidR="001B11EB" w:rsidRPr="00EF20F7">
        <w:rPr>
          <w:lang w:eastAsia="ja-JP"/>
        </w:rPr>
        <w:t>[</w:t>
      </w:r>
      <w:r w:rsidRPr="00EF20F7">
        <w:rPr>
          <w:lang w:eastAsia="ja-JP"/>
        </w:rPr>
        <w:t>23].</w:t>
      </w:r>
    </w:p>
    <w:p w14:paraId="638B2E10" w14:textId="77777777" w:rsidR="00AD072D" w:rsidRPr="00EF20F7" w:rsidRDefault="00AD072D" w:rsidP="00AD072D">
      <w:pPr>
        <w:pStyle w:val="Heading4"/>
      </w:pPr>
      <w:bookmarkStart w:id="451" w:name="_Toc517465094"/>
      <w:bookmarkStart w:id="452" w:name="_Toc67396799"/>
      <w:r w:rsidRPr="00EF20F7">
        <w:lastRenderedPageBreak/>
        <w:t>6.2.22.3</w:t>
      </w:r>
      <w:r w:rsidRPr="00EF20F7">
        <w:tab/>
        <w:t>"Arbitrary ROI" mode</w:t>
      </w:r>
      <w:bookmarkEnd w:id="451"/>
      <w:bookmarkEnd w:id="452"/>
    </w:p>
    <w:p w14:paraId="6D72FA12" w14:textId="77777777" w:rsidR="00AD072D" w:rsidRPr="00EF20F7" w:rsidRDefault="00AD072D" w:rsidP="00AD072D">
      <w:r w:rsidRPr="00EF20F7">
        <w:t xml:space="preserve">Figure </w:t>
      </w:r>
      <w:r w:rsidRPr="00EF20F7">
        <w:rPr>
          <w:lang w:eastAsia="zh-CN"/>
        </w:rPr>
        <w:t>6.2.22.3.1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Arbitrary ROI mode.</w:t>
      </w:r>
    </w:p>
    <w:p w14:paraId="6EF071B5" w14:textId="77777777" w:rsidR="00AD072D" w:rsidRPr="00EF20F7" w:rsidRDefault="00AD072D" w:rsidP="00AD072D">
      <w:pPr>
        <w:pStyle w:val="TH"/>
        <w:rPr>
          <w:lang w:eastAsia="ja-JP"/>
        </w:rPr>
      </w:pPr>
      <w:r w:rsidRPr="00EF20F7">
        <w:object w:dxaOrig="9312" w:dyaOrig="4032" w14:anchorId="5B9AFED2">
          <v:shape id="_x0000_i1100" type="#_x0000_t75" style="width:465.6pt;height:201.2pt" o:ole="">
            <v:imagedata r:id="rId132" o:title=""/>
          </v:shape>
          <o:OLEObject Type="Embed" ProgID="Visio.Drawing.11" ShapeID="_x0000_i1100" DrawAspect="Content" ObjectID="_1678010467" r:id="rId133"/>
        </w:object>
      </w:r>
    </w:p>
    <w:p w14:paraId="19471F9F" w14:textId="77777777" w:rsidR="00AD072D" w:rsidRPr="00EF20F7" w:rsidRDefault="00AD072D" w:rsidP="00AD072D">
      <w:pPr>
        <w:pStyle w:val="TF"/>
        <w:rPr>
          <w:lang w:eastAsia="zh-CN"/>
        </w:rPr>
      </w:pPr>
      <w:r w:rsidRPr="00EF20F7">
        <w:rPr>
          <w:lang w:eastAsia="ja-JP"/>
        </w:rPr>
        <w:t xml:space="preserve">Figure 6.2.22.3.1: Procedure to indicate </w:t>
      </w:r>
      <w:r w:rsidRPr="00EF20F7">
        <w:t>Arbitrary ROI mode</w:t>
      </w:r>
    </w:p>
    <w:p w14:paraId="5894DBC5" w14:textId="19B25387" w:rsidR="00AD072D" w:rsidRPr="00EF20F7" w:rsidRDefault="00AD072D" w:rsidP="00AD072D">
      <w:pPr>
        <w:rPr>
          <w:lang w:eastAsia="ja-JP"/>
        </w:rPr>
      </w:pPr>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"Arbitrary ROI" type expressed by the parameter "</w:t>
      </w:r>
      <w:r w:rsidRPr="00EF20F7">
        <w:rPr>
          <w:szCs w:val="24"/>
        </w:rPr>
        <w:t>3gpp-roi-arbitrary</w:t>
      </w:r>
      <w:r w:rsidRPr="00EF20F7">
        <w:t>"</w:t>
      </w:r>
      <w:r w:rsidRPr="00EF20F7">
        <w:rPr>
          <w:szCs w:val="24"/>
        </w:rPr>
        <w:t xml:space="preserve">, as described in 3GPP </w:t>
      </w:r>
      <w:r w:rsidR="001B11EB" w:rsidRPr="00EF20F7">
        <w:rPr>
          <w:szCs w:val="24"/>
        </w:rPr>
        <w:t>TS</w:t>
      </w:r>
      <w:r w:rsidR="001B11EB">
        <w:rPr>
          <w:szCs w:val="24"/>
        </w:rPr>
        <w:t> </w:t>
      </w:r>
      <w:r w:rsidR="001B11EB" w:rsidRPr="00EF20F7">
        <w:rPr>
          <w:szCs w:val="24"/>
        </w:rPr>
        <w:t>2</w:t>
      </w:r>
      <w:r w:rsidRPr="00EF20F7">
        <w:rPr>
          <w:szCs w:val="24"/>
        </w:rPr>
        <w:t>6.114</w:t>
      </w:r>
      <w:r w:rsidR="001B11EB">
        <w:rPr>
          <w:szCs w:val="24"/>
        </w:rPr>
        <w:t> </w:t>
      </w:r>
      <w:r w:rsidR="001B11EB" w:rsidRPr="00EF20F7">
        <w:rPr>
          <w:szCs w:val="24"/>
        </w:rPr>
        <w:t>[</w:t>
      </w:r>
      <w:r w:rsidRPr="00EF20F7">
        <w:rPr>
          <w:szCs w:val="24"/>
        </w:rPr>
        <w:t>23]</w:t>
      </w:r>
      <w:r w:rsidRPr="00EF20F7">
        <w:t xml:space="preserve">, and </w:t>
      </w:r>
      <w:r w:rsidRPr="00EF20F7">
        <w:rPr>
          <w:lang w:eastAsia="ja-JP"/>
        </w:rPr>
        <w:t xml:space="preserve">the RTP header extension capability for carriage of arbitrary ROI information as defined in IETF RFC 5285 [27] and 3GPP </w:t>
      </w:r>
      <w:r w:rsidR="001B11EB" w:rsidRPr="00EF20F7">
        <w:rPr>
          <w:lang w:eastAsia="ja-JP"/>
        </w:rPr>
        <w:t>TS</w:t>
      </w:r>
      <w:r w:rsidR="001B11EB">
        <w:rPr>
          <w:lang w:eastAsia="ja-JP"/>
        </w:rPr>
        <w:t> </w:t>
      </w:r>
      <w:r w:rsidR="001B11EB" w:rsidRPr="00EF20F7">
        <w:rPr>
          <w:lang w:eastAsia="ja-JP"/>
        </w:rPr>
        <w:t>2</w:t>
      </w:r>
      <w:r w:rsidRPr="00EF20F7">
        <w:rPr>
          <w:lang w:eastAsia="ja-JP"/>
        </w:rPr>
        <w:t>6.114</w:t>
      </w:r>
      <w:r w:rsidR="001B11EB">
        <w:rPr>
          <w:lang w:eastAsia="ja-JP"/>
        </w:rPr>
        <w:t> </w:t>
      </w:r>
      <w:r w:rsidR="001B11EB" w:rsidRPr="00EF20F7">
        <w:rPr>
          <w:lang w:eastAsia="ja-JP"/>
        </w:rPr>
        <w:t>[</w:t>
      </w:r>
      <w:r w:rsidRPr="00EF20F7">
        <w:rPr>
          <w:lang w:eastAsia="ja-JP"/>
        </w:rPr>
        <w:t>23].</w:t>
      </w:r>
    </w:p>
    <w:p w14:paraId="61BFF991" w14:textId="77777777" w:rsidR="00AD072D" w:rsidRPr="00EF20F7" w:rsidRDefault="00AD072D" w:rsidP="00AD072D">
      <w:pPr>
        <w:pStyle w:val="Heading3"/>
      </w:pPr>
      <w:bookmarkStart w:id="453" w:name="_Toc517465095"/>
      <w:bookmarkStart w:id="454" w:name="_Toc67396800"/>
      <w:r w:rsidRPr="00EF20F7">
        <w:t>6.2.23</w:t>
      </w:r>
      <w:r w:rsidRPr="00EF20F7">
        <w:tab/>
        <w:t>Rate adaptation for media endpoints</w:t>
      </w:r>
      <w:bookmarkEnd w:id="453"/>
      <w:bookmarkEnd w:id="454"/>
    </w:p>
    <w:p w14:paraId="1CD62A30" w14:textId="77777777" w:rsidR="00AD072D" w:rsidRPr="00EF20F7" w:rsidRDefault="00AD072D" w:rsidP="00AD072D">
      <w:r w:rsidRPr="00EF20F7">
        <w:rPr>
          <w:lang w:eastAsia="zh-CN"/>
        </w:rPr>
        <w:t>The signalling flow shown in figure 6.2.23.1 gives an example for a multimedia 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rate adaptation for media endpoints using the "a=bw-info" SDP attribute (defined in clause 19 of 3GPP TS 26.114 [23] to negotiate the additional bandwidth properties) is supported by the MRFC and the MRFP.</w:t>
      </w:r>
    </w:p>
    <w:p w14:paraId="5F1D263D" w14:textId="77777777" w:rsidR="00AD072D" w:rsidRPr="00EF20F7" w:rsidRDefault="00AD072D" w:rsidP="00AD072D">
      <w:pPr>
        <w:pStyle w:val="TH"/>
      </w:pPr>
      <w:r w:rsidRPr="00EF20F7">
        <w:object w:dxaOrig="11388" w:dyaOrig="12048" w14:anchorId="642E9E45">
          <v:shape id="_x0000_i1101" type="#_x0000_t75" style="width:466.4pt;height:493.2pt" o:ole="">
            <v:imagedata r:id="rId134" o:title=""/>
          </v:shape>
          <o:OLEObject Type="Embed" ProgID="Visio.Drawing.15" ShapeID="_x0000_i1101" DrawAspect="Content" ObjectID="_1678010468" r:id="rId135"/>
        </w:object>
      </w:r>
    </w:p>
    <w:p w14:paraId="7C50D1D7" w14:textId="77777777" w:rsidR="00AD072D" w:rsidRPr="00EF20F7" w:rsidRDefault="00AD072D" w:rsidP="00AD072D">
      <w:pPr>
        <w:pStyle w:val="TF"/>
      </w:pPr>
      <w:r w:rsidRPr="00EF20F7">
        <w:t xml:space="preserve">Figure </w:t>
      </w:r>
      <w:r w:rsidRPr="00EF20F7">
        <w:rPr>
          <w:lang w:eastAsia="ko-KR"/>
        </w:rPr>
        <w:t>6</w:t>
      </w:r>
      <w:r w:rsidRPr="00EF20F7">
        <w:t xml:space="preserve">.2.23.1: </w:t>
      </w:r>
      <w:r w:rsidRPr="00EF20F7">
        <w:rPr>
          <w:lang w:eastAsia="zh-CN"/>
        </w:rPr>
        <w:t>Multimedia conference</w:t>
      </w:r>
      <w:r w:rsidRPr="00EF20F7">
        <w:t xml:space="preserve"> establishment</w:t>
      </w:r>
      <w:r w:rsidRPr="00EF20F7">
        <w:rPr>
          <w:lang w:eastAsia="zh-CN"/>
        </w:rPr>
        <w:t xml:space="preserve"> ("dial-in" </w:t>
      </w:r>
      <w:r w:rsidRPr="00EF20F7">
        <w:t>procedure</w:t>
      </w:r>
      <w:r w:rsidRPr="00EF20F7">
        <w:rPr>
          <w:lang w:eastAsia="zh-CN"/>
        </w:rPr>
        <w:t xml:space="preserve">) </w:t>
      </w:r>
      <w:r w:rsidRPr="00EF20F7">
        <w:t>with support of the enhanced bandwidth negotiation mechanism</w:t>
      </w:r>
    </w:p>
    <w:p w14:paraId="438F2396" w14:textId="77777777" w:rsidR="00AD072D" w:rsidRPr="00EF20F7" w:rsidRDefault="00AD072D" w:rsidP="00AD072D">
      <w:r w:rsidRPr="00EF20F7">
        <w:t>The procedure in the figure 6.2.23.1 is described step-by-step with an emphasis on the additional aspects for the MRFC and the MRFP of the rate adaptation for media endpoints using the enhanced bandwidth negotiation mechanism.</w:t>
      </w:r>
    </w:p>
    <w:p w14:paraId="6554FC58" w14:textId="77777777" w:rsidR="00AD072D" w:rsidRPr="00EF20F7" w:rsidRDefault="00AD072D" w:rsidP="00AD072D">
      <w:pPr>
        <w:pStyle w:val="B10"/>
      </w:pPr>
      <w:r w:rsidRPr="00EF20F7">
        <w:t>1.</w:t>
      </w:r>
      <w:r w:rsidRPr="00EF20F7">
        <w:tab/>
        <w:t>The MRFC receives the SIP INVITE request with the SDP offer containing for the offered payload types "a=bw-info" SDP attribute lines.</w:t>
      </w:r>
    </w:p>
    <w:p w14:paraId="0861A76B" w14:textId="77777777" w:rsidR="00AD072D" w:rsidRPr="00EF20F7" w:rsidRDefault="00AD072D" w:rsidP="00AD072D">
      <w:pPr>
        <w:pStyle w:val="B10"/>
      </w:pPr>
      <w:r w:rsidRPr="00EF20F7">
        <w:t>2.</w:t>
      </w:r>
      <w:r w:rsidRPr="00EF20F7">
        <w:tab/>
        <w:t>The MRFC selects the payload type from the received SDP offer. The received SDP offer contained "a=bw-info" attribute(s) lines for the selected payload type.</w:t>
      </w:r>
    </w:p>
    <w:p w14:paraId="2560797B" w14:textId="77777777" w:rsidR="00AD072D" w:rsidRPr="00EF20F7" w:rsidRDefault="00AD072D" w:rsidP="00AD072D">
      <w:pPr>
        <w:pStyle w:val="B10"/>
      </w:pPr>
      <w:r w:rsidRPr="00EF20F7">
        <w:t>3. – 5.</w:t>
      </w:r>
      <w:r w:rsidRPr="00EF20F7">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14:paraId="012133B6" w14:textId="77777777" w:rsidR="00AD072D" w:rsidRPr="00EF20F7" w:rsidRDefault="00AD072D" w:rsidP="00AD072D">
      <w:pPr>
        <w:pStyle w:val="B10"/>
      </w:pPr>
      <w:r w:rsidRPr="00EF20F7">
        <w:lastRenderedPageBreak/>
        <w:tab/>
        <w:t>The encoder in the MRFP will use media bandwidth range for rate adaptation (i.e. to select an appropriate encoding and redundancy) when transcoding media streams.</w:t>
      </w:r>
    </w:p>
    <w:p w14:paraId="71C9804A" w14:textId="77777777" w:rsidR="00AD072D" w:rsidRPr="00EF20F7" w:rsidRDefault="00AD072D" w:rsidP="00AD072D">
      <w:pPr>
        <w:pStyle w:val="B10"/>
      </w:pPr>
      <w:r w:rsidRPr="00EF20F7">
        <w:t>6.</w:t>
      </w:r>
      <w:r w:rsidRPr="00EF20F7">
        <w:tab/>
        <w:t>The MRFC inserts in the SDP answer the IP address and RTP port received from the MRFP and for the selected payload type the "a=bw-info" SDP attribute lines.</w:t>
      </w:r>
    </w:p>
    <w:p w14:paraId="5A4B9968" w14:textId="77777777" w:rsidR="00AD072D" w:rsidRPr="00EF20F7" w:rsidRDefault="00AD072D" w:rsidP="00AD072D">
      <w:pPr>
        <w:pStyle w:val="B10"/>
      </w:pPr>
      <w:r w:rsidRPr="00EF20F7">
        <w:t>7.</w:t>
      </w:r>
      <w:r w:rsidRPr="00EF20F7">
        <w:tab/>
        <w:t>The MRFC sends towards the conference participant the 200 (OK) final response (or 18x provisional response) to the SIP INVITE request with the SDP answer containing for the selected payload type "a=bw-info" SDP attribute lines.</w:t>
      </w:r>
    </w:p>
    <w:p w14:paraId="21492032" w14:textId="77777777" w:rsidR="00AD072D" w:rsidRPr="00EF20F7" w:rsidRDefault="00AD072D" w:rsidP="00AD072D">
      <w:r w:rsidRPr="00EF20F7">
        <w:rPr>
          <w:lang w:eastAsia="zh-CN"/>
        </w:rPr>
        <w:t>The signalling flow shown in figure 6.2.23.2 gives an example for a multimedia conference</w:t>
      </w:r>
      <w:r w:rsidRPr="00EF20F7">
        <w:t xml:space="preserve"> establishment</w:t>
      </w:r>
      <w:r w:rsidRPr="00EF20F7">
        <w:rPr>
          <w:lang w:eastAsia="zh-CN"/>
        </w:rPr>
        <w:t xml:space="preserve"> ("dial-out " conference</w:t>
      </w:r>
      <w:r w:rsidRPr="00EF20F7">
        <w:t xml:space="preserve"> procedure</w:t>
      </w:r>
      <w:r w:rsidRPr="00EF20F7">
        <w:rPr>
          <w:lang w:eastAsia="zh-CN"/>
        </w:rPr>
        <w:t xml:space="preserve">) when </w:t>
      </w:r>
      <w:r w:rsidRPr="00EF20F7">
        <w:t>the rate adaptation for media endpoints using the enhanced bandwidth negotiation mechanism is supported by the MRFC and the MRFP.</w:t>
      </w:r>
    </w:p>
    <w:p w14:paraId="0D64E9D8" w14:textId="77777777" w:rsidR="00AD072D" w:rsidRPr="00EF20F7" w:rsidRDefault="00AD072D" w:rsidP="00AD072D">
      <w:pPr>
        <w:pStyle w:val="TH"/>
      </w:pPr>
      <w:r w:rsidRPr="00EF20F7">
        <w:object w:dxaOrig="10392" w:dyaOrig="12048" w14:anchorId="6B7AB10E">
          <v:shape id="_x0000_i1102" type="#_x0000_t75" style="width:426pt;height:494pt" o:ole="">
            <v:imagedata r:id="rId136" o:title=""/>
          </v:shape>
          <o:OLEObject Type="Embed" ProgID="Visio.Drawing.15" ShapeID="_x0000_i1102" DrawAspect="Content" ObjectID="_1678010469" r:id="rId137"/>
        </w:object>
      </w:r>
    </w:p>
    <w:p w14:paraId="736BC87A" w14:textId="77777777" w:rsidR="00AD072D" w:rsidRPr="00EF20F7" w:rsidRDefault="00AD072D" w:rsidP="00AD072D">
      <w:pPr>
        <w:pStyle w:val="TF"/>
      </w:pPr>
      <w:r w:rsidRPr="00EF20F7">
        <w:t xml:space="preserve">Figure </w:t>
      </w:r>
      <w:r w:rsidRPr="00EF20F7">
        <w:rPr>
          <w:lang w:eastAsia="ko-KR"/>
        </w:rPr>
        <w:t>6</w:t>
      </w:r>
      <w:r w:rsidRPr="00EF20F7">
        <w:t xml:space="preserve">.2.23.2: </w:t>
      </w:r>
      <w:r w:rsidRPr="00EF20F7">
        <w:rPr>
          <w:lang w:eastAsia="zh-CN"/>
        </w:rPr>
        <w:t>Multimedia conference</w:t>
      </w:r>
      <w:r w:rsidRPr="00EF20F7">
        <w:t xml:space="preserve"> establishment</w:t>
      </w:r>
      <w:r w:rsidRPr="00EF20F7">
        <w:rPr>
          <w:lang w:eastAsia="zh-CN"/>
        </w:rPr>
        <w:t xml:space="preserve"> ("dial-out" </w:t>
      </w:r>
      <w:r w:rsidRPr="00EF20F7">
        <w:t>procedure</w:t>
      </w:r>
      <w:r w:rsidRPr="00EF20F7">
        <w:rPr>
          <w:lang w:eastAsia="zh-CN"/>
        </w:rPr>
        <w:t xml:space="preserve">) </w:t>
      </w:r>
      <w:r w:rsidRPr="00EF20F7">
        <w:t>with support of the enhanced bandwidth negotiation mechanism</w:t>
      </w:r>
    </w:p>
    <w:p w14:paraId="08F6D554" w14:textId="77777777" w:rsidR="00AD072D" w:rsidRPr="00EF20F7" w:rsidRDefault="00AD072D" w:rsidP="00AD072D">
      <w:r w:rsidRPr="00EF20F7">
        <w:lastRenderedPageBreak/>
        <w:t>The procedure in the figure 6.2.23.2 is described step-by-step with an emphasis on the additional aspects for the MRFC and the MRFP of the rate adaptation for media endpoints using the enhanced bandwidth negotiation mechanism.</w:t>
      </w:r>
    </w:p>
    <w:p w14:paraId="0062A54D" w14:textId="77777777" w:rsidR="00AD072D" w:rsidRPr="00EF20F7" w:rsidRDefault="00AD072D" w:rsidP="00AD072D">
      <w:pPr>
        <w:pStyle w:val="B10"/>
      </w:pPr>
      <w:r w:rsidRPr="00EF20F7">
        <w:t>1.</w:t>
      </w:r>
      <w:r w:rsidRPr="00EF20F7">
        <w:tab/>
        <w:t xml:space="preserve">The MRFC </w:t>
      </w:r>
      <w:r w:rsidRPr="00EF20F7">
        <w:rPr>
          <w:lang w:eastAsia="zh-CN"/>
        </w:rPr>
        <w:t>receives a trigger to create an ad-hoc conference</w:t>
      </w:r>
      <w:r w:rsidRPr="00EF20F7">
        <w:t>.</w:t>
      </w:r>
    </w:p>
    <w:p w14:paraId="636C2DC6" w14:textId="77777777" w:rsidR="00AD072D" w:rsidRPr="00EF20F7" w:rsidRDefault="00AD072D" w:rsidP="00AD072D">
      <w:pPr>
        <w:pStyle w:val="B10"/>
      </w:pPr>
      <w:r w:rsidRPr="00EF20F7">
        <w:t>2.</w:t>
      </w:r>
      <w:r w:rsidRPr="00EF20F7">
        <w:tab/>
        <w:t>Based on the local configuration the MRFC creates "a=bw-info" SDP attribute(s) for the offered payload types.</w:t>
      </w:r>
    </w:p>
    <w:p w14:paraId="4824E49D" w14:textId="77777777" w:rsidR="00AD072D" w:rsidRPr="00EF20F7" w:rsidRDefault="00AD072D" w:rsidP="00AD072D">
      <w:pPr>
        <w:pStyle w:val="B10"/>
      </w:pPr>
      <w:r w:rsidRPr="00EF20F7">
        <w:t>3. – 5.</w:t>
      </w:r>
      <w:r w:rsidRPr="00EF20F7">
        <w:tab/>
        <w:t>The MRFC uses the "Reserve IMS resources" procedure to request resources from the MRFP.</w:t>
      </w:r>
    </w:p>
    <w:p w14:paraId="4A634189" w14:textId="77777777" w:rsidR="00AD072D" w:rsidRPr="00EF20F7" w:rsidRDefault="00AD072D" w:rsidP="00AD072D">
      <w:pPr>
        <w:pStyle w:val="B10"/>
      </w:pPr>
      <w:r w:rsidRPr="00EF20F7">
        <w:t>6.</w:t>
      </w:r>
      <w:r w:rsidRPr="00EF20F7">
        <w:tab/>
        <w:t>The MRFC inserts in the SDP offer the IP address and RTP port received from the MRFP and for the offered payload types the "a=bw-info" SDP attribute lines created in step 2.</w:t>
      </w:r>
    </w:p>
    <w:p w14:paraId="5CD61130" w14:textId="77777777" w:rsidR="00AD072D" w:rsidRPr="00EF20F7" w:rsidRDefault="00AD072D" w:rsidP="00AD072D">
      <w:pPr>
        <w:pStyle w:val="B10"/>
      </w:pPr>
      <w:r w:rsidRPr="00EF20F7">
        <w:t>7.</w:t>
      </w:r>
      <w:r w:rsidRPr="00EF20F7">
        <w:tab/>
        <w:t>The MRFC sends the SIP INVITE request with the SDP offer containing for the offered payload types "a=bw-info" SDP attribute lines towards the conference participant.</w:t>
      </w:r>
    </w:p>
    <w:p w14:paraId="1B5E5846" w14:textId="77777777" w:rsidR="00AD072D" w:rsidRPr="00EF20F7" w:rsidRDefault="00AD072D" w:rsidP="00AD072D">
      <w:pPr>
        <w:pStyle w:val="B10"/>
      </w:pPr>
      <w:r w:rsidRPr="00EF20F7">
        <w:t>8.</w:t>
      </w:r>
      <w:r w:rsidRPr="00EF20F7">
        <w:tab/>
        <w:t>The MRFC receives the 200 (OK) final response (or 18x provisional response) to the SIP INVITE request with the SDP answer containing for the selected payload type "a=bw-info" SDP attribute lines.</w:t>
      </w:r>
    </w:p>
    <w:p w14:paraId="0D6D363F" w14:textId="77777777" w:rsidR="00AD072D" w:rsidRPr="00EF20F7" w:rsidRDefault="00AD072D" w:rsidP="00AD072D">
      <w:pPr>
        <w:pStyle w:val="B10"/>
      </w:pPr>
      <w:r w:rsidRPr="00EF20F7">
        <w:t>9. – 11.</w:t>
      </w:r>
      <w:r w:rsidRPr="00EF20F7">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14:paraId="31C6C6EF" w14:textId="77777777" w:rsidR="00AD072D" w:rsidRPr="00EF20F7" w:rsidRDefault="00AD072D" w:rsidP="00AD072D">
      <w:pPr>
        <w:pStyle w:val="B10"/>
      </w:pPr>
      <w:r w:rsidRPr="00EF20F7">
        <w:tab/>
        <w:t>The encoder in the MRFP will use media bandwidth range for rate adaptation (i.e. to select an appropriate encoding and redundancy) when transcoding media streams.</w:t>
      </w:r>
    </w:p>
    <w:p w14:paraId="31CA9392" w14:textId="77777777" w:rsidR="00AD072D" w:rsidRPr="00EF20F7" w:rsidRDefault="00AD072D" w:rsidP="00AD072D">
      <w:pPr>
        <w:pStyle w:val="Heading3"/>
      </w:pPr>
      <w:bookmarkStart w:id="455" w:name="_Toc517465096"/>
      <w:bookmarkStart w:id="456" w:name="_Toc67396801"/>
      <w:r w:rsidRPr="00EF20F7">
        <w:t>6.2.24</w:t>
      </w:r>
      <w:r w:rsidRPr="00EF20F7">
        <w:tab/>
        <w:t>RTCP Codec Control Commands and Indications</w:t>
      </w:r>
      <w:bookmarkEnd w:id="455"/>
      <w:bookmarkEnd w:id="456"/>
    </w:p>
    <w:p w14:paraId="438C0C39" w14:textId="77777777" w:rsidR="00AD072D" w:rsidRPr="00EF20F7" w:rsidRDefault="00AD072D" w:rsidP="00AD072D">
      <w:pPr>
        <w:rPr>
          <w:lang w:eastAsia="ja-JP"/>
        </w:rPr>
      </w:pPr>
      <w:r w:rsidRPr="00EF20F7">
        <w:t>Figure </w:t>
      </w:r>
      <w:r w:rsidRPr="00EF20F7">
        <w:rPr>
          <w:lang w:eastAsia="zh-CN"/>
        </w:rPr>
        <w:t>6.2.24.1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w:t>
      </w:r>
      <w:r w:rsidRPr="00EF20F7">
        <w:t>RTCP Codec Control Commands and Indications"</w:t>
      </w:r>
      <w:r w:rsidRPr="00EF20F7">
        <w:rPr>
          <w:lang w:eastAsia="zh-CN"/>
        </w:rPr>
        <w:t xml:space="preserve">. </w:t>
      </w:r>
      <w:r w:rsidRPr="00EF20F7">
        <w:t xml:space="preserve">The MRFC includes the "CCM BASE"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the MRFP shall be prepared to receive and is allowed to send the RTCP CCM "FIR" and "TMMBR/TMMBN" feedback messages (</w:t>
      </w:r>
      <w:r w:rsidRPr="00EF20F7">
        <w:rPr>
          <w:lang w:eastAsia="ja-JP"/>
        </w:rPr>
        <w:t>defined in IETF RFC 5104 [61]</w:t>
      </w:r>
      <w:r w:rsidRPr="00EF20F7">
        <w:t>)</w:t>
      </w:r>
      <w:r w:rsidRPr="00EF20F7">
        <w:rPr>
          <w:lang w:eastAsia="ja-JP"/>
        </w:rPr>
        <w:t>.</w:t>
      </w:r>
    </w:p>
    <w:p w14:paraId="6EBDCBC8" w14:textId="77777777" w:rsidR="00AD072D" w:rsidRPr="00EF20F7" w:rsidRDefault="00AD072D" w:rsidP="00AD072D">
      <w:pPr>
        <w:pStyle w:val="TH"/>
      </w:pPr>
      <w:r w:rsidRPr="00EF20F7">
        <w:object w:dxaOrig="8741" w:dyaOrig="6327" w14:anchorId="5CE746D1">
          <v:shape id="_x0000_i1103" type="#_x0000_t75" style="width:437.2pt;height:316.8pt" o:ole="">
            <v:imagedata r:id="rId138" o:title=""/>
          </v:shape>
          <o:OLEObject Type="Embed" ProgID="Visio.Drawing.11" ShapeID="_x0000_i1103" DrawAspect="Content" ObjectID="_1678010470" r:id="rId139"/>
        </w:object>
      </w:r>
    </w:p>
    <w:p w14:paraId="023FB923" w14:textId="77777777" w:rsidR="00AD072D" w:rsidRPr="00EF20F7" w:rsidRDefault="00AD072D" w:rsidP="00AD072D">
      <w:pPr>
        <w:pStyle w:val="TF"/>
      </w:pPr>
      <w:r w:rsidRPr="00EF20F7">
        <w:t>Figure 6.2.24.1: Procedure to indicate RTCP Codec Control Commands and Indications</w:t>
      </w:r>
    </w:p>
    <w:p w14:paraId="61AE2265" w14:textId="77777777" w:rsidR="00AD072D" w:rsidRPr="00EF20F7" w:rsidRDefault="00AD072D" w:rsidP="00AD072D">
      <w:pPr>
        <w:pStyle w:val="Heading1"/>
        <w:rPr>
          <w:lang w:eastAsia="zh-CN"/>
        </w:rPr>
      </w:pPr>
      <w:bookmarkStart w:id="457" w:name="_Toc517465097"/>
      <w:bookmarkStart w:id="458" w:name="_Toc67396802"/>
      <w:r w:rsidRPr="00EF20F7">
        <w:rPr>
          <w:lang w:eastAsia="zh-CN"/>
        </w:rPr>
        <w:t>7</w:t>
      </w:r>
      <w:r w:rsidRPr="00EF20F7">
        <w:tab/>
      </w:r>
      <w:r w:rsidRPr="00EF20F7">
        <w:rPr>
          <w:lang w:eastAsia="zh-CN"/>
        </w:rPr>
        <w:t>Charging</w:t>
      </w:r>
      <w:bookmarkEnd w:id="457"/>
      <w:bookmarkEnd w:id="458"/>
    </w:p>
    <w:p w14:paraId="706A5CC0" w14:textId="308D4DD3" w:rsidR="00AD072D" w:rsidRPr="00EF20F7" w:rsidRDefault="00AD072D" w:rsidP="00AD072D">
      <w:pPr>
        <w:rPr>
          <w:rFonts w:eastAsia="SimSun"/>
          <w:lang w:eastAsia="zh-CN"/>
        </w:rPr>
      </w:pPr>
      <w:r w:rsidRPr="00EF20F7">
        <w:rPr>
          <w:lang w:eastAsia="zh-CN"/>
        </w:rPr>
        <w:t xml:space="preserve">The charging is specified in 3GPP </w:t>
      </w:r>
      <w:r w:rsidR="001B11EB" w:rsidRPr="00EF20F7">
        <w:rPr>
          <w:lang w:eastAsia="zh-CN"/>
        </w:rPr>
        <w:t>TS</w:t>
      </w:r>
      <w:r w:rsidR="001B11EB">
        <w:rPr>
          <w:lang w:eastAsia="zh-CN"/>
        </w:rPr>
        <w:t> </w:t>
      </w:r>
      <w:r w:rsidR="001B11EB" w:rsidRPr="00EF20F7">
        <w:rPr>
          <w:lang w:eastAsia="zh-CN"/>
        </w:rPr>
        <w:t>3</w:t>
      </w:r>
      <w:r w:rsidRPr="00EF20F7">
        <w:rPr>
          <w:lang w:eastAsia="zh-CN"/>
        </w:rPr>
        <w:t>2.260[14]; no requirements are identified for the Mp interface.</w:t>
      </w:r>
    </w:p>
    <w:p w14:paraId="3B751D59" w14:textId="77777777" w:rsidR="00AD072D" w:rsidRPr="00EF20F7" w:rsidRDefault="00AD072D" w:rsidP="00AD072D">
      <w:pPr>
        <w:pStyle w:val="Heading1"/>
        <w:rPr>
          <w:lang w:eastAsia="zh-CN"/>
        </w:rPr>
      </w:pPr>
      <w:bookmarkStart w:id="459" w:name="_Toc517465098"/>
      <w:bookmarkStart w:id="460" w:name="_Toc67396803"/>
      <w:r w:rsidRPr="00EF20F7">
        <w:rPr>
          <w:lang w:eastAsia="zh-CN"/>
        </w:rPr>
        <w:t>8</w:t>
      </w:r>
      <w:r w:rsidRPr="00EF20F7">
        <w:tab/>
      </w:r>
      <w:r w:rsidRPr="00EF20F7">
        <w:rPr>
          <w:lang w:eastAsia="zh-CN"/>
        </w:rPr>
        <w:t>Messages/Procedures and contents</w:t>
      </w:r>
      <w:bookmarkEnd w:id="459"/>
      <w:bookmarkEnd w:id="460"/>
    </w:p>
    <w:p w14:paraId="16F3B2E1" w14:textId="77777777" w:rsidR="00AD072D" w:rsidRPr="00EF20F7" w:rsidRDefault="00AD072D" w:rsidP="00AD072D">
      <w:pPr>
        <w:pStyle w:val="Heading2"/>
        <w:rPr>
          <w:lang w:eastAsia="zh-CN"/>
        </w:rPr>
      </w:pPr>
      <w:bookmarkStart w:id="461" w:name="_Toc517465099"/>
      <w:bookmarkStart w:id="462" w:name="_Toc67396804"/>
      <w:r w:rsidRPr="00EF20F7">
        <w:rPr>
          <w:lang w:eastAsia="zh-CN"/>
        </w:rPr>
        <w:t>8.1</w:t>
      </w:r>
      <w:r w:rsidRPr="00EF20F7">
        <w:rPr>
          <w:lang w:eastAsia="zh-CN"/>
        </w:rPr>
        <w:tab/>
        <w:t>General</w:t>
      </w:r>
      <w:bookmarkEnd w:id="461"/>
      <w:bookmarkEnd w:id="462"/>
    </w:p>
    <w:p w14:paraId="1E222986" w14:textId="4188EACC" w:rsidR="00AD072D" w:rsidRPr="00EF20F7" w:rsidRDefault="00AD072D" w:rsidP="00AD072D">
      <w:r w:rsidRPr="00EF20F7">
        <w:t>This</w:t>
      </w:r>
      <w:r w:rsidRPr="00EF20F7">
        <w:rPr>
          <w:noProof/>
          <w:szCs w:val="24"/>
        </w:rPr>
        <w:t xml:space="preserve"> </w:t>
      </w:r>
      <w:r w:rsidRPr="00EF20F7">
        <w:t>clause</w:t>
      </w:r>
      <w:r w:rsidRPr="00EF20F7">
        <w:rPr>
          <w:noProof/>
          <w:szCs w:val="24"/>
        </w:rPr>
        <w:t xml:space="preserve"> </w:t>
      </w:r>
      <w:r w:rsidRPr="00EF20F7">
        <w:t>describes logical signalling procedures between the MRFC and MRFP. The procedures within this clause</w:t>
      </w:r>
      <w:r w:rsidRPr="00EF20F7">
        <w:rPr>
          <w:noProof/>
          <w:szCs w:val="24"/>
        </w:rPr>
        <w:t xml:space="preserve"> </w:t>
      </w:r>
      <w:r w:rsidRPr="00EF20F7">
        <w:t>are intended to be implemented using the standard H.248 procedure as defined in ITU recommendation H.248.1</w:t>
      </w:r>
      <w:r w:rsidR="001B11EB">
        <w:t> </w:t>
      </w:r>
      <w:r w:rsidR="001B11EB" w:rsidRPr="00EF20F7">
        <w:rPr>
          <w:lang w:eastAsia="zh-CN"/>
        </w:rPr>
        <w:t>[</w:t>
      </w:r>
      <w:r w:rsidRPr="00EF20F7">
        <w:rPr>
          <w:lang w:eastAsia="zh-CN"/>
        </w:rPr>
        <w:t>3</w:t>
      </w:r>
      <w:r w:rsidRPr="00EF20F7">
        <w:t>] with appropriate parameter combinations.</w:t>
      </w:r>
    </w:p>
    <w:p w14:paraId="1F9FAD9B" w14:textId="77777777" w:rsidR="00AD072D" w:rsidRPr="00EF20F7" w:rsidRDefault="00AD072D" w:rsidP="00AD072D">
      <w:pPr>
        <w:pStyle w:val="Heading2"/>
        <w:rPr>
          <w:lang w:eastAsia="zh-CN"/>
        </w:rPr>
      </w:pPr>
      <w:bookmarkStart w:id="463" w:name="_Toc517465100"/>
      <w:bookmarkStart w:id="464" w:name="_Toc67396805"/>
      <w:r w:rsidRPr="00EF20F7">
        <w:rPr>
          <w:lang w:eastAsia="zh-CN"/>
        </w:rPr>
        <w:lastRenderedPageBreak/>
        <w:t>8.2</w:t>
      </w:r>
      <w:r w:rsidRPr="00EF20F7">
        <w:rPr>
          <w:lang w:eastAsia="zh-CN"/>
        </w:rPr>
        <w:tab/>
        <w:t>Send tone</w:t>
      </w:r>
      <w:bookmarkEnd w:id="463"/>
      <w:bookmarkEnd w:id="464"/>
    </w:p>
    <w:p w14:paraId="4BD3E86D" w14:textId="77777777" w:rsidR="00AD072D" w:rsidRPr="00EF20F7" w:rsidRDefault="00AD072D" w:rsidP="00AD072D">
      <w:pPr>
        <w:keepNext/>
      </w:pPr>
      <w:r w:rsidRPr="00EF20F7">
        <w:t>This procedure is used to send a tone.</w:t>
      </w:r>
    </w:p>
    <w:p w14:paraId="1B8884A0" w14:textId="77777777" w:rsidR="00AD072D" w:rsidRPr="00EF20F7" w:rsidRDefault="00AD072D" w:rsidP="00AD072D">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8.2.1</w:t>
        </w:r>
      </w:smartTag>
      <w:r w:rsidRPr="00EF20F7">
        <w:t xml:space="preserve">: Procedures between </w:t>
      </w:r>
      <w:r w:rsidRPr="00EF20F7">
        <w:rPr>
          <w:lang w:eastAsia="zh-CN"/>
        </w:rPr>
        <w:t>MRFC</w:t>
      </w:r>
      <w:r w:rsidRPr="00EF20F7">
        <w:t xml:space="preserve"> and M</w:t>
      </w:r>
      <w:r w:rsidRPr="00EF20F7">
        <w:rPr>
          <w:lang w:eastAsia="zh-CN"/>
        </w:rPr>
        <w:t>RFP</w:t>
      </w:r>
      <w:r w:rsidRPr="00EF20F7">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28A8AD3D" w14:textId="77777777" w:rsidTr="00BD3AE7">
        <w:trPr>
          <w:jc w:val="center"/>
        </w:trPr>
        <w:tc>
          <w:tcPr>
            <w:tcW w:w="1637" w:type="dxa"/>
          </w:tcPr>
          <w:p w14:paraId="5F54BE99"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Pr>
          <w:p w14:paraId="5120D091"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Pr>
          <w:p w14:paraId="72EE3479"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375FF214"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76D6C74C"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3C7DDD34" w14:textId="77777777" w:rsidTr="00BD3AE7">
        <w:trPr>
          <w:cantSplit/>
          <w:jc w:val="center"/>
        </w:trPr>
        <w:tc>
          <w:tcPr>
            <w:tcW w:w="2717" w:type="dxa"/>
            <w:gridSpan w:val="2"/>
            <w:vMerge w:val="restart"/>
          </w:tcPr>
          <w:p w14:paraId="6A0AD61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Send Tone</w:t>
            </w:r>
          </w:p>
          <w:p w14:paraId="3CC46E39"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56C5652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6DC7AC2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2024BD46"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3F2890AB" w14:textId="77777777" w:rsidTr="00BD3AE7">
        <w:trPr>
          <w:cantSplit/>
          <w:jc w:val="center"/>
        </w:trPr>
        <w:tc>
          <w:tcPr>
            <w:tcW w:w="2717" w:type="dxa"/>
            <w:gridSpan w:val="2"/>
            <w:vMerge/>
          </w:tcPr>
          <w:p w14:paraId="439BE543" w14:textId="77777777" w:rsidR="00AD072D" w:rsidRPr="00EF20F7" w:rsidRDefault="00AD072D" w:rsidP="00BD3AE7">
            <w:pPr>
              <w:keepNext/>
              <w:keepLines/>
              <w:spacing w:after="0"/>
              <w:jc w:val="center"/>
              <w:rPr>
                <w:rFonts w:ascii="Arial" w:hAnsi="Arial"/>
                <w:sz w:val="18"/>
              </w:rPr>
            </w:pPr>
          </w:p>
        </w:tc>
        <w:tc>
          <w:tcPr>
            <w:tcW w:w="1980" w:type="dxa"/>
          </w:tcPr>
          <w:p w14:paraId="4EB71F3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Pr>
          <w:p w14:paraId="6235860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3A649157"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existing bearer termination or requests a new bearer termination where the tone is sent.</w:t>
            </w:r>
          </w:p>
        </w:tc>
      </w:tr>
      <w:tr w:rsidR="00AD072D" w:rsidRPr="00EF20F7" w14:paraId="18AC2F44" w14:textId="77777777" w:rsidTr="00BD3AE7">
        <w:trPr>
          <w:cantSplit/>
          <w:jc w:val="center"/>
        </w:trPr>
        <w:tc>
          <w:tcPr>
            <w:tcW w:w="2717" w:type="dxa"/>
            <w:gridSpan w:val="2"/>
            <w:vMerge/>
          </w:tcPr>
          <w:p w14:paraId="1242D6B3" w14:textId="77777777" w:rsidR="00AD072D" w:rsidRPr="00EF20F7" w:rsidRDefault="00AD072D" w:rsidP="00BD3AE7">
            <w:pPr>
              <w:keepNext/>
              <w:keepLines/>
              <w:spacing w:after="0"/>
              <w:jc w:val="center"/>
              <w:rPr>
                <w:rFonts w:ascii="Arial" w:hAnsi="Arial"/>
                <w:sz w:val="18"/>
              </w:rPr>
            </w:pPr>
          </w:p>
        </w:tc>
        <w:tc>
          <w:tcPr>
            <w:tcW w:w="1980" w:type="dxa"/>
          </w:tcPr>
          <w:p w14:paraId="29335E0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Tone</w:t>
            </w:r>
          </w:p>
        </w:tc>
        <w:tc>
          <w:tcPr>
            <w:tcW w:w="1260" w:type="dxa"/>
          </w:tcPr>
          <w:p w14:paraId="32AC0E7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0DB29FE1"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tone to be generated.</w:t>
            </w:r>
          </w:p>
        </w:tc>
      </w:tr>
      <w:tr w:rsidR="00AD072D" w:rsidRPr="00EF20F7" w14:paraId="7CACCA9C" w14:textId="77777777" w:rsidTr="00BD3AE7">
        <w:trPr>
          <w:cantSplit/>
          <w:jc w:val="center"/>
        </w:trPr>
        <w:tc>
          <w:tcPr>
            <w:tcW w:w="2717" w:type="dxa"/>
            <w:gridSpan w:val="2"/>
            <w:vMerge/>
          </w:tcPr>
          <w:p w14:paraId="209E03D8" w14:textId="77777777" w:rsidR="00AD072D" w:rsidRPr="00EF20F7" w:rsidRDefault="00AD072D" w:rsidP="00BD3AE7">
            <w:pPr>
              <w:keepNext/>
              <w:keepLines/>
              <w:spacing w:after="0"/>
              <w:jc w:val="center"/>
              <w:rPr>
                <w:rFonts w:ascii="Arial" w:hAnsi="Arial"/>
                <w:sz w:val="18"/>
              </w:rPr>
            </w:pPr>
          </w:p>
        </w:tc>
        <w:tc>
          <w:tcPr>
            <w:tcW w:w="1980" w:type="dxa"/>
          </w:tcPr>
          <w:p w14:paraId="69063B8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Notify Tone Completion</w:t>
            </w:r>
          </w:p>
        </w:tc>
        <w:tc>
          <w:tcPr>
            <w:tcW w:w="1260" w:type="dxa"/>
          </w:tcPr>
          <w:p w14:paraId="2F267D8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72A9F1C3"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a notification of a completed tone.</w:t>
            </w:r>
          </w:p>
        </w:tc>
      </w:tr>
      <w:tr w:rsidR="00AD072D" w:rsidRPr="00EF20F7" w14:paraId="54E3A2AF" w14:textId="77777777" w:rsidTr="00BD3AE7">
        <w:trPr>
          <w:cantSplit/>
          <w:jc w:val="center"/>
        </w:trPr>
        <w:tc>
          <w:tcPr>
            <w:tcW w:w="2717" w:type="dxa"/>
            <w:gridSpan w:val="2"/>
            <w:vMerge/>
          </w:tcPr>
          <w:p w14:paraId="0BE5BDC8" w14:textId="77777777" w:rsidR="00AD072D" w:rsidRPr="00EF20F7" w:rsidRDefault="00AD072D" w:rsidP="00BD3AE7">
            <w:pPr>
              <w:keepNext/>
              <w:keepLines/>
              <w:spacing w:after="0"/>
              <w:jc w:val="center"/>
              <w:rPr>
                <w:rFonts w:ascii="Arial" w:hAnsi="Arial"/>
                <w:sz w:val="18"/>
              </w:rPr>
            </w:pPr>
          </w:p>
        </w:tc>
        <w:tc>
          <w:tcPr>
            <w:tcW w:w="1980" w:type="dxa"/>
          </w:tcPr>
          <w:p w14:paraId="07AE65E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Tone Direction</w:t>
            </w:r>
          </w:p>
        </w:tc>
        <w:tc>
          <w:tcPr>
            <w:tcW w:w="1260" w:type="dxa"/>
          </w:tcPr>
          <w:p w14:paraId="4888AE0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3E8A2614"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tone direction in the bearer termination.</w:t>
            </w:r>
          </w:p>
        </w:tc>
      </w:tr>
      <w:tr w:rsidR="00AD072D" w:rsidRPr="00EF20F7" w14:paraId="629E1185" w14:textId="77777777" w:rsidTr="00BD3AE7">
        <w:trPr>
          <w:cantSplit/>
          <w:jc w:val="center"/>
        </w:trPr>
        <w:tc>
          <w:tcPr>
            <w:tcW w:w="2717" w:type="dxa"/>
            <w:gridSpan w:val="2"/>
            <w:vMerge/>
          </w:tcPr>
          <w:p w14:paraId="3BE4F01C" w14:textId="77777777" w:rsidR="00AD072D" w:rsidRPr="00EF20F7" w:rsidRDefault="00AD072D" w:rsidP="00BD3AE7">
            <w:pPr>
              <w:keepNext/>
              <w:keepLines/>
              <w:spacing w:after="0"/>
              <w:jc w:val="center"/>
              <w:rPr>
                <w:rFonts w:ascii="Arial" w:hAnsi="Arial"/>
                <w:sz w:val="18"/>
              </w:rPr>
            </w:pPr>
          </w:p>
        </w:tc>
        <w:tc>
          <w:tcPr>
            <w:tcW w:w="1980" w:type="dxa"/>
          </w:tcPr>
          <w:p w14:paraId="58DC488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Tone Timing</w:t>
            </w:r>
          </w:p>
        </w:tc>
        <w:tc>
          <w:tcPr>
            <w:tcW w:w="1260" w:type="dxa"/>
          </w:tcPr>
          <w:p w14:paraId="15D71B2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7839F5F8"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time for the tone.</w:t>
            </w:r>
          </w:p>
        </w:tc>
      </w:tr>
      <w:tr w:rsidR="00AD072D" w:rsidRPr="00EF20F7" w14:paraId="4874C9EB" w14:textId="77777777" w:rsidTr="00BD3AE7">
        <w:trPr>
          <w:cantSplit/>
          <w:jc w:val="center"/>
        </w:trPr>
        <w:tc>
          <w:tcPr>
            <w:tcW w:w="2717" w:type="dxa"/>
            <w:gridSpan w:val="2"/>
            <w:vMerge/>
          </w:tcPr>
          <w:p w14:paraId="651300D8" w14:textId="77777777" w:rsidR="00AD072D" w:rsidRPr="00EF20F7" w:rsidRDefault="00AD072D" w:rsidP="00BD3AE7">
            <w:pPr>
              <w:keepNext/>
              <w:keepLines/>
              <w:spacing w:after="0"/>
              <w:jc w:val="center"/>
              <w:rPr>
                <w:rFonts w:ascii="Arial" w:hAnsi="Arial"/>
                <w:sz w:val="18"/>
              </w:rPr>
            </w:pPr>
          </w:p>
        </w:tc>
        <w:tc>
          <w:tcPr>
            <w:tcW w:w="1980" w:type="dxa"/>
          </w:tcPr>
          <w:p w14:paraId="25143D08"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DTMF trigger</w:t>
            </w:r>
          </w:p>
        </w:tc>
        <w:tc>
          <w:tcPr>
            <w:tcW w:w="1260" w:type="dxa"/>
          </w:tcPr>
          <w:p w14:paraId="1476183A"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O</w:t>
            </w:r>
          </w:p>
        </w:tc>
        <w:tc>
          <w:tcPr>
            <w:tcW w:w="3780" w:type="dxa"/>
          </w:tcPr>
          <w:p w14:paraId="118C2504"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and the MRFP should stop the tone when a DTMF digit is detected.</w:t>
            </w:r>
          </w:p>
        </w:tc>
      </w:tr>
      <w:tr w:rsidR="00AD072D" w:rsidRPr="00EF20F7" w14:paraId="7298635E" w14:textId="77777777" w:rsidTr="00BD3AE7">
        <w:trPr>
          <w:cantSplit/>
          <w:jc w:val="center"/>
        </w:trPr>
        <w:tc>
          <w:tcPr>
            <w:tcW w:w="2717" w:type="dxa"/>
            <w:gridSpan w:val="2"/>
            <w:vMerge/>
          </w:tcPr>
          <w:p w14:paraId="43731071" w14:textId="77777777" w:rsidR="00AD072D" w:rsidRPr="00EF20F7" w:rsidRDefault="00AD072D" w:rsidP="00BD3AE7">
            <w:pPr>
              <w:keepNext/>
              <w:keepLines/>
              <w:spacing w:after="0"/>
              <w:jc w:val="center"/>
              <w:rPr>
                <w:rFonts w:ascii="Arial" w:hAnsi="Arial"/>
                <w:sz w:val="18"/>
              </w:rPr>
            </w:pPr>
          </w:p>
        </w:tc>
        <w:tc>
          <w:tcPr>
            <w:tcW w:w="1980" w:type="dxa"/>
          </w:tcPr>
          <w:p w14:paraId="304A9140"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Notify termination heartbeat</w:t>
            </w:r>
          </w:p>
        </w:tc>
        <w:tc>
          <w:tcPr>
            <w:tcW w:w="1260" w:type="dxa"/>
          </w:tcPr>
          <w:p w14:paraId="37B301B1"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C</w:t>
            </w:r>
          </w:p>
        </w:tc>
        <w:tc>
          <w:tcPr>
            <w:tcW w:w="3780" w:type="dxa"/>
          </w:tcPr>
          <w:p w14:paraId="6954BB0A"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AD072D" w:rsidRPr="00EF20F7" w14:paraId="4B2BBAE1" w14:textId="77777777" w:rsidTr="00BD3AE7">
        <w:trPr>
          <w:cantSplit/>
          <w:jc w:val="center"/>
        </w:trPr>
        <w:tc>
          <w:tcPr>
            <w:tcW w:w="1637" w:type="dxa"/>
            <w:vMerge w:val="restart"/>
          </w:tcPr>
          <w:p w14:paraId="5B290D3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Send Tone Ack</w:t>
            </w:r>
          </w:p>
        </w:tc>
        <w:tc>
          <w:tcPr>
            <w:tcW w:w="1080" w:type="dxa"/>
            <w:vMerge w:val="restart"/>
          </w:tcPr>
          <w:p w14:paraId="50EC47B3"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rPr>
              <w:t>M</w:t>
            </w:r>
            <w:r w:rsidRPr="00EF20F7">
              <w:rPr>
                <w:rFonts w:ascii="Arial" w:hAnsi="Arial"/>
                <w:sz w:val="18"/>
                <w:lang w:eastAsia="zh-CN"/>
              </w:rPr>
              <w:t>RFP</w:t>
            </w:r>
          </w:p>
        </w:tc>
        <w:tc>
          <w:tcPr>
            <w:tcW w:w="1980" w:type="dxa"/>
          </w:tcPr>
          <w:p w14:paraId="138786A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514497D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4F820CA3"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162AD984" w14:textId="77777777" w:rsidTr="00BD3AE7">
        <w:trPr>
          <w:cantSplit/>
          <w:jc w:val="center"/>
        </w:trPr>
        <w:tc>
          <w:tcPr>
            <w:tcW w:w="1637" w:type="dxa"/>
            <w:vMerge/>
          </w:tcPr>
          <w:p w14:paraId="67AD38A1" w14:textId="77777777" w:rsidR="00AD072D" w:rsidRPr="00EF20F7" w:rsidRDefault="00AD072D" w:rsidP="00BD3AE7">
            <w:pPr>
              <w:keepNext/>
              <w:keepLines/>
              <w:spacing w:after="0"/>
              <w:jc w:val="center"/>
              <w:rPr>
                <w:rFonts w:ascii="Arial" w:hAnsi="Arial"/>
                <w:sz w:val="18"/>
              </w:rPr>
            </w:pPr>
          </w:p>
        </w:tc>
        <w:tc>
          <w:tcPr>
            <w:tcW w:w="1080" w:type="dxa"/>
            <w:vMerge/>
          </w:tcPr>
          <w:p w14:paraId="7B627218" w14:textId="77777777" w:rsidR="00AD072D" w:rsidRPr="00EF20F7" w:rsidRDefault="00AD072D" w:rsidP="00BD3AE7">
            <w:pPr>
              <w:keepNext/>
              <w:keepLines/>
              <w:spacing w:after="0"/>
              <w:jc w:val="center"/>
              <w:rPr>
                <w:rFonts w:ascii="Arial" w:hAnsi="Arial"/>
                <w:sz w:val="18"/>
              </w:rPr>
            </w:pPr>
          </w:p>
        </w:tc>
        <w:tc>
          <w:tcPr>
            <w:tcW w:w="1980" w:type="dxa"/>
          </w:tcPr>
          <w:p w14:paraId="0ABFFB5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021A969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51110CF4"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04E76483" w14:textId="77777777" w:rsidR="00AD072D" w:rsidRPr="00EF20F7" w:rsidRDefault="00AD072D" w:rsidP="00AD072D">
      <w:pPr>
        <w:pStyle w:val="NO"/>
      </w:pPr>
      <w:r w:rsidRPr="00EF20F7">
        <w:t>NOTE</w:t>
      </w:r>
      <w:r w:rsidRPr="00EF20F7">
        <w:tab/>
        <w:t>This procedure may be combined with other procedures such as to ADD bearer connections.</w:t>
      </w:r>
    </w:p>
    <w:p w14:paraId="3C07BAF9" w14:textId="77777777" w:rsidR="00AD072D" w:rsidRPr="00EF20F7" w:rsidRDefault="00AD072D" w:rsidP="00AD072D">
      <w:pPr>
        <w:pStyle w:val="Heading2"/>
        <w:rPr>
          <w:lang w:eastAsia="zh-CN"/>
        </w:rPr>
      </w:pPr>
      <w:bookmarkStart w:id="465" w:name="_Toc517465101"/>
      <w:bookmarkStart w:id="466" w:name="_Toc67396806"/>
      <w:r w:rsidRPr="00EF20F7">
        <w:rPr>
          <w:lang w:eastAsia="zh-CN"/>
        </w:rPr>
        <w:t>8.3</w:t>
      </w:r>
      <w:r w:rsidRPr="00EF20F7">
        <w:rPr>
          <w:lang w:eastAsia="zh-CN"/>
        </w:rPr>
        <w:tab/>
        <w:t>Stop tone</w:t>
      </w:r>
      <w:bookmarkEnd w:id="465"/>
      <w:bookmarkEnd w:id="466"/>
    </w:p>
    <w:p w14:paraId="0F9CC3F1" w14:textId="77777777" w:rsidR="00AD072D" w:rsidRPr="00EF20F7" w:rsidRDefault="00AD072D" w:rsidP="00AD072D">
      <w:pPr>
        <w:keepNext/>
      </w:pPr>
      <w:r w:rsidRPr="00EF20F7">
        <w:t>This procedure is used to stop the tone.</w:t>
      </w:r>
    </w:p>
    <w:p w14:paraId="0C15B418" w14:textId="77777777" w:rsidR="00AD072D" w:rsidRPr="00EF20F7" w:rsidRDefault="00AD072D" w:rsidP="00AD072D">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w:t>
        </w:r>
        <w:r w:rsidRPr="00EF20F7">
          <w:t>.</w:t>
        </w:r>
        <w:r w:rsidRPr="00EF20F7">
          <w:rPr>
            <w:lang w:eastAsia="zh-CN"/>
          </w:rPr>
          <w:t>3.1</w:t>
        </w:r>
      </w:smartTag>
      <w:r w:rsidRPr="00EF20F7">
        <w:t xml:space="preserve">: Procedures between </w:t>
      </w:r>
      <w:r w:rsidRPr="00EF20F7">
        <w:rPr>
          <w:lang w:eastAsia="zh-CN"/>
        </w:rPr>
        <w:t>MRFC and MRFP</w:t>
      </w:r>
      <w:r w:rsidRPr="00EF20F7">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3A25F9CC" w14:textId="77777777" w:rsidTr="00BD3AE7">
        <w:trPr>
          <w:jc w:val="center"/>
        </w:trPr>
        <w:tc>
          <w:tcPr>
            <w:tcW w:w="1637" w:type="dxa"/>
          </w:tcPr>
          <w:p w14:paraId="37AAB165"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Pr>
          <w:p w14:paraId="2A643DC5"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Pr>
          <w:p w14:paraId="62A26C61"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C24BFD3"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78DFBB6B"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58A07B77" w14:textId="77777777" w:rsidTr="00BD3AE7">
        <w:trPr>
          <w:cantSplit/>
          <w:jc w:val="center"/>
        </w:trPr>
        <w:tc>
          <w:tcPr>
            <w:tcW w:w="1637" w:type="dxa"/>
            <w:vMerge w:val="restart"/>
          </w:tcPr>
          <w:p w14:paraId="5DECDFB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 Tone</w:t>
            </w:r>
          </w:p>
        </w:tc>
        <w:tc>
          <w:tcPr>
            <w:tcW w:w="1080" w:type="dxa"/>
            <w:vMerge w:val="restart"/>
          </w:tcPr>
          <w:p w14:paraId="63509E04"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26CAF46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530F751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130C442F"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467CDA36" w14:textId="77777777" w:rsidTr="00BD3AE7">
        <w:trPr>
          <w:cantSplit/>
          <w:jc w:val="center"/>
        </w:trPr>
        <w:tc>
          <w:tcPr>
            <w:tcW w:w="1637" w:type="dxa"/>
            <w:vMerge/>
          </w:tcPr>
          <w:p w14:paraId="1FAD6D82" w14:textId="77777777" w:rsidR="00AD072D" w:rsidRPr="00EF20F7" w:rsidRDefault="00AD072D" w:rsidP="00BD3AE7">
            <w:pPr>
              <w:keepNext/>
              <w:keepLines/>
              <w:spacing w:after="0"/>
              <w:jc w:val="center"/>
              <w:rPr>
                <w:rFonts w:ascii="Arial" w:hAnsi="Arial"/>
                <w:sz w:val="18"/>
              </w:rPr>
            </w:pPr>
          </w:p>
        </w:tc>
        <w:tc>
          <w:tcPr>
            <w:tcW w:w="1080" w:type="dxa"/>
            <w:vMerge/>
          </w:tcPr>
          <w:p w14:paraId="5B4ECF92" w14:textId="77777777" w:rsidR="00AD072D" w:rsidRPr="00EF20F7" w:rsidRDefault="00AD072D" w:rsidP="00BD3AE7">
            <w:pPr>
              <w:keepNext/>
              <w:keepLines/>
              <w:spacing w:after="0"/>
              <w:jc w:val="center"/>
              <w:rPr>
                <w:rFonts w:ascii="Arial" w:hAnsi="Arial"/>
                <w:sz w:val="18"/>
              </w:rPr>
            </w:pPr>
          </w:p>
        </w:tc>
        <w:tc>
          <w:tcPr>
            <w:tcW w:w="1980" w:type="dxa"/>
          </w:tcPr>
          <w:p w14:paraId="797DE87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6E4CABB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0E64A78F"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tone is stopped.</w:t>
            </w:r>
          </w:p>
        </w:tc>
      </w:tr>
      <w:tr w:rsidR="00AD072D" w:rsidRPr="00EF20F7" w14:paraId="7BA6AB4F" w14:textId="77777777" w:rsidTr="00BD3AE7">
        <w:trPr>
          <w:cantSplit/>
          <w:jc w:val="center"/>
        </w:trPr>
        <w:tc>
          <w:tcPr>
            <w:tcW w:w="1637" w:type="dxa"/>
            <w:vMerge/>
          </w:tcPr>
          <w:p w14:paraId="3ECC2B79" w14:textId="77777777" w:rsidR="00AD072D" w:rsidRPr="00EF20F7" w:rsidRDefault="00AD072D" w:rsidP="00BD3AE7">
            <w:pPr>
              <w:keepNext/>
              <w:keepLines/>
              <w:spacing w:after="0"/>
              <w:jc w:val="center"/>
              <w:rPr>
                <w:rFonts w:ascii="Arial" w:hAnsi="Arial"/>
                <w:sz w:val="18"/>
              </w:rPr>
            </w:pPr>
          </w:p>
        </w:tc>
        <w:tc>
          <w:tcPr>
            <w:tcW w:w="1080" w:type="dxa"/>
            <w:vMerge/>
          </w:tcPr>
          <w:p w14:paraId="39ACA357" w14:textId="77777777" w:rsidR="00AD072D" w:rsidRPr="00EF20F7" w:rsidRDefault="00AD072D" w:rsidP="00BD3AE7">
            <w:pPr>
              <w:keepNext/>
              <w:keepLines/>
              <w:spacing w:after="0"/>
              <w:jc w:val="center"/>
              <w:rPr>
                <w:rFonts w:ascii="Arial" w:hAnsi="Arial"/>
                <w:sz w:val="18"/>
              </w:rPr>
            </w:pPr>
          </w:p>
        </w:tc>
        <w:tc>
          <w:tcPr>
            <w:tcW w:w="1980" w:type="dxa"/>
          </w:tcPr>
          <w:p w14:paraId="2F03070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 Tone</w:t>
            </w:r>
          </w:p>
        </w:tc>
        <w:tc>
          <w:tcPr>
            <w:tcW w:w="1260" w:type="dxa"/>
          </w:tcPr>
          <w:p w14:paraId="2231DA9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6D9B58B3"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that tone generation is stopped.</w:t>
            </w:r>
          </w:p>
        </w:tc>
      </w:tr>
      <w:tr w:rsidR="00AD072D" w:rsidRPr="00EF20F7" w14:paraId="5C63297C" w14:textId="77777777" w:rsidTr="00BD3AE7">
        <w:trPr>
          <w:cantSplit/>
          <w:jc w:val="center"/>
        </w:trPr>
        <w:tc>
          <w:tcPr>
            <w:tcW w:w="1637" w:type="dxa"/>
            <w:vMerge w:val="restart"/>
          </w:tcPr>
          <w:p w14:paraId="4406DF4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 Tone Ack</w:t>
            </w:r>
          </w:p>
        </w:tc>
        <w:tc>
          <w:tcPr>
            <w:tcW w:w="1080" w:type="dxa"/>
            <w:vMerge w:val="restart"/>
          </w:tcPr>
          <w:p w14:paraId="56B057B8"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46221F2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26114DC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00E1400F"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6C351F46" w14:textId="77777777" w:rsidTr="00BD3AE7">
        <w:trPr>
          <w:cantSplit/>
          <w:jc w:val="center"/>
        </w:trPr>
        <w:tc>
          <w:tcPr>
            <w:tcW w:w="1637" w:type="dxa"/>
            <w:vMerge/>
          </w:tcPr>
          <w:p w14:paraId="633B5010" w14:textId="77777777" w:rsidR="00AD072D" w:rsidRPr="00EF20F7" w:rsidRDefault="00AD072D" w:rsidP="00BD3AE7">
            <w:pPr>
              <w:keepNext/>
              <w:keepLines/>
              <w:spacing w:after="0"/>
              <w:jc w:val="center"/>
              <w:rPr>
                <w:rFonts w:ascii="Arial" w:hAnsi="Arial"/>
                <w:sz w:val="18"/>
              </w:rPr>
            </w:pPr>
          </w:p>
        </w:tc>
        <w:tc>
          <w:tcPr>
            <w:tcW w:w="1080" w:type="dxa"/>
            <w:vMerge/>
          </w:tcPr>
          <w:p w14:paraId="757B6F32" w14:textId="77777777" w:rsidR="00AD072D" w:rsidRPr="00EF20F7" w:rsidRDefault="00AD072D" w:rsidP="00BD3AE7">
            <w:pPr>
              <w:keepNext/>
              <w:keepLines/>
              <w:spacing w:after="0"/>
              <w:jc w:val="center"/>
              <w:rPr>
                <w:rFonts w:ascii="Arial" w:hAnsi="Arial"/>
                <w:sz w:val="18"/>
              </w:rPr>
            </w:pPr>
          </w:p>
        </w:tc>
        <w:tc>
          <w:tcPr>
            <w:tcW w:w="1980" w:type="dxa"/>
          </w:tcPr>
          <w:p w14:paraId="1B65B4E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27D9860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5EF80718"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4CFDAE6D" w14:textId="77777777" w:rsidR="00AD072D" w:rsidRPr="00EF20F7" w:rsidRDefault="00AD072D" w:rsidP="00AD072D">
      <w:pPr>
        <w:rPr>
          <w:lang w:eastAsia="zh-CN"/>
        </w:rPr>
      </w:pPr>
    </w:p>
    <w:p w14:paraId="3B1957F3" w14:textId="77777777" w:rsidR="00AD072D" w:rsidRPr="00EF20F7" w:rsidRDefault="00AD072D" w:rsidP="00AD072D">
      <w:pPr>
        <w:pStyle w:val="Heading2"/>
        <w:rPr>
          <w:lang w:eastAsia="zh-CN"/>
        </w:rPr>
      </w:pPr>
      <w:bookmarkStart w:id="467" w:name="_Toc517465102"/>
      <w:bookmarkStart w:id="468" w:name="_Toc67396807"/>
      <w:r w:rsidRPr="00EF20F7">
        <w:rPr>
          <w:lang w:eastAsia="zh-CN"/>
        </w:rPr>
        <w:lastRenderedPageBreak/>
        <w:t>8.4</w:t>
      </w:r>
      <w:r w:rsidRPr="00EF20F7">
        <w:rPr>
          <w:lang w:eastAsia="zh-CN"/>
        </w:rPr>
        <w:tab/>
        <w:t>Tone completed</w:t>
      </w:r>
      <w:bookmarkEnd w:id="467"/>
      <w:bookmarkEnd w:id="468"/>
    </w:p>
    <w:p w14:paraId="564FE2A3" w14:textId="77777777" w:rsidR="00AD072D" w:rsidRPr="00EF20F7" w:rsidRDefault="00AD072D" w:rsidP="00AD072D">
      <w:pPr>
        <w:keepNext/>
      </w:pPr>
      <w:r w:rsidRPr="00EF20F7">
        <w:t>This procedure is used to notify the completed tone.</w:t>
      </w:r>
    </w:p>
    <w:p w14:paraId="51B66D7E" w14:textId="77777777" w:rsidR="00AD072D" w:rsidRPr="00EF20F7" w:rsidRDefault="00AD072D" w:rsidP="00AD072D">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w:t>
        </w:r>
        <w:r w:rsidRPr="00EF20F7">
          <w:t>.</w:t>
        </w:r>
        <w:r w:rsidRPr="00EF20F7">
          <w:rPr>
            <w:lang w:eastAsia="zh-CN"/>
          </w:rPr>
          <w:t>4.</w:t>
        </w:r>
        <w:r w:rsidRPr="00EF20F7">
          <w:t>1</w:t>
        </w:r>
      </w:smartTag>
      <w:r w:rsidRPr="00EF20F7">
        <w:t xml:space="preserve">: Procedures between </w:t>
      </w:r>
      <w:r w:rsidRPr="00EF20F7">
        <w:rPr>
          <w:lang w:eastAsia="zh-CN"/>
        </w:rPr>
        <w:t>MRFC</w:t>
      </w:r>
      <w:r w:rsidRPr="00EF20F7">
        <w:t xml:space="preserve"> and </w:t>
      </w:r>
      <w:r w:rsidRPr="00EF20F7">
        <w:rPr>
          <w:lang w:eastAsia="zh-CN"/>
        </w:rPr>
        <w:t>MRFP</w:t>
      </w:r>
      <w:r w:rsidRPr="00EF20F7">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39387C41" w14:textId="77777777" w:rsidTr="00BD3AE7">
        <w:trPr>
          <w:jc w:val="center"/>
        </w:trPr>
        <w:tc>
          <w:tcPr>
            <w:tcW w:w="1637" w:type="dxa"/>
          </w:tcPr>
          <w:p w14:paraId="5E93524A"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Pr>
          <w:p w14:paraId="54C8C0B7"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Pr>
          <w:p w14:paraId="34961289"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C51D461"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6A4D796F"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09194C36" w14:textId="77777777" w:rsidTr="00BD3AE7">
        <w:trPr>
          <w:cantSplit/>
          <w:jc w:val="center"/>
        </w:trPr>
        <w:tc>
          <w:tcPr>
            <w:tcW w:w="1637" w:type="dxa"/>
            <w:vMerge w:val="restart"/>
          </w:tcPr>
          <w:p w14:paraId="470396C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Tone Completed</w:t>
            </w:r>
          </w:p>
        </w:tc>
        <w:tc>
          <w:tcPr>
            <w:tcW w:w="1080" w:type="dxa"/>
            <w:vMerge w:val="restart"/>
          </w:tcPr>
          <w:p w14:paraId="6FBCA0AA"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326C9F6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0C2D1A9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39623F0B"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5E51C05E" w14:textId="77777777" w:rsidTr="00BD3AE7">
        <w:trPr>
          <w:cantSplit/>
          <w:jc w:val="center"/>
        </w:trPr>
        <w:tc>
          <w:tcPr>
            <w:tcW w:w="1637" w:type="dxa"/>
            <w:vMerge/>
          </w:tcPr>
          <w:p w14:paraId="2A8D6479" w14:textId="77777777" w:rsidR="00AD072D" w:rsidRPr="00EF20F7" w:rsidRDefault="00AD072D" w:rsidP="00BD3AE7">
            <w:pPr>
              <w:keepNext/>
              <w:keepLines/>
              <w:spacing w:after="0"/>
              <w:jc w:val="center"/>
              <w:rPr>
                <w:rFonts w:ascii="Arial" w:hAnsi="Arial"/>
                <w:sz w:val="18"/>
              </w:rPr>
            </w:pPr>
          </w:p>
        </w:tc>
        <w:tc>
          <w:tcPr>
            <w:tcW w:w="1080" w:type="dxa"/>
            <w:vMerge/>
          </w:tcPr>
          <w:p w14:paraId="0D5439EC" w14:textId="77777777" w:rsidR="00AD072D" w:rsidRPr="00EF20F7" w:rsidRDefault="00AD072D" w:rsidP="00BD3AE7">
            <w:pPr>
              <w:keepNext/>
              <w:keepLines/>
              <w:spacing w:after="0"/>
              <w:jc w:val="center"/>
              <w:rPr>
                <w:rFonts w:ascii="Arial" w:hAnsi="Arial"/>
                <w:sz w:val="18"/>
              </w:rPr>
            </w:pPr>
          </w:p>
        </w:tc>
        <w:tc>
          <w:tcPr>
            <w:tcW w:w="1980" w:type="dxa"/>
          </w:tcPr>
          <w:p w14:paraId="733EBC8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48D407F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0942AF75"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tone was completed.</w:t>
            </w:r>
          </w:p>
        </w:tc>
      </w:tr>
      <w:tr w:rsidR="00AD072D" w:rsidRPr="00EF20F7" w14:paraId="44CEBECA" w14:textId="77777777" w:rsidTr="00BD3AE7">
        <w:trPr>
          <w:cantSplit/>
          <w:jc w:val="center"/>
        </w:trPr>
        <w:tc>
          <w:tcPr>
            <w:tcW w:w="1637" w:type="dxa"/>
            <w:vMerge/>
          </w:tcPr>
          <w:p w14:paraId="014DBE14" w14:textId="77777777" w:rsidR="00AD072D" w:rsidRPr="00EF20F7" w:rsidRDefault="00AD072D" w:rsidP="00BD3AE7">
            <w:pPr>
              <w:keepNext/>
              <w:keepLines/>
              <w:spacing w:after="0"/>
              <w:jc w:val="center"/>
              <w:rPr>
                <w:rFonts w:ascii="Arial" w:hAnsi="Arial"/>
                <w:sz w:val="18"/>
              </w:rPr>
            </w:pPr>
          </w:p>
        </w:tc>
        <w:tc>
          <w:tcPr>
            <w:tcW w:w="1080" w:type="dxa"/>
            <w:vMerge/>
          </w:tcPr>
          <w:p w14:paraId="1E81B645" w14:textId="77777777" w:rsidR="00AD072D" w:rsidRPr="00EF20F7" w:rsidRDefault="00AD072D" w:rsidP="00BD3AE7">
            <w:pPr>
              <w:keepNext/>
              <w:keepLines/>
              <w:spacing w:after="0"/>
              <w:jc w:val="center"/>
              <w:rPr>
                <w:rFonts w:ascii="Arial" w:hAnsi="Arial"/>
                <w:sz w:val="18"/>
              </w:rPr>
            </w:pPr>
          </w:p>
        </w:tc>
        <w:tc>
          <w:tcPr>
            <w:tcW w:w="1980" w:type="dxa"/>
          </w:tcPr>
          <w:p w14:paraId="713A46F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Tone Completed</w:t>
            </w:r>
          </w:p>
        </w:tc>
        <w:tc>
          <w:tcPr>
            <w:tcW w:w="1260" w:type="dxa"/>
          </w:tcPr>
          <w:p w14:paraId="63C1452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08872CCF"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completion of the tone.</w:t>
            </w:r>
          </w:p>
        </w:tc>
      </w:tr>
      <w:tr w:rsidR="00AD072D" w:rsidRPr="00EF20F7" w14:paraId="78A751BB" w14:textId="77777777" w:rsidTr="00BD3AE7">
        <w:trPr>
          <w:cantSplit/>
          <w:jc w:val="center"/>
        </w:trPr>
        <w:tc>
          <w:tcPr>
            <w:tcW w:w="1637" w:type="dxa"/>
            <w:vMerge/>
          </w:tcPr>
          <w:p w14:paraId="4A7A310F" w14:textId="77777777" w:rsidR="00AD072D" w:rsidRPr="00EF20F7" w:rsidRDefault="00AD072D" w:rsidP="00BD3AE7">
            <w:pPr>
              <w:keepNext/>
              <w:keepLines/>
              <w:spacing w:after="0"/>
              <w:jc w:val="center"/>
              <w:rPr>
                <w:rFonts w:ascii="Arial" w:hAnsi="Arial"/>
                <w:sz w:val="18"/>
              </w:rPr>
            </w:pPr>
          </w:p>
        </w:tc>
        <w:tc>
          <w:tcPr>
            <w:tcW w:w="1080" w:type="dxa"/>
            <w:vMerge/>
          </w:tcPr>
          <w:p w14:paraId="4CB8F8F2" w14:textId="77777777" w:rsidR="00AD072D" w:rsidRPr="00EF20F7" w:rsidRDefault="00AD072D" w:rsidP="00BD3AE7">
            <w:pPr>
              <w:keepNext/>
              <w:keepLines/>
              <w:spacing w:after="0"/>
              <w:jc w:val="center"/>
              <w:rPr>
                <w:rFonts w:ascii="Arial" w:hAnsi="Arial"/>
                <w:sz w:val="18"/>
              </w:rPr>
            </w:pPr>
          </w:p>
        </w:tc>
        <w:tc>
          <w:tcPr>
            <w:tcW w:w="1980" w:type="dxa"/>
          </w:tcPr>
          <w:p w14:paraId="6F33365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Cause</w:t>
            </w:r>
          </w:p>
        </w:tc>
        <w:tc>
          <w:tcPr>
            <w:tcW w:w="1260" w:type="dxa"/>
          </w:tcPr>
          <w:p w14:paraId="1AB8FDC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45EB8DAF"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cause of tone completion.</w:t>
            </w:r>
          </w:p>
        </w:tc>
      </w:tr>
      <w:tr w:rsidR="00AD072D" w:rsidRPr="00EF20F7" w14:paraId="36B3C0EF" w14:textId="77777777" w:rsidTr="00BD3AE7">
        <w:trPr>
          <w:cantSplit/>
          <w:jc w:val="center"/>
        </w:trPr>
        <w:tc>
          <w:tcPr>
            <w:tcW w:w="1637" w:type="dxa"/>
            <w:vMerge w:val="restart"/>
          </w:tcPr>
          <w:p w14:paraId="45F766F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Tone Completed Ack</w:t>
            </w:r>
          </w:p>
        </w:tc>
        <w:tc>
          <w:tcPr>
            <w:tcW w:w="1080" w:type="dxa"/>
            <w:vMerge w:val="restart"/>
          </w:tcPr>
          <w:p w14:paraId="3F372C6A"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42AFA7F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67CA7C5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5E1069B2"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65EB4404" w14:textId="77777777" w:rsidTr="00BD3AE7">
        <w:trPr>
          <w:cantSplit/>
          <w:jc w:val="center"/>
        </w:trPr>
        <w:tc>
          <w:tcPr>
            <w:tcW w:w="1637" w:type="dxa"/>
            <w:vMerge/>
          </w:tcPr>
          <w:p w14:paraId="28FD608D" w14:textId="77777777" w:rsidR="00AD072D" w:rsidRPr="00EF20F7" w:rsidRDefault="00AD072D" w:rsidP="00BD3AE7">
            <w:pPr>
              <w:keepNext/>
              <w:keepLines/>
              <w:spacing w:after="0"/>
              <w:jc w:val="center"/>
              <w:rPr>
                <w:rFonts w:ascii="Arial" w:hAnsi="Arial"/>
                <w:sz w:val="18"/>
              </w:rPr>
            </w:pPr>
          </w:p>
        </w:tc>
        <w:tc>
          <w:tcPr>
            <w:tcW w:w="1080" w:type="dxa"/>
            <w:vMerge/>
          </w:tcPr>
          <w:p w14:paraId="1B6DBEE4" w14:textId="77777777" w:rsidR="00AD072D" w:rsidRPr="00EF20F7" w:rsidRDefault="00AD072D" w:rsidP="00BD3AE7">
            <w:pPr>
              <w:keepNext/>
              <w:keepLines/>
              <w:spacing w:after="0"/>
              <w:jc w:val="center"/>
              <w:rPr>
                <w:rFonts w:ascii="Arial" w:hAnsi="Arial"/>
                <w:sz w:val="18"/>
              </w:rPr>
            </w:pPr>
          </w:p>
        </w:tc>
        <w:tc>
          <w:tcPr>
            <w:tcW w:w="1980" w:type="dxa"/>
          </w:tcPr>
          <w:p w14:paraId="5C40F71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4354D58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289136AD"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0D9D3E00" w14:textId="77777777" w:rsidR="00AD072D" w:rsidRPr="00EF20F7" w:rsidRDefault="00AD072D" w:rsidP="00AD072D">
      <w:pPr>
        <w:rPr>
          <w:lang w:eastAsia="zh-CN"/>
        </w:rPr>
      </w:pPr>
    </w:p>
    <w:p w14:paraId="646032BB" w14:textId="77777777" w:rsidR="00AD072D" w:rsidRPr="00EF20F7" w:rsidRDefault="00AD072D" w:rsidP="00AD072D">
      <w:pPr>
        <w:pStyle w:val="Heading2"/>
        <w:rPr>
          <w:lang w:eastAsia="zh-CN"/>
        </w:rPr>
      </w:pPr>
      <w:bookmarkStart w:id="469" w:name="_Toc517465103"/>
      <w:bookmarkStart w:id="470" w:name="_Toc67396808"/>
      <w:r w:rsidRPr="00EF20F7">
        <w:rPr>
          <w:lang w:eastAsia="zh-CN"/>
        </w:rPr>
        <w:t>8.5</w:t>
      </w:r>
      <w:r w:rsidRPr="00EF20F7">
        <w:rPr>
          <w:lang w:eastAsia="zh-CN"/>
        </w:rPr>
        <w:tab/>
        <w:t>Start announcement</w:t>
      </w:r>
      <w:bookmarkEnd w:id="469"/>
      <w:bookmarkEnd w:id="470"/>
    </w:p>
    <w:p w14:paraId="59871AA1" w14:textId="77777777" w:rsidR="00AD072D" w:rsidRPr="00EF20F7" w:rsidRDefault="00AD072D" w:rsidP="00AD072D">
      <w:pPr>
        <w:rPr>
          <w:lang w:eastAsia="zh-CN"/>
        </w:rPr>
      </w:pPr>
      <w:r w:rsidRPr="00EF20F7">
        <w:t xml:space="preserve">This procedure is used to request to start </w:t>
      </w:r>
      <w:r w:rsidRPr="00EF20F7">
        <w:rPr>
          <w:lang w:eastAsia="zh-CN"/>
        </w:rPr>
        <w:t>announcement.</w:t>
      </w:r>
    </w:p>
    <w:p w14:paraId="2F158581" w14:textId="77777777" w:rsidR="00AD072D" w:rsidRPr="00EF20F7" w:rsidRDefault="00AD072D" w:rsidP="00AD072D">
      <w:pPr>
        <w:pStyle w:val="TH"/>
        <w:rPr>
          <w:lang w:eastAsia="zh-CN"/>
        </w:rPr>
      </w:pPr>
      <w:r w:rsidRPr="00EF20F7">
        <w:t>Table</w:t>
      </w:r>
      <w:r w:rsidRPr="00EF20F7">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8.5.1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w:t>
      </w:r>
      <w:r w:rsidRPr="00EF20F7">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AD072D" w:rsidRPr="00EF20F7" w14:paraId="6FCF107E" w14:textId="77777777" w:rsidTr="00BD3AE7">
        <w:trPr>
          <w:jc w:val="center"/>
        </w:trPr>
        <w:tc>
          <w:tcPr>
            <w:tcW w:w="0" w:type="auto"/>
          </w:tcPr>
          <w:p w14:paraId="67AF78BB"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51B79A17"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0B9F3D60"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77023741"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2B0EBF56"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57B9191C" w14:textId="77777777" w:rsidTr="00BD3AE7">
        <w:trPr>
          <w:cantSplit/>
          <w:jc w:val="center"/>
        </w:trPr>
        <w:tc>
          <w:tcPr>
            <w:tcW w:w="0" w:type="auto"/>
            <w:gridSpan w:val="2"/>
            <w:vMerge w:val="restart"/>
          </w:tcPr>
          <w:p w14:paraId="75B8B233"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Start</w:t>
            </w:r>
            <w:r w:rsidRPr="00EF20F7">
              <w:rPr>
                <w:rFonts w:ascii="Arial" w:hAnsi="Arial"/>
                <w:sz w:val="18"/>
              </w:rPr>
              <w:t xml:space="preserve"> </w:t>
            </w:r>
            <w:r w:rsidRPr="00EF20F7">
              <w:rPr>
                <w:rFonts w:ascii="Arial" w:hAnsi="Arial"/>
                <w:sz w:val="18"/>
                <w:lang w:eastAsia="zh-CN"/>
              </w:rPr>
              <w:t>a</w:t>
            </w:r>
            <w:r w:rsidRPr="00EF20F7">
              <w:rPr>
                <w:rFonts w:ascii="Arial" w:hAnsi="Arial"/>
                <w:sz w:val="18"/>
              </w:rPr>
              <w:t>nnouncement</w:t>
            </w:r>
          </w:p>
          <w:p w14:paraId="49993541"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MRFC</w:t>
            </w:r>
          </w:p>
        </w:tc>
        <w:tc>
          <w:tcPr>
            <w:tcW w:w="0" w:type="auto"/>
          </w:tcPr>
          <w:p w14:paraId="159CD9A7"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3D56A9BE"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40BAC234"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0AFFF5ED" w14:textId="77777777" w:rsidTr="00BD3AE7">
        <w:trPr>
          <w:cantSplit/>
          <w:jc w:val="center"/>
        </w:trPr>
        <w:tc>
          <w:tcPr>
            <w:tcW w:w="0" w:type="auto"/>
            <w:gridSpan w:val="2"/>
            <w:vMerge/>
          </w:tcPr>
          <w:p w14:paraId="7305274D" w14:textId="77777777" w:rsidR="00AD072D" w:rsidRPr="00EF20F7" w:rsidRDefault="00AD072D" w:rsidP="00BD3AE7">
            <w:pPr>
              <w:spacing w:after="0"/>
              <w:jc w:val="center"/>
              <w:rPr>
                <w:rFonts w:ascii="Arial" w:hAnsi="Arial"/>
                <w:sz w:val="18"/>
              </w:rPr>
            </w:pPr>
          </w:p>
        </w:tc>
        <w:tc>
          <w:tcPr>
            <w:tcW w:w="0" w:type="auto"/>
          </w:tcPr>
          <w:p w14:paraId="27C1B6E6" w14:textId="77777777" w:rsidR="00AD072D" w:rsidRPr="00EF20F7" w:rsidRDefault="00AD072D" w:rsidP="00BD3AE7">
            <w:pPr>
              <w:spacing w:after="0"/>
              <w:jc w:val="center"/>
              <w:rPr>
                <w:rFonts w:ascii="Arial" w:hAnsi="Arial"/>
                <w:sz w:val="18"/>
                <w:lang w:eastAsia="zh-CN"/>
              </w:rPr>
            </w:pPr>
            <w:r w:rsidRPr="00EF20F7">
              <w:rPr>
                <w:rFonts w:ascii="Arial" w:hAnsi="Arial"/>
                <w:sz w:val="18"/>
              </w:rPr>
              <w:t>Bearer Termination/Bearer Termination Request</w:t>
            </w:r>
          </w:p>
        </w:tc>
        <w:tc>
          <w:tcPr>
            <w:tcW w:w="0" w:type="auto"/>
          </w:tcPr>
          <w:p w14:paraId="4D926E32"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59A4970"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announcement</w:t>
            </w:r>
            <w:r w:rsidRPr="00EF20F7">
              <w:rPr>
                <w:rFonts w:ascii="Arial" w:hAnsi="Arial"/>
                <w:sz w:val="18"/>
              </w:rPr>
              <w:t xml:space="preserve"> is sent.</w:t>
            </w:r>
          </w:p>
        </w:tc>
      </w:tr>
      <w:tr w:rsidR="00AD072D" w:rsidRPr="00EF20F7" w14:paraId="15D8ACED" w14:textId="77777777" w:rsidTr="00BD3AE7">
        <w:trPr>
          <w:cantSplit/>
          <w:jc w:val="center"/>
        </w:trPr>
        <w:tc>
          <w:tcPr>
            <w:tcW w:w="0" w:type="auto"/>
            <w:gridSpan w:val="2"/>
            <w:vMerge/>
          </w:tcPr>
          <w:p w14:paraId="188A4D55" w14:textId="77777777" w:rsidR="00AD072D" w:rsidRPr="00EF20F7" w:rsidRDefault="00AD072D" w:rsidP="00BD3AE7">
            <w:pPr>
              <w:spacing w:after="0"/>
              <w:jc w:val="center"/>
              <w:rPr>
                <w:rFonts w:ascii="Arial" w:hAnsi="Arial"/>
                <w:sz w:val="18"/>
              </w:rPr>
            </w:pPr>
          </w:p>
        </w:tc>
        <w:tc>
          <w:tcPr>
            <w:tcW w:w="0" w:type="auto"/>
          </w:tcPr>
          <w:p w14:paraId="0CC56D41"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Announcement identifier</w:t>
            </w:r>
          </w:p>
        </w:tc>
        <w:tc>
          <w:tcPr>
            <w:tcW w:w="0" w:type="auto"/>
          </w:tcPr>
          <w:p w14:paraId="0CFD1302"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3CEF6A3" w14:textId="77777777" w:rsidR="00AD072D" w:rsidRPr="00EF20F7" w:rsidRDefault="00AD072D" w:rsidP="00BD3AE7">
            <w:pPr>
              <w:spacing w:after="0"/>
              <w:rPr>
                <w:rFonts w:ascii="Arial" w:hAnsi="Arial"/>
                <w:sz w:val="18"/>
                <w:lang w:eastAsia="zh-CN"/>
              </w:rPr>
            </w:pPr>
            <w:r w:rsidRPr="00EF20F7">
              <w:rPr>
                <w:rFonts w:ascii="Arial" w:hAnsi="Arial"/>
                <w:sz w:val="18"/>
              </w:rPr>
              <w:t xml:space="preserve">This information element indicates the announcement </w:t>
            </w:r>
            <w:r w:rsidRPr="00EF20F7">
              <w:rPr>
                <w:rFonts w:ascii="Arial" w:hAnsi="Arial"/>
                <w:sz w:val="18"/>
                <w:lang w:eastAsia="zh-CN"/>
              </w:rPr>
              <w:t xml:space="preserve">or announcement list </w:t>
            </w:r>
            <w:r w:rsidRPr="00EF20F7">
              <w:rPr>
                <w:rFonts w:ascii="Arial" w:hAnsi="Arial"/>
                <w:sz w:val="18"/>
              </w:rPr>
              <w:t>to be played.</w:t>
            </w:r>
          </w:p>
        </w:tc>
      </w:tr>
      <w:tr w:rsidR="00AD072D" w:rsidRPr="00EF20F7" w14:paraId="1F987C25" w14:textId="77777777" w:rsidTr="00BD3AE7">
        <w:trPr>
          <w:cantSplit/>
          <w:jc w:val="center"/>
        </w:trPr>
        <w:tc>
          <w:tcPr>
            <w:tcW w:w="0" w:type="auto"/>
            <w:gridSpan w:val="2"/>
            <w:vMerge/>
          </w:tcPr>
          <w:p w14:paraId="346EAE2E" w14:textId="77777777" w:rsidR="00AD072D" w:rsidRPr="00EF20F7" w:rsidRDefault="00AD072D" w:rsidP="00BD3AE7">
            <w:pPr>
              <w:spacing w:after="0"/>
              <w:jc w:val="center"/>
              <w:rPr>
                <w:rFonts w:ascii="Arial" w:hAnsi="Arial"/>
                <w:sz w:val="18"/>
              </w:rPr>
            </w:pPr>
          </w:p>
        </w:tc>
        <w:tc>
          <w:tcPr>
            <w:tcW w:w="0" w:type="auto"/>
          </w:tcPr>
          <w:p w14:paraId="151CE963" w14:textId="77777777" w:rsidR="00AD072D" w:rsidRPr="00EF20F7" w:rsidRDefault="00AD072D" w:rsidP="00BD3AE7">
            <w:pPr>
              <w:spacing w:after="0"/>
              <w:jc w:val="center"/>
              <w:rPr>
                <w:rFonts w:ascii="Arial" w:hAnsi="Arial"/>
                <w:sz w:val="18"/>
                <w:lang w:eastAsia="zh-CN"/>
              </w:rPr>
            </w:pPr>
            <w:r w:rsidRPr="00EF20F7">
              <w:rPr>
                <w:rFonts w:ascii="Arial" w:hAnsi="Arial"/>
                <w:sz w:val="18"/>
              </w:rPr>
              <w:t>Audio file format</w:t>
            </w:r>
          </w:p>
        </w:tc>
        <w:tc>
          <w:tcPr>
            <w:tcW w:w="0" w:type="auto"/>
          </w:tcPr>
          <w:p w14:paraId="11324A2B"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515406DF"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audio file type, such as the 3GPP file type.</w:t>
            </w:r>
          </w:p>
        </w:tc>
      </w:tr>
      <w:tr w:rsidR="00AD072D" w:rsidRPr="00EF20F7" w14:paraId="0D8AC93A" w14:textId="77777777" w:rsidTr="00BD3AE7">
        <w:trPr>
          <w:cantSplit/>
          <w:jc w:val="center"/>
        </w:trPr>
        <w:tc>
          <w:tcPr>
            <w:tcW w:w="0" w:type="auto"/>
            <w:gridSpan w:val="2"/>
            <w:vMerge/>
          </w:tcPr>
          <w:p w14:paraId="37DF56D5" w14:textId="77777777" w:rsidR="00AD072D" w:rsidRPr="00EF20F7" w:rsidRDefault="00AD072D" w:rsidP="00BD3AE7">
            <w:pPr>
              <w:spacing w:after="0"/>
              <w:jc w:val="center"/>
              <w:rPr>
                <w:rFonts w:ascii="Arial" w:hAnsi="Arial"/>
                <w:sz w:val="18"/>
              </w:rPr>
            </w:pPr>
          </w:p>
        </w:tc>
        <w:tc>
          <w:tcPr>
            <w:tcW w:w="0" w:type="auto"/>
          </w:tcPr>
          <w:p w14:paraId="0E12F67C" w14:textId="77777777" w:rsidR="00AD072D" w:rsidRPr="00EF20F7" w:rsidRDefault="00AD072D" w:rsidP="00BD3AE7">
            <w:pPr>
              <w:spacing w:after="0"/>
              <w:jc w:val="center"/>
              <w:rPr>
                <w:rFonts w:ascii="Arial" w:hAnsi="Arial"/>
                <w:sz w:val="18"/>
              </w:rPr>
            </w:pPr>
            <w:r w:rsidRPr="00EF20F7">
              <w:rPr>
                <w:rFonts w:ascii="Arial" w:hAnsi="Arial"/>
                <w:sz w:val="18"/>
              </w:rPr>
              <w:t>Direction</w:t>
            </w:r>
          </w:p>
        </w:tc>
        <w:tc>
          <w:tcPr>
            <w:tcW w:w="0" w:type="auto"/>
          </w:tcPr>
          <w:p w14:paraId="0886A301" w14:textId="77777777" w:rsidR="00AD072D" w:rsidRPr="00EF20F7" w:rsidRDefault="00AD072D" w:rsidP="00BD3AE7">
            <w:pPr>
              <w:spacing w:after="0"/>
              <w:jc w:val="center"/>
              <w:rPr>
                <w:rFonts w:ascii="Arial" w:hAnsi="Arial"/>
                <w:sz w:val="18"/>
                <w:lang w:eastAsia="zh-CN"/>
              </w:rPr>
            </w:pPr>
            <w:r w:rsidRPr="00EF20F7">
              <w:rPr>
                <w:rFonts w:ascii="Arial" w:hAnsi="Arial"/>
                <w:sz w:val="18"/>
              </w:rPr>
              <w:t>O</w:t>
            </w:r>
          </w:p>
        </w:tc>
        <w:tc>
          <w:tcPr>
            <w:tcW w:w="0" w:type="auto"/>
          </w:tcPr>
          <w:p w14:paraId="30281A6E"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announcement direction in the bearer termination.</w:t>
            </w:r>
          </w:p>
        </w:tc>
      </w:tr>
      <w:tr w:rsidR="00AD072D" w:rsidRPr="00EF20F7" w14:paraId="0B7E7104" w14:textId="77777777" w:rsidTr="00BD3AE7">
        <w:trPr>
          <w:cantSplit/>
          <w:jc w:val="center"/>
        </w:trPr>
        <w:tc>
          <w:tcPr>
            <w:tcW w:w="0" w:type="auto"/>
            <w:gridSpan w:val="2"/>
            <w:vMerge/>
          </w:tcPr>
          <w:p w14:paraId="205672B1" w14:textId="77777777" w:rsidR="00AD072D" w:rsidRPr="00EF20F7" w:rsidRDefault="00AD072D" w:rsidP="00BD3AE7">
            <w:pPr>
              <w:spacing w:after="0"/>
              <w:jc w:val="center"/>
              <w:rPr>
                <w:rFonts w:ascii="Arial" w:hAnsi="Arial"/>
                <w:sz w:val="18"/>
              </w:rPr>
            </w:pPr>
          </w:p>
        </w:tc>
        <w:tc>
          <w:tcPr>
            <w:tcW w:w="0" w:type="auto"/>
          </w:tcPr>
          <w:p w14:paraId="2F7AA1C1" w14:textId="77777777" w:rsidR="00AD072D" w:rsidRPr="00EF20F7" w:rsidRDefault="00AD072D" w:rsidP="00BD3AE7">
            <w:pPr>
              <w:spacing w:after="0"/>
              <w:jc w:val="center"/>
              <w:rPr>
                <w:rFonts w:ascii="Arial" w:hAnsi="Arial"/>
                <w:sz w:val="18"/>
              </w:rPr>
            </w:pPr>
            <w:r w:rsidRPr="00EF20F7">
              <w:rPr>
                <w:rFonts w:ascii="Arial" w:hAnsi="Arial"/>
                <w:sz w:val="18"/>
              </w:rPr>
              <w:t>Iterations</w:t>
            </w:r>
          </w:p>
        </w:tc>
        <w:tc>
          <w:tcPr>
            <w:tcW w:w="0" w:type="auto"/>
          </w:tcPr>
          <w:p w14:paraId="0E9C3E76"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1B14E413"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number of times the announcement shall be played</w:t>
            </w:r>
          </w:p>
        </w:tc>
      </w:tr>
      <w:tr w:rsidR="00AD072D" w:rsidRPr="00EF20F7" w14:paraId="3BBE7009" w14:textId="77777777" w:rsidTr="00BD3AE7">
        <w:trPr>
          <w:cantSplit/>
          <w:jc w:val="center"/>
        </w:trPr>
        <w:tc>
          <w:tcPr>
            <w:tcW w:w="0" w:type="auto"/>
            <w:gridSpan w:val="2"/>
            <w:vMerge/>
          </w:tcPr>
          <w:p w14:paraId="0CC25E34" w14:textId="77777777" w:rsidR="00AD072D" w:rsidRPr="00EF20F7" w:rsidRDefault="00AD072D" w:rsidP="00BD3AE7">
            <w:pPr>
              <w:spacing w:after="0"/>
              <w:jc w:val="center"/>
              <w:rPr>
                <w:rFonts w:ascii="Arial" w:hAnsi="Arial"/>
                <w:sz w:val="18"/>
              </w:rPr>
            </w:pPr>
          </w:p>
        </w:tc>
        <w:tc>
          <w:tcPr>
            <w:tcW w:w="0" w:type="auto"/>
          </w:tcPr>
          <w:p w14:paraId="17A4A9C4" w14:textId="77777777" w:rsidR="00AD072D" w:rsidRPr="00EF20F7" w:rsidRDefault="00AD072D" w:rsidP="00BD3AE7">
            <w:pPr>
              <w:spacing w:after="0"/>
              <w:jc w:val="center"/>
              <w:rPr>
                <w:rFonts w:ascii="Arial" w:hAnsi="Arial"/>
                <w:sz w:val="18"/>
                <w:lang w:eastAsia="zh-CN"/>
              </w:rPr>
            </w:pPr>
            <w:r w:rsidRPr="00EF20F7">
              <w:rPr>
                <w:rFonts w:ascii="Arial" w:hAnsi="Arial"/>
                <w:sz w:val="18"/>
              </w:rPr>
              <w:t>Variable</w:t>
            </w:r>
            <w:r w:rsidRPr="00EF20F7">
              <w:rPr>
                <w:rFonts w:ascii="Arial" w:hAnsi="Arial"/>
                <w:sz w:val="18"/>
                <w:lang w:eastAsia="zh-CN"/>
              </w:rPr>
              <w:t xml:space="preserve"> List</w:t>
            </w:r>
          </w:p>
        </w:tc>
        <w:tc>
          <w:tcPr>
            <w:tcW w:w="0" w:type="auto"/>
          </w:tcPr>
          <w:p w14:paraId="23117283"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6F62C8CE"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variable </w:t>
            </w:r>
            <w:r w:rsidRPr="00EF20F7">
              <w:rPr>
                <w:rFonts w:ascii="Arial" w:hAnsi="Arial"/>
                <w:sz w:val="18"/>
                <w:lang w:eastAsia="zh-CN"/>
              </w:rPr>
              <w:t xml:space="preserve">or variable list </w:t>
            </w:r>
            <w:r w:rsidRPr="00EF20F7">
              <w:rPr>
                <w:rFonts w:ascii="Arial" w:hAnsi="Arial"/>
                <w:sz w:val="18"/>
              </w:rPr>
              <w:t>to be played.</w:t>
            </w:r>
          </w:p>
        </w:tc>
      </w:tr>
      <w:tr w:rsidR="00AD072D" w:rsidRPr="00EF20F7" w14:paraId="181414FD" w14:textId="77777777" w:rsidTr="00BD3AE7">
        <w:trPr>
          <w:cantSplit/>
          <w:jc w:val="center"/>
        </w:trPr>
        <w:tc>
          <w:tcPr>
            <w:tcW w:w="0" w:type="auto"/>
            <w:gridSpan w:val="2"/>
            <w:vMerge/>
          </w:tcPr>
          <w:p w14:paraId="13DCE403" w14:textId="77777777" w:rsidR="00AD072D" w:rsidRPr="00EF20F7" w:rsidRDefault="00AD072D" w:rsidP="00BD3AE7">
            <w:pPr>
              <w:spacing w:after="0"/>
              <w:jc w:val="center"/>
              <w:rPr>
                <w:rFonts w:ascii="Arial" w:hAnsi="Arial"/>
                <w:sz w:val="18"/>
              </w:rPr>
            </w:pPr>
          </w:p>
        </w:tc>
        <w:tc>
          <w:tcPr>
            <w:tcW w:w="0" w:type="auto"/>
          </w:tcPr>
          <w:p w14:paraId="1C23F94B" w14:textId="77777777" w:rsidR="00AD072D" w:rsidRPr="00EF20F7" w:rsidRDefault="00AD072D" w:rsidP="00BD3AE7">
            <w:pPr>
              <w:spacing w:after="0"/>
              <w:jc w:val="center"/>
              <w:rPr>
                <w:rFonts w:ascii="Arial" w:hAnsi="Arial"/>
                <w:sz w:val="18"/>
              </w:rPr>
            </w:pPr>
            <w:r w:rsidRPr="00EF20F7">
              <w:rPr>
                <w:rFonts w:ascii="Arial" w:hAnsi="Arial"/>
                <w:sz w:val="18"/>
              </w:rPr>
              <w:t>Notify Announcement Completed</w:t>
            </w:r>
          </w:p>
        </w:tc>
        <w:tc>
          <w:tcPr>
            <w:tcW w:w="0" w:type="auto"/>
          </w:tcPr>
          <w:p w14:paraId="2B1F808C"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72934D94" w14:textId="77777777" w:rsidR="00AD072D" w:rsidRPr="00EF20F7" w:rsidRDefault="00AD072D" w:rsidP="00BD3AE7">
            <w:pPr>
              <w:spacing w:after="0"/>
              <w:rPr>
                <w:rFonts w:ascii="Arial" w:hAnsi="Arial"/>
                <w:sz w:val="18"/>
              </w:rPr>
            </w:pPr>
            <w:r w:rsidRPr="00EF20F7">
              <w:rPr>
                <w:rFonts w:ascii="Arial" w:hAnsi="Arial"/>
                <w:sz w:val="18"/>
              </w:rPr>
              <w:t>This information element requests a notification of a completed announcement.</w:t>
            </w:r>
          </w:p>
        </w:tc>
      </w:tr>
      <w:tr w:rsidR="00AD072D" w:rsidRPr="00EF20F7" w14:paraId="0FF4466D" w14:textId="77777777" w:rsidTr="00BD3AE7">
        <w:trPr>
          <w:cantSplit/>
          <w:jc w:val="center"/>
        </w:trPr>
        <w:tc>
          <w:tcPr>
            <w:tcW w:w="0" w:type="auto"/>
            <w:gridSpan w:val="2"/>
            <w:vMerge/>
          </w:tcPr>
          <w:p w14:paraId="5575E8E1" w14:textId="77777777" w:rsidR="00AD072D" w:rsidRPr="00EF20F7" w:rsidRDefault="00AD072D" w:rsidP="00BD3AE7">
            <w:pPr>
              <w:spacing w:after="0"/>
              <w:jc w:val="center"/>
              <w:rPr>
                <w:rFonts w:ascii="Arial" w:hAnsi="Arial"/>
                <w:sz w:val="18"/>
              </w:rPr>
            </w:pPr>
          </w:p>
        </w:tc>
        <w:tc>
          <w:tcPr>
            <w:tcW w:w="0" w:type="auto"/>
          </w:tcPr>
          <w:p w14:paraId="2773D7B5"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DTMF stop announcement</w:t>
            </w:r>
          </w:p>
        </w:tc>
        <w:tc>
          <w:tcPr>
            <w:tcW w:w="0" w:type="auto"/>
          </w:tcPr>
          <w:p w14:paraId="2226F7AC"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O</w:t>
            </w:r>
          </w:p>
        </w:tc>
        <w:tc>
          <w:tcPr>
            <w:tcW w:w="0" w:type="auto"/>
          </w:tcPr>
          <w:p w14:paraId="4BF84ECF" w14:textId="77777777" w:rsidR="00AD072D" w:rsidRPr="00EF20F7" w:rsidRDefault="00AD072D" w:rsidP="00BD3AE7">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whether the MRFP should stop the announcement when a DTMF digit is detected.</w:t>
            </w:r>
          </w:p>
        </w:tc>
      </w:tr>
      <w:tr w:rsidR="00AD072D" w:rsidRPr="00EF20F7" w14:paraId="2CDD098F" w14:textId="77777777" w:rsidTr="00BD3AE7">
        <w:trPr>
          <w:cantSplit/>
          <w:jc w:val="center"/>
        </w:trPr>
        <w:tc>
          <w:tcPr>
            <w:tcW w:w="0" w:type="auto"/>
            <w:gridSpan w:val="2"/>
            <w:vMerge/>
          </w:tcPr>
          <w:p w14:paraId="293E744E" w14:textId="77777777" w:rsidR="00AD072D" w:rsidRPr="00EF20F7" w:rsidRDefault="00AD072D" w:rsidP="00BD3AE7">
            <w:pPr>
              <w:spacing w:after="0"/>
              <w:jc w:val="center"/>
              <w:rPr>
                <w:rFonts w:ascii="Arial" w:hAnsi="Arial"/>
                <w:sz w:val="18"/>
              </w:rPr>
            </w:pPr>
          </w:p>
        </w:tc>
        <w:tc>
          <w:tcPr>
            <w:tcW w:w="0" w:type="auto"/>
          </w:tcPr>
          <w:p w14:paraId="5C008A5C"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1BC8C3D7"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C</w:t>
            </w:r>
          </w:p>
        </w:tc>
        <w:tc>
          <w:tcPr>
            <w:tcW w:w="0" w:type="auto"/>
          </w:tcPr>
          <w:p w14:paraId="000DCF79" w14:textId="77777777" w:rsidR="00AD072D" w:rsidRPr="00EF20F7" w:rsidRDefault="00AD072D" w:rsidP="00BD3AE7">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AD072D" w:rsidRPr="00EF20F7" w14:paraId="667E6A8F" w14:textId="77777777" w:rsidTr="00BD3AE7">
        <w:trPr>
          <w:cantSplit/>
          <w:jc w:val="center"/>
        </w:trPr>
        <w:tc>
          <w:tcPr>
            <w:tcW w:w="0" w:type="auto"/>
            <w:vMerge w:val="restart"/>
          </w:tcPr>
          <w:p w14:paraId="36C47A0F" w14:textId="77777777" w:rsidR="00AD072D" w:rsidRPr="00EF20F7" w:rsidRDefault="00AD072D" w:rsidP="00BD3AE7">
            <w:pPr>
              <w:spacing w:after="0"/>
              <w:jc w:val="center"/>
              <w:rPr>
                <w:rFonts w:ascii="Arial" w:hAnsi="Arial"/>
                <w:sz w:val="18"/>
              </w:rPr>
            </w:pPr>
            <w:r w:rsidRPr="00EF20F7">
              <w:rPr>
                <w:rFonts w:ascii="Arial" w:hAnsi="Arial"/>
                <w:sz w:val="18"/>
                <w:lang w:eastAsia="zh-CN"/>
              </w:rPr>
              <w:t xml:space="preserve">Start announcement </w:t>
            </w:r>
            <w:r w:rsidRPr="00EF20F7">
              <w:rPr>
                <w:rFonts w:ascii="Arial" w:hAnsi="Arial"/>
                <w:sz w:val="18"/>
              </w:rPr>
              <w:lastRenderedPageBreak/>
              <w:t>Ack</w:t>
            </w:r>
          </w:p>
        </w:tc>
        <w:tc>
          <w:tcPr>
            <w:tcW w:w="0" w:type="auto"/>
            <w:vMerge w:val="restart"/>
          </w:tcPr>
          <w:p w14:paraId="2A8B6106"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lastRenderedPageBreak/>
              <w:t>MRFP</w:t>
            </w:r>
          </w:p>
        </w:tc>
        <w:tc>
          <w:tcPr>
            <w:tcW w:w="0" w:type="auto"/>
          </w:tcPr>
          <w:p w14:paraId="4015F946"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2608C0F5"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38DF3844"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3465523D" w14:textId="77777777" w:rsidTr="00BD3AE7">
        <w:trPr>
          <w:cantSplit/>
          <w:jc w:val="center"/>
        </w:trPr>
        <w:tc>
          <w:tcPr>
            <w:tcW w:w="0" w:type="auto"/>
            <w:vMerge/>
          </w:tcPr>
          <w:p w14:paraId="1ACAD255" w14:textId="77777777" w:rsidR="00AD072D" w:rsidRPr="00EF20F7" w:rsidRDefault="00AD072D" w:rsidP="00BD3AE7">
            <w:pPr>
              <w:spacing w:after="0"/>
              <w:jc w:val="center"/>
              <w:rPr>
                <w:rFonts w:ascii="Arial" w:hAnsi="Arial"/>
                <w:sz w:val="18"/>
              </w:rPr>
            </w:pPr>
          </w:p>
        </w:tc>
        <w:tc>
          <w:tcPr>
            <w:tcW w:w="0" w:type="auto"/>
            <w:vMerge/>
          </w:tcPr>
          <w:p w14:paraId="71F3CD4F" w14:textId="77777777" w:rsidR="00AD072D" w:rsidRPr="00EF20F7" w:rsidRDefault="00AD072D" w:rsidP="00BD3AE7">
            <w:pPr>
              <w:spacing w:after="0"/>
              <w:jc w:val="center"/>
              <w:rPr>
                <w:rFonts w:ascii="Arial" w:hAnsi="Arial"/>
                <w:sz w:val="18"/>
              </w:rPr>
            </w:pPr>
          </w:p>
        </w:tc>
        <w:tc>
          <w:tcPr>
            <w:tcW w:w="0" w:type="auto"/>
          </w:tcPr>
          <w:p w14:paraId="31184603" w14:textId="77777777" w:rsidR="00AD072D" w:rsidRPr="00EF20F7" w:rsidRDefault="00AD072D" w:rsidP="00BD3AE7">
            <w:pPr>
              <w:spacing w:after="0"/>
              <w:jc w:val="center"/>
              <w:rPr>
                <w:rFonts w:ascii="Arial" w:hAnsi="Arial"/>
                <w:sz w:val="18"/>
              </w:rPr>
            </w:pPr>
            <w:r w:rsidRPr="00EF20F7">
              <w:rPr>
                <w:rFonts w:ascii="Arial" w:hAnsi="Arial"/>
                <w:sz w:val="18"/>
                <w:lang w:eastAsia="zh-CN"/>
              </w:rPr>
              <w:t>Bearer</w:t>
            </w:r>
            <w:r w:rsidRPr="00EF20F7">
              <w:rPr>
                <w:rFonts w:ascii="Arial" w:hAnsi="Arial"/>
                <w:sz w:val="18"/>
              </w:rPr>
              <w:t xml:space="preserve"> Termination</w:t>
            </w:r>
          </w:p>
        </w:tc>
        <w:tc>
          <w:tcPr>
            <w:tcW w:w="0" w:type="auto"/>
          </w:tcPr>
          <w:p w14:paraId="0B42B3BD"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18F61A8D"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w:t>
            </w:r>
            <w:r w:rsidRPr="00EF20F7">
              <w:rPr>
                <w:rFonts w:ascii="Arial" w:hAnsi="Arial"/>
                <w:sz w:val="18"/>
                <w:lang w:eastAsia="zh-CN"/>
              </w:rPr>
              <w:t xml:space="preserve">bearer </w:t>
            </w:r>
            <w:r w:rsidRPr="00EF20F7">
              <w:rPr>
                <w:rFonts w:ascii="Arial" w:hAnsi="Arial"/>
                <w:sz w:val="18"/>
              </w:rPr>
              <w:t>termination where the command was executed.</w:t>
            </w:r>
          </w:p>
        </w:tc>
      </w:tr>
    </w:tbl>
    <w:p w14:paraId="2E10BEC9" w14:textId="77777777" w:rsidR="00AD072D" w:rsidRPr="00EF20F7" w:rsidRDefault="00AD072D" w:rsidP="00AD072D">
      <w:pPr>
        <w:pStyle w:val="NO"/>
        <w:rPr>
          <w:lang w:eastAsia="zh-CN"/>
        </w:rPr>
      </w:pPr>
      <w:r w:rsidRPr="00EF20F7">
        <w:t>NOTE</w:t>
      </w:r>
      <w:r w:rsidRPr="00EF20F7">
        <w:tab/>
        <w:t>This procedure may be combined with other procedures such as to ADD bearer connections.</w:t>
      </w:r>
    </w:p>
    <w:p w14:paraId="5373E994" w14:textId="77777777" w:rsidR="00AD072D" w:rsidRPr="00EF20F7" w:rsidRDefault="00AD072D" w:rsidP="00AD072D">
      <w:pPr>
        <w:pStyle w:val="Heading2"/>
        <w:rPr>
          <w:lang w:eastAsia="zh-CN"/>
        </w:rPr>
      </w:pPr>
      <w:bookmarkStart w:id="471" w:name="_Toc517465104"/>
      <w:bookmarkStart w:id="472" w:name="_Toc67396809"/>
      <w:r w:rsidRPr="00EF20F7">
        <w:rPr>
          <w:lang w:eastAsia="zh-CN"/>
        </w:rPr>
        <w:t>8.6</w:t>
      </w:r>
      <w:r w:rsidRPr="00EF20F7">
        <w:rPr>
          <w:lang w:eastAsia="zh-CN"/>
        </w:rPr>
        <w:tab/>
        <w:t>Stop Announcement</w:t>
      </w:r>
      <w:bookmarkEnd w:id="471"/>
      <w:bookmarkEnd w:id="472"/>
    </w:p>
    <w:p w14:paraId="20D4B453" w14:textId="77777777" w:rsidR="00AD072D" w:rsidRPr="00EF20F7" w:rsidRDefault="00AD072D" w:rsidP="00AD072D">
      <w:pPr>
        <w:keepNext/>
      </w:pPr>
      <w:r w:rsidRPr="00EF20F7">
        <w:t>This procedure is used to stop the announcement.</w:t>
      </w:r>
    </w:p>
    <w:p w14:paraId="1B169AAA" w14:textId="77777777" w:rsidR="00AD072D" w:rsidRPr="00EF20F7" w:rsidRDefault="00AD072D" w:rsidP="00AD072D">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8.6.1</w:t>
        </w:r>
      </w:smartTag>
      <w:r w:rsidRPr="00EF20F7">
        <w:t xml:space="preserve">: Procedures between </w:t>
      </w:r>
      <w:r w:rsidRPr="00EF20F7">
        <w:rPr>
          <w:lang w:eastAsia="zh-CN"/>
        </w:rPr>
        <w:t>MRFC</w:t>
      </w:r>
      <w:r w:rsidRPr="00EF20F7">
        <w:t xml:space="preserve"> and </w:t>
      </w:r>
      <w:r w:rsidRPr="00EF20F7">
        <w:rPr>
          <w:lang w:eastAsia="zh-CN"/>
        </w:rPr>
        <w:t>MRFP</w:t>
      </w:r>
      <w:r w:rsidRPr="00EF20F7">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AD072D" w:rsidRPr="00EF20F7" w14:paraId="5D0191FB" w14:textId="77777777" w:rsidTr="00BD3AE7">
        <w:trPr>
          <w:jc w:val="center"/>
        </w:trPr>
        <w:tc>
          <w:tcPr>
            <w:tcW w:w="0" w:type="auto"/>
          </w:tcPr>
          <w:p w14:paraId="4D381C50"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0" w:type="auto"/>
          </w:tcPr>
          <w:p w14:paraId="7CA2F782"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0" w:type="auto"/>
          </w:tcPr>
          <w:p w14:paraId="12FE3D40"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3E808004"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62BBE308"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7BA5B33E" w14:textId="77777777" w:rsidTr="00BD3AE7">
        <w:trPr>
          <w:cantSplit/>
          <w:jc w:val="center"/>
        </w:trPr>
        <w:tc>
          <w:tcPr>
            <w:tcW w:w="0" w:type="auto"/>
            <w:vMerge w:val="restart"/>
          </w:tcPr>
          <w:p w14:paraId="204A2F7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 Announcement</w:t>
            </w:r>
          </w:p>
        </w:tc>
        <w:tc>
          <w:tcPr>
            <w:tcW w:w="0" w:type="auto"/>
            <w:vMerge w:val="restart"/>
          </w:tcPr>
          <w:p w14:paraId="590C9810"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MRFC</w:t>
            </w:r>
          </w:p>
        </w:tc>
        <w:tc>
          <w:tcPr>
            <w:tcW w:w="0" w:type="auto"/>
          </w:tcPr>
          <w:p w14:paraId="53328CD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55528EB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5B3AD90D"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0677A280" w14:textId="77777777" w:rsidTr="00BD3AE7">
        <w:trPr>
          <w:cantSplit/>
          <w:jc w:val="center"/>
        </w:trPr>
        <w:tc>
          <w:tcPr>
            <w:tcW w:w="0" w:type="auto"/>
            <w:vMerge/>
          </w:tcPr>
          <w:p w14:paraId="1EDA4477" w14:textId="77777777" w:rsidR="00AD072D" w:rsidRPr="00EF20F7" w:rsidRDefault="00AD072D" w:rsidP="00BD3AE7">
            <w:pPr>
              <w:keepNext/>
              <w:keepLines/>
              <w:spacing w:after="0"/>
              <w:jc w:val="center"/>
              <w:rPr>
                <w:rFonts w:ascii="Arial" w:hAnsi="Arial"/>
                <w:sz w:val="18"/>
              </w:rPr>
            </w:pPr>
          </w:p>
        </w:tc>
        <w:tc>
          <w:tcPr>
            <w:tcW w:w="0" w:type="auto"/>
            <w:vMerge/>
          </w:tcPr>
          <w:p w14:paraId="36815549" w14:textId="77777777" w:rsidR="00AD072D" w:rsidRPr="00EF20F7" w:rsidRDefault="00AD072D" w:rsidP="00BD3AE7">
            <w:pPr>
              <w:keepNext/>
              <w:keepLines/>
              <w:spacing w:after="0"/>
              <w:jc w:val="center"/>
              <w:rPr>
                <w:rFonts w:ascii="Arial" w:hAnsi="Arial"/>
                <w:sz w:val="18"/>
              </w:rPr>
            </w:pPr>
          </w:p>
        </w:tc>
        <w:tc>
          <w:tcPr>
            <w:tcW w:w="0" w:type="auto"/>
          </w:tcPr>
          <w:p w14:paraId="1AB1930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2961842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1D1695A5"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announcement is stopped.</w:t>
            </w:r>
          </w:p>
        </w:tc>
      </w:tr>
      <w:tr w:rsidR="00AD072D" w:rsidRPr="00EF20F7" w14:paraId="0C870A3E" w14:textId="77777777" w:rsidTr="00BD3AE7">
        <w:trPr>
          <w:cantSplit/>
          <w:jc w:val="center"/>
        </w:trPr>
        <w:tc>
          <w:tcPr>
            <w:tcW w:w="0" w:type="auto"/>
            <w:vMerge/>
          </w:tcPr>
          <w:p w14:paraId="36A1CDE2" w14:textId="77777777" w:rsidR="00AD072D" w:rsidRPr="00EF20F7" w:rsidRDefault="00AD072D" w:rsidP="00BD3AE7">
            <w:pPr>
              <w:keepNext/>
              <w:keepLines/>
              <w:spacing w:after="0"/>
              <w:jc w:val="center"/>
              <w:rPr>
                <w:rFonts w:ascii="Arial" w:hAnsi="Arial"/>
                <w:sz w:val="18"/>
              </w:rPr>
            </w:pPr>
          </w:p>
        </w:tc>
        <w:tc>
          <w:tcPr>
            <w:tcW w:w="0" w:type="auto"/>
            <w:vMerge/>
          </w:tcPr>
          <w:p w14:paraId="78643895" w14:textId="77777777" w:rsidR="00AD072D" w:rsidRPr="00EF20F7" w:rsidRDefault="00AD072D" w:rsidP="00BD3AE7">
            <w:pPr>
              <w:keepNext/>
              <w:keepLines/>
              <w:spacing w:after="0"/>
              <w:jc w:val="center"/>
              <w:rPr>
                <w:rFonts w:ascii="Arial" w:hAnsi="Arial"/>
                <w:sz w:val="18"/>
              </w:rPr>
            </w:pPr>
          </w:p>
        </w:tc>
        <w:tc>
          <w:tcPr>
            <w:tcW w:w="0" w:type="auto"/>
          </w:tcPr>
          <w:p w14:paraId="37DB920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 Announcement</w:t>
            </w:r>
          </w:p>
        </w:tc>
        <w:tc>
          <w:tcPr>
            <w:tcW w:w="0" w:type="auto"/>
          </w:tcPr>
          <w:p w14:paraId="7D7E17F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69696CFD"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that announcement playing is stopped.</w:t>
            </w:r>
          </w:p>
        </w:tc>
      </w:tr>
      <w:tr w:rsidR="00AD072D" w:rsidRPr="00EF20F7" w14:paraId="3681F964" w14:textId="77777777" w:rsidTr="00BD3AE7">
        <w:trPr>
          <w:cantSplit/>
          <w:jc w:val="center"/>
        </w:trPr>
        <w:tc>
          <w:tcPr>
            <w:tcW w:w="0" w:type="auto"/>
            <w:vMerge w:val="restart"/>
          </w:tcPr>
          <w:p w14:paraId="33A0A85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 Announcement</w:t>
            </w:r>
          </w:p>
          <w:p w14:paraId="3566035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Ack</w:t>
            </w:r>
          </w:p>
        </w:tc>
        <w:tc>
          <w:tcPr>
            <w:tcW w:w="0" w:type="auto"/>
            <w:vMerge w:val="restart"/>
          </w:tcPr>
          <w:p w14:paraId="259A16BD"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MRFP</w:t>
            </w:r>
          </w:p>
        </w:tc>
        <w:tc>
          <w:tcPr>
            <w:tcW w:w="0" w:type="auto"/>
          </w:tcPr>
          <w:p w14:paraId="2367221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469450A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42E7179F"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3C109FEE" w14:textId="77777777" w:rsidTr="00BD3AE7">
        <w:trPr>
          <w:cantSplit/>
          <w:jc w:val="center"/>
        </w:trPr>
        <w:tc>
          <w:tcPr>
            <w:tcW w:w="0" w:type="auto"/>
            <w:vMerge/>
          </w:tcPr>
          <w:p w14:paraId="334947DF" w14:textId="77777777" w:rsidR="00AD072D" w:rsidRPr="00EF20F7" w:rsidRDefault="00AD072D" w:rsidP="00BD3AE7">
            <w:pPr>
              <w:keepNext/>
              <w:keepLines/>
              <w:spacing w:after="0"/>
              <w:jc w:val="center"/>
              <w:rPr>
                <w:rFonts w:ascii="Arial" w:hAnsi="Arial"/>
                <w:sz w:val="18"/>
              </w:rPr>
            </w:pPr>
          </w:p>
        </w:tc>
        <w:tc>
          <w:tcPr>
            <w:tcW w:w="0" w:type="auto"/>
            <w:vMerge/>
          </w:tcPr>
          <w:p w14:paraId="1D5707FC" w14:textId="77777777" w:rsidR="00AD072D" w:rsidRPr="00EF20F7" w:rsidRDefault="00AD072D" w:rsidP="00BD3AE7">
            <w:pPr>
              <w:keepNext/>
              <w:keepLines/>
              <w:spacing w:after="0"/>
              <w:jc w:val="center"/>
              <w:rPr>
                <w:rFonts w:ascii="Arial" w:hAnsi="Arial"/>
                <w:sz w:val="18"/>
              </w:rPr>
            </w:pPr>
          </w:p>
        </w:tc>
        <w:tc>
          <w:tcPr>
            <w:tcW w:w="0" w:type="auto"/>
          </w:tcPr>
          <w:p w14:paraId="2EDA1D7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00A8828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5BA3F591"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64D4541C" w14:textId="77777777" w:rsidR="00AD072D" w:rsidRPr="00EF20F7" w:rsidRDefault="00AD072D" w:rsidP="00AD072D">
      <w:pPr>
        <w:rPr>
          <w:lang w:eastAsia="zh-CN"/>
        </w:rPr>
      </w:pPr>
    </w:p>
    <w:p w14:paraId="40ABB088" w14:textId="77777777" w:rsidR="00AD072D" w:rsidRPr="00EF20F7" w:rsidRDefault="00AD072D" w:rsidP="00AD072D">
      <w:pPr>
        <w:pStyle w:val="Heading2"/>
        <w:rPr>
          <w:lang w:eastAsia="zh-CN"/>
        </w:rPr>
      </w:pPr>
      <w:bookmarkStart w:id="473" w:name="_Toc517465105"/>
      <w:bookmarkStart w:id="474" w:name="_Toc67396810"/>
      <w:r w:rsidRPr="00EF20F7">
        <w:rPr>
          <w:lang w:eastAsia="zh-CN"/>
        </w:rPr>
        <w:t>8.7</w:t>
      </w:r>
      <w:r w:rsidRPr="00EF20F7">
        <w:rPr>
          <w:lang w:eastAsia="zh-CN"/>
        </w:rPr>
        <w:tab/>
        <w:t>Announcement Completed</w:t>
      </w:r>
      <w:bookmarkEnd w:id="473"/>
      <w:bookmarkEnd w:id="474"/>
    </w:p>
    <w:p w14:paraId="15A01CA3" w14:textId="77777777" w:rsidR="00AD072D" w:rsidRPr="00EF20F7" w:rsidRDefault="00AD072D" w:rsidP="00AD072D">
      <w:pPr>
        <w:keepNext/>
      </w:pPr>
      <w:r w:rsidRPr="00EF20F7">
        <w:t>This procedure is used to notify the completed announcement.</w:t>
      </w:r>
    </w:p>
    <w:p w14:paraId="3A775AC7" w14:textId="77777777" w:rsidR="00AD072D" w:rsidRPr="00EF20F7" w:rsidRDefault="00AD072D" w:rsidP="00AD072D">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8.7.1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AD072D" w:rsidRPr="00EF20F7" w14:paraId="16FB7292" w14:textId="77777777" w:rsidTr="00BD3AE7">
        <w:trPr>
          <w:jc w:val="center"/>
        </w:trPr>
        <w:tc>
          <w:tcPr>
            <w:tcW w:w="0" w:type="auto"/>
          </w:tcPr>
          <w:p w14:paraId="0FE25BAA"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0" w:type="auto"/>
          </w:tcPr>
          <w:p w14:paraId="79E3344A"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0" w:type="auto"/>
          </w:tcPr>
          <w:p w14:paraId="1C59E92E"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40534B93"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56871347"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796118CB" w14:textId="77777777" w:rsidTr="00BD3AE7">
        <w:trPr>
          <w:cantSplit/>
          <w:jc w:val="center"/>
        </w:trPr>
        <w:tc>
          <w:tcPr>
            <w:tcW w:w="0" w:type="auto"/>
            <w:vMerge w:val="restart"/>
          </w:tcPr>
          <w:p w14:paraId="4767147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Announcement Completed</w:t>
            </w:r>
          </w:p>
        </w:tc>
        <w:tc>
          <w:tcPr>
            <w:tcW w:w="0" w:type="auto"/>
            <w:vMerge w:val="restart"/>
          </w:tcPr>
          <w:p w14:paraId="588919BB"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MRFP</w:t>
            </w:r>
          </w:p>
        </w:tc>
        <w:tc>
          <w:tcPr>
            <w:tcW w:w="0" w:type="auto"/>
          </w:tcPr>
          <w:p w14:paraId="1EAD087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6F2B1F9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6467B394"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6CFA2920" w14:textId="77777777" w:rsidTr="00BD3AE7">
        <w:trPr>
          <w:cantSplit/>
          <w:jc w:val="center"/>
        </w:trPr>
        <w:tc>
          <w:tcPr>
            <w:tcW w:w="0" w:type="auto"/>
            <w:vMerge/>
          </w:tcPr>
          <w:p w14:paraId="1D011065" w14:textId="77777777" w:rsidR="00AD072D" w:rsidRPr="00EF20F7" w:rsidRDefault="00AD072D" w:rsidP="00BD3AE7">
            <w:pPr>
              <w:keepNext/>
              <w:keepLines/>
              <w:spacing w:after="0"/>
              <w:jc w:val="center"/>
              <w:rPr>
                <w:rFonts w:ascii="Arial" w:hAnsi="Arial"/>
                <w:sz w:val="18"/>
              </w:rPr>
            </w:pPr>
          </w:p>
        </w:tc>
        <w:tc>
          <w:tcPr>
            <w:tcW w:w="0" w:type="auto"/>
            <w:vMerge/>
          </w:tcPr>
          <w:p w14:paraId="4CDEB4DA" w14:textId="77777777" w:rsidR="00AD072D" w:rsidRPr="00EF20F7" w:rsidRDefault="00AD072D" w:rsidP="00BD3AE7">
            <w:pPr>
              <w:keepNext/>
              <w:keepLines/>
              <w:spacing w:after="0"/>
              <w:jc w:val="center"/>
              <w:rPr>
                <w:rFonts w:ascii="Arial" w:hAnsi="Arial"/>
                <w:sz w:val="18"/>
              </w:rPr>
            </w:pPr>
          </w:p>
        </w:tc>
        <w:tc>
          <w:tcPr>
            <w:tcW w:w="0" w:type="auto"/>
          </w:tcPr>
          <w:p w14:paraId="16CCF7F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5050D63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48367A2F"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announcement was completed.</w:t>
            </w:r>
          </w:p>
        </w:tc>
      </w:tr>
      <w:tr w:rsidR="00AD072D" w:rsidRPr="00EF20F7" w14:paraId="32CA176B" w14:textId="77777777" w:rsidTr="00BD3AE7">
        <w:trPr>
          <w:cantSplit/>
          <w:jc w:val="center"/>
        </w:trPr>
        <w:tc>
          <w:tcPr>
            <w:tcW w:w="0" w:type="auto"/>
            <w:vMerge/>
          </w:tcPr>
          <w:p w14:paraId="5408987A" w14:textId="77777777" w:rsidR="00AD072D" w:rsidRPr="00EF20F7" w:rsidRDefault="00AD072D" w:rsidP="00BD3AE7">
            <w:pPr>
              <w:keepNext/>
              <w:keepLines/>
              <w:spacing w:after="0"/>
              <w:jc w:val="center"/>
              <w:rPr>
                <w:rFonts w:ascii="Arial" w:hAnsi="Arial"/>
                <w:sz w:val="18"/>
              </w:rPr>
            </w:pPr>
          </w:p>
        </w:tc>
        <w:tc>
          <w:tcPr>
            <w:tcW w:w="0" w:type="auto"/>
            <w:vMerge/>
          </w:tcPr>
          <w:p w14:paraId="68CE50DE" w14:textId="77777777" w:rsidR="00AD072D" w:rsidRPr="00EF20F7" w:rsidRDefault="00AD072D" w:rsidP="00BD3AE7">
            <w:pPr>
              <w:keepNext/>
              <w:keepLines/>
              <w:spacing w:after="0"/>
              <w:jc w:val="center"/>
              <w:rPr>
                <w:rFonts w:ascii="Arial" w:hAnsi="Arial"/>
                <w:sz w:val="18"/>
              </w:rPr>
            </w:pPr>
          </w:p>
        </w:tc>
        <w:tc>
          <w:tcPr>
            <w:tcW w:w="0" w:type="auto"/>
          </w:tcPr>
          <w:p w14:paraId="4E01389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Announcement Completed</w:t>
            </w:r>
          </w:p>
        </w:tc>
        <w:tc>
          <w:tcPr>
            <w:tcW w:w="0" w:type="auto"/>
          </w:tcPr>
          <w:p w14:paraId="1FE551A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3B792D42"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completion of the announcement.</w:t>
            </w:r>
          </w:p>
        </w:tc>
      </w:tr>
      <w:tr w:rsidR="00AD072D" w:rsidRPr="00EF20F7" w14:paraId="1354140B" w14:textId="77777777" w:rsidTr="00BD3AE7">
        <w:trPr>
          <w:cantSplit/>
          <w:jc w:val="center"/>
        </w:trPr>
        <w:tc>
          <w:tcPr>
            <w:tcW w:w="0" w:type="auto"/>
            <w:vMerge/>
          </w:tcPr>
          <w:p w14:paraId="0DF12091" w14:textId="77777777" w:rsidR="00AD072D" w:rsidRPr="00EF20F7" w:rsidRDefault="00AD072D" w:rsidP="00BD3AE7">
            <w:pPr>
              <w:keepNext/>
              <w:keepLines/>
              <w:spacing w:after="0"/>
              <w:jc w:val="center"/>
              <w:rPr>
                <w:rFonts w:ascii="Arial" w:hAnsi="Arial"/>
                <w:sz w:val="18"/>
              </w:rPr>
            </w:pPr>
          </w:p>
        </w:tc>
        <w:tc>
          <w:tcPr>
            <w:tcW w:w="0" w:type="auto"/>
            <w:vMerge/>
          </w:tcPr>
          <w:p w14:paraId="767B1318" w14:textId="77777777" w:rsidR="00AD072D" w:rsidRPr="00EF20F7" w:rsidRDefault="00AD072D" w:rsidP="00BD3AE7">
            <w:pPr>
              <w:keepNext/>
              <w:keepLines/>
              <w:spacing w:after="0"/>
              <w:jc w:val="center"/>
              <w:rPr>
                <w:rFonts w:ascii="Arial" w:hAnsi="Arial"/>
                <w:sz w:val="18"/>
              </w:rPr>
            </w:pPr>
          </w:p>
        </w:tc>
        <w:tc>
          <w:tcPr>
            <w:tcW w:w="0" w:type="auto"/>
          </w:tcPr>
          <w:p w14:paraId="6A98774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Cause</w:t>
            </w:r>
          </w:p>
        </w:tc>
        <w:tc>
          <w:tcPr>
            <w:tcW w:w="0" w:type="auto"/>
          </w:tcPr>
          <w:p w14:paraId="7625C14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2174A7BF"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cause of announcement completion.</w:t>
            </w:r>
          </w:p>
        </w:tc>
      </w:tr>
      <w:tr w:rsidR="00AD072D" w:rsidRPr="00EF20F7" w14:paraId="1D19908D" w14:textId="77777777" w:rsidTr="00BD3AE7">
        <w:trPr>
          <w:cantSplit/>
          <w:jc w:val="center"/>
        </w:trPr>
        <w:tc>
          <w:tcPr>
            <w:tcW w:w="0" w:type="auto"/>
            <w:vMerge w:val="restart"/>
          </w:tcPr>
          <w:p w14:paraId="1B91B2A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Announcement Completed Ack</w:t>
            </w:r>
          </w:p>
        </w:tc>
        <w:tc>
          <w:tcPr>
            <w:tcW w:w="0" w:type="auto"/>
            <w:vMerge w:val="restart"/>
          </w:tcPr>
          <w:p w14:paraId="3F807808"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MRFC</w:t>
            </w:r>
          </w:p>
        </w:tc>
        <w:tc>
          <w:tcPr>
            <w:tcW w:w="0" w:type="auto"/>
          </w:tcPr>
          <w:p w14:paraId="3E8994F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3F23805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4FFFA2E8"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10C2B593" w14:textId="77777777" w:rsidTr="00BD3AE7">
        <w:trPr>
          <w:cantSplit/>
          <w:jc w:val="center"/>
        </w:trPr>
        <w:tc>
          <w:tcPr>
            <w:tcW w:w="0" w:type="auto"/>
            <w:vMerge/>
          </w:tcPr>
          <w:p w14:paraId="78CB24C5" w14:textId="77777777" w:rsidR="00AD072D" w:rsidRPr="00EF20F7" w:rsidRDefault="00AD072D" w:rsidP="00BD3AE7">
            <w:pPr>
              <w:keepNext/>
              <w:keepLines/>
              <w:spacing w:after="0"/>
              <w:jc w:val="center"/>
              <w:rPr>
                <w:rFonts w:ascii="Arial" w:hAnsi="Arial"/>
                <w:sz w:val="18"/>
              </w:rPr>
            </w:pPr>
          </w:p>
        </w:tc>
        <w:tc>
          <w:tcPr>
            <w:tcW w:w="0" w:type="auto"/>
            <w:vMerge/>
          </w:tcPr>
          <w:p w14:paraId="244E9892" w14:textId="77777777" w:rsidR="00AD072D" w:rsidRPr="00EF20F7" w:rsidRDefault="00AD072D" w:rsidP="00BD3AE7">
            <w:pPr>
              <w:keepNext/>
              <w:keepLines/>
              <w:spacing w:after="0"/>
              <w:jc w:val="center"/>
              <w:rPr>
                <w:rFonts w:ascii="Arial" w:hAnsi="Arial"/>
                <w:sz w:val="18"/>
              </w:rPr>
            </w:pPr>
          </w:p>
        </w:tc>
        <w:tc>
          <w:tcPr>
            <w:tcW w:w="0" w:type="auto"/>
          </w:tcPr>
          <w:p w14:paraId="763FEE6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0DA8FB2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26B88B3F"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18BC7909" w14:textId="77777777" w:rsidR="00AD072D" w:rsidRPr="00EF20F7" w:rsidRDefault="00AD072D" w:rsidP="00AD072D">
      <w:pPr>
        <w:rPr>
          <w:lang w:eastAsia="zh-CN"/>
        </w:rPr>
      </w:pPr>
    </w:p>
    <w:p w14:paraId="117BFD54" w14:textId="77777777" w:rsidR="00AD072D" w:rsidRPr="00EF20F7" w:rsidRDefault="00AD072D" w:rsidP="00AD072D">
      <w:pPr>
        <w:pStyle w:val="Heading2"/>
        <w:rPr>
          <w:lang w:eastAsia="zh-CN"/>
        </w:rPr>
      </w:pPr>
      <w:bookmarkStart w:id="475" w:name="_Toc517465106"/>
      <w:bookmarkStart w:id="476" w:name="_Toc67396811"/>
      <w:r w:rsidRPr="00EF20F7">
        <w:rPr>
          <w:lang w:eastAsia="zh-CN"/>
        </w:rPr>
        <w:t>8.8</w:t>
      </w:r>
      <w:r w:rsidRPr="00EF20F7">
        <w:rPr>
          <w:lang w:eastAsia="zh-CN"/>
        </w:rPr>
        <w:tab/>
        <w:t>Start audio record</w:t>
      </w:r>
      <w:bookmarkEnd w:id="475"/>
      <w:bookmarkEnd w:id="476"/>
    </w:p>
    <w:p w14:paraId="5CB235B0" w14:textId="77777777" w:rsidR="00AD072D" w:rsidRPr="00EF20F7" w:rsidRDefault="00AD072D" w:rsidP="00AD072D">
      <w:r w:rsidRPr="00EF20F7">
        <w:t xml:space="preserve">This procedure is used to start </w:t>
      </w:r>
      <w:r w:rsidRPr="00EF20F7">
        <w:rPr>
          <w:lang w:eastAsia="zh-CN"/>
        </w:rPr>
        <w:t xml:space="preserve">the </w:t>
      </w:r>
      <w:r w:rsidRPr="00EF20F7">
        <w:t>audio</w:t>
      </w:r>
      <w:r w:rsidRPr="00EF20F7">
        <w:rPr>
          <w:lang w:eastAsia="zh-CN"/>
        </w:rPr>
        <w:t xml:space="preserve"> record</w:t>
      </w:r>
      <w:r w:rsidRPr="00EF20F7">
        <w:t>.</w:t>
      </w:r>
    </w:p>
    <w:p w14:paraId="3BC2874A" w14:textId="77777777" w:rsidR="00AD072D" w:rsidRPr="00EF20F7" w:rsidRDefault="00AD072D" w:rsidP="00AD072D">
      <w:pPr>
        <w:pStyle w:val="TH"/>
        <w:rPr>
          <w:lang w:eastAsia="zh-CN"/>
        </w:rPr>
      </w:pPr>
      <w:r w:rsidRPr="00EF20F7">
        <w:t xml:space="preserve">Table </w:t>
      </w:r>
      <w:r w:rsidRPr="00EF20F7">
        <w:rPr>
          <w:lang w:eastAsia="zh-CN"/>
        </w:rPr>
        <w:t>8.8.1</w:t>
      </w:r>
      <w:r w:rsidRPr="00EF20F7">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AD072D" w:rsidRPr="00EF20F7" w14:paraId="2D7F0F7A" w14:textId="77777777" w:rsidTr="00BD3AE7">
        <w:trPr>
          <w:jc w:val="center"/>
        </w:trPr>
        <w:tc>
          <w:tcPr>
            <w:tcW w:w="0" w:type="auto"/>
          </w:tcPr>
          <w:p w14:paraId="30CD005E"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4393F1DC"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1DB26B5A"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60CD1AC9"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3789689D"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34F2322B" w14:textId="77777777" w:rsidTr="00BD3AE7">
        <w:trPr>
          <w:cantSplit/>
          <w:jc w:val="center"/>
        </w:trPr>
        <w:tc>
          <w:tcPr>
            <w:tcW w:w="0" w:type="auto"/>
            <w:gridSpan w:val="2"/>
            <w:vMerge w:val="restart"/>
          </w:tcPr>
          <w:p w14:paraId="7E8176E3"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Start audio record</w:t>
            </w:r>
          </w:p>
          <w:p w14:paraId="47BACBD0"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MRFC</w:t>
            </w:r>
          </w:p>
        </w:tc>
        <w:tc>
          <w:tcPr>
            <w:tcW w:w="0" w:type="auto"/>
          </w:tcPr>
          <w:p w14:paraId="6429D363"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339F5B3A"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37B86E2"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736B98A3" w14:textId="77777777" w:rsidTr="00BD3AE7">
        <w:trPr>
          <w:cantSplit/>
          <w:jc w:val="center"/>
        </w:trPr>
        <w:tc>
          <w:tcPr>
            <w:tcW w:w="0" w:type="auto"/>
            <w:gridSpan w:val="2"/>
            <w:vMerge/>
          </w:tcPr>
          <w:p w14:paraId="4A7B5996" w14:textId="77777777" w:rsidR="00AD072D" w:rsidRPr="00EF20F7" w:rsidRDefault="00AD072D" w:rsidP="00BD3AE7">
            <w:pPr>
              <w:spacing w:after="0"/>
              <w:jc w:val="center"/>
              <w:rPr>
                <w:rFonts w:ascii="Arial" w:hAnsi="Arial"/>
                <w:sz w:val="18"/>
              </w:rPr>
            </w:pPr>
          </w:p>
        </w:tc>
        <w:tc>
          <w:tcPr>
            <w:tcW w:w="0" w:type="auto"/>
          </w:tcPr>
          <w:p w14:paraId="7928B1A5" w14:textId="77777777" w:rsidR="00AD072D" w:rsidRPr="00EF20F7" w:rsidRDefault="00AD072D" w:rsidP="00BD3AE7">
            <w:pPr>
              <w:spacing w:after="0"/>
              <w:jc w:val="center"/>
              <w:rPr>
                <w:rFonts w:ascii="Arial" w:hAnsi="Arial"/>
                <w:sz w:val="18"/>
              </w:rPr>
            </w:pPr>
            <w:r w:rsidRPr="00EF20F7">
              <w:rPr>
                <w:rFonts w:ascii="Arial" w:hAnsi="Arial"/>
                <w:sz w:val="18"/>
              </w:rPr>
              <w:t>Bearer Termination/Bearer Termination Request</w:t>
            </w:r>
          </w:p>
        </w:tc>
        <w:tc>
          <w:tcPr>
            <w:tcW w:w="0" w:type="auto"/>
          </w:tcPr>
          <w:p w14:paraId="29340533"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4BB82B8D"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audio is recorded</w:t>
            </w:r>
            <w:r w:rsidRPr="00EF20F7">
              <w:rPr>
                <w:rFonts w:ascii="Arial" w:hAnsi="Arial"/>
                <w:sz w:val="18"/>
              </w:rPr>
              <w:t>.</w:t>
            </w:r>
          </w:p>
        </w:tc>
      </w:tr>
      <w:tr w:rsidR="00AD072D" w:rsidRPr="00EF20F7" w14:paraId="2B2806F7" w14:textId="77777777" w:rsidTr="00BD3AE7">
        <w:trPr>
          <w:cantSplit/>
          <w:jc w:val="center"/>
        </w:trPr>
        <w:tc>
          <w:tcPr>
            <w:tcW w:w="0" w:type="auto"/>
            <w:gridSpan w:val="2"/>
            <w:vMerge/>
          </w:tcPr>
          <w:p w14:paraId="01CB8BF2" w14:textId="77777777" w:rsidR="00AD072D" w:rsidRPr="00EF20F7" w:rsidRDefault="00AD072D" w:rsidP="00BD3AE7">
            <w:pPr>
              <w:spacing w:after="0"/>
              <w:jc w:val="center"/>
              <w:rPr>
                <w:rFonts w:ascii="Arial" w:hAnsi="Arial"/>
                <w:sz w:val="18"/>
              </w:rPr>
            </w:pPr>
          </w:p>
        </w:tc>
        <w:tc>
          <w:tcPr>
            <w:tcW w:w="0" w:type="auto"/>
          </w:tcPr>
          <w:p w14:paraId="78C47796"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 xml:space="preserve">Record file </w:t>
            </w:r>
            <w:r w:rsidRPr="00EF20F7">
              <w:rPr>
                <w:rFonts w:ascii="Arial" w:hAnsi="Arial"/>
                <w:sz w:val="18"/>
              </w:rPr>
              <w:t>Identifier</w:t>
            </w:r>
          </w:p>
        </w:tc>
        <w:tc>
          <w:tcPr>
            <w:tcW w:w="0" w:type="auto"/>
          </w:tcPr>
          <w:p w14:paraId="242CA9EF" w14:textId="77777777" w:rsidR="00AD072D" w:rsidRPr="00EF20F7" w:rsidRDefault="00AD072D" w:rsidP="00BD3AE7">
            <w:pPr>
              <w:spacing w:after="0"/>
              <w:jc w:val="center"/>
              <w:rPr>
                <w:rFonts w:ascii="Arial" w:hAnsi="Arial"/>
                <w:sz w:val="18"/>
              </w:rPr>
            </w:pPr>
            <w:r w:rsidRPr="00EF20F7">
              <w:rPr>
                <w:rFonts w:ascii="Arial" w:hAnsi="Arial"/>
                <w:sz w:val="18"/>
                <w:lang w:eastAsia="zh-CN"/>
              </w:rPr>
              <w:t>M</w:t>
            </w:r>
          </w:p>
        </w:tc>
        <w:tc>
          <w:tcPr>
            <w:tcW w:w="0" w:type="auto"/>
          </w:tcPr>
          <w:p w14:paraId="60800AB7" w14:textId="77777777" w:rsidR="00AD072D" w:rsidRPr="00EF20F7" w:rsidRDefault="00AD072D" w:rsidP="00BD3AE7">
            <w:pPr>
              <w:spacing w:after="0"/>
              <w:rPr>
                <w:rFonts w:ascii="Arial" w:hAnsi="Arial"/>
                <w:sz w:val="18"/>
                <w:lang w:eastAsia="zh-CN"/>
              </w:rPr>
            </w:pPr>
            <w:r w:rsidRPr="00EF20F7">
              <w:rPr>
                <w:rFonts w:ascii="Arial" w:hAnsi="Arial"/>
                <w:sz w:val="18"/>
              </w:rPr>
              <w:t>This information element indicates the</w:t>
            </w:r>
            <w:r w:rsidRPr="00EF20F7">
              <w:rPr>
                <w:rFonts w:ascii="Arial" w:hAnsi="Arial"/>
                <w:sz w:val="18"/>
                <w:lang w:eastAsia="zh-CN"/>
              </w:rPr>
              <w:t xml:space="preserve"> record file </w:t>
            </w:r>
            <w:r w:rsidRPr="00EF20F7">
              <w:rPr>
                <w:rFonts w:ascii="Arial" w:hAnsi="Arial"/>
                <w:sz w:val="18"/>
              </w:rPr>
              <w:t xml:space="preserve">Identifier </w:t>
            </w:r>
            <w:r w:rsidRPr="00EF20F7">
              <w:rPr>
                <w:rFonts w:ascii="Arial" w:hAnsi="Arial"/>
                <w:sz w:val="18"/>
                <w:lang w:eastAsia="zh-CN"/>
              </w:rPr>
              <w:t xml:space="preserve">or a request to the MRFP to create the record file </w:t>
            </w:r>
            <w:r w:rsidRPr="00EF20F7">
              <w:rPr>
                <w:rFonts w:ascii="Arial" w:hAnsi="Arial"/>
                <w:sz w:val="18"/>
              </w:rPr>
              <w:t>Identifier</w:t>
            </w:r>
            <w:r w:rsidRPr="00EF20F7">
              <w:rPr>
                <w:rFonts w:ascii="Arial" w:hAnsi="Arial"/>
                <w:sz w:val="18"/>
                <w:lang w:eastAsia="zh-CN"/>
              </w:rPr>
              <w:t>.</w:t>
            </w:r>
          </w:p>
        </w:tc>
      </w:tr>
      <w:tr w:rsidR="00AD072D" w:rsidRPr="00EF20F7" w14:paraId="050725A8" w14:textId="77777777" w:rsidTr="00BD3AE7">
        <w:trPr>
          <w:cantSplit/>
          <w:jc w:val="center"/>
        </w:trPr>
        <w:tc>
          <w:tcPr>
            <w:tcW w:w="0" w:type="auto"/>
            <w:gridSpan w:val="2"/>
            <w:vMerge/>
          </w:tcPr>
          <w:p w14:paraId="39A00E91" w14:textId="77777777" w:rsidR="00AD072D" w:rsidRPr="00EF20F7" w:rsidRDefault="00AD072D" w:rsidP="00BD3AE7">
            <w:pPr>
              <w:spacing w:after="0"/>
              <w:jc w:val="center"/>
              <w:rPr>
                <w:rFonts w:ascii="Arial" w:hAnsi="Arial"/>
                <w:sz w:val="18"/>
              </w:rPr>
            </w:pPr>
          </w:p>
        </w:tc>
        <w:tc>
          <w:tcPr>
            <w:tcW w:w="0" w:type="auto"/>
          </w:tcPr>
          <w:p w14:paraId="4C5BAC8A"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Record file Format</w:t>
            </w:r>
          </w:p>
        </w:tc>
        <w:tc>
          <w:tcPr>
            <w:tcW w:w="0" w:type="auto"/>
          </w:tcPr>
          <w:p w14:paraId="73F6F821"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O</w:t>
            </w:r>
          </w:p>
        </w:tc>
        <w:tc>
          <w:tcPr>
            <w:tcW w:w="0" w:type="auto"/>
          </w:tcPr>
          <w:p w14:paraId="649A0D8F" w14:textId="77777777" w:rsidR="00AD072D" w:rsidRPr="00EF20F7" w:rsidRDefault="00AD072D" w:rsidP="00BD3AE7">
            <w:pPr>
              <w:spacing w:after="0"/>
              <w:rPr>
                <w:rFonts w:ascii="Arial" w:hAnsi="Arial"/>
                <w:sz w:val="18"/>
              </w:rPr>
            </w:pPr>
            <w:r w:rsidRPr="00EF20F7">
              <w:rPr>
                <w:rFonts w:ascii="Arial" w:hAnsi="Arial"/>
                <w:sz w:val="18"/>
              </w:rPr>
              <w:t>This information element indicates</w:t>
            </w:r>
            <w:r w:rsidRPr="00EF20F7">
              <w:rPr>
                <w:rFonts w:ascii="Arial" w:hAnsi="Arial"/>
                <w:sz w:val="18"/>
                <w:lang w:eastAsia="zh-CN"/>
              </w:rPr>
              <w:t xml:space="preserve"> the audio record file format.</w:t>
            </w:r>
          </w:p>
        </w:tc>
      </w:tr>
      <w:tr w:rsidR="00AD072D" w:rsidRPr="00EF20F7" w14:paraId="0F89E7BF" w14:textId="77777777" w:rsidTr="00BD3AE7">
        <w:trPr>
          <w:cantSplit/>
          <w:jc w:val="center"/>
        </w:trPr>
        <w:tc>
          <w:tcPr>
            <w:tcW w:w="0" w:type="auto"/>
            <w:gridSpan w:val="2"/>
            <w:vMerge/>
          </w:tcPr>
          <w:p w14:paraId="7E3C576C" w14:textId="77777777" w:rsidR="00AD072D" w:rsidRPr="00EF20F7" w:rsidRDefault="00AD072D" w:rsidP="00BD3AE7">
            <w:pPr>
              <w:spacing w:after="0"/>
              <w:jc w:val="center"/>
              <w:rPr>
                <w:rFonts w:ascii="Arial" w:hAnsi="Arial"/>
                <w:sz w:val="18"/>
              </w:rPr>
            </w:pPr>
          </w:p>
        </w:tc>
        <w:tc>
          <w:tcPr>
            <w:tcW w:w="0" w:type="auto"/>
          </w:tcPr>
          <w:p w14:paraId="6BF2CFAE" w14:textId="77777777" w:rsidR="00AD072D" w:rsidRPr="00EF20F7" w:rsidRDefault="00AD072D" w:rsidP="00BD3AE7">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Record Timer</w:t>
            </w:r>
          </w:p>
        </w:tc>
        <w:tc>
          <w:tcPr>
            <w:tcW w:w="0" w:type="auto"/>
          </w:tcPr>
          <w:p w14:paraId="5D163361"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O</w:t>
            </w:r>
          </w:p>
        </w:tc>
        <w:tc>
          <w:tcPr>
            <w:tcW w:w="0" w:type="auto"/>
          </w:tcPr>
          <w:p w14:paraId="37BE031B"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w:t>
            </w:r>
            <w:r w:rsidRPr="00EF20F7">
              <w:rPr>
                <w:rFonts w:ascii="Arial" w:hAnsi="Arial"/>
                <w:sz w:val="18"/>
                <w:lang w:eastAsia="zh-CN"/>
              </w:rPr>
              <w:t>t</w:t>
            </w:r>
            <w:r w:rsidRPr="00EF20F7">
              <w:rPr>
                <w:rFonts w:ascii="Arial" w:hAnsi="Arial"/>
                <w:sz w:val="18"/>
              </w:rPr>
              <w:t>he maximum allowable length of the recording</w:t>
            </w:r>
          </w:p>
        </w:tc>
      </w:tr>
      <w:tr w:rsidR="00AD072D" w:rsidRPr="00EF20F7" w14:paraId="0D08B7A9" w14:textId="77777777" w:rsidTr="00BD3AE7">
        <w:trPr>
          <w:cantSplit/>
          <w:jc w:val="center"/>
        </w:trPr>
        <w:tc>
          <w:tcPr>
            <w:tcW w:w="0" w:type="auto"/>
            <w:gridSpan w:val="2"/>
            <w:vMerge/>
          </w:tcPr>
          <w:p w14:paraId="388C420F" w14:textId="77777777" w:rsidR="00AD072D" w:rsidRPr="00EF20F7" w:rsidRDefault="00AD072D" w:rsidP="00BD3AE7">
            <w:pPr>
              <w:spacing w:after="0"/>
              <w:jc w:val="center"/>
              <w:rPr>
                <w:rFonts w:ascii="Arial" w:hAnsi="Arial"/>
                <w:sz w:val="18"/>
              </w:rPr>
            </w:pPr>
          </w:p>
        </w:tc>
        <w:tc>
          <w:tcPr>
            <w:tcW w:w="0" w:type="auto"/>
          </w:tcPr>
          <w:p w14:paraId="77CF11B6" w14:textId="77777777" w:rsidR="00AD072D" w:rsidRPr="00EF20F7" w:rsidRDefault="00AD072D" w:rsidP="00BD3AE7">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audio record</w:t>
            </w:r>
            <w:r w:rsidRPr="00EF20F7">
              <w:rPr>
                <w:rFonts w:ascii="Arial" w:hAnsi="Arial"/>
                <w:sz w:val="18"/>
              </w:rPr>
              <w:t xml:space="preserve"> Completed</w:t>
            </w:r>
          </w:p>
        </w:tc>
        <w:tc>
          <w:tcPr>
            <w:tcW w:w="0" w:type="auto"/>
          </w:tcPr>
          <w:p w14:paraId="5DE77245"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O</w:t>
            </w:r>
          </w:p>
        </w:tc>
        <w:tc>
          <w:tcPr>
            <w:tcW w:w="0" w:type="auto"/>
          </w:tcPr>
          <w:p w14:paraId="1317A459"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requests a notification of a completed </w:t>
            </w:r>
            <w:r w:rsidRPr="00EF20F7">
              <w:rPr>
                <w:rFonts w:ascii="Arial" w:hAnsi="Arial"/>
                <w:sz w:val="18"/>
                <w:lang w:eastAsia="zh-CN"/>
              </w:rPr>
              <w:t>audio record</w:t>
            </w:r>
            <w:r w:rsidRPr="00EF20F7">
              <w:rPr>
                <w:rFonts w:ascii="Arial" w:hAnsi="Arial"/>
                <w:sz w:val="18"/>
              </w:rPr>
              <w:t>.</w:t>
            </w:r>
          </w:p>
        </w:tc>
      </w:tr>
      <w:tr w:rsidR="00AD072D" w:rsidRPr="00EF20F7" w14:paraId="25BC3C5E" w14:textId="77777777" w:rsidTr="00BD3AE7">
        <w:trPr>
          <w:cantSplit/>
          <w:jc w:val="center"/>
        </w:trPr>
        <w:tc>
          <w:tcPr>
            <w:tcW w:w="0" w:type="auto"/>
            <w:gridSpan w:val="2"/>
            <w:vMerge/>
          </w:tcPr>
          <w:p w14:paraId="227A9341" w14:textId="77777777" w:rsidR="00AD072D" w:rsidRPr="00EF20F7" w:rsidRDefault="00AD072D" w:rsidP="00BD3AE7">
            <w:pPr>
              <w:spacing w:after="0"/>
              <w:jc w:val="center"/>
              <w:rPr>
                <w:rFonts w:ascii="Arial" w:hAnsi="Arial"/>
                <w:sz w:val="18"/>
              </w:rPr>
            </w:pPr>
          </w:p>
        </w:tc>
        <w:tc>
          <w:tcPr>
            <w:tcW w:w="0" w:type="auto"/>
          </w:tcPr>
          <w:p w14:paraId="536FFBAE" w14:textId="77777777" w:rsidR="00AD072D" w:rsidRPr="00EF20F7" w:rsidRDefault="00AD072D" w:rsidP="00BD3AE7">
            <w:pPr>
              <w:spacing w:after="0"/>
              <w:jc w:val="center"/>
              <w:rPr>
                <w:rFonts w:ascii="Arial" w:hAnsi="Arial"/>
                <w:sz w:val="18"/>
              </w:rPr>
            </w:pPr>
            <w:r w:rsidRPr="00EF20F7">
              <w:rPr>
                <w:rFonts w:ascii="Arial" w:hAnsi="Arial"/>
                <w:sz w:val="18"/>
              </w:rPr>
              <w:t>Notify termination heartbeat</w:t>
            </w:r>
          </w:p>
        </w:tc>
        <w:tc>
          <w:tcPr>
            <w:tcW w:w="0" w:type="auto"/>
          </w:tcPr>
          <w:p w14:paraId="0A171E9A"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C</w:t>
            </w:r>
          </w:p>
        </w:tc>
        <w:tc>
          <w:tcPr>
            <w:tcW w:w="0" w:type="auto"/>
          </w:tcPr>
          <w:p w14:paraId="33FDAC00" w14:textId="77777777" w:rsidR="00AD072D" w:rsidRPr="00EF20F7" w:rsidRDefault="00AD072D" w:rsidP="00BD3AE7">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AD072D" w:rsidRPr="00EF20F7" w14:paraId="5619E5BA" w14:textId="77777777" w:rsidTr="00BD3AE7">
        <w:trPr>
          <w:cantSplit/>
          <w:jc w:val="center"/>
        </w:trPr>
        <w:tc>
          <w:tcPr>
            <w:tcW w:w="0" w:type="auto"/>
            <w:vMerge w:val="restart"/>
          </w:tcPr>
          <w:p w14:paraId="416496C0" w14:textId="77777777" w:rsidR="00AD072D" w:rsidRPr="00EF20F7" w:rsidRDefault="00AD072D" w:rsidP="00BD3AE7">
            <w:pPr>
              <w:spacing w:after="0"/>
              <w:jc w:val="center"/>
              <w:rPr>
                <w:rFonts w:ascii="Arial" w:hAnsi="Arial"/>
                <w:sz w:val="18"/>
              </w:rPr>
            </w:pPr>
            <w:r w:rsidRPr="00EF20F7">
              <w:rPr>
                <w:rFonts w:ascii="Arial" w:hAnsi="Arial"/>
                <w:sz w:val="18"/>
                <w:lang w:eastAsia="zh-CN"/>
              </w:rPr>
              <w:t xml:space="preserve">Start audio record </w:t>
            </w:r>
            <w:r w:rsidRPr="00EF20F7">
              <w:rPr>
                <w:rFonts w:ascii="Arial" w:hAnsi="Arial"/>
                <w:sz w:val="18"/>
              </w:rPr>
              <w:t>Ack</w:t>
            </w:r>
          </w:p>
        </w:tc>
        <w:tc>
          <w:tcPr>
            <w:tcW w:w="0" w:type="auto"/>
            <w:vMerge w:val="restart"/>
          </w:tcPr>
          <w:p w14:paraId="4AF80ADB"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MRFP</w:t>
            </w:r>
          </w:p>
        </w:tc>
        <w:tc>
          <w:tcPr>
            <w:tcW w:w="0" w:type="auto"/>
          </w:tcPr>
          <w:p w14:paraId="28C55BDC"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3661DAC4"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31274DB"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5B00D73C" w14:textId="77777777" w:rsidTr="00BD3AE7">
        <w:trPr>
          <w:cantSplit/>
          <w:jc w:val="center"/>
        </w:trPr>
        <w:tc>
          <w:tcPr>
            <w:tcW w:w="0" w:type="auto"/>
            <w:vMerge/>
          </w:tcPr>
          <w:p w14:paraId="3A8EE730" w14:textId="77777777" w:rsidR="00AD072D" w:rsidRPr="00EF20F7" w:rsidRDefault="00AD072D" w:rsidP="00BD3AE7">
            <w:pPr>
              <w:spacing w:after="0"/>
              <w:jc w:val="center"/>
              <w:rPr>
                <w:rFonts w:ascii="Arial" w:hAnsi="Arial"/>
                <w:sz w:val="18"/>
              </w:rPr>
            </w:pPr>
          </w:p>
        </w:tc>
        <w:tc>
          <w:tcPr>
            <w:tcW w:w="0" w:type="auto"/>
            <w:vMerge/>
          </w:tcPr>
          <w:p w14:paraId="1747F561" w14:textId="77777777" w:rsidR="00AD072D" w:rsidRPr="00EF20F7" w:rsidRDefault="00AD072D" w:rsidP="00BD3AE7">
            <w:pPr>
              <w:spacing w:after="0"/>
              <w:jc w:val="center"/>
              <w:rPr>
                <w:rFonts w:ascii="Arial" w:hAnsi="Arial"/>
                <w:sz w:val="18"/>
              </w:rPr>
            </w:pPr>
          </w:p>
        </w:tc>
        <w:tc>
          <w:tcPr>
            <w:tcW w:w="0" w:type="auto"/>
          </w:tcPr>
          <w:p w14:paraId="3E9D5504"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34D35EEF"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BEDC08E"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r w:rsidR="00AD072D" w:rsidRPr="00EF20F7" w14:paraId="5CAF66C1" w14:textId="77777777" w:rsidTr="00BD3AE7">
        <w:trPr>
          <w:cantSplit/>
          <w:jc w:val="center"/>
        </w:trPr>
        <w:tc>
          <w:tcPr>
            <w:tcW w:w="0" w:type="auto"/>
            <w:vMerge/>
          </w:tcPr>
          <w:p w14:paraId="4A4DF5DC" w14:textId="77777777" w:rsidR="00AD072D" w:rsidRPr="00EF20F7" w:rsidRDefault="00AD072D" w:rsidP="00BD3AE7">
            <w:pPr>
              <w:spacing w:after="0"/>
              <w:jc w:val="center"/>
              <w:rPr>
                <w:rFonts w:ascii="Arial" w:hAnsi="Arial"/>
                <w:sz w:val="18"/>
              </w:rPr>
            </w:pPr>
          </w:p>
        </w:tc>
        <w:tc>
          <w:tcPr>
            <w:tcW w:w="0" w:type="auto"/>
            <w:vMerge/>
          </w:tcPr>
          <w:p w14:paraId="2BDDC354" w14:textId="77777777" w:rsidR="00AD072D" w:rsidRPr="00EF20F7" w:rsidRDefault="00AD072D" w:rsidP="00BD3AE7">
            <w:pPr>
              <w:spacing w:after="0"/>
              <w:jc w:val="center"/>
              <w:rPr>
                <w:rFonts w:ascii="Arial" w:hAnsi="Arial"/>
                <w:sz w:val="18"/>
              </w:rPr>
            </w:pPr>
          </w:p>
        </w:tc>
        <w:tc>
          <w:tcPr>
            <w:tcW w:w="0" w:type="auto"/>
          </w:tcPr>
          <w:p w14:paraId="759B2F26" w14:textId="77777777" w:rsidR="00AD072D" w:rsidRPr="00EF20F7" w:rsidRDefault="00AD072D" w:rsidP="00BD3AE7">
            <w:pPr>
              <w:spacing w:after="0"/>
              <w:jc w:val="center"/>
              <w:rPr>
                <w:rFonts w:ascii="Arial" w:hAnsi="Arial"/>
                <w:sz w:val="18"/>
              </w:rPr>
            </w:pPr>
            <w:r w:rsidRPr="00EF20F7">
              <w:rPr>
                <w:rFonts w:ascii="Arial" w:hAnsi="Arial"/>
                <w:sz w:val="18"/>
                <w:lang w:eastAsia="zh-CN"/>
              </w:rPr>
              <w:t xml:space="preserve">Record </w:t>
            </w:r>
            <w:r w:rsidRPr="00EF20F7">
              <w:rPr>
                <w:rFonts w:ascii="Arial" w:hAnsi="Arial"/>
                <w:sz w:val="18"/>
              </w:rPr>
              <w:t xml:space="preserve">File </w:t>
            </w:r>
            <w:r w:rsidRPr="00EF20F7">
              <w:rPr>
                <w:rFonts w:ascii="Arial" w:hAnsi="Arial"/>
                <w:sz w:val="18"/>
                <w:lang w:eastAsia="zh-CN"/>
              </w:rPr>
              <w:t>identifier</w:t>
            </w:r>
          </w:p>
        </w:tc>
        <w:tc>
          <w:tcPr>
            <w:tcW w:w="0" w:type="auto"/>
          </w:tcPr>
          <w:p w14:paraId="5D6CC980"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317B27B7" w14:textId="77777777" w:rsidR="00AD072D" w:rsidRPr="00EF20F7" w:rsidRDefault="00AD072D" w:rsidP="00BD3AE7">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identifier created by the MRFP if the MRFC request to create a file URI.</w:t>
            </w:r>
          </w:p>
        </w:tc>
      </w:tr>
    </w:tbl>
    <w:p w14:paraId="5005DAB2" w14:textId="77777777" w:rsidR="00AD072D" w:rsidRPr="00EF20F7" w:rsidRDefault="00AD072D" w:rsidP="00AD072D">
      <w:pPr>
        <w:pStyle w:val="NO"/>
        <w:rPr>
          <w:color w:val="FF0000"/>
          <w:lang w:eastAsia="zh-CN"/>
        </w:rPr>
      </w:pPr>
      <w:r w:rsidRPr="00EF20F7">
        <w:t>NOTE</w:t>
      </w:r>
      <w:r w:rsidRPr="00EF20F7">
        <w:tab/>
        <w:t>This procedure may be combined with other procedures such as to ADD bearer connections.</w:t>
      </w:r>
    </w:p>
    <w:p w14:paraId="0BA3BDAD" w14:textId="77777777" w:rsidR="00AD072D" w:rsidRPr="00EF20F7" w:rsidRDefault="00AD072D" w:rsidP="00AD072D">
      <w:pPr>
        <w:pStyle w:val="Heading2"/>
        <w:rPr>
          <w:lang w:eastAsia="zh-CN"/>
        </w:rPr>
      </w:pPr>
      <w:bookmarkStart w:id="477" w:name="_Toc517465107"/>
      <w:bookmarkStart w:id="478" w:name="_Toc67396812"/>
      <w:r w:rsidRPr="00EF20F7">
        <w:rPr>
          <w:lang w:eastAsia="zh-CN"/>
        </w:rPr>
        <w:t>8.9</w:t>
      </w:r>
      <w:r w:rsidRPr="00EF20F7">
        <w:rPr>
          <w:lang w:eastAsia="zh-CN"/>
        </w:rPr>
        <w:tab/>
        <w:t>Stop audio record</w:t>
      </w:r>
      <w:bookmarkEnd w:id="477"/>
      <w:bookmarkEnd w:id="478"/>
    </w:p>
    <w:p w14:paraId="23B0559D" w14:textId="77777777" w:rsidR="00AD072D" w:rsidRPr="00EF20F7" w:rsidRDefault="00AD072D" w:rsidP="00AD072D">
      <w:pPr>
        <w:rPr>
          <w:lang w:eastAsia="zh-CN"/>
        </w:rPr>
      </w:pPr>
      <w:r w:rsidRPr="00EF20F7">
        <w:t xml:space="preserve">This procedure is used to stop </w:t>
      </w:r>
      <w:r w:rsidRPr="00EF20F7">
        <w:rPr>
          <w:lang w:eastAsia="zh-CN"/>
        </w:rPr>
        <w:t xml:space="preserve">the </w:t>
      </w:r>
      <w:r w:rsidRPr="00EF20F7">
        <w:t>audio record.</w:t>
      </w:r>
    </w:p>
    <w:p w14:paraId="3ED1319D" w14:textId="77777777" w:rsidR="00AD072D" w:rsidRPr="00EF20F7" w:rsidRDefault="00AD072D" w:rsidP="00AD072D">
      <w:pPr>
        <w:pStyle w:val="TH"/>
        <w:rPr>
          <w:lang w:eastAsia="zh-CN"/>
        </w:rPr>
      </w:pPr>
      <w:r w:rsidRPr="00EF20F7">
        <w:t xml:space="preserve">Table </w:t>
      </w:r>
      <w:r w:rsidRPr="00EF20F7">
        <w:rPr>
          <w:lang w:eastAsia="zh-CN"/>
        </w:rPr>
        <w:t>8.9.1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AD072D" w:rsidRPr="00EF20F7" w14:paraId="3891959B" w14:textId="77777777" w:rsidTr="00BD3AE7">
        <w:trPr>
          <w:jc w:val="center"/>
        </w:trPr>
        <w:tc>
          <w:tcPr>
            <w:tcW w:w="0" w:type="auto"/>
          </w:tcPr>
          <w:p w14:paraId="7A693C1B"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3233E37A"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0BAA88FA"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2855A781"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7907BAAE"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7E69EF01" w14:textId="77777777" w:rsidTr="00BD3AE7">
        <w:trPr>
          <w:cantSplit/>
          <w:jc w:val="center"/>
        </w:trPr>
        <w:tc>
          <w:tcPr>
            <w:tcW w:w="0" w:type="auto"/>
            <w:vMerge w:val="restart"/>
          </w:tcPr>
          <w:p w14:paraId="44252078" w14:textId="77777777" w:rsidR="00AD072D" w:rsidRPr="00EF20F7" w:rsidRDefault="00AD072D" w:rsidP="00BD3AE7">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vMerge w:val="restart"/>
          </w:tcPr>
          <w:p w14:paraId="5F5B682B"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MRFC</w:t>
            </w:r>
          </w:p>
        </w:tc>
        <w:tc>
          <w:tcPr>
            <w:tcW w:w="0" w:type="auto"/>
          </w:tcPr>
          <w:p w14:paraId="50B82BE3"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44787D61"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D6ECAE1"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48A9FF97" w14:textId="77777777" w:rsidTr="00BD3AE7">
        <w:trPr>
          <w:cantSplit/>
          <w:jc w:val="center"/>
        </w:trPr>
        <w:tc>
          <w:tcPr>
            <w:tcW w:w="0" w:type="auto"/>
            <w:vMerge/>
          </w:tcPr>
          <w:p w14:paraId="4102EE54" w14:textId="77777777" w:rsidR="00AD072D" w:rsidRPr="00EF20F7" w:rsidRDefault="00AD072D" w:rsidP="00BD3AE7">
            <w:pPr>
              <w:spacing w:after="0"/>
              <w:jc w:val="center"/>
              <w:rPr>
                <w:rFonts w:ascii="Arial" w:hAnsi="Arial"/>
                <w:sz w:val="18"/>
              </w:rPr>
            </w:pPr>
          </w:p>
        </w:tc>
        <w:tc>
          <w:tcPr>
            <w:tcW w:w="0" w:type="auto"/>
            <w:vMerge/>
          </w:tcPr>
          <w:p w14:paraId="287DD4D3" w14:textId="77777777" w:rsidR="00AD072D" w:rsidRPr="00EF20F7" w:rsidRDefault="00AD072D" w:rsidP="00BD3AE7">
            <w:pPr>
              <w:spacing w:after="0"/>
              <w:jc w:val="center"/>
              <w:rPr>
                <w:rFonts w:ascii="Arial" w:hAnsi="Arial"/>
                <w:sz w:val="18"/>
              </w:rPr>
            </w:pPr>
          </w:p>
        </w:tc>
        <w:tc>
          <w:tcPr>
            <w:tcW w:w="0" w:type="auto"/>
          </w:tcPr>
          <w:p w14:paraId="7E5A60FD"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6C47CEE8"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19D98402"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is stopped.</w:t>
            </w:r>
          </w:p>
        </w:tc>
      </w:tr>
      <w:tr w:rsidR="00AD072D" w:rsidRPr="00EF20F7" w14:paraId="3E2C38CD" w14:textId="77777777" w:rsidTr="00BD3AE7">
        <w:trPr>
          <w:cantSplit/>
          <w:jc w:val="center"/>
        </w:trPr>
        <w:tc>
          <w:tcPr>
            <w:tcW w:w="0" w:type="auto"/>
            <w:vMerge/>
          </w:tcPr>
          <w:p w14:paraId="3CBF2CE8" w14:textId="77777777" w:rsidR="00AD072D" w:rsidRPr="00EF20F7" w:rsidRDefault="00AD072D" w:rsidP="00BD3AE7">
            <w:pPr>
              <w:spacing w:after="0"/>
              <w:jc w:val="center"/>
              <w:rPr>
                <w:rFonts w:ascii="Arial" w:hAnsi="Arial"/>
                <w:sz w:val="18"/>
              </w:rPr>
            </w:pPr>
          </w:p>
        </w:tc>
        <w:tc>
          <w:tcPr>
            <w:tcW w:w="0" w:type="auto"/>
            <w:vMerge/>
          </w:tcPr>
          <w:p w14:paraId="0D2A8D16" w14:textId="77777777" w:rsidR="00AD072D" w:rsidRPr="00EF20F7" w:rsidRDefault="00AD072D" w:rsidP="00BD3AE7">
            <w:pPr>
              <w:spacing w:after="0"/>
              <w:jc w:val="center"/>
              <w:rPr>
                <w:rFonts w:ascii="Arial" w:hAnsi="Arial"/>
                <w:sz w:val="18"/>
              </w:rPr>
            </w:pPr>
          </w:p>
        </w:tc>
        <w:tc>
          <w:tcPr>
            <w:tcW w:w="0" w:type="auto"/>
          </w:tcPr>
          <w:p w14:paraId="34733F70" w14:textId="77777777" w:rsidR="00AD072D" w:rsidRPr="00EF20F7" w:rsidRDefault="00AD072D" w:rsidP="00BD3AE7">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tcPr>
          <w:p w14:paraId="4455793D"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1E18F2ED" w14:textId="77777777" w:rsidR="00AD072D" w:rsidRPr="00EF20F7" w:rsidRDefault="00AD072D" w:rsidP="00BD3AE7">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 xml:space="preserve">audio record </w:t>
            </w:r>
            <w:r w:rsidRPr="00EF20F7">
              <w:rPr>
                <w:rFonts w:ascii="Arial" w:hAnsi="Arial"/>
                <w:sz w:val="18"/>
              </w:rPr>
              <w:t>is stopped.</w:t>
            </w:r>
          </w:p>
        </w:tc>
      </w:tr>
      <w:tr w:rsidR="00AD072D" w:rsidRPr="00EF20F7" w14:paraId="39E96F7C" w14:textId="77777777" w:rsidTr="00BD3AE7">
        <w:trPr>
          <w:cantSplit/>
          <w:jc w:val="center"/>
        </w:trPr>
        <w:tc>
          <w:tcPr>
            <w:tcW w:w="0" w:type="auto"/>
            <w:vMerge w:val="restart"/>
          </w:tcPr>
          <w:p w14:paraId="418BEDFC" w14:textId="77777777" w:rsidR="00AD072D" w:rsidRPr="00EF20F7" w:rsidRDefault="00AD072D" w:rsidP="00BD3AE7">
            <w:pPr>
              <w:spacing w:after="0"/>
              <w:jc w:val="center"/>
              <w:rPr>
                <w:rFonts w:ascii="Arial" w:hAnsi="Arial"/>
                <w:sz w:val="18"/>
              </w:rPr>
            </w:pPr>
            <w:r w:rsidRPr="00EF20F7">
              <w:rPr>
                <w:rFonts w:ascii="Arial" w:hAnsi="Arial"/>
                <w:sz w:val="18"/>
                <w:lang w:eastAsia="zh-CN"/>
              </w:rPr>
              <w:t xml:space="preserve">Stop audio record </w:t>
            </w:r>
            <w:r w:rsidRPr="00EF20F7">
              <w:rPr>
                <w:rFonts w:ascii="Arial" w:hAnsi="Arial"/>
                <w:sz w:val="18"/>
              </w:rPr>
              <w:t>Ack</w:t>
            </w:r>
          </w:p>
        </w:tc>
        <w:tc>
          <w:tcPr>
            <w:tcW w:w="0" w:type="auto"/>
            <w:vMerge w:val="restart"/>
          </w:tcPr>
          <w:p w14:paraId="3035AA66"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MRFP</w:t>
            </w:r>
          </w:p>
        </w:tc>
        <w:tc>
          <w:tcPr>
            <w:tcW w:w="0" w:type="auto"/>
          </w:tcPr>
          <w:p w14:paraId="15D6DA55"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6E82A918"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59E0318"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2E7B7176" w14:textId="77777777" w:rsidTr="00BD3AE7">
        <w:trPr>
          <w:cantSplit/>
          <w:jc w:val="center"/>
        </w:trPr>
        <w:tc>
          <w:tcPr>
            <w:tcW w:w="0" w:type="auto"/>
            <w:vMerge/>
          </w:tcPr>
          <w:p w14:paraId="4B66B1A0" w14:textId="77777777" w:rsidR="00AD072D" w:rsidRPr="00EF20F7" w:rsidRDefault="00AD072D" w:rsidP="00BD3AE7">
            <w:pPr>
              <w:spacing w:after="0"/>
              <w:jc w:val="center"/>
              <w:rPr>
                <w:rFonts w:ascii="Arial" w:hAnsi="Arial"/>
                <w:sz w:val="18"/>
              </w:rPr>
            </w:pPr>
          </w:p>
        </w:tc>
        <w:tc>
          <w:tcPr>
            <w:tcW w:w="0" w:type="auto"/>
            <w:vMerge/>
          </w:tcPr>
          <w:p w14:paraId="3DB92F33" w14:textId="77777777" w:rsidR="00AD072D" w:rsidRPr="00EF20F7" w:rsidRDefault="00AD072D" w:rsidP="00BD3AE7">
            <w:pPr>
              <w:spacing w:after="0"/>
              <w:jc w:val="center"/>
              <w:rPr>
                <w:rFonts w:ascii="Arial" w:hAnsi="Arial"/>
                <w:sz w:val="18"/>
              </w:rPr>
            </w:pPr>
          </w:p>
        </w:tc>
        <w:tc>
          <w:tcPr>
            <w:tcW w:w="0" w:type="auto"/>
          </w:tcPr>
          <w:p w14:paraId="04549CD6"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3D116109"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EC45EF3"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50BC85E5" w14:textId="77777777" w:rsidR="00AD072D" w:rsidRPr="00EF20F7" w:rsidRDefault="00AD072D" w:rsidP="00AD072D">
      <w:pPr>
        <w:rPr>
          <w:lang w:eastAsia="zh-CN"/>
        </w:rPr>
      </w:pPr>
    </w:p>
    <w:p w14:paraId="6B698DB6" w14:textId="77777777" w:rsidR="00AD072D" w:rsidRPr="00EF20F7" w:rsidRDefault="00AD072D" w:rsidP="00AD072D">
      <w:pPr>
        <w:pStyle w:val="Heading2"/>
        <w:rPr>
          <w:lang w:eastAsia="zh-CN"/>
        </w:rPr>
      </w:pPr>
      <w:bookmarkStart w:id="479" w:name="_Toc517465108"/>
      <w:bookmarkStart w:id="480" w:name="_Toc67396813"/>
      <w:r w:rsidRPr="00EF20F7">
        <w:rPr>
          <w:lang w:eastAsia="zh-CN"/>
        </w:rPr>
        <w:t>8.10</w:t>
      </w:r>
      <w:r w:rsidRPr="00EF20F7">
        <w:rPr>
          <w:lang w:eastAsia="zh-CN"/>
        </w:rPr>
        <w:tab/>
        <w:t>Audio record completed</w:t>
      </w:r>
      <w:bookmarkEnd w:id="479"/>
      <w:bookmarkEnd w:id="480"/>
    </w:p>
    <w:p w14:paraId="4B6E720F" w14:textId="77777777" w:rsidR="00AD072D" w:rsidRPr="00EF20F7" w:rsidRDefault="00AD072D" w:rsidP="00AD072D">
      <w:r w:rsidRPr="00EF20F7">
        <w:t xml:space="preserve">This procedure is used to </w:t>
      </w:r>
      <w:r w:rsidRPr="00EF20F7">
        <w:rPr>
          <w:lang w:eastAsia="zh-CN"/>
        </w:rPr>
        <w:t xml:space="preserve">report </w:t>
      </w:r>
      <w:r w:rsidRPr="00EF20F7">
        <w:t>the audio record</w:t>
      </w:r>
      <w:r w:rsidRPr="00EF20F7">
        <w:rPr>
          <w:lang w:eastAsia="zh-CN"/>
        </w:rPr>
        <w:t xml:space="preserve"> completed</w:t>
      </w:r>
      <w:r w:rsidRPr="00EF20F7">
        <w:t>.</w:t>
      </w:r>
    </w:p>
    <w:p w14:paraId="671A7580" w14:textId="77777777" w:rsidR="00AD072D" w:rsidRPr="00EF20F7" w:rsidRDefault="00AD072D" w:rsidP="00AD072D">
      <w:pPr>
        <w:pStyle w:val="TH"/>
        <w:rPr>
          <w:lang w:eastAsia="zh-CN"/>
        </w:rPr>
      </w:pPr>
      <w:r w:rsidRPr="00EF20F7">
        <w:t>Table</w:t>
      </w:r>
      <w:r w:rsidRPr="00EF20F7">
        <w:rPr>
          <w:lang w:eastAsia="zh-CN"/>
        </w:rPr>
        <w:t xml:space="preserve"> 8.10.1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Report audio record</w:t>
      </w:r>
      <w:r w:rsidRPr="00EF20F7">
        <w:t xml:space="preserve">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AD072D" w:rsidRPr="00EF20F7" w14:paraId="0412156E" w14:textId="77777777" w:rsidTr="00BD3AE7">
        <w:trPr>
          <w:jc w:val="center"/>
        </w:trPr>
        <w:tc>
          <w:tcPr>
            <w:tcW w:w="0" w:type="auto"/>
          </w:tcPr>
          <w:p w14:paraId="7D1A9759"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002D2819"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5F67F6CF"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32745817"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34643A01"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4027BFDB" w14:textId="77777777" w:rsidTr="00BD3AE7">
        <w:trPr>
          <w:cantSplit/>
          <w:jc w:val="center"/>
        </w:trPr>
        <w:tc>
          <w:tcPr>
            <w:tcW w:w="0" w:type="auto"/>
            <w:vMerge w:val="restart"/>
          </w:tcPr>
          <w:p w14:paraId="44CCC100"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Audio Record</w:t>
            </w:r>
            <w:r w:rsidRPr="00EF20F7">
              <w:rPr>
                <w:rFonts w:ascii="Arial" w:hAnsi="Arial"/>
                <w:sz w:val="18"/>
              </w:rPr>
              <w:t xml:space="preserve"> Completed</w:t>
            </w:r>
          </w:p>
        </w:tc>
        <w:tc>
          <w:tcPr>
            <w:tcW w:w="0" w:type="auto"/>
            <w:vMerge w:val="restart"/>
          </w:tcPr>
          <w:p w14:paraId="7E1504FF"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MRFP</w:t>
            </w:r>
          </w:p>
        </w:tc>
        <w:tc>
          <w:tcPr>
            <w:tcW w:w="0" w:type="auto"/>
          </w:tcPr>
          <w:p w14:paraId="076DAF57"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15EC4418"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3FD1BFF"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20050DC3" w14:textId="77777777" w:rsidTr="00BD3AE7">
        <w:trPr>
          <w:cantSplit/>
          <w:jc w:val="center"/>
        </w:trPr>
        <w:tc>
          <w:tcPr>
            <w:tcW w:w="0" w:type="auto"/>
            <w:vMerge/>
          </w:tcPr>
          <w:p w14:paraId="4FF81391" w14:textId="77777777" w:rsidR="00AD072D" w:rsidRPr="00EF20F7" w:rsidRDefault="00AD072D" w:rsidP="00BD3AE7">
            <w:pPr>
              <w:spacing w:after="0"/>
              <w:jc w:val="center"/>
              <w:rPr>
                <w:rFonts w:ascii="Arial" w:hAnsi="Arial"/>
                <w:sz w:val="18"/>
              </w:rPr>
            </w:pPr>
          </w:p>
        </w:tc>
        <w:tc>
          <w:tcPr>
            <w:tcW w:w="0" w:type="auto"/>
            <w:vMerge/>
          </w:tcPr>
          <w:p w14:paraId="7B1387CD" w14:textId="77777777" w:rsidR="00AD072D" w:rsidRPr="00EF20F7" w:rsidRDefault="00AD072D" w:rsidP="00BD3AE7">
            <w:pPr>
              <w:spacing w:after="0"/>
              <w:jc w:val="center"/>
              <w:rPr>
                <w:rFonts w:ascii="Arial" w:hAnsi="Arial"/>
                <w:sz w:val="18"/>
              </w:rPr>
            </w:pPr>
          </w:p>
        </w:tc>
        <w:tc>
          <w:tcPr>
            <w:tcW w:w="0" w:type="auto"/>
          </w:tcPr>
          <w:p w14:paraId="374DB36B"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3AE8D1BC"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10C2E62D"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was completed.</w:t>
            </w:r>
          </w:p>
        </w:tc>
      </w:tr>
      <w:tr w:rsidR="00AD072D" w:rsidRPr="00EF20F7" w14:paraId="592A77C9" w14:textId="77777777" w:rsidTr="00BD3AE7">
        <w:trPr>
          <w:cantSplit/>
          <w:jc w:val="center"/>
        </w:trPr>
        <w:tc>
          <w:tcPr>
            <w:tcW w:w="0" w:type="auto"/>
            <w:vMerge/>
          </w:tcPr>
          <w:p w14:paraId="7CEDBB44" w14:textId="77777777" w:rsidR="00AD072D" w:rsidRPr="00EF20F7" w:rsidRDefault="00AD072D" w:rsidP="00BD3AE7">
            <w:pPr>
              <w:spacing w:after="0"/>
              <w:jc w:val="center"/>
              <w:rPr>
                <w:rFonts w:ascii="Arial" w:hAnsi="Arial"/>
                <w:sz w:val="18"/>
              </w:rPr>
            </w:pPr>
          </w:p>
        </w:tc>
        <w:tc>
          <w:tcPr>
            <w:tcW w:w="0" w:type="auto"/>
            <w:vMerge/>
          </w:tcPr>
          <w:p w14:paraId="47362034" w14:textId="77777777" w:rsidR="00AD072D" w:rsidRPr="00EF20F7" w:rsidRDefault="00AD072D" w:rsidP="00BD3AE7">
            <w:pPr>
              <w:spacing w:after="0"/>
              <w:jc w:val="center"/>
              <w:rPr>
                <w:rFonts w:ascii="Arial" w:hAnsi="Arial"/>
                <w:sz w:val="18"/>
              </w:rPr>
            </w:pPr>
          </w:p>
        </w:tc>
        <w:tc>
          <w:tcPr>
            <w:tcW w:w="0" w:type="auto"/>
          </w:tcPr>
          <w:p w14:paraId="027E5884" w14:textId="77777777" w:rsidR="00AD072D" w:rsidRPr="00EF20F7" w:rsidRDefault="00AD072D" w:rsidP="00BD3AE7">
            <w:pPr>
              <w:spacing w:after="0"/>
              <w:jc w:val="center"/>
              <w:rPr>
                <w:rFonts w:ascii="Arial" w:hAnsi="Arial"/>
                <w:sz w:val="18"/>
              </w:rPr>
            </w:pPr>
            <w:r w:rsidRPr="00EF20F7">
              <w:rPr>
                <w:rFonts w:ascii="Arial" w:hAnsi="Arial"/>
                <w:sz w:val="18"/>
                <w:lang w:eastAsia="zh-CN"/>
              </w:rPr>
              <w:t>audio record</w:t>
            </w:r>
            <w:r w:rsidRPr="00EF20F7">
              <w:rPr>
                <w:rFonts w:ascii="Arial" w:hAnsi="Arial"/>
                <w:sz w:val="18"/>
              </w:rPr>
              <w:t xml:space="preserve"> Completed</w:t>
            </w:r>
          </w:p>
        </w:tc>
        <w:tc>
          <w:tcPr>
            <w:tcW w:w="0" w:type="auto"/>
          </w:tcPr>
          <w:p w14:paraId="44166977"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AD8C5D6"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w:t>
            </w:r>
            <w:r w:rsidRPr="00EF20F7">
              <w:rPr>
                <w:rFonts w:ascii="Arial" w:hAnsi="Arial"/>
                <w:sz w:val="18"/>
                <w:lang w:eastAsia="zh-CN"/>
              </w:rPr>
              <w:t>audio record</w:t>
            </w:r>
            <w:r w:rsidRPr="00EF20F7">
              <w:rPr>
                <w:rFonts w:ascii="Arial" w:hAnsi="Arial"/>
                <w:sz w:val="18"/>
              </w:rPr>
              <w:t xml:space="preserve"> completed.</w:t>
            </w:r>
          </w:p>
        </w:tc>
      </w:tr>
      <w:tr w:rsidR="00AD072D" w:rsidRPr="00EF20F7" w14:paraId="18247510" w14:textId="77777777" w:rsidTr="00BD3AE7">
        <w:trPr>
          <w:cantSplit/>
          <w:jc w:val="center"/>
        </w:trPr>
        <w:tc>
          <w:tcPr>
            <w:tcW w:w="0" w:type="auto"/>
            <w:vMerge/>
          </w:tcPr>
          <w:p w14:paraId="4D423A14" w14:textId="77777777" w:rsidR="00AD072D" w:rsidRPr="00EF20F7" w:rsidRDefault="00AD072D" w:rsidP="00BD3AE7">
            <w:pPr>
              <w:spacing w:after="0"/>
              <w:jc w:val="center"/>
              <w:rPr>
                <w:rFonts w:ascii="Arial" w:hAnsi="Arial"/>
                <w:sz w:val="18"/>
              </w:rPr>
            </w:pPr>
          </w:p>
        </w:tc>
        <w:tc>
          <w:tcPr>
            <w:tcW w:w="0" w:type="auto"/>
            <w:vMerge/>
          </w:tcPr>
          <w:p w14:paraId="00BAE5DD" w14:textId="77777777" w:rsidR="00AD072D" w:rsidRPr="00EF20F7" w:rsidRDefault="00AD072D" w:rsidP="00BD3AE7">
            <w:pPr>
              <w:spacing w:after="0"/>
              <w:jc w:val="center"/>
              <w:rPr>
                <w:rFonts w:ascii="Arial" w:hAnsi="Arial"/>
                <w:sz w:val="18"/>
              </w:rPr>
            </w:pPr>
          </w:p>
        </w:tc>
        <w:tc>
          <w:tcPr>
            <w:tcW w:w="0" w:type="auto"/>
          </w:tcPr>
          <w:p w14:paraId="1D110589" w14:textId="77777777" w:rsidR="00AD072D" w:rsidRPr="00EF20F7" w:rsidRDefault="00AD072D" w:rsidP="00BD3AE7">
            <w:pPr>
              <w:spacing w:after="0"/>
              <w:jc w:val="center"/>
              <w:rPr>
                <w:rFonts w:ascii="Arial" w:hAnsi="Arial"/>
                <w:sz w:val="18"/>
              </w:rPr>
            </w:pPr>
            <w:r w:rsidRPr="00EF20F7">
              <w:rPr>
                <w:rFonts w:ascii="Arial" w:hAnsi="Arial"/>
                <w:sz w:val="18"/>
                <w:lang w:eastAsia="zh-CN"/>
              </w:rPr>
              <w:t>Cause</w:t>
            </w:r>
          </w:p>
        </w:tc>
        <w:tc>
          <w:tcPr>
            <w:tcW w:w="0" w:type="auto"/>
          </w:tcPr>
          <w:p w14:paraId="310E1FBB"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w:t>
            </w:r>
          </w:p>
        </w:tc>
        <w:tc>
          <w:tcPr>
            <w:tcW w:w="0" w:type="auto"/>
          </w:tcPr>
          <w:p w14:paraId="05E40870"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audio record.</w:t>
            </w:r>
          </w:p>
        </w:tc>
      </w:tr>
      <w:tr w:rsidR="00AD072D" w:rsidRPr="00EF20F7" w14:paraId="47053B26" w14:textId="77777777" w:rsidTr="00BD3AE7">
        <w:trPr>
          <w:cantSplit/>
          <w:jc w:val="center"/>
        </w:trPr>
        <w:tc>
          <w:tcPr>
            <w:tcW w:w="0" w:type="auto"/>
            <w:vMerge w:val="restart"/>
          </w:tcPr>
          <w:p w14:paraId="49ABA3C4" w14:textId="77777777" w:rsidR="00AD072D" w:rsidRPr="00EF20F7" w:rsidRDefault="00AD072D" w:rsidP="00BD3AE7">
            <w:pPr>
              <w:spacing w:after="0"/>
              <w:jc w:val="center"/>
              <w:rPr>
                <w:rFonts w:ascii="Arial" w:hAnsi="Arial"/>
                <w:sz w:val="18"/>
              </w:rPr>
            </w:pPr>
            <w:r w:rsidRPr="00EF20F7">
              <w:rPr>
                <w:rFonts w:ascii="Arial" w:hAnsi="Arial"/>
                <w:sz w:val="18"/>
                <w:lang w:eastAsia="zh-CN"/>
              </w:rPr>
              <w:t xml:space="preserve">Audio record </w:t>
            </w:r>
            <w:r w:rsidRPr="00EF20F7">
              <w:rPr>
                <w:rFonts w:ascii="Arial" w:hAnsi="Arial"/>
                <w:sz w:val="18"/>
              </w:rPr>
              <w:t>Completed Ack</w:t>
            </w:r>
          </w:p>
        </w:tc>
        <w:tc>
          <w:tcPr>
            <w:tcW w:w="0" w:type="auto"/>
            <w:vMerge w:val="restart"/>
          </w:tcPr>
          <w:p w14:paraId="58B67A32"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MRFC</w:t>
            </w:r>
          </w:p>
        </w:tc>
        <w:tc>
          <w:tcPr>
            <w:tcW w:w="0" w:type="auto"/>
          </w:tcPr>
          <w:p w14:paraId="6B7AA62E"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5B4620A1"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C5EAC50"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2C0A9F96" w14:textId="77777777" w:rsidTr="00BD3AE7">
        <w:trPr>
          <w:cantSplit/>
          <w:jc w:val="center"/>
        </w:trPr>
        <w:tc>
          <w:tcPr>
            <w:tcW w:w="0" w:type="auto"/>
            <w:vMerge/>
          </w:tcPr>
          <w:p w14:paraId="2EBB0296" w14:textId="77777777" w:rsidR="00AD072D" w:rsidRPr="00EF20F7" w:rsidRDefault="00AD072D" w:rsidP="00BD3AE7">
            <w:pPr>
              <w:spacing w:after="0"/>
              <w:jc w:val="center"/>
              <w:rPr>
                <w:rFonts w:ascii="Arial" w:hAnsi="Arial"/>
                <w:sz w:val="18"/>
              </w:rPr>
            </w:pPr>
          </w:p>
        </w:tc>
        <w:tc>
          <w:tcPr>
            <w:tcW w:w="0" w:type="auto"/>
            <w:vMerge/>
          </w:tcPr>
          <w:p w14:paraId="575F0FE7" w14:textId="77777777" w:rsidR="00AD072D" w:rsidRPr="00EF20F7" w:rsidRDefault="00AD072D" w:rsidP="00BD3AE7">
            <w:pPr>
              <w:spacing w:after="0"/>
              <w:jc w:val="center"/>
              <w:rPr>
                <w:rFonts w:ascii="Arial" w:hAnsi="Arial"/>
                <w:sz w:val="18"/>
              </w:rPr>
            </w:pPr>
          </w:p>
        </w:tc>
        <w:tc>
          <w:tcPr>
            <w:tcW w:w="0" w:type="auto"/>
          </w:tcPr>
          <w:p w14:paraId="74F201D5"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033D3E52"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F8C7FAB"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2E990D84" w14:textId="77777777" w:rsidR="00AD072D" w:rsidRPr="00EF20F7" w:rsidRDefault="00AD072D" w:rsidP="00AD072D"/>
    <w:p w14:paraId="40A85A7E" w14:textId="77777777" w:rsidR="00AD072D" w:rsidRPr="00EF20F7" w:rsidRDefault="00AD072D" w:rsidP="00AD072D">
      <w:pPr>
        <w:pStyle w:val="Heading2"/>
      </w:pPr>
      <w:bookmarkStart w:id="481" w:name="_Toc517465109"/>
      <w:bookmarkStart w:id="482" w:name="_Toc67396814"/>
      <w:r w:rsidRPr="00EF20F7">
        <w:t>8.</w:t>
      </w:r>
      <w:r w:rsidRPr="00EF20F7">
        <w:rPr>
          <w:lang w:eastAsia="zh-CN"/>
        </w:rPr>
        <w:t>11</w:t>
      </w:r>
      <w:r w:rsidRPr="00EF20F7">
        <w:tab/>
        <w:t>Detect DTMF</w:t>
      </w:r>
      <w:bookmarkEnd w:id="481"/>
      <w:bookmarkEnd w:id="482"/>
    </w:p>
    <w:p w14:paraId="15A46FF0" w14:textId="77777777" w:rsidR="00AD072D" w:rsidRPr="00EF20F7" w:rsidRDefault="00AD072D" w:rsidP="00AD072D">
      <w:pPr>
        <w:keepNext/>
      </w:pPr>
      <w:r w:rsidRPr="00EF20F7">
        <w:t>This procedure is used to request detection of a DTMF digit.</w:t>
      </w:r>
    </w:p>
    <w:p w14:paraId="60670DB2" w14:textId="77777777" w:rsidR="00AD072D" w:rsidRPr="00EF20F7" w:rsidRDefault="00AD072D" w:rsidP="00AD072D">
      <w:pPr>
        <w:pStyle w:val="TH"/>
      </w:pPr>
      <w:r w:rsidRPr="00EF20F7">
        <w:t>Table 8.</w:t>
      </w:r>
      <w:r w:rsidRPr="00EF20F7">
        <w:rPr>
          <w:lang w:eastAsia="zh-CN"/>
        </w:rPr>
        <w:t>11.</w:t>
      </w:r>
      <w:r w:rsidRPr="00EF20F7">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6BF89ED8" w14:textId="77777777" w:rsidTr="00BD3AE7">
        <w:trPr>
          <w:jc w:val="center"/>
        </w:trPr>
        <w:tc>
          <w:tcPr>
            <w:tcW w:w="1637" w:type="dxa"/>
            <w:tcBorders>
              <w:top w:val="single" w:sz="4" w:space="0" w:color="auto"/>
              <w:left w:val="single" w:sz="4" w:space="0" w:color="auto"/>
              <w:bottom w:val="single" w:sz="4" w:space="0" w:color="auto"/>
              <w:right w:val="single" w:sz="4" w:space="0" w:color="auto"/>
            </w:tcBorders>
          </w:tcPr>
          <w:p w14:paraId="6C8558C0"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2AABDF4"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B460B62"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492FB553"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64BFB68"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4C75CD9B" w14:textId="77777777" w:rsidTr="00BD3AE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3BF2AB0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Detect DTMF</w:t>
            </w:r>
          </w:p>
        </w:tc>
        <w:tc>
          <w:tcPr>
            <w:tcW w:w="1080" w:type="dxa"/>
            <w:vMerge w:val="restart"/>
            <w:tcBorders>
              <w:top w:val="single" w:sz="4" w:space="0" w:color="auto"/>
              <w:left w:val="single" w:sz="4" w:space="0" w:color="auto"/>
              <w:bottom w:val="single" w:sz="4" w:space="0" w:color="auto"/>
              <w:right w:val="single" w:sz="4" w:space="0" w:color="auto"/>
            </w:tcBorders>
          </w:tcPr>
          <w:p w14:paraId="6798B87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68E95D2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5BA8B78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7294AB20"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2910BD9E"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E5D8B33"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5B1FFD7"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8B0AC8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0CD8881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9E8F520"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existing bearer termination or requests a new bearer termination where the DTMF digit detection is requested.</w:t>
            </w:r>
          </w:p>
        </w:tc>
      </w:tr>
      <w:tr w:rsidR="00AD072D" w:rsidRPr="00EF20F7" w14:paraId="5403E607"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2472CF2"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7F93EB85"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8BF429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Start_DTMF_Detection</w:t>
            </w:r>
          </w:p>
        </w:tc>
        <w:tc>
          <w:tcPr>
            <w:tcW w:w="1260" w:type="dxa"/>
            <w:tcBorders>
              <w:top w:val="single" w:sz="4" w:space="0" w:color="auto"/>
              <w:left w:val="single" w:sz="4" w:space="0" w:color="auto"/>
              <w:bottom w:val="single" w:sz="4" w:space="0" w:color="auto"/>
              <w:right w:val="single" w:sz="4" w:space="0" w:color="auto"/>
            </w:tcBorders>
          </w:tcPr>
          <w:p w14:paraId="0C6A22E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EC8AF8F"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MRFP to detect a DTMF digit.</w:t>
            </w:r>
          </w:p>
        </w:tc>
      </w:tr>
      <w:tr w:rsidR="00AD072D" w:rsidRPr="00EF20F7" w14:paraId="1F9EF0ED" w14:textId="77777777" w:rsidTr="00BD3AE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349C75A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14:paraId="715A831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38634FF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54FF651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4D6CDB8"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43093D81"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2F8D68D9"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EFC21E0"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9AC6E7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7156CE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C004FFB"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5489583A" w14:textId="77777777" w:rsidR="00AD072D" w:rsidRPr="00EF20F7" w:rsidRDefault="00AD072D" w:rsidP="00AD072D">
      <w:pPr>
        <w:pStyle w:val="NO"/>
      </w:pPr>
      <w:r w:rsidRPr="00EF20F7">
        <w:t>NOTE</w:t>
      </w:r>
      <w:r w:rsidRPr="00EF20F7">
        <w:tab/>
        <w:t>This procedure may be combined with other procedures such as to ADD bearer connections.</w:t>
      </w:r>
    </w:p>
    <w:p w14:paraId="340A8529" w14:textId="77777777" w:rsidR="00AD072D" w:rsidRPr="00EF20F7" w:rsidRDefault="00AD072D" w:rsidP="00AD072D">
      <w:pPr>
        <w:pStyle w:val="Heading2"/>
      </w:pPr>
      <w:bookmarkStart w:id="483" w:name="_Toc517465110"/>
      <w:bookmarkStart w:id="484" w:name="_Toc67396815"/>
      <w:r w:rsidRPr="00EF20F7">
        <w:t>8.</w:t>
      </w:r>
      <w:r w:rsidRPr="00EF20F7">
        <w:rPr>
          <w:lang w:eastAsia="zh-CN"/>
        </w:rPr>
        <w:t>12</w:t>
      </w:r>
      <w:r w:rsidRPr="00EF20F7">
        <w:tab/>
        <w:t>Stop DTMF Detection</w:t>
      </w:r>
      <w:bookmarkEnd w:id="483"/>
      <w:bookmarkEnd w:id="484"/>
    </w:p>
    <w:p w14:paraId="12A33271" w14:textId="77777777" w:rsidR="00AD072D" w:rsidRPr="00EF20F7" w:rsidRDefault="00AD072D" w:rsidP="00AD072D">
      <w:pPr>
        <w:keepNext/>
      </w:pPr>
      <w:r w:rsidRPr="00EF20F7">
        <w:t>This procedure is used to stop detection of the DTMF digit.</w:t>
      </w:r>
    </w:p>
    <w:p w14:paraId="19D2C38A" w14:textId="77777777" w:rsidR="00AD072D" w:rsidRPr="00EF20F7" w:rsidRDefault="00AD072D" w:rsidP="00AD072D">
      <w:pPr>
        <w:pStyle w:val="TH"/>
      </w:pPr>
      <w:r w:rsidRPr="00EF20F7">
        <w:t>Table 8.</w:t>
      </w:r>
      <w:r w:rsidRPr="00EF20F7">
        <w:rPr>
          <w:lang w:eastAsia="zh-CN"/>
        </w:rPr>
        <w:t>12.</w:t>
      </w:r>
      <w:r w:rsidRPr="00EF20F7">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1BFF9EE6" w14:textId="77777777" w:rsidTr="00BD3AE7">
        <w:trPr>
          <w:jc w:val="center"/>
        </w:trPr>
        <w:tc>
          <w:tcPr>
            <w:tcW w:w="1637" w:type="dxa"/>
            <w:tcBorders>
              <w:top w:val="single" w:sz="4" w:space="0" w:color="auto"/>
              <w:left w:val="single" w:sz="4" w:space="0" w:color="auto"/>
              <w:bottom w:val="single" w:sz="4" w:space="0" w:color="auto"/>
              <w:right w:val="single" w:sz="4" w:space="0" w:color="auto"/>
            </w:tcBorders>
          </w:tcPr>
          <w:p w14:paraId="45A4383C"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480E2AFD"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629419E7"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6B2A5A2"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E891536"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796B4237" w14:textId="77777777" w:rsidTr="00BD3AE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387F8EC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14:paraId="1095757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50C7EB6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09FEAA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31FAB129"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54D7B15B"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22D82D65"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A524771"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18BAC6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0661593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FA84122"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DTMF digit detection is stopped.</w:t>
            </w:r>
          </w:p>
        </w:tc>
      </w:tr>
      <w:tr w:rsidR="00AD072D" w:rsidRPr="00EF20F7" w14:paraId="49EF6AAA"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1BBE17F"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FC6C57D"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7932C1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 DTMF Detection</w:t>
            </w:r>
          </w:p>
        </w:tc>
        <w:tc>
          <w:tcPr>
            <w:tcW w:w="1260" w:type="dxa"/>
            <w:tcBorders>
              <w:top w:val="single" w:sz="4" w:space="0" w:color="auto"/>
              <w:left w:val="single" w:sz="4" w:space="0" w:color="auto"/>
              <w:bottom w:val="single" w:sz="4" w:space="0" w:color="auto"/>
              <w:right w:val="single" w:sz="4" w:space="0" w:color="auto"/>
            </w:tcBorders>
          </w:tcPr>
          <w:p w14:paraId="040F6CD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ECF1898"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requests that DTMF digit detection is stopped. </w:t>
            </w:r>
          </w:p>
        </w:tc>
      </w:tr>
      <w:tr w:rsidR="00AD072D" w:rsidRPr="00EF20F7" w14:paraId="309D5D4A" w14:textId="77777777" w:rsidTr="00BD3AE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DBE7B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14:paraId="0F55C0F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67D8508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7096CC2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4231304"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2CC2CFC0"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2010BBBF"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CFF5C63"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B881F2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2020D9B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74C14B3"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48A8BF7B" w14:textId="77777777" w:rsidR="00AD072D" w:rsidRPr="00EF20F7" w:rsidRDefault="00AD072D" w:rsidP="00AD072D">
      <w:pPr>
        <w:rPr>
          <w:lang w:eastAsia="zh-CN"/>
        </w:rPr>
      </w:pPr>
    </w:p>
    <w:p w14:paraId="0CC6BD82" w14:textId="77777777" w:rsidR="00AD072D" w:rsidRPr="00EF20F7" w:rsidRDefault="00AD072D" w:rsidP="00AD072D">
      <w:pPr>
        <w:pStyle w:val="Heading2"/>
      </w:pPr>
      <w:bookmarkStart w:id="485" w:name="_Toc517465111"/>
      <w:bookmarkStart w:id="486" w:name="_Toc67396816"/>
      <w:r w:rsidRPr="00EF20F7">
        <w:lastRenderedPageBreak/>
        <w:t>8.13</w:t>
      </w:r>
      <w:r w:rsidRPr="00EF20F7">
        <w:tab/>
        <w:t>Report DTMF</w:t>
      </w:r>
      <w:bookmarkEnd w:id="485"/>
      <w:bookmarkEnd w:id="486"/>
    </w:p>
    <w:p w14:paraId="3F60E650" w14:textId="77777777" w:rsidR="00AD072D" w:rsidRPr="00EF20F7" w:rsidRDefault="00AD072D" w:rsidP="00AD072D">
      <w:pPr>
        <w:keepNext/>
      </w:pPr>
      <w:r w:rsidRPr="00EF20F7">
        <w:t>This procedure is used to report a detected DTMF digit.</w:t>
      </w:r>
    </w:p>
    <w:p w14:paraId="03706CD9" w14:textId="77777777" w:rsidR="00AD072D" w:rsidRPr="00EF20F7" w:rsidRDefault="00AD072D" w:rsidP="00AD072D">
      <w:pPr>
        <w:pStyle w:val="TH"/>
      </w:pPr>
      <w:r w:rsidRPr="00EF20F7">
        <w:t>Table 8.</w:t>
      </w:r>
      <w:r w:rsidRPr="00EF20F7">
        <w:rPr>
          <w:lang w:eastAsia="zh-CN"/>
        </w:rPr>
        <w:t>13.</w:t>
      </w:r>
      <w:r w:rsidRPr="00EF20F7">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26EFF6F6" w14:textId="77777777" w:rsidTr="00BD3AE7">
        <w:trPr>
          <w:jc w:val="center"/>
        </w:trPr>
        <w:tc>
          <w:tcPr>
            <w:tcW w:w="1637" w:type="dxa"/>
          </w:tcPr>
          <w:p w14:paraId="0B0C75E3"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Pr>
          <w:p w14:paraId="781329A7"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Pr>
          <w:p w14:paraId="1231E19C"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1EA8CD8E"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CE276AF"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657C26E5" w14:textId="77777777" w:rsidTr="00BD3AE7">
        <w:trPr>
          <w:cantSplit/>
          <w:jc w:val="center"/>
        </w:trPr>
        <w:tc>
          <w:tcPr>
            <w:tcW w:w="1637" w:type="dxa"/>
            <w:vMerge w:val="restart"/>
          </w:tcPr>
          <w:p w14:paraId="5EE1F79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Report DTMF</w:t>
            </w:r>
          </w:p>
        </w:tc>
        <w:tc>
          <w:tcPr>
            <w:tcW w:w="1080" w:type="dxa"/>
            <w:vMerge w:val="restart"/>
          </w:tcPr>
          <w:p w14:paraId="1DE4F70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MRFP</w:t>
            </w:r>
          </w:p>
        </w:tc>
        <w:tc>
          <w:tcPr>
            <w:tcW w:w="1980" w:type="dxa"/>
          </w:tcPr>
          <w:p w14:paraId="73E4F1A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31184D8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0C63A34B"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3A71F79D" w14:textId="77777777" w:rsidTr="00BD3AE7">
        <w:trPr>
          <w:cantSplit/>
          <w:jc w:val="center"/>
        </w:trPr>
        <w:tc>
          <w:tcPr>
            <w:tcW w:w="1637" w:type="dxa"/>
            <w:vMerge/>
          </w:tcPr>
          <w:p w14:paraId="66ED174D" w14:textId="77777777" w:rsidR="00AD072D" w:rsidRPr="00EF20F7" w:rsidRDefault="00AD072D" w:rsidP="00BD3AE7">
            <w:pPr>
              <w:keepNext/>
              <w:keepLines/>
              <w:spacing w:after="0"/>
              <w:jc w:val="center"/>
              <w:rPr>
                <w:rFonts w:ascii="Arial" w:hAnsi="Arial"/>
                <w:sz w:val="18"/>
              </w:rPr>
            </w:pPr>
          </w:p>
        </w:tc>
        <w:tc>
          <w:tcPr>
            <w:tcW w:w="1080" w:type="dxa"/>
            <w:vMerge/>
          </w:tcPr>
          <w:p w14:paraId="30A3C555" w14:textId="77777777" w:rsidR="00AD072D" w:rsidRPr="00EF20F7" w:rsidRDefault="00AD072D" w:rsidP="00BD3AE7">
            <w:pPr>
              <w:keepNext/>
              <w:keepLines/>
              <w:spacing w:after="0"/>
              <w:jc w:val="center"/>
              <w:rPr>
                <w:rFonts w:ascii="Arial" w:hAnsi="Arial"/>
                <w:sz w:val="18"/>
              </w:rPr>
            </w:pPr>
          </w:p>
        </w:tc>
        <w:tc>
          <w:tcPr>
            <w:tcW w:w="1980" w:type="dxa"/>
          </w:tcPr>
          <w:p w14:paraId="15D617F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5162EAA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5AD1B74D"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DTMF digit was detected.</w:t>
            </w:r>
          </w:p>
        </w:tc>
      </w:tr>
      <w:tr w:rsidR="00AD072D" w:rsidRPr="00EF20F7" w14:paraId="0BDF3DC3" w14:textId="77777777" w:rsidTr="00BD3AE7">
        <w:trPr>
          <w:cantSplit/>
          <w:jc w:val="center"/>
        </w:trPr>
        <w:tc>
          <w:tcPr>
            <w:tcW w:w="1637" w:type="dxa"/>
            <w:vMerge/>
          </w:tcPr>
          <w:p w14:paraId="4135186D" w14:textId="77777777" w:rsidR="00AD072D" w:rsidRPr="00EF20F7" w:rsidRDefault="00AD072D" w:rsidP="00BD3AE7">
            <w:pPr>
              <w:keepNext/>
              <w:keepLines/>
              <w:spacing w:after="0"/>
              <w:jc w:val="center"/>
              <w:rPr>
                <w:rFonts w:ascii="Arial" w:hAnsi="Arial"/>
                <w:sz w:val="18"/>
              </w:rPr>
            </w:pPr>
          </w:p>
        </w:tc>
        <w:tc>
          <w:tcPr>
            <w:tcW w:w="1080" w:type="dxa"/>
            <w:vMerge/>
          </w:tcPr>
          <w:p w14:paraId="2CF6F7FF" w14:textId="77777777" w:rsidR="00AD072D" w:rsidRPr="00EF20F7" w:rsidRDefault="00AD072D" w:rsidP="00BD3AE7">
            <w:pPr>
              <w:keepNext/>
              <w:keepLines/>
              <w:spacing w:after="0"/>
              <w:jc w:val="center"/>
              <w:rPr>
                <w:rFonts w:ascii="Arial" w:hAnsi="Arial"/>
                <w:sz w:val="18"/>
              </w:rPr>
            </w:pPr>
          </w:p>
        </w:tc>
        <w:tc>
          <w:tcPr>
            <w:tcW w:w="1980" w:type="dxa"/>
          </w:tcPr>
          <w:p w14:paraId="1994C8C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Digit</w:t>
            </w:r>
          </w:p>
        </w:tc>
        <w:tc>
          <w:tcPr>
            <w:tcW w:w="1260" w:type="dxa"/>
          </w:tcPr>
          <w:p w14:paraId="7BE75DA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76007D99"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reports the detected DTMF digit.</w:t>
            </w:r>
          </w:p>
        </w:tc>
      </w:tr>
      <w:tr w:rsidR="00AD072D" w:rsidRPr="00EF20F7" w14:paraId="40E66131" w14:textId="77777777" w:rsidTr="00BD3AE7">
        <w:trPr>
          <w:cantSplit/>
          <w:jc w:val="center"/>
        </w:trPr>
        <w:tc>
          <w:tcPr>
            <w:tcW w:w="1637" w:type="dxa"/>
            <w:vMerge w:val="restart"/>
          </w:tcPr>
          <w:p w14:paraId="0E5119F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Report DTMF Ack</w:t>
            </w:r>
          </w:p>
        </w:tc>
        <w:tc>
          <w:tcPr>
            <w:tcW w:w="1080" w:type="dxa"/>
            <w:vMerge w:val="restart"/>
          </w:tcPr>
          <w:p w14:paraId="585DCE1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MRFC</w:t>
            </w:r>
          </w:p>
        </w:tc>
        <w:tc>
          <w:tcPr>
            <w:tcW w:w="1980" w:type="dxa"/>
          </w:tcPr>
          <w:p w14:paraId="21B7BBB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20A85AC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75AE75B4"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1A6E0CCE" w14:textId="77777777" w:rsidTr="00BD3AE7">
        <w:trPr>
          <w:cantSplit/>
          <w:jc w:val="center"/>
        </w:trPr>
        <w:tc>
          <w:tcPr>
            <w:tcW w:w="1637" w:type="dxa"/>
            <w:vMerge/>
          </w:tcPr>
          <w:p w14:paraId="612B76BB" w14:textId="77777777" w:rsidR="00AD072D" w:rsidRPr="00EF20F7" w:rsidRDefault="00AD072D" w:rsidP="00BD3AE7">
            <w:pPr>
              <w:keepNext/>
              <w:keepLines/>
              <w:spacing w:after="0"/>
              <w:jc w:val="center"/>
              <w:rPr>
                <w:rFonts w:ascii="Arial" w:hAnsi="Arial"/>
                <w:sz w:val="18"/>
              </w:rPr>
            </w:pPr>
          </w:p>
        </w:tc>
        <w:tc>
          <w:tcPr>
            <w:tcW w:w="1080" w:type="dxa"/>
            <w:vMerge/>
          </w:tcPr>
          <w:p w14:paraId="5B76CD48" w14:textId="77777777" w:rsidR="00AD072D" w:rsidRPr="00EF20F7" w:rsidRDefault="00AD072D" w:rsidP="00BD3AE7">
            <w:pPr>
              <w:keepNext/>
              <w:keepLines/>
              <w:spacing w:after="0"/>
              <w:jc w:val="center"/>
              <w:rPr>
                <w:rFonts w:ascii="Arial" w:hAnsi="Arial"/>
                <w:sz w:val="18"/>
              </w:rPr>
            </w:pPr>
          </w:p>
        </w:tc>
        <w:tc>
          <w:tcPr>
            <w:tcW w:w="1980" w:type="dxa"/>
          </w:tcPr>
          <w:p w14:paraId="77AE2BD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6FD45AB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40A87A71"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0AEE06D1" w14:textId="77777777" w:rsidR="00AD072D" w:rsidRPr="00EF20F7" w:rsidRDefault="00AD072D" w:rsidP="00AD072D">
      <w:pPr>
        <w:rPr>
          <w:lang w:eastAsia="zh-CN"/>
        </w:rPr>
      </w:pPr>
    </w:p>
    <w:p w14:paraId="68883A71" w14:textId="77777777" w:rsidR="00AD072D" w:rsidRPr="00EF20F7" w:rsidRDefault="00AD072D" w:rsidP="00AD072D">
      <w:pPr>
        <w:pStyle w:val="Heading2"/>
        <w:rPr>
          <w:lang w:eastAsia="zh-CN"/>
        </w:rPr>
      </w:pPr>
      <w:bookmarkStart w:id="487" w:name="_Toc517465112"/>
      <w:bookmarkStart w:id="488" w:name="_Toc67396817"/>
      <w:r w:rsidRPr="00EF20F7">
        <w:rPr>
          <w:lang w:eastAsia="zh-CN"/>
        </w:rPr>
        <w:t>8.14</w:t>
      </w:r>
      <w:r>
        <w:rPr>
          <w:lang w:eastAsia="zh-CN"/>
        </w:rPr>
        <w:tab/>
      </w:r>
      <w:r w:rsidRPr="00EF20F7">
        <w:rPr>
          <w:lang w:eastAsia="zh-CN"/>
        </w:rPr>
        <w:t>Start playing multimedia</w:t>
      </w:r>
      <w:bookmarkEnd w:id="487"/>
      <w:bookmarkEnd w:id="488"/>
    </w:p>
    <w:p w14:paraId="4D36FBEF" w14:textId="77777777" w:rsidR="00AD072D" w:rsidRPr="00EF20F7" w:rsidRDefault="00AD072D" w:rsidP="00AD072D">
      <w:pPr>
        <w:rPr>
          <w:lang w:eastAsia="zh-CN"/>
        </w:rPr>
      </w:pPr>
      <w:r w:rsidRPr="00EF20F7">
        <w:rPr>
          <w:lang w:eastAsia="zh-CN"/>
        </w:rPr>
        <w:t>This procedure is used to start playing multimedia.</w:t>
      </w:r>
    </w:p>
    <w:p w14:paraId="516BD577" w14:textId="77777777" w:rsidR="00AD072D" w:rsidRPr="00EF20F7" w:rsidRDefault="00AD072D" w:rsidP="00AD072D">
      <w:pPr>
        <w:pStyle w:val="TH"/>
      </w:pPr>
      <w:r w:rsidRPr="00EF20F7">
        <w:t>Table</w:t>
      </w:r>
      <w:r w:rsidRPr="00EF20F7">
        <w:rPr>
          <w:lang w:eastAsia="zh-CN"/>
        </w:rPr>
        <w:t xml:space="preserve"> 8.14.1</w:t>
      </w:r>
      <w:r w:rsidRPr="00EF20F7">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AD072D" w:rsidRPr="00EF20F7" w14:paraId="60FD6132" w14:textId="77777777" w:rsidTr="00BD3AE7">
        <w:trPr>
          <w:jc w:val="center"/>
        </w:trPr>
        <w:tc>
          <w:tcPr>
            <w:tcW w:w="0" w:type="auto"/>
          </w:tcPr>
          <w:p w14:paraId="30E927AC"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7BA3CB78"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55C1C091"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05054BD4"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373AACA1"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6CCC7B18" w14:textId="77777777" w:rsidTr="00BD3AE7">
        <w:trPr>
          <w:cantSplit/>
          <w:jc w:val="center"/>
        </w:trPr>
        <w:tc>
          <w:tcPr>
            <w:tcW w:w="0" w:type="auto"/>
            <w:gridSpan w:val="2"/>
            <w:vMerge w:val="restart"/>
          </w:tcPr>
          <w:p w14:paraId="7386AAA8" w14:textId="77777777" w:rsidR="00AD072D" w:rsidRPr="00EF20F7" w:rsidRDefault="00AD072D" w:rsidP="00BD3AE7">
            <w:pPr>
              <w:spacing w:after="0"/>
              <w:jc w:val="center"/>
              <w:rPr>
                <w:rFonts w:ascii="Arial" w:hAnsi="Arial"/>
                <w:sz w:val="18"/>
              </w:rPr>
            </w:pPr>
            <w:r w:rsidRPr="00EF20F7">
              <w:rPr>
                <w:rFonts w:ascii="Arial" w:hAnsi="Arial"/>
                <w:sz w:val="18"/>
                <w:lang w:eastAsia="zh-CN"/>
              </w:rPr>
              <w:t>Start playing multimedia</w:t>
            </w:r>
          </w:p>
          <w:p w14:paraId="104DD3AA" w14:textId="77777777" w:rsidR="00AD072D" w:rsidRPr="00EF20F7" w:rsidRDefault="00AD072D" w:rsidP="00BD3AE7">
            <w:pPr>
              <w:ind w:left="1135" w:hanging="851"/>
            </w:pPr>
            <w:r w:rsidRPr="00EF20F7">
              <w:t>MRFC</w:t>
            </w:r>
          </w:p>
        </w:tc>
        <w:tc>
          <w:tcPr>
            <w:tcW w:w="0" w:type="auto"/>
          </w:tcPr>
          <w:p w14:paraId="14BDD223"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51335717"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39A0E70C"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78C575E9" w14:textId="77777777" w:rsidTr="00BD3AE7">
        <w:trPr>
          <w:cantSplit/>
          <w:jc w:val="center"/>
        </w:trPr>
        <w:tc>
          <w:tcPr>
            <w:tcW w:w="0" w:type="auto"/>
            <w:gridSpan w:val="2"/>
            <w:vMerge/>
          </w:tcPr>
          <w:p w14:paraId="7B9B2959" w14:textId="77777777" w:rsidR="00AD072D" w:rsidRPr="00EF20F7" w:rsidRDefault="00AD072D" w:rsidP="00BD3AE7">
            <w:pPr>
              <w:ind w:left="1135" w:hanging="851"/>
            </w:pPr>
          </w:p>
        </w:tc>
        <w:tc>
          <w:tcPr>
            <w:tcW w:w="0" w:type="auto"/>
          </w:tcPr>
          <w:p w14:paraId="0A8E2F40" w14:textId="77777777" w:rsidR="00AD072D" w:rsidRPr="00EF20F7" w:rsidRDefault="00AD072D" w:rsidP="00BD3AE7">
            <w:pPr>
              <w:spacing w:after="0"/>
              <w:jc w:val="center"/>
              <w:rPr>
                <w:rFonts w:ascii="Arial" w:hAnsi="Arial"/>
                <w:sz w:val="18"/>
              </w:rPr>
            </w:pPr>
            <w:r w:rsidRPr="00EF20F7">
              <w:rPr>
                <w:rFonts w:ascii="Arial" w:hAnsi="Arial"/>
                <w:sz w:val="18"/>
              </w:rPr>
              <w:t>Bearer Termination/Bearer Termination Request</w:t>
            </w:r>
          </w:p>
        </w:tc>
        <w:tc>
          <w:tcPr>
            <w:tcW w:w="0" w:type="auto"/>
          </w:tcPr>
          <w:p w14:paraId="0BB75DBB"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14937A3F"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multimedia </w:t>
            </w:r>
            <w:r w:rsidRPr="00EF20F7">
              <w:rPr>
                <w:rFonts w:ascii="Arial" w:hAnsi="Arial"/>
                <w:sz w:val="18"/>
              </w:rPr>
              <w:t>is sent.</w:t>
            </w:r>
          </w:p>
        </w:tc>
      </w:tr>
      <w:tr w:rsidR="00AD072D" w:rsidRPr="00EF20F7" w14:paraId="0CED0369" w14:textId="77777777" w:rsidTr="00BD3AE7">
        <w:trPr>
          <w:cantSplit/>
          <w:jc w:val="center"/>
        </w:trPr>
        <w:tc>
          <w:tcPr>
            <w:tcW w:w="0" w:type="auto"/>
            <w:gridSpan w:val="2"/>
            <w:vMerge/>
          </w:tcPr>
          <w:p w14:paraId="4A49603C" w14:textId="77777777" w:rsidR="00AD072D" w:rsidRPr="00EF20F7" w:rsidRDefault="00AD072D" w:rsidP="00BD3AE7">
            <w:pPr>
              <w:spacing w:after="0"/>
              <w:jc w:val="center"/>
              <w:rPr>
                <w:rFonts w:ascii="Arial" w:hAnsi="Arial"/>
                <w:sz w:val="18"/>
              </w:rPr>
            </w:pPr>
          </w:p>
        </w:tc>
        <w:tc>
          <w:tcPr>
            <w:tcW w:w="0" w:type="auto"/>
          </w:tcPr>
          <w:p w14:paraId="7BFDA98C"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Multimedia identifier</w:t>
            </w:r>
          </w:p>
        </w:tc>
        <w:tc>
          <w:tcPr>
            <w:tcW w:w="0" w:type="auto"/>
          </w:tcPr>
          <w:p w14:paraId="4D5E5233"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36844F8F" w14:textId="77777777" w:rsidR="00AD072D" w:rsidRPr="00EF20F7" w:rsidRDefault="00AD072D" w:rsidP="00BD3AE7">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or list of multimedia to be played. This may be a single identifier or one identifier per media type.</w:t>
            </w:r>
          </w:p>
        </w:tc>
      </w:tr>
      <w:tr w:rsidR="00AD072D" w:rsidRPr="00EF20F7" w14:paraId="22288841" w14:textId="77777777" w:rsidTr="00BD3AE7">
        <w:trPr>
          <w:cantSplit/>
          <w:jc w:val="center"/>
        </w:trPr>
        <w:tc>
          <w:tcPr>
            <w:tcW w:w="0" w:type="auto"/>
            <w:gridSpan w:val="2"/>
            <w:vMerge/>
          </w:tcPr>
          <w:p w14:paraId="7BA87A2E" w14:textId="77777777" w:rsidR="00AD072D" w:rsidRPr="00EF20F7" w:rsidRDefault="00AD072D" w:rsidP="00BD3AE7">
            <w:pPr>
              <w:spacing w:after="0"/>
              <w:jc w:val="center"/>
              <w:rPr>
                <w:rFonts w:ascii="Arial" w:hAnsi="Arial"/>
                <w:sz w:val="18"/>
              </w:rPr>
            </w:pPr>
          </w:p>
        </w:tc>
        <w:tc>
          <w:tcPr>
            <w:tcW w:w="0" w:type="auto"/>
          </w:tcPr>
          <w:p w14:paraId="096428E8"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6281F8DD"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2F35130C" w14:textId="77777777" w:rsidR="00AD072D" w:rsidRPr="00EF20F7" w:rsidRDefault="00AD072D" w:rsidP="00BD3AE7">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file type, such as the 3GP file type.</w:t>
            </w:r>
          </w:p>
        </w:tc>
      </w:tr>
      <w:tr w:rsidR="00AD072D" w:rsidRPr="00EF20F7" w14:paraId="05E4F867" w14:textId="77777777" w:rsidTr="00BD3AE7">
        <w:trPr>
          <w:cantSplit/>
          <w:jc w:val="center"/>
        </w:trPr>
        <w:tc>
          <w:tcPr>
            <w:tcW w:w="0" w:type="auto"/>
            <w:gridSpan w:val="2"/>
            <w:vMerge/>
          </w:tcPr>
          <w:p w14:paraId="07FFF7BD" w14:textId="77777777" w:rsidR="00AD072D" w:rsidRPr="00EF20F7" w:rsidRDefault="00AD072D" w:rsidP="00BD3AE7">
            <w:pPr>
              <w:spacing w:after="0"/>
              <w:jc w:val="center"/>
              <w:rPr>
                <w:rFonts w:ascii="Arial" w:hAnsi="Arial"/>
                <w:sz w:val="18"/>
              </w:rPr>
            </w:pPr>
          </w:p>
        </w:tc>
        <w:tc>
          <w:tcPr>
            <w:tcW w:w="0" w:type="auto"/>
          </w:tcPr>
          <w:p w14:paraId="01CFC423"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Iterations</w:t>
            </w:r>
          </w:p>
        </w:tc>
        <w:tc>
          <w:tcPr>
            <w:tcW w:w="0" w:type="auto"/>
          </w:tcPr>
          <w:p w14:paraId="1AA42837"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26A793FC"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number of times the multimedia shall be played</w:t>
            </w:r>
          </w:p>
        </w:tc>
      </w:tr>
      <w:tr w:rsidR="00AD072D" w:rsidRPr="00EF20F7" w14:paraId="5FF9E7A0" w14:textId="77777777" w:rsidTr="00BD3AE7">
        <w:trPr>
          <w:cantSplit/>
          <w:jc w:val="center"/>
        </w:trPr>
        <w:tc>
          <w:tcPr>
            <w:tcW w:w="0" w:type="auto"/>
            <w:gridSpan w:val="2"/>
            <w:vMerge/>
          </w:tcPr>
          <w:p w14:paraId="3C1A3054" w14:textId="77777777" w:rsidR="00AD072D" w:rsidRPr="00EF20F7" w:rsidRDefault="00AD072D" w:rsidP="00BD3AE7">
            <w:pPr>
              <w:spacing w:after="0"/>
              <w:jc w:val="center"/>
              <w:rPr>
                <w:rFonts w:ascii="Arial" w:hAnsi="Arial"/>
                <w:sz w:val="18"/>
              </w:rPr>
            </w:pPr>
          </w:p>
        </w:tc>
        <w:tc>
          <w:tcPr>
            <w:tcW w:w="0" w:type="auto"/>
          </w:tcPr>
          <w:p w14:paraId="53BCE719" w14:textId="77777777" w:rsidR="00AD072D" w:rsidRPr="00EF20F7" w:rsidRDefault="00AD072D" w:rsidP="00BD3AE7">
            <w:pPr>
              <w:spacing w:after="0"/>
              <w:jc w:val="center"/>
              <w:rPr>
                <w:rFonts w:ascii="Arial" w:hAnsi="Arial"/>
                <w:sz w:val="18"/>
              </w:rPr>
            </w:pPr>
            <w:r w:rsidRPr="00EF20F7">
              <w:rPr>
                <w:rFonts w:ascii="Arial" w:hAnsi="Arial"/>
                <w:sz w:val="18"/>
                <w:lang w:eastAsia="zh-CN"/>
              </w:rPr>
              <w:t>Direction</w:t>
            </w:r>
          </w:p>
        </w:tc>
        <w:tc>
          <w:tcPr>
            <w:tcW w:w="0" w:type="auto"/>
          </w:tcPr>
          <w:p w14:paraId="10FA8918" w14:textId="77777777" w:rsidR="00AD072D" w:rsidRPr="00EF20F7" w:rsidRDefault="00AD072D" w:rsidP="00BD3AE7">
            <w:pPr>
              <w:spacing w:after="0"/>
              <w:jc w:val="center"/>
              <w:rPr>
                <w:rFonts w:ascii="Arial" w:hAnsi="Arial"/>
                <w:sz w:val="18"/>
              </w:rPr>
            </w:pPr>
            <w:r w:rsidRPr="00EF20F7">
              <w:rPr>
                <w:rFonts w:ascii="Arial" w:hAnsi="Arial"/>
                <w:sz w:val="18"/>
                <w:lang w:eastAsia="zh-CN"/>
              </w:rPr>
              <w:t>O</w:t>
            </w:r>
          </w:p>
        </w:tc>
        <w:tc>
          <w:tcPr>
            <w:tcW w:w="0" w:type="auto"/>
          </w:tcPr>
          <w:p w14:paraId="766A1D7B" w14:textId="77777777" w:rsidR="00AD072D" w:rsidRPr="00EF20F7" w:rsidRDefault="00AD072D" w:rsidP="00BD3AE7">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multimedia to be sent.</w:t>
            </w:r>
          </w:p>
        </w:tc>
      </w:tr>
      <w:tr w:rsidR="00AD072D" w:rsidRPr="00EF20F7" w14:paraId="17AE1E33" w14:textId="77777777" w:rsidTr="00BD3AE7">
        <w:trPr>
          <w:cantSplit/>
          <w:jc w:val="center"/>
        </w:trPr>
        <w:tc>
          <w:tcPr>
            <w:tcW w:w="0" w:type="auto"/>
            <w:gridSpan w:val="2"/>
            <w:vMerge/>
          </w:tcPr>
          <w:p w14:paraId="1137CD5A" w14:textId="77777777" w:rsidR="00AD072D" w:rsidRPr="00EF20F7" w:rsidRDefault="00AD072D" w:rsidP="00BD3AE7">
            <w:pPr>
              <w:spacing w:after="0"/>
              <w:jc w:val="center"/>
              <w:rPr>
                <w:rFonts w:ascii="Arial" w:hAnsi="Arial"/>
                <w:sz w:val="18"/>
              </w:rPr>
            </w:pPr>
          </w:p>
        </w:tc>
        <w:tc>
          <w:tcPr>
            <w:tcW w:w="0" w:type="auto"/>
          </w:tcPr>
          <w:p w14:paraId="24CDC293" w14:textId="77777777" w:rsidR="00AD072D" w:rsidRPr="00EF20F7" w:rsidRDefault="00AD072D" w:rsidP="00BD3AE7">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multimedia</w:t>
            </w:r>
            <w:r w:rsidRPr="00EF20F7">
              <w:rPr>
                <w:rFonts w:ascii="Arial" w:hAnsi="Arial"/>
                <w:sz w:val="18"/>
              </w:rPr>
              <w:t xml:space="preserve"> </w:t>
            </w:r>
            <w:r w:rsidRPr="00EF20F7">
              <w:rPr>
                <w:rFonts w:ascii="Arial" w:hAnsi="Arial"/>
                <w:sz w:val="18"/>
                <w:lang w:eastAsia="zh-CN"/>
              </w:rPr>
              <w:t>c</w:t>
            </w:r>
            <w:r w:rsidRPr="00EF20F7">
              <w:rPr>
                <w:rFonts w:ascii="Arial" w:hAnsi="Arial"/>
                <w:sz w:val="18"/>
              </w:rPr>
              <w:t>ompleted</w:t>
            </w:r>
          </w:p>
        </w:tc>
        <w:tc>
          <w:tcPr>
            <w:tcW w:w="0" w:type="auto"/>
          </w:tcPr>
          <w:p w14:paraId="04AE42D2" w14:textId="77777777" w:rsidR="00AD072D" w:rsidRPr="00EF20F7" w:rsidRDefault="00AD072D" w:rsidP="00BD3AE7">
            <w:pPr>
              <w:spacing w:after="0"/>
              <w:jc w:val="center"/>
              <w:rPr>
                <w:rFonts w:ascii="Arial" w:hAnsi="Arial"/>
                <w:sz w:val="18"/>
                <w:lang w:eastAsia="zh-CN"/>
              </w:rPr>
            </w:pPr>
            <w:r w:rsidRPr="00EF20F7">
              <w:rPr>
                <w:rFonts w:ascii="Arial" w:hAnsi="Arial"/>
                <w:sz w:val="18"/>
              </w:rPr>
              <w:t>O</w:t>
            </w:r>
          </w:p>
        </w:tc>
        <w:tc>
          <w:tcPr>
            <w:tcW w:w="0" w:type="auto"/>
          </w:tcPr>
          <w:p w14:paraId="2C46155B"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requests a notification </w:t>
            </w:r>
            <w:r w:rsidRPr="00EF20F7">
              <w:rPr>
                <w:rFonts w:ascii="Arial" w:hAnsi="Arial"/>
                <w:sz w:val="18"/>
                <w:lang w:eastAsia="zh-CN"/>
              </w:rPr>
              <w:t xml:space="preserve">when the playing multimedia is </w:t>
            </w:r>
            <w:r w:rsidRPr="00EF20F7">
              <w:rPr>
                <w:rFonts w:ascii="Arial" w:hAnsi="Arial"/>
                <w:sz w:val="18"/>
              </w:rPr>
              <w:t>completed.</w:t>
            </w:r>
          </w:p>
        </w:tc>
      </w:tr>
      <w:tr w:rsidR="00AD072D" w:rsidRPr="00EF20F7" w14:paraId="016F9690" w14:textId="77777777" w:rsidTr="00BD3AE7">
        <w:trPr>
          <w:cantSplit/>
          <w:jc w:val="center"/>
        </w:trPr>
        <w:tc>
          <w:tcPr>
            <w:tcW w:w="0" w:type="auto"/>
            <w:gridSpan w:val="2"/>
            <w:vMerge/>
          </w:tcPr>
          <w:p w14:paraId="0DC951B6" w14:textId="77777777" w:rsidR="00AD072D" w:rsidRPr="00EF20F7" w:rsidRDefault="00AD072D" w:rsidP="00BD3AE7">
            <w:pPr>
              <w:spacing w:after="0"/>
              <w:jc w:val="center"/>
              <w:rPr>
                <w:rFonts w:ascii="Arial" w:hAnsi="Arial"/>
                <w:sz w:val="18"/>
              </w:rPr>
            </w:pPr>
          </w:p>
        </w:tc>
        <w:tc>
          <w:tcPr>
            <w:tcW w:w="0" w:type="auto"/>
          </w:tcPr>
          <w:p w14:paraId="7F507C05"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DTMF stop multimedia</w:t>
            </w:r>
          </w:p>
        </w:tc>
        <w:tc>
          <w:tcPr>
            <w:tcW w:w="0" w:type="auto"/>
          </w:tcPr>
          <w:p w14:paraId="4DB2C1E7"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O</w:t>
            </w:r>
          </w:p>
        </w:tc>
        <w:tc>
          <w:tcPr>
            <w:tcW w:w="0" w:type="auto"/>
          </w:tcPr>
          <w:p w14:paraId="5DC59EF2" w14:textId="77777777" w:rsidR="00AD072D" w:rsidRPr="00EF20F7" w:rsidRDefault="00AD072D" w:rsidP="00BD3AE7">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playing multimedia when a pre-defined DTMF digit is detected.</w:t>
            </w:r>
          </w:p>
        </w:tc>
      </w:tr>
      <w:tr w:rsidR="00AD072D" w:rsidRPr="00EF20F7" w14:paraId="40091238" w14:textId="77777777" w:rsidTr="00BD3AE7">
        <w:trPr>
          <w:cantSplit/>
          <w:jc w:val="center"/>
        </w:trPr>
        <w:tc>
          <w:tcPr>
            <w:tcW w:w="0" w:type="auto"/>
            <w:gridSpan w:val="2"/>
            <w:vMerge/>
          </w:tcPr>
          <w:p w14:paraId="30EFD453" w14:textId="77777777" w:rsidR="00AD072D" w:rsidRPr="00EF20F7" w:rsidRDefault="00AD072D" w:rsidP="00BD3AE7">
            <w:pPr>
              <w:spacing w:after="0"/>
              <w:jc w:val="center"/>
              <w:rPr>
                <w:rFonts w:ascii="Arial" w:hAnsi="Arial"/>
                <w:sz w:val="18"/>
              </w:rPr>
            </w:pPr>
          </w:p>
        </w:tc>
        <w:tc>
          <w:tcPr>
            <w:tcW w:w="0" w:type="auto"/>
          </w:tcPr>
          <w:p w14:paraId="7BB14EF7"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C2F44C4"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C</w:t>
            </w:r>
          </w:p>
        </w:tc>
        <w:tc>
          <w:tcPr>
            <w:tcW w:w="0" w:type="auto"/>
          </w:tcPr>
          <w:p w14:paraId="1C6DEC25" w14:textId="77777777" w:rsidR="00AD072D" w:rsidRPr="00EF20F7" w:rsidRDefault="00AD072D" w:rsidP="00BD3AE7">
            <w:pPr>
              <w:spacing w:after="0"/>
              <w:rPr>
                <w:rFonts w:ascii="Arial" w:hAnsi="Arial"/>
                <w:sz w:val="18"/>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AD072D" w:rsidRPr="00EF20F7" w14:paraId="62544179" w14:textId="77777777" w:rsidTr="00BD3AE7">
        <w:trPr>
          <w:cantSplit/>
          <w:jc w:val="center"/>
        </w:trPr>
        <w:tc>
          <w:tcPr>
            <w:tcW w:w="0" w:type="auto"/>
            <w:vMerge w:val="restart"/>
          </w:tcPr>
          <w:p w14:paraId="370CD2D3" w14:textId="77777777" w:rsidR="00AD072D" w:rsidRPr="00EF20F7" w:rsidRDefault="00AD072D" w:rsidP="00BD3AE7">
            <w:pPr>
              <w:spacing w:after="0"/>
              <w:jc w:val="center"/>
              <w:rPr>
                <w:rFonts w:ascii="Arial" w:hAnsi="Arial"/>
                <w:sz w:val="18"/>
              </w:rPr>
            </w:pPr>
            <w:r w:rsidRPr="00EF20F7">
              <w:rPr>
                <w:rFonts w:ascii="Arial" w:hAnsi="Arial"/>
                <w:sz w:val="18"/>
                <w:lang w:eastAsia="zh-CN"/>
              </w:rPr>
              <w:t>Start playing multimedia Ack</w:t>
            </w:r>
          </w:p>
        </w:tc>
        <w:tc>
          <w:tcPr>
            <w:tcW w:w="0" w:type="auto"/>
            <w:vMerge w:val="restart"/>
          </w:tcPr>
          <w:p w14:paraId="0200B263" w14:textId="77777777" w:rsidR="00AD072D" w:rsidRPr="00EF20F7" w:rsidRDefault="00AD072D" w:rsidP="00BD3AE7">
            <w:pPr>
              <w:ind w:left="420" w:hanging="420"/>
            </w:pPr>
            <w:r w:rsidRPr="00EF20F7">
              <w:t>MRFP</w:t>
            </w:r>
          </w:p>
        </w:tc>
        <w:tc>
          <w:tcPr>
            <w:tcW w:w="0" w:type="auto"/>
          </w:tcPr>
          <w:p w14:paraId="6FC8293F"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6CE35950"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8E6338B"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2EBE8A73" w14:textId="77777777" w:rsidTr="00BD3AE7">
        <w:trPr>
          <w:cantSplit/>
          <w:jc w:val="center"/>
        </w:trPr>
        <w:tc>
          <w:tcPr>
            <w:tcW w:w="0" w:type="auto"/>
            <w:vMerge/>
          </w:tcPr>
          <w:p w14:paraId="5560A0F6" w14:textId="77777777" w:rsidR="00AD072D" w:rsidRPr="00EF20F7" w:rsidRDefault="00AD072D" w:rsidP="00BD3AE7">
            <w:pPr>
              <w:ind w:left="420" w:hanging="420"/>
            </w:pPr>
          </w:p>
        </w:tc>
        <w:tc>
          <w:tcPr>
            <w:tcW w:w="0" w:type="auto"/>
            <w:vMerge/>
          </w:tcPr>
          <w:p w14:paraId="770BEDAF" w14:textId="77777777" w:rsidR="00AD072D" w:rsidRPr="00EF20F7" w:rsidRDefault="00AD072D" w:rsidP="00BD3AE7">
            <w:pPr>
              <w:ind w:left="420" w:hanging="420"/>
            </w:pPr>
          </w:p>
        </w:tc>
        <w:tc>
          <w:tcPr>
            <w:tcW w:w="0" w:type="auto"/>
          </w:tcPr>
          <w:p w14:paraId="1FAA3721"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6011BDD6"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3AC9435"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5ED22568" w14:textId="77777777" w:rsidR="00AD072D" w:rsidRPr="00EF20F7" w:rsidRDefault="00AD072D" w:rsidP="00AD072D">
      <w:pPr>
        <w:pStyle w:val="NO"/>
        <w:rPr>
          <w:color w:val="FF0000"/>
          <w:lang w:eastAsia="zh-CN"/>
        </w:rPr>
      </w:pPr>
      <w:r w:rsidRPr="00EF20F7">
        <w:t>NOTE</w:t>
      </w:r>
      <w:r w:rsidRPr="00EF20F7">
        <w:tab/>
        <w:t>This procedure may be combined with other procedures such as to ADD bearer connections.</w:t>
      </w:r>
    </w:p>
    <w:p w14:paraId="3EF1F97F" w14:textId="77777777" w:rsidR="00AD072D" w:rsidRPr="00EF20F7" w:rsidRDefault="00AD072D" w:rsidP="00AD072D">
      <w:pPr>
        <w:pStyle w:val="Heading2"/>
        <w:rPr>
          <w:lang w:eastAsia="zh-CN"/>
        </w:rPr>
      </w:pPr>
      <w:bookmarkStart w:id="489" w:name="_Toc517465113"/>
      <w:bookmarkStart w:id="490" w:name="_Toc67396818"/>
      <w:r w:rsidRPr="00EF20F7">
        <w:rPr>
          <w:lang w:eastAsia="zh-CN"/>
        </w:rPr>
        <w:lastRenderedPageBreak/>
        <w:t>8.15</w:t>
      </w:r>
      <w:r w:rsidRPr="00EF20F7">
        <w:rPr>
          <w:lang w:eastAsia="zh-CN"/>
        </w:rPr>
        <w:tab/>
        <w:t>Stop playing multimedia</w:t>
      </w:r>
      <w:bookmarkEnd w:id="489"/>
      <w:bookmarkEnd w:id="490"/>
    </w:p>
    <w:p w14:paraId="63FD5A7F" w14:textId="77777777" w:rsidR="00AD072D" w:rsidRPr="00EF20F7" w:rsidRDefault="00AD072D" w:rsidP="00AD072D">
      <w:pPr>
        <w:rPr>
          <w:lang w:eastAsia="zh-CN"/>
        </w:rPr>
      </w:pPr>
      <w:r w:rsidRPr="00EF20F7">
        <w:rPr>
          <w:lang w:eastAsia="zh-CN"/>
        </w:rPr>
        <w:t>This procedure is used to stop playing multimedia.</w:t>
      </w:r>
    </w:p>
    <w:p w14:paraId="0985A06B" w14:textId="77777777" w:rsidR="00AD072D" w:rsidRPr="00EF20F7" w:rsidRDefault="00AD072D" w:rsidP="00AD072D">
      <w:pPr>
        <w:pStyle w:val="TH"/>
      </w:pPr>
      <w:r w:rsidRPr="00EF20F7">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66"/>
        <w:gridCol w:w="975"/>
        <w:gridCol w:w="1664"/>
        <w:gridCol w:w="1772"/>
        <w:gridCol w:w="3899"/>
      </w:tblGrid>
      <w:tr w:rsidR="00AD072D" w:rsidRPr="00EF20F7" w14:paraId="0A70354E" w14:textId="77777777" w:rsidTr="00BD3AE7">
        <w:trPr>
          <w:jc w:val="center"/>
        </w:trPr>
        <w:tc>
          <w:tcPr>
            <w:tcW w:w="0" w:type="auto"/>
          </w:tcPr>
          <w:p w14:paraId="6667DA06"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3923F804"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33EE7125"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5D775B0D"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46ECEDEB"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71201E60" w14:textId="77777777" w:rsidTr="00BD3AE7">
        <w:trPr>
          <w:cantSplit/>
          <w:trHeight w:val="508"/>
          <w:jc w:val="center"/>
        </w:trPr>
        <w:tc>
          <w:tcPr>
            <w:tcW w:w="0" w:type="auto"/>
            <w:vMerge w:val="restart"/>
          </w:tcPr>
          <w:p w14:paraId="0DB99827" w14:textId="77777777" w:rsidR="00AD072D" w:rsidRPr="00EF20F7" w:rsidRDefault="00AD072D" w:rsidP="00BD3AE7">
            <w:pPr>
              <w:spacing w:after="0"/>
              <w:jc w:val="center"/>
              <w:rPr>
                <w:rFonts w:ascii="Arial" w:hAnsi="Arial"/>
                <w:sz w:val="18"/>
              </w:rPr>
            </w:pPr>
            <w:r w:rsidRPr="00EF20F7">
              <w:rPr>
                <w:rFonts w:ascii="Arial" w:hAnsi="Arial"/>
                <w:sz w:val="18"/>
              </w:rPr>
              <w:t>Stop playing multimedia</w:t>
            </w:r>
          </w:p>
        </w:tc>
        <w:tc>
          <w:tcPr>
            <w:tcW w:w="0" w:type="auto"/>
            <w:vMerge w:val="restart"/>
          </w:tcPr>
          <w:p w14:paraId="240EC718" w14:textId="77777777" w:rsidR="00AD072D" w:rsidRPr="00EF20F7" w:rsidRDefault="00AD072D" w:rsidP="00BD3AE7">
            <w:pPr>
              <w:ind w:left="1135" w:hanging="851"/>
            </w:pPr>
            <w:r w:rsidRPr="00EF20F7">
              <w:t>MRFC</w:t>
            </w:r>
          </w:p>
        </w:tc>
        <w:tc>
          <w:tcPr>
            <w:tcW w:w="0" w:type="auto"/>
          </w:tcPr>
          <w:p w14:paraId="65F89CAA"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0D9F0166"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8055F27"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442BE10A" w14:textId="77777777" w:rsidTr="00BD3AE7">
        <w:trPr>
          <w:cantSplit/>
          <w:jc w:val="center"/>
        </w:trPr>
        <w:tc>
          <w:tcPr>
            <w:tcW w:w="0" w:type="auto"/>
            <w:vMerge/>
          </w:tcPr>
          <w:p w14:paraId="783A4674" w14:textId="77777777" w:rsidR="00AD072D" w:rsidRPr="00EF20F7" w:rsidRDefault="00AD072D" w:rsidP="00BD3AE7">
            <w:pPr>
              <w:spacing w:after="0"/>
              <w:jc w:val="center"/>
              <w:rPr>
                <w:rFonts w:ascii="Arial" w:hAnsi="Arial"/>
                <w:sz w:val="18"/>
              </w:rPr>
            </w:pPr>
          </w:p>
        </w:tc>
        <w:tc>
          <w:tcPr>
            <w:tcW w:w="0" w:type="auto"/>
            <w:vMerge/>
          </w:tcPr>
          <w:p w14:paraId="6EADBA76" w14:textId="77777777" w:rsidR="00AD072D" w:rsidRPr="00EF20F7" w:rsidRDefault="00AD072D" w:rsidP="00BD3AE7">
            <w:pPr>
              <w:ind w:left="1135" w:hanging="851"/>
            </w:pPr>
          </w:p>
        </w:tc>
        <w:tc>
          <w:tcPr>
            <w:tcW w:w="0" w:type="auto"/>
          </w:tcPr>
          <w:p w14:paraId="19D7377B" w14:textId="77777777" w:rsidR="00AD072D" w:rsidRPr="00EF20F7" w:rsidRDefault="00AD072D" w:rsidP="00BD3AE7">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707831D6"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4E1CDBDF" w14:textId="77777777" w:rsidR="00AD072D" w:rsidRPr="00EF20F7" w:rsidRDefault="00AD072D" w:rsidP="00BD3AE7">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AD072D" w:rsidRPr="00EF20F7" w14:paraId="56C20AB9" w14:textId="77777777" w:rsidTr="00BD3AE7">
        <w:trPr>
          <w:cantSplit/>
          <w:jc w:val="center"/>
        </w:trPr>
        <w:tc>
          <w:tcPr>
            <w:tcW w:w="0" w:type="auto"/>
            <w:vMerge/>
          </w:tcPr>
          <w:p w14:paraId="62650D1B" w14:textId="77777777" w:rsidR="00AD072D" w:rsidRPr="00EF20F7" w:rsidRDefault="00AD072D" w:rsidP="00BD3AE7">
            <w:pPr>
              <w:spacing w:after="0"/>
              <w:jc w:val="center"/>
              <w:rPr>
                <w:rFonts w:ascii="Arial" w:hAnsi="Arial"/>
                <w:sz w:val="18"/>
              </w:rPr>
            </w:pPr>
          </w:p>
        </w:tc>
        <w:tc>
          <w:tcPr>
            <w:tcW w:w="0" w:type="auto"/>
            <w:vMerge/>
          </w:tcPr>
          <w:p w14:paraId="59B4A1CB" w14:textId="77777777" w:rsidR="00AD072D" w:rsidRPr="00EF20F7" w:rsidRDefault="00AD072D" w:rsidP="00BD3AE7">
            <w:pPr>
              <w:spacing w:after="0"/>
              <w:jc w:val="center"/>
              <w:rPr>
                <w:rFonts w:ascii="Arial" w:hAnsi="Arial"/>
                <w:sz w:val="18"/>
              </w:rPr>
            </w:pPr>
          </w:p>
        </w:tc>
        <w:tc>
          <w:tcPr>
            <w:tcW w:w="0" w:type="auto"/>
          </w:tcPr>
          <w:p w14:paraId="01AFD28D" w14:textId="77777777" w:rsidR="00AD072D" w:rsidRPr="00EF20F7" w:rsidRDefault="00AD072D" w:rsidP="00BD3AE7">
            <w:pPr>
              <w:spacing w:after="0"/>
              <w:jc w:val="center"/>
              <w:rPr>
                <w:rFonts w:ascii="Arial" w:hAnsi="Arial"/>
                <w:sz w:val="18"/>
              </w:rPr>
            </w:pPr>
            <w:r w:rsidRPr="00EF20F7">
              <w:rPr>
                <w:rFonts w:ascii="Arial" w:hAnsi="Arial"/>
                <w:sz w:val="18"/>
              </w:rPr>
              <w:t>Stop playing multimedia</w:t>
            </w:r>
          </w:p>
        </w:tc>
        <w:tc>
          <w:tcPr>
            <w:tcW w:w="0" w:type="auto"/>
          </w:tcPr>
          <w:p w14:paraId="512D0A9E"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47FD2D5C" w14:textId="77777777" w:rsidR="00AD072D" w:rsidRPr="00EF20F7" w:rsidRDefault="00AD072D" w:rsidP="00BD3AE7">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multimedia playing is stopped</w:t>
            </w:r>
            <w:r w:rsidRPr="00EF20F7">
              <w:rPr>
                <w:rFonts w:ascii="Arial" w:hAnsi="Arial"/>
                <w:sz w:val="18"/>
              </w:rPr>
              <w:t>.</w:t>
            </w:r>
          </w:p>
        </w:tc>
      </w:tr>
      <w:tr w:rsidR="00AD072D" w:rsidRPr="00EF20F7" w14:paraId="554878AB" w14:textId="77777777" w:rsidTr="00BD3AE7">
        <w:trPr>
          <w:cantSplit/>
          <w:jc w:val="center"/>
        </w:trPr>
        <w:tc>
          <w:tcPr>
            <w:tcW w:w="0" w:type="auto"/>
            <w:vMerge w:val="restart"/>
          </w:tcPr>
          <w:p w14:paraId="6D222F0D" w14:textId="77777777" w:rsidR="00AD072D" w:rsidRPr="00EF20F7" w:rsidRDefault="00AD072D" w:rsidP="00BD3AE7">
            <w:pPr>
              <w:spacing w:after="0"/>
              <w:jc w:val="center"/>
              <w:rPr>
                <w:rFonts w:ascii="Arial" w:hAnsi="Arial"/>
                <w:sz w:val="18"/>
              </w:rPr>
            </w:pPr>
            <w:r w:rsidRPr="00EF20F7">
              <w:rPr>
                <w:rFonts w:ascii="Arial" w:hAnsi="Arial"/>
                <w:sz w:val="18"/>
              </w:rPr>
              <w:t>stop playing multimedia</w:t>
            </w:r>
          </w:p>
          <w:p w14:paraId="5373E960" w14:textId="77777777" w:rsidR="00AD072D" w:rsidRPr="00EF20F7" w:rsidRDefault="00AD072D" w:rsidP="00BD3AE7">
            <w:pPr>
              <w:spacing w:after="0"/>
              <w:jc w:val="center"/>
              <w:rPr>
                <w:rFonts w:ascii="Arial" w:hAnsi="Arial"/>
                <w:sz w:val="18"/>
              </w:rPr>
            </w:pPr>
            <w:r w:rsidRPr="00EF20F7">
              <w:rPr>
                <w:rFonts w:ascii="Arial" w:hAnsi="Arial"/>
                <w:sz w:val="18"/>
              </w:rPr>
              <w:t>Ack</w:t>
            </w:r>
          </w:p>
        </w:tc>
        <w:tc>
          <w:tcPr>
            <w:tcW w:w="0" w:type="auto"/>
            <w:vMerge w:val="restart"/>
          </w:tcPr>
          <w:p w14:paraId="20CCF832" w14:textId="77777777" w:rsidR="00AD072D" w:rsidRPr="00EF20F7" w:rsidRDefault="00AD072D" w:rsidP="00BD3AE7">
            <w:pPr>
              <w:ind w:left="1135" w:hanging="851"/>
            </w:pPr>
            <w:r w:rsidRPr="00EF20F7">
              <w:t>MRFP</w:t>
            </w:r>
          </w:p>
        </w:tc>
        <w:tc>
          <w:tcPr>
            <w:tcW w:w="0" w:type="auto"/>
          </w:tcPr>
          <w:p w14:paraId="725A545A"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0E62F7C2"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5C79915"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5BD08EA9" w14:textId="77777777" w:rsidTr="00BD3AE7">
        <w:trPr>
          <w:cantSplit/>
          <w:jc w:val="center"/>
        </w:trPr>
        <w:tc>
          <w:tcPr>
            <w:tcW w:w="0" w:type="auto"/>
            <w:vMerge/>
          </w:tcPr>
          <w:p w14:paraId="584A213F" w14:textId="77777777" w:rsidR="00AD072D" w:rsidRPr="00EF20F7" w:rsidRDefault="00AD072D" w:rsidP="00BD3AE7">
            <w:pPr>
              <w:ind w:left="1135" w:hanging="851"/>
            </w:pPr>
          </w:p>
        </w:tc>
        <w:tc>
          <w:tcPr>
            <w:tcW w:w="0" w:type="auto"/>
            <w:vMerge/>
          </w:tcPr>
          <w:p w14:paraId="2EEA41A8" w14:textId="77777777" w:rsidR="00AD072D" w:rsidRPr="00EF20F7" w:rsidRDefault="00AD072D" w:rsidP="00BD3AE7">
            <w:pPr>
              <w:ind w:left="1135" w:hanging="851"/>
            </w:pPr>
          </w:p>
        </w:tc>
        <w:tc>
          <w:tcPr>
            <w:tcW w:w="0" w:type="auto"/>
          </w:tcPr>
          <w:p w14:paraId="6BE5A6B7"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6439AEC4"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13F291D0"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6AFDC8C7" w14:textId="77777777" w:rsidR="00AD072D" w:rsidRPr="00EF20F7" w:rsidRDefault="00AD072D" w:rsidP="00AD072D">
      <w:pPr>
        <w:rPr>
          <w:lang w:eastAsia="zh-CN"/>
        </w:rPr>
      </w:pPr>
    </w:p>
    <w:p w14:paraId="250C5CE7" w14:textId="77777777" w:rsidR="00AD072D" w:rsidRPr="00EF20F7" w:rsidRDefault="00AD072D" w:rsidP="00AD072D">
      <w:pPr>
        <w:pStyle w:val="Heading2"/>
        <w:rPr>
          <w:lang w:eastAsia="zh-CN"/>
        </w:rPr>
      </w:pPr>
      <w:bookmarkStart w:id="491" w:name="_Toc517465114"/>
      <w:bookmarkStart w:id="492" w:name="_Toc67396819"/>
      <w:r w:rsidRPr="00EF20F7">
        <w:rPr>
          <w:lang w:eastAsia="zh-CN"/>
        </w:rPr>
        <w:t>8.16</w:t>
      </w:r>
      <w:r w:rsidRPr="00EF20F7">
        <w:rPr>
          <w:lang w:eastAsia="zh-CN"/>
        </w:rPr>
        <w:tab/>
        <w:t>Playing multimedia completed</w:t>
      </w:r>
      <w:bookmarkEnd w:id="491"/>
      <w:bookmarkEnd w:id="492"/>
    </w:p>
    <w:p w14:paraId="6654BEE4" w14:textId="77777777" w:rsidR="00AD072D" w:rsidRPr="00EF20F7" w:rsidRDefault="00AD072D" w:rsidP="00AD072D">
      <w:pPr>
        <w:rPr>
          <w:lang w:eastAsia="zh-CN"/>
        </w:rPr>
      </w:pPr>
      <w:r w:rsidRPr="00EF20F7">
        <w:rPr>
          <w:lang w:eastAsia="zh-CN"/>
        </w:rPr>
        <w:t>This procedure is used to report the playing multimedia completed.</w:t>
      </w:r>
    </w:p>
    <w:p w14:paraId="5C2C1AC6" w14:textId="77777777" w:rsidR="00AD072D" w:rsidRPr="00EF20F7" w:rsidRDefault="00AD072D" w:rsidP="00AD072D">
      <w:pPr>
        <w:pStyle w:val="TH"/>
        <w:rPr>
          <w:lang w:eastAsia="zh-CN"/>
        </w:rPr>
      </w:pPr>
      <w:r w:rsidRPr="00EF20F7">
        <w:t xml:space="preserve">Table </w:t>
      </w:r>
      <w:r w:rsidRPr="00EF20F7">
        <w:rPr>
          <w:lang w:eastAsia="zh-CN"/>
        </w:rPr>
        <w:t>8.16.1</w:t>
      </w:r>
      <w:r w:rsidRPr="00EF20F7">
        <w:t xml:space="preserve">: Procedures between MRFC and MRFP: </w:t>
      </w:r>
      <w:r w:rsidRPr="00EF20F7">
        <w:rPr>
          <w:lang w:eastAsia="zh-CN"/>
        </w:rPr>
        <w:t xml:space="preserve">Report playing </w:t>
      </w:r>
      <w:r w:rsidRPr="00EF20F7">
        <w:t xml:space="preserve">multimedia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AD072D" w:rsidRPr="00EF20F7" w14:paraId="220F6428" w14:textId="77777777" w:rsidTr="00BD3AE7">
        <w:trPr>
          <w:jc w:val="center"/>
        </w:trPr>
        <w:tc>
          <w:tcPr>
            <w:tcW w:w="1609" w:type="dxa"/>
          </w:tcPr>
          <w:p w14:paraId="230C17FD"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1024" w:type="dxa"/>
          </w:tcPr>
          <w:p w14:paraId="22011AA1"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1F676489"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5C88B1A3"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03139A34"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1BCEF2D2" w14:textId="77777777" w:rsidTr="00BD3AE7">
        <w:trPr>
          <w:cantSplit/>
          <w:trHeight w:val="508"/>
          <w:jc w:val="center"/>
        </w:trPr>
        <w:tc>
          <w:tcPr>
            <w:tcW w:w="1609" w:type="dxa"/>
            <w:vMerge w:val="restart"/>
          </w:tcPr>
          <w:p w14:paraId="43820CE7" w14:textId="77777777" w:rsidR="00AD072D" w:rsidRPr="00EF20F7" w:rsidRDefault="00AD072D" w:rsidP="00BD3AE7">
            <w:pPr>
              <w:spacing w:after="0"/>
              <w:jc w:val="center"/>
              <w:rPr>
                <w:rFonts w:ascii="Arial" w:hAnsi="Arial"/>
                <w:sz w:val="18"/>
              </w:rPr>
            </w:pPr>
            <w:r w:rsidRPr="00EF20F7">
              <w:rPr>
                <w:rFonts w:ascii="Arial" w:hAnsi="Arial"/>
                <w:sz w:val="18"/>
              </w:rPr>
              <w:t>Report playing multimedia completed</w:t>
            </w:r>
          </w:p>
          <w:p w14:paraId="6F35D780" w14:textId="77777777" w:rsidR="00AD072D" w:rsidRPr="00EF20F7" w:rsidRDefault="00AD072D" w:rsidP="00BD3AE7">
            <w:pPr>
              <w:spacing w:after="0"/>
              <w:jc w:val="center"/>
              <w:rPr>
                <w:rFonts w:ascii="Arial" w:hAnsi="Arial"/>
                <w:sz w:val="18"/>
              </w:rPr>
            </w:pPr>
          </w:p>
        </w:tc>
        <w:tc>
          <w:tcPr>
            <w:tcW w:w="1024" w:type="dxa"/>
            <w:vMerge w:val="restart"/>
          </w:tcPr>
          <w:p w14:paraId="7F9944AE" w14:textId="77777777" w:rsidR="00AD072D" w:rsidRPr="00EF20F7" w:rsidRDefault="00AD072D" w:rsidP="00BD3AE7">
            <w:pPr>
              <w:ind w:left="1135" w:hanging="851"/>
              <w:rPr>
                <w:lang w:eastAsia="zh-CN"/>
              </w:rPr>
            </w:pPr>
            <w:r w:rsidRPr="00EF20F7">
              <w:t>MRF</w:t>
            </w:r>
            <w:r w:rsidRPr="00EF20F7">
              <w:rPr>
                <w:lang w:eastAsia="zh-CN"/>
              </w:rPr>
              <w:t>P</w:t>
            </w:r>
          </w:p>
        </w:tc>
        <w:tc>
          <w:tcPr>
            <w:tcW w:w="0" w:type="auto"/>
          </w:tcPr>
          <w:p w14:paraId="35ECB8BA"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5577989A"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8262E66"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7B970BFE" w14:textId="77777777" w:rsidTr="00BD3AE7">
        <w:trPr>
          <w:cantSplit/>
          <w:jc w:val="center"/>
        </w:trPr>
        <w:tc>
          <w:tcPr>
            <w:tcW w:w="1609" w:type="dxa"/>
            <w:vMerge/>
          </w:tcPr>
          <w:p w14:paraId="6D462E1D" w14:textId="77777777" w:rsidR="00AD072D" w:rsidRPr="00EF20F7" w:rsidRDefault="00AD072D" w:rsidP="00BD3AE7">
            <w:pPr>
              <w:spacing w:after="0"/>
              <w:jc w:val="center"/>
              <w:rPr>
                <w:rFonts w:ascii="Arial" w:hAnsi="Arial"/>
                <w:sz w:val="18"/>
              </w:rPr>
            </w:pPr>
          </w:p>
        </w:tc>
        <w:tc>
          <w:tcPr>
            <w:tcW w:w="1024" w:type="dxa"/>
            <w:vMerge/>
          </w:tcPr>
          <w:p w14:paraId="386407D8" w14:textId="77777777" w:rsidR="00AD072D" w:rsidRPr="00EF20F7" w:rsidRDefault="00AD072D" w:rsidP="00BD3AE7">
            <w:pPr>
              <w:ind w:left="1135" w:hanging="851"/>
            </w:pPr>
          </w:p>
        </w:tc>
        <w:tc>
          <w:tcPr>
            <w:tcW w:w="0" w:type="auto"/>
          </w:tcPr>
          <w:p w14:paraId="708DC64D" w14:textId="77777777" w:rsidR="00AD072D" w:rsidRPr="00EF20F7" w:rsidRDefault="00AD072D" w:rsidP="00BD3AE7">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09FD7A34"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C45C4AD" w14:textId="77777777" w:rsidR="00AD072D" w:rsidRPr="00EF20F7" w:rsidRDefault="00AD072D" w:rsidP="00BD3AE7">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AD072D" w:rsidRPr="00EF20F7" w14:paraId="00570EB0" w14:textId="77777777" w:rsidTr="00BD3AE7">
        <w:trPr>
          <w:cantSplit/>
          <w:jc w:val="center"/>
        </w:trPr>
        <w:tc>
          <w:tcPr>
            <w:tcW w:w="1609" w:type="dxa"/>
            <w:vMerge/>
          </w:tcPr>
          <w:p w14:paraId="6CB405BC" w14:textId="77777777" w:rsidR="00AD072D" w:rsidRPr="00EF20F7" w:rsidRDefault="00AD072D" w:rsidP="00BD3AE7">
            <w:pPr>
              <w:spacing w:after="0"/>
              <w:jc w:val="center"/>
              <w:rPr>
                <w:rFonts w:ascii="Arial" w:hAnsi="Arial"/>
                <w:sz w:val="18"/>
              </w:rPr>
            </w:pPr>
          </w:p>
        </w:tc>
        <w:tc>
          <w:tcPr>
            <w:tcW w:w="1024" w:type="dxa"/>
            <w:vMerge/>
          </w:tcPr>
          <w:p w14:paraId="514CDDE1" w14:textId="77777777" w:rsidR="00AD072D" w:rsidRPr="00EF20F7" w:rsidRDefault="00AD072D" w:rsidP="00BD3AE7">
            <w:pPr>
              <w:rPr>
                <w:b/>
                <w:bCs/>
              </w:rPr>
            </w:pPr>
          </w:p>
        </w:tc>
        <w:tc>
          <w:tcPr>
            <w:tcW w:w="0" w:type="auto"/>
          </w:tcPr>
          <w:p w14:paraId="0CE8DFD3" w14:textId="77777777" w:rsidR="00AD072D" w:rsidRPr="00EF20F7" w:rsidRDefault="00AD072D" w:rsidP="00BD3AE7">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5CDF6862"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1B4636D"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multimedia play</w:t>
            </w:r>
            <w:r w:rsidRPr="00EF20F7">
              <w:rPr>
                <w:rFonts w:ascii="Arial" w:hAnsi="Arial"/>
                <w:sz w:val="18"/>
              </w:rPr>
              <w:t>.</w:t>
            </w:r>
          </w:p>
        </w:tc>
      </w:tr>
      <w:tr w:rsidR="00AD072D" w:rsidRPr="00EF20F7" w14:paraId="61A0BAC2" w14:textId="77777777" w:rsidTr="00BD3AE7">
        <w:trPr>
          <w:cantSplit/>
          <w:jc w:val="center"/>
        </w:trPr>
        <w:tc>
          <w:tcPr>
            <w:tcW w:w="1609" w:type="dxa"/>
            <w:vMerge/>
          </w:tcPr>
          <w:p w14:paraId="26DB315C" w14:textId="77777777" w:rsidR="00AD072D" w:rsidRPr="00EF20F7" w:rsidRDefault="00AD072D" w:rsidP="00BD3AE7">
            <w:pPr>
              <w:spacing w:after="0"/>
              <w:jc w:val="center"/>
              <w:rPr>
                <w:rFonts w:ascii="Arial" w:hAnsi="Arial"/>
                <w:sz w:val="18"/>
              </w:rPr>
            </w:pPr>
          </w:p>
        </w:tc>
        <w:tc>
          <w:tcPr>
            <w:tcW w:w="1024" w:type="dxa"/>
            <w:vMerge/>
          </w:tcPr>
          <w:p w14:paraId="42016278" w14:textId="77777777" w:rsidR="00AD072D" w:rsidRPr="00EF20F7" w:rsidRDefault="00AD072D" w:rsidP="00BD3AE7">
            <w:pPr>
              <w:spacing w:after="0"/>
              <w:rPr>
                <w:rFonts w:ascii="Arial" w:hAnsi="Arial"/>
                <w:sz w:val="18"/>
              </w:rPr>
            </w:pPr>
          </w:p>
        </w:tc>
        <w:tc>
          <w:tcPr>
            <w:tcW w:w="0" w:type="auto"/>
          </w:tcPr>
          <w:p w14:paraId="4A2B6D2F" w14:textId="77777777" w:rsidR="00AD072D" w:rsidRPr="00EF20F7" w:rsidRDefault="00AD072D" w:rsidP="00BD3AE7">
            <w:pPr>
              <w:spacing w:after="0"/>
              <w:jc w:val="center"/>
              <w:rPr>
                <w:rFonts w:ascii="Arial" w:hAnsi="Arial"/>
                <w:sz w:val="18"/>
              </w:rPr>
            </w:pPr>
            <w:r w:rsidRPr="00EF20F7">
              <w:rPr>
                <w:rFonts w:ascii="Arial" w:hAnsi="Arial"/>
                <w:sz w:val="18"/>
                <w:lang w:eastAsia="zh-CN"/>
              </w:rPr>
              <w:t>Cause</w:t>
            </w:r>
          </w:p>
        </w:tc>
        <w:tc>
          <w:tcPr>
            <w:tcW w:w="0" w:type="auto"/>
          </w:tcPr>
          <w:p w14:paraId="7F088ADF"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w:t>
            </w:r>
          </w:p>
        </w:tc>
        <w:tc>
          <w:tcPr>
            <w:tcW w:w="0" w:type="auto"/>
          </w:tcPr>
          <w:p w14:paraId="05C4954F"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playing multimedia.</w:t>
            </w:r>
          </w:p>
        </w:tc>
      </w:tr>
      <w:tr w:rsidR="00AD072D" w:rsidRPr="00EF20F7" w14:paraId="3FCE7279" w14:textId="77777777" w:rsidTr="00BD3AE7">
        <w:trPr>
          <w:cantSplit/>
          <w:jc w:val="center"/>
        </w:trPr>
        <w:tc>
          <w:tcPr>
            <w:tcW w:w="1609" w:type="dxa"/>
            <w:vMerge w:val="restart"/>
          </w:tcPr>
          <w:p w14:paraId="6E29941E" w14:textId="77777777" w:rsidR="00AD072D" w:rsidRPr="00EF20F7" w:rsidRDefault="00AD072D" w:rsidP="00BD3AE7">
            <w:pPr>
              <w:spacing w:after="0"/>
              <w:jc w:val="center"/>
              <w:rPr>
                <w:rFonts w:ascii="Arial" w:hAnsi="Arial"/>
                <w:sz w:val="18"/>
              </w:rPr>
            </w:pPr>
            <w:r w:rsidRPr="00EF20F7">
              <w:rPr>
                <w:rFonts w:ascii="Arial" w:hAnsi="Arial"/>
                <w:sz w:val="18"/>
              </w:rPr>
              <w:t>Report playing multimedia completed</w:t>
            </w:r>
          </w:p>
          <w:p w14:paraId="4C243577" w14:textId="77777777" w:rsidR="00AD072D" w:rsidRPr="00EF20F7" w:rsidRDefault="00AD072D" w:rsidP="00BD3AE7">
            <w:pPr>
              <w:spacing w:after="0"/>
              <w:jc w:val="center"/>
              <w:rPr>
                <w:rFonts w:ascii="Arial" w:hAnsi="Arial"/>
                <w:sz w:val="18"/>
              </w:rPr>
            </w:pPr>
            <w:r w:rsidRPr="00EF20F7">
              <w:rPr>
                <w:rFonts w:ascii="Arial" w:hAnsi="Arial"/>
                <w:sz w:val="18"/>
              </w:rPr>
              <w:t>ACK</w:t>
            </w:r>
          </w:p>
        </w:tc>
        <w:tc>
          <w:tcPr>
            <w:tcW w:w="1024" w:type="dxa"/>
            <w:vMerge w:val="restart"/>
          </w:tcPr>
          <w:p w14:paraId="2423E5BB" w14:textId="77777777" w:rsidR="00AD072D" w:rsidRPr="00EF20F7" w:rsidRDefault="00AD072D" w:rsidP="00BD3AE7">
            <w:pPr>
              <w:ind w:left="1135" w:hanging="851"/>
              <w:rPr>
                <w:lang w:eastAsia="zh-CN"/>
              </w:rPr>
            </w:pPr>
            <w:r w:rsidRPr="00EF20F7">
              <w:t>MRF</w:t>
            </w:r>
            <w:r w:rsidRPr="00EF20F7">
              <w:rPr>
                <w:lang w:eastAsia="zh-CN"/>
              </w:rPr>
              <w:t>C</w:t>
            </w:r>
          </w:p>
        </w:tc>
        <w:tc>
          <w:tcPr>
            <w:tcW w:w="0" w:type="auto"/>
          </w:tcPr>
          <w:p w14:paraId="10310610"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43C24018"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E21BFF9"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16902DA7" w14:textId="77777777" w:rsidTr="00BD3AE7">
        <w:trPr>
          <w:cantSplit/>
          <w:trHeight w:val="411"/>
          <w:jc w:val="center"/>
        </w:trPr>
        <w:tc>
          <w:tcPr>
            <w:tcW w:w="1609" w:type="dxa"/>
            <w:vMerge/>
          </w:tcPr>
          <w:p w14:paraId="6E0A5C94" w14:textId="77777777" w:rsidR="00AD072D" w:rsidRPr="00EF20F7" w:rsidRDefault="00AD072D" w:rsidP="00BD3AE7">
            <w:pPr>
              <w:ind w:left="1135" w:hanging="851"/>
            </w:pPr>
          </w:p>
        </w:tc>
        <w:tc>
          <w:tcPr>
            <w:tcW w:w="1024" w:type="dxa"/>
            <w:vMerge/>
          </w:tcPr>
          <w:p w14:paraId="1E8E84B1" w14:textId="77777777" w:rsidR="00AD072D" w:rsidRPr="00EF20F7" w:rsidRDefault="00AD072D" w:rsidP="00BD3AE7">
            <w:pPr>
              <w:ind w:left="1135" w:hanging="851"/>
            </w:pPr>
          </w:p>
        </w:tc>
        <w:tc>
          <w:tcPr>
            <w:tcW w:w="0" w:type="auto"/>
          </w:tcPr>
          <w:p w14:paraId="5C853591"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7D64EF83"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4456DC0"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34341D69" w14:textId="77777777" w:rsidR="00AD072D" w:rsidRPr="00EF20F7" w:rsidRDefault="00AD072D" w:rsidP="00AD072D">
      <w:pPr>
        <w:rPr>
          <w:lang w:eastAsia="zh-CN"/>
        </w:rPr>
      </w:pPr>
    </w:p>
    <w:p w14:paraId="4E591265" w14:textId="77777777" w:rsidR="00AD072D" w:rsidRPr="00EF20F7" w:rsidRDefault="00AD072D" w:rsidP="00AD072D">
      <w:pPr>
        <w:pStyle w:val="Heading2"/>
        <w:rPr>
          <w:lang w:eastAsia="zh-CN"/>
        </w:rPr>
      </w:pPr>
      <w:bookmarkStart w:id="493" w:name="_Toc517465115"/>
      <w:bookmarkStart w:id="494" w:name="_Toc67396820"/>
      <w:r w:rsidRPr="00EF20F7">
        <w:rPr>
          <w:lang w:eastAsia="zh-CN"/>
        </w:rPr>
        <w:t>8.17</w:t>
      </w:r>
      <w:r w:rsidRPr="00EF20F7">
        <w:rPr>
          <w:lang w:eastAsia="zh-CN"/>
        </w:rPr>
        <w:tab/>
        <w:t>Start multimedia record</w:t>
      </w:r>
      <w:bookmarkEnd w:id="493"/>
      <w:bookmarkEnd w:id="494"/>
    </w:p>
    <w:p w14:paraId="4A2390F2" w14:textId="77777777" w:rsidR="00AD072D" w:rsidRPr="00EF20F7" w:rsidRDefault="00AD072D" w:rsidP="00AD072D">
      <w:pPr>
        <w:rPr>
          <w:lang w:eastAsia="zh-CN"/>
        </w:rPr>
      </w:pPr>
      <w:r w:rsidRPr="00EF20F7">
        <w:rPr>
          <w:lang w:eastAsia="zh-CN"/>
        </w:rPr>
        <w:t>This procedure is used to start the multimedia record.</w:t>
      </w:r>
    </w:p>
    <w:p w14:paraId="517C6F1A" w14:textId="77777777" w:rsidR="00AD072D" w:rsidRPr="00EF20F7" w:rsidRDefault="00AD072D" w:rsidP="00AD072D">
      <w:pPr>
        <w:pStyle w:val="TH"/>
        <w:rPr>
          <w:lang w:eastAsia="zh-CN"/>
        </w:rPr>
      </w:pPr>
      <w:r w:rsidRPr="00EF20F7">
        <w:t xml:space="preserve">Table </w:t>
      </w:r>
      <w:r w:rsidRPr="00EF20F7">
        <w:rPr>
          <w:lang w:eastAsia="zh-CN"/>
        </w:rPr>
        <w:t>8.17.1</w:t>
      </w:r>
      <w:r w:rsidRPr="00EF20F7">
        <w:t>: Procedures between MRFC and MRFP: Start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AD072D" w:rsidRPr="00EF20F7" w14:paraId="32E112E0" w14:textId="77777777" w:rsidTr="00BD3AE7">
        <w:trPr>
          <w:jc w:val="center"/>
        </w:trPr>
        <w:tc>
          <w:tcPr>
            <w:tcW w:w="0" w:type="auto"/>
          </w:tcPr>
          <w:p w14:paraId="2DBF1475"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1680A872"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60CACC05"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5F01B4E8"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5F8600FF"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27EA0D97" w14:textId="77777777" w:rsidTr="00BD3AE7">
        <w:trPr>
          <w:cantSplit/>
          <w:jc w:val="center"/>
        </w:trPr>
        <w:tc>
          <w:tcPr>
            <w:tcW w:w="0" w:type="auto"/>
            <w:vMerge w:val="restart"/>
          </w:tcPr>
          <w:p w14:paraId="7F9DE5DA" w14:textId="77777777" w:rsidR="00AD072D" w:rsidRPr="00EF20F7" w:rsidRDefault="00AD072D" w:rsidP="00BD3AE7">
            <w:pPr>
              <w:spacing w:after="0"/>
              <w:jc w:val="center"/>
              <w:rPr>
                <w:rFonts w:ascii="Arial" w:hAnsi="Arial"/>
                <w:sz w:val="18"/>
              </w:rPr>
            </w:pPr>
            <w:r w:rsidRPr="00EF20F7">
              <w:rPr>
                <w:rFonts w:ascii="Arial" w:hAnsi="Arial"/>
                <w:sz w:val="18"/>
              </w:rPr>
              <w:t>Start</w:t>
            </w:r>
          </w:p>
          <w:p w14:paraId="6787CB29" w14:textId="77777777" w:rsidR="00AD072D" w:rsidRPr="00EF20F7" w:rsidRDefault="00AD072D" w:rsidP="00BD3AE7">
            <w:pPr>
              <w:spacing w:after="0"/>
              <w:jc w:val="center"/>
              <w:rPr>
                <w:rFonts w:ascii="Arial" w:hAnsi="Arial"/>
                <w:sz w:val="18"/>
              </w:rPr>
            </w:pPr>
            <w:r w:rsidRPr="00EF20F7">
              <w:rPr>
                <w:rFonts w:ascii="Arial" w:hAnsi="Arial"/>
                <w:sz w:val="18"/>
              </w:rPr>
              <w:t>multimedia</w:t>
            </w:r>
          </w:p>
        </w:tc>
        <w:tc>
          <w:tcPr>
            <w:tcW w:w="0" w:type="auto"/>
            <w:vMerge w:val="restart"/>
          </w:tcPr>
          <w:p w14:paraId="5F89E48B" w14:textId="77777777" w:rsidR="00AD072D" w:rsidRPr="00EF20F7" w:rsidRDefault="00AD072D" w:rsidP="00BD3AE7">
            <w:pPr>
              <w:spacing w:after="0"/>
              <w:jc w:val="center"/>
              <w:rPr>
                <w:rFonts w:ascii="Arial" w:hAnsi="Arial"/>
                <w:sz w:val="18"/>
              </w:rPr>
            </w:pPr>
            <w:r w:rsidRPr="00EF20F7">
              <w:rPr>
                <w:rFonts w:ascii="Arial" w:hAnsi="Arial"/>
                <w:sz w:val="18"/>
              </w:rPr>
              <w:t>Record</w:t>
            </w:r>
          </w:p>
          <w:p w14:paraId="4811A3FA" w14:textId="77777777" w:rsidR="00AD072D" w:rsidRPr="00EF20F7" w:rsidRDefault="00AD072D" w:rsidP="00BD3AE7">
            <w:pPr>
              <w:spacing w:after="0"/>
              <w:jc w:val="center"/>
              <w:rPr>
                <w:rFonts w:ascii="Arial" w:hAnsi="Arial"/>
                <w:sz w:val="18"/>
              </w:rPr>
            </w:pPr>
            <w:r w:rsidRPr="00EF20F7">
              <w:rPr>
                <w:rFonts w:ascii="Arial" w:hAnsi="Arial"/>
                <w:sz w:val="18"/>
              </w:rPr>
              <w:t>MRFC</w:t>
            </w:r>
          </w:p>
        </w:tc>
        <w:tc>
          <w:tcPr>
            <w:tcW w:w="0" w:type="auto"/>
          </w:tcPr>
          <w:p w14:paraId="67CC94D8"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2E77194E"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A12A253"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28A87DF2" w14:textId="77777777" w:rsidTr="00BD3AE7">
        <w:trPr>
          <w:cantSplit/>
          <w:jc w:val="center"/>
        </w:trPr>
        <w:tc>
          <w:tcPr>
            <w:tcW w:w="0" w:type="auto"/>
            <w:vMerge/>
          </w:tcPr>
          <w:p w14:paraId="59181F9D" w14:textId="77777777" w:rsidR="00AD072D" w:rsidRPr="00EF20F7" w:rsidRDefault="00AD072D" w:rsidP="00BD3AE7">
            <w:pPr>
              <w:spacing w:after="0"/>
              <w:jc w:val="center"/>
              <w:rPr>
                <w:rFonts w:ascii="Arial" w:hAnsi="Arial"/>
                <w:sz w:val="18"/>
              </w:rPr>
            </w:pPr>
          </w:p>
        </w:tc>
        <w:tc>
          <w:tcPr>
            <w:tcW w:w="0" w:type="auto"/>
            <w:vMerge/>
          </w:tcPr>
          <w:p w14:paraId="0D81A800" w14:textId="77777777" w:rsidR="00AD072D" w:rsidRPr="00EF20F7" w:rsidRDefault="00AD072D" w:rsidP="00BD3AE7">
            <w:pPr>
              <w:spacing w:after="0"/>
              <w:jc w:val="center"/>
              <w:rPr>
                <w:rFonts w:ascii="Arial" w:hAnsi="Arial"/>
                <w:sz w:val="18"/>
              </w:rPr>
            </w:pPr>
          </w:p>
        </w:tc>
        <w:tc>
          <w:tcPr>
            <w:tcW w:w="0" w:type="auto"/>
          </w:tcPr>
          <w:p w14:paraId="4216B2EF" w14:textId="77777777" w:rsidR="00AD072D" w:rsidRPr="00EF20F7" w:rsidRDefault="00AD072D" w:rsidP="00BD3AE7">
            <w:pPr>
              <w:spacing w:after="0"/>
              <w:jc w:val="center"/>
              <w:rPr>
                <w:rFonts w:ascii="Arial" w:hAnsi="Arial"/>
                <w:sz w:val="18"/>
              </w:rPr>
            </w:pPr>
            <w:r w:rsidRPr="00EF20F7">
              <w:rPr>
                <w:rFonts w:ascii="Arial" w:hAnsi="Arial"/>
                <w:sz w:val="18"/>
              </w:rPr>
              <w:t>Bearer Termination/Bearer Termination Request</w:t>
            </w:r>
          </w:p>
        </w:tc>
        <w:tc>
          <w:tcPr>
            <w:tcW w:w="0" w:type="auto"/>
          </w:tcPr>
          <w:p w14:paraId="7BDB57BB"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8C1AA21"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multimedia is recorded</w:t>
            </w:r>
            <w:r w:rsidRPr="00EF20F7">
              <w:rPr>
                <w:rFonts w:ascii="Arial" w:hAnsi="Arial"/>
                <w:sz w:val="18"/>
              </w:rPr>
              <w:t>.</w:t>
            </w:r>
          </w:p>
        </w:tc>
      </w:tr>
      <w:tr w:rsidR="00AD072D" w:rsidRPr="00EF20F7" w14:paraId="497CE113" w14:textId="77777777" w:rsidTr="00BD3AE7">
        <w:trPr>
          <w:cantSplit/>
          <w:jc w:val="center"/>
        </w:trPr>
        <w:tc>
          <w:tcPr>
            <w:tcW w:w="0" w:type="auto"/>
            <w:vMerge/>
          </w:tcPr>
          <w:p w14:paraId="62F46B1A" w14:textId="77777777" w:rsidR="00AD072D" w:rsidRPr="00EF20F7" w:rsidRDefault="00AD072D" w:rsidP="00BD3AE7">
            <w:pPr>
              <w:spacing w:after="0"/>
              <w:jc w:val="center"/>
              <w:rPr>
                <w:rFonts w:ascii="Arial" w:hAnsi="Arial"/>
                <w:sz w:val="18"/>
              </w:rPr>
            </w:pPr>
          </w:p>
        </w:tc>
        <w:tc>
          <w:tcPr>
            <w:tcW w:w="0" w:type="auto"/>
            <w:vMerge/>
          </w:tcPr>
          <w:p w14:paraId="55BDBB81" w14:textId="77777777" w:rsidR="00AD072D" w:rsidRPr="00EF20F7" w:rsidRDefault="00AD072D" w:rsidP="00BD3AE7">
            <w:pPr>
              <w:spacing w:after="0"/>
              <w:jc w:val="center"/>
              <w:rPr>
                <w:rFonts w:ascii="Arial" w:hAnsi="Arial"/>
                <w:sz w:val="18"/>
              </w:rPr>
            </w:pPr>
          </w:p>
        </w:tc>
        <w:tc>
          <w:tcPr>
            <w:tcW w:w="0" w:type="auto"/>
          </w:tcPr>
          <w:p w14:paraId="6ACF35C1" w14:textId="77777777" w:rsidR="00AD072D" w:rsidRPr="00EF20F7" w:rsidRDefault="00AD072D" w:rsidP="00BD3AE7">
            <w:pPr>
              <w:spacing w:after="0"/>
              <w:jc w:val="center"/>
              <w:rPr>
                <w:rFonts w:ascii="Arial" w:hAnsi="Arial"/>
                <w:sz w:val="18"/>
              </w:rPr>
            </w:pPr>
            <w:r w:rsidRPr="00EF20F7">
              <w:rPr>
                <w:rFonts w:ascii="Arial" w:hAnsi="Arial"/>
                <w:sz w:val="18"/>
                <w:lang w:eastAsia="zh-CN"/>
              </w:rPr>
              <w:t>Multimedia f</w:t>
            </w:r>
            <w:r w:rsidRPr="00EF20F7">
              <w:rPr>
                <w:rFonts w:ascii="Arial" w:hAnsi="Arial"/>
                <w:sz w:val="18"/>
              </w:rPr>
              <w:t xml:space="preserve">ile </w:t>
            </w:r>
            <w:r w:rsidRPr="00EF20F7">
              <w:rPr>
                <w:rFonts w:ascii="Arial" w:hAnsi="Arial"/>
                <w:sz w:val="18"/>
                <w:lang w:eastAsia="zh-CN"/>
              </w:rPr>
              <w:t>identifier</w:t>
            </w:r>
          </w:p>
        </w:tc>
        <w:tc>
          <w:tcPr>
            <w:tcW w:w="0" w:type="auto"/>
          </w:tcPr>
          <w:p w14:paraId="2A4E0A8D"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w:t>
            </w:r>
          </w:p>
        </w:tc>
        <w:tc>
          <w:tcPr>
            <w:tcW w:w="0" w:type="auto"/>
          </w:tcPr>
          <w:p w14:paraId="0EF78A2F" w14:textId="77777777" w:rsidR="00AD072D" w:rsidRPr="00EF20F7" w:rsidRDefault="00AD072D" w:rsidP="00BD3AE7">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record file identification or a request to the MRFP to create a file identifier.</w:t>
            </w:r>
          </w:p>
        </w:tc>
      </w:tr>
      <w:tr w:rsidR="00AD072D" w:rsidRPr="00EF20F7" w14:paraId="3249C719" w14:textId="77777777" w:rsidTr="00BD3AE7">
        <w:trPr>
          <w:cantSplit/>
          <w:jc w:val="center"/>
        </w:trPr>
        <w:tc>
          <w:tcPr>
            <w:tcW w:w="0" w:type="auto"/>
            <w:vMerge/>
          </w:tcPr>
          <w:p w14:paraId="56D371FD" w14:textId="77777777" w:rsidR="00AD072D" w:rsidRPr="00EF20F7" w:rsidRDefault="00AD072D" w:rsidP="00BD3AE7">
            <w:pPr>
              <w:spacing w:after="0"/>
              <w:jc w:val="center"/>
              <w:rPr>
                <w:rFonts w:ascii="Arial" w:hAnsi="Arial"/>
                <w:sz w:val="18"/>
              </w:rPr>
            </w:pPr>
          </w:p>
        </w:tc>
        <w:tc>
          <w:tcPr>
            <w:tcW w:w="0" w:type="auto"/>
            <w:vMerge/>
          </w:tcPr>
          <w:p w14:paraId="08C8D9D2" w14:textId="77777777" w:rsidR="00AD072D" w:rsidRPr="00EF20F7" w:rsidRDefault="00AD072D" w:rsidP="00BD3AE7">
            <w:pPr>
              <w:spacing w:after="0"/>
              <w:jc w:val="center"/>
              <w:rPr>
                <w:rFonts w:ascii="Arial" w:hAnsi="Arial"/>
                <w:sz w:val="18"/>
              </w:rPr>
            </w:pPr>
          </w:p>
        </w:tc>
        <w:tc>
          <w:tcPr>
            <w:tcW w:w="0" w:type="auto"/>
          </w:tcPr>
          <w:p w14:paraId="1C58F7C7"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1C264066"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O</w:t>
            </w:r>
          </w:p>
        </w:tc>
        <w:tc>
          <w:tcPr>
            <w:tcW w:w="0" w:type="auto"/>
          </w:tcPr>
          <w:p w14:paraId="028137E4" w14:textId="77777777" w:rsidR="00AD072D" w:rsidRPr="00EF20F7" w:rsidRDefault="00AD072D" w:rsidP="00BD3AE7">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record file format.</w:t>
            </w:r>
          </w:p>
        </w:tc>
      </w:tr>
      <w:tr w:rsidR="00AD072D" w:rsidRPr="00EF20F7" w14:paraId="414E81C3" w14:textId="77777777" w:rsidTr="00BD3AE7">
        <w:trPr>
          <w:cantSplit/>
          <w:jc w:val="center"/>
        </w:trPr>
        <w:tc>
          <w:tcPr>
            <w:tcW w:w="0" w:type="auto"/>
            <w:vMerge/>
          </w:tcPr>
          <w:p w14:paraId="5367D66F" w14:textId="77777777" w:rsidR="00AD072D" w:rsidRPr="00EF20F7" w:rsidRDefault="00AD072D" w:rsidP="00BD3AE7">
            <w:pPr>
              <w:spacing w:after="0"/>
              <w:jc w:val="center"/>
              <w:rPr>
                <w:rFonts w:ascii="Arial" w:hAnsi="Arial"/>
                <w:sz w:val="18"/>
              </w:rPr>
            </w:pPr>
          </w:p>
        </w:tc>
        <w:tc>
          <w:tcPr>
            <w:tcW w:w="0" w:type="auto"/>
            <w:vMerge/>
          </w:tcPr>
          <w:p w14:paraId="519A54B0" w14:textId="77777777" w:rsidR="00AD072D" w:rsidRPr="00EF20F7" w:rsidRDefault="00AD072D" w:rsidP="00BD3AE7">
            <w:pPr>
              <w:spacing w:after="0"/>
              <w:jc w:val="center"/>
              <w:rPr>
                <w:rFonts w:ascii="Arial" w:hAnsi="Arial"/>
                <w:sz w:val="18"/>
              </w:rPr>
            </w:pPr>
          </w:p>
        </w:tc>
        <w:tc>
          <w:tcPr>
            <w:tcW w:w="0" w:type="auto"/>
          </w:tcPr>
          <w:p w14:paraId="28AFC126" w14:textId="77777777" w:rsidR="00AD072D" w:rsidRPr="00EF20F7" w:rsidRDefault="00AD072D" w:rsidP="00BD3AE7">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7991A724" w14:textId="77777777" w:rsidR="00AD072D" w:rsidRPr="00EF20F7" w:rsidRDefault="00AD072D" w:rsidP="00BD3AE7">
            <w:pPr>
              <w:spacing w:after="0"/>
              <w:jc w:val="center"/>
              <w:rPr>
                <w:rFonts w:ascii="Arial" w:hAnsi="Arial"/>
                <w:sz w:val="18"/>
              </w:rPr>
            </w:pPr>
            <w:r w:rsidRPr="00EF20F7">
              <w:rPr>
                <w:rFonts w:ascii="Arial" w:hAnsi="Arial"/>
                <w:sz w:val="18"/>
                <w:lang w:eastAsia="zh-CN"/>
              </w:rPr>
              <w:t>O</w:t>
            </w:r>
          </w:p>
        </w:tc>
        <w:tc>
          <w:tcPr>
            <w:tcW w:w="0" w:type="auto"/>
          </w:tcPr>
          <w:p w14:paraId="63C61633" w14:textId="77777777" w:rsidR="00AD072D" w:rsidRPr="00EF20F7" w:rsidRDefault="00AD072D" w:rsidP="00BD3AE7">
            <w:pPr>
              <w:spacing w:after="0"/>
              <w:rPr>
                <w:rFonts w:ascii="Arial" w:hAnsi="Arial"/>
                <w:sz w:val="18"/>
              </w:rPr>
            </w:pPr>
            <w:r w:rsidRPr="00EF20F7">
              <w:rPr>
                <w:rFonts w:ascii="Arial" w:hAnsi="Arial"/>
                <w:sz w:val="18"/>
                <w:lang w:eastAsia="zh-CN"/>
              </w:rPr>
              <w:t>This information element indicates the maximum allowable length of the recording</w:t>
            </w:r>
          </w:p>
        </w:tc>
      </w:tr>
      <w:tr w:rsidR="00AD072D" w:rsidRPr="00EF20F7" w14:paraId="7781E8D2" w14:textId="77777777" w:rsidTr="00BD3AE7">
        <w:trPr>
          <w:cantSplit/>
          <w:jc w:val="center"/>
        </w:trPr>
        <w:tc>
          <w:tcPr>
            <w:tcW w:w="0" w:type="auto"/>
            <w:vMerge/>
          </w:tcPr>
          <w:p w14:paraId="7BD4EA81" w14:textId="77777777" w:rsidR="00AD072D" w:rsidRPr="00EF20F7" w:rsidRDefault="00AD072D" w:rsidP="00BD3AE7">
            <w:pPr>
              <w:spacing w:after="0"/>
              <w:jc w:val="center"/>
              <w:rPr>
                <w:rFonts w:ascii="Arial" w:hAnsi="Arial"/>
                <w:sz w:val="18"/>
              </w:rPr>
            </w:pPr>
          </w:p>
        </w:tc>
        <w:tc>
          <w:tcPr>
            <w:tcW w:w="0" w:type="auto"/>
            <w:vMerge/>
          </w:tcPr>
          <w:p w14:paraId="323560CF" w14:textId="77777777" w:rsidR="00AD072D" w:rsidRPr="00EF20F7" w:rsidRDefault="00AD072D" w:rsidP="00BD3AE7">
            <w:pPr>
              <w:spacing w:after="0"/>
              <w:jc w:val="center"/>
              <w:rPr>
                <w:rFonts w:ascii="Arial" w:hAnsi="Arial"/>
                <w:sz w:val="18"/>
              </w:rPr>
            </w:pPr>
          </w:p>
        </w:tc>
        <w:tc>
          <w:tcPr>
            <w:tcW w:w="0" w:type="auto"/>
          </w:tcPr>
          <w:p w14:paraId="44CFA81C" w14:textId="77777777" w:rsidR="00AD072D" w:rsidRPr="00EF20F7" w:rsidRDefault="00AD072D" w:rsidP="00BD3AE7">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multimedia  record</w:t>
            </w:r>
            <w:r w:rsidRPr="00EF20F7">
              <w:rPr>
                <w:rFonts w:ascii="Arial" w:hAnsi="Arial"/>
                <w:sz w:val="18"/>
              </w:rPr>
              <w:t xml:space="preserve"> Completed</w:t>
            </w:r>
          </w:p>
        </w:tc>
        <w:tc>
          <w:tcPr>
            <w:tcW w:w="0" w:type="auto"/>
          </w:tcPr>
          <w:p w14:paraId="6D711BE0" w14:textId="77777777" w:rsidR="00AD072D" w:rsidRPr="00EF20F7" w:rsidRDefault="00AD072D" w:rsidP="00BD3AE7">
            <w:pPr>
              <w:spacing w:after="0"/>
              <w:jc w:val="center"/>
              <w:rPr>
                <w:rFonts w:ascii="Arial" w:hAnsi="Arial"/>
                <w:sz w:val="18"/>
              </w:rPr>
            </w:pPr>
            <w:r w:rsidRPr="00EF20F7">
              <w:rPr>
                <w:rFonts w:ascii="Arial" w:hAnsi="Arial"/>
                <w:sz w:val="18"/>
                <w:lang w:eastAsia="zh-CN"/>
              </w:rPr>
              <w:t>O</w:t>
            </w:r>
          </w:p>
        </w:tc>
        <w:tc>
          <w:tcPr>
            <w:tcW w:w="0" w:type="auto"/>
          </w:tcPr>
          <w:p w14:paraId="27475B2F" w14:textId="77777777" w:rsidR="00AD072D" w:rsidRPr="00EF20F7" w:rsidRDefault="00AD072D" w:rsidP="00BD3AE7">
            <w:pPr>
              <w:spacing w:after="0"/>
              <w:rPr>
                <w:rFonts w:ascii="Arial" w:hAnsi="Arial"/>
                <w:sz w:val="18"/>
              </w:rPr>
            </w:pPr>
            <w:r w:rsidRPr="00EF20F7">
              <w:rPr>
                <w:rFonts w:ascii="Arial" w:hAnsi="Arial"/>
                <w:sz w:val="18"/>
              </w:rPr>
              <w:t>This information element requests a notification of a completed multimedia record.</w:t>
            </w:r>
          </w:p>
        </w:tc>
      </w:tr>
      <w:tr w:rsidR="00AD072D" w:rsidRPr="00EF20F7" w14:paraId="038691FB" w14:textId="77777777" w:rsidTr="00BD3AE7">
        <w:trPr>
          <w:cantSplit/>
          <w:jc w:val="center"/>
        </w:trPr>
        <w:tc>
          <w:tcPr>
            <w:tcW w:w="0" w:type="auto"/>
            <w:vMerge/>
          </w:tcPr>
          <w:p w14:paraId="4DCDBCD2" w14:textId="77777777" w:rsidR="00AD072D" w:rsidRPr="00EF20F7" w:rsidRDefault="00AD072D" w:rsidP="00BD3AE7">
            <w:pPr>
              <w:spacing w:after="0"/>
              <w:jc w:val="center"/>
              <w:rPr>
                <w:rFonts w:ascii="Arial" w:hAnsi="Arial"/>
                <w:sz w:val="18"/>
              </w:rPr>
            </w:pPr>
          </w:p>
        </w:tc>
        <w:tc>
          <w:tcPr>
            <w:tcW w:w="0" w:type="auto"/>
            <w:vMerge/>
          </w:tcPr>
          <w:p w14:paraId="68D199EE" w14:textId="77777777" w:rsidR="00AD072D" w:rsidRPr="00EF20F7" w:rsidRDefault="00AD072D" w:rsidP="00BD3AE7">
            <w:pPr>
              <w:spacing w:after="0"/>
              <w:jc w:val="center"/>
              <w:rPr>
                <w:rFonts w:ascii="Arial" w:hAnsi="Arial"/>
                <w:sz w:val="18"/>
              </w:rPr>
            </w:pPr>
          </w:p>
        </w:tc>
        <w:tc>
          <w:tcPr>
            <w:tcW w:w="0" w:type="auto"/>
          </w:tcPr>
          <w:p w14:paraId="4C0B30E7"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645FE7E8"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C</w:t>
            </w:r>
          </w:p>
        </w:tc>
        <w:tc>
          <w:tcPr>
            <w:tcW w:w="0" w:type="auto"/>
          </w:tcPr>
          <w:p w14:paraId="4E508EE4" w14:textId="77777777" w:rsidR="00AD072D" w:rsidRPr="00EF20F7" w:rsidRDefault="00AD072D" w:rsidP="00BD3AE7">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AD072D" w:rsidRPr="00EF20F7" w14:paraId="288D316C" w14:textId="77777777" w:rsidTr="00BD3AE7">
        <w:trPr>
          <w:cantSplit/>
          <w:jc w:val="center"/>
        </w:trPr>
        <w:tc>
          <w:tcPr>
            <w:tcW w:w="0" w:type="auto"/>
            <w:vMerge w:val="restart"/>
          </w:tcPr>
          <w:p w14:paraId="5C9AF2CB" w14:textId="77777777" w:rsidR="00AD072D" w:rsidRPr="00EF20F7" w:rsidRDefault="00AD072D" w:rsidP="00BD3AE7">
            <w:pPr>
              <w:spacing w:after="0"/>
              <w:jc w:val="center"/>
              <w:rPr>
                <w:rFonts w:ascii="Arial" w:hAnsi="Arial"/>
                <w:sz w:val="18"/>
              </w:rPr>
            </w:pPr>
            <w:r w:rsidRPr="00EF20F7">
              <w:rPr>
                <w:rFonts w:ascii="Arial" w:hAnsi="Arial"/>
                <w:sz w:val="18"/>
              </w:rPr>
              <w:t>Start</w:t>
            </w:r>
          </w:p>
          <w:p w14:paraId="3F6140D2" w14:textId="77777777" w:rsidR="00AD072D" w:rsidRPr="00EF20F7" w:rsidRDefault="00AD072D" w:rsidP="00BD3AE7">
            <w:pPr>
              <w:spacing w:after="0"/>
              <w:jc w:val="center"/>
              <w:rPr>
                <w:rFonts w:ascii="Arial" w:hAnsi="Arial"/>
                <w:sz w:val="18"/>
              </w:rPr>
            </w:pPr>
            <w:r w:rsidRPr="00EF20F7">
              <w:rPr>
                <w:rFonts w:ascii="Arial" w:hAnsi="Arial"/>
                <w:sz w:val="18"/>
              </w:rPr>
              <w:t>multimedia</w:t>
            </w:r>
          </w:p>
          <w:p w14:paraId="1100816C" w14:textId="77777777" w:rsidR="00AD072D" w:rsidRPr="00EF20F7" w:rsidRDefault="00AD072D" w:rsidP="00BD3AE7">
            <w:pPr>
              <w:spacing w:after="0"/>
              <w:jc w:val="center"/>
              <w:rPr>
                <w:rFonts w:ascii="Arial" w:hAnsi="Arial"/>
                <w:sz w:val="18"/>
              </w:rPr>
            </w:pPr>
            <w:r w:rsidRPr="00EF20F7">
              <w:rPr>
                <w:rFonts w:ascii="Arial" w:hAnsi="Arial"/>
                <w:sz w:val="18"/>
              </w:rPr>
              <w:t>record Ack</w:t>
            </w:r>
          </w:p>
        </w:tc>
        <w:tc>
          <w:tcPr>
            <w:tcW w:w="0" w:type="auto"/>
            <w:vMerge w:val="restart"/>
          </w:tcPr>
          <w:p w14:paraId="5B71CA80" w14:textId="77777777" w:rsidR="00AD072D" w:rsidRPr="00EF20F7" w:rsidRDefault="00AD072D" w:rsidP="00BD3AE7">
            <w:pPr>
              <w:spacing w:after="0"/>
              <w:jc w:val="center"/>
              <w:rPr>
                <w:rFonts w:ascii="Arial" w:hAnsi="Arial"/>
                <w:sz w:val="18"/>
              </w:rPr>
            </w:pPr>
            <w:r w:rsidRPr="00EF20F7">
              <w:rPr>
                <w:rFonts w:ascii="Arial" w:hAnsi="Arial"/>
                <w:sz w:val="18"/>
              </w:rPr>
              <w:t>MRFP</w:t>
            </w:r>
          </w:p>
        </w:tc>
        <w:tc>
          <w:tcPr>
            <w:tcW w:w="0" w:type="auto"/>
          </w:tcPr>
          <w:p w14:paraId="3772682B"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3B130107"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31B475A"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19586858" w14:textId="77777777" w:rsidTr="00BD3AE7">
        <w:trPr>
          <w:cantSplit/>
          <w:jc w:val="center"/>
        </w:trPr>
        <w:tc>
          <w:tcPr>
            <w:tcW w:w="0" w:type="auto"/>
            <w:vMerge/>
          </w:tcPr>
          <w:p w14:paraId="4BADBB06" w14:textId="77777777" w:rsidR="00AD072D" w:rsidRPr="00EF20F7" w:rsidRDefault="00AD072D" w:rsidP="00BD3AE7">
            <w:pPr>
              <w:ind w:left="420" w:hanging="420"/>
            </w:pPr>
          </w:p>
        </w:tc>
        <w:tc>
          <w:tcPr>
            <w:tcW w:w="0" w:type="auto"/>
            <w:vMerge/>
          </w:tcPr>
          <w:p w14:paraId="62ECB742" w14:textId="77777777" w:rsidR="00AD072D" w:rsidRPr="00EF20F7" w:rsidRDefault="00AD072D" w:rsidP="00BD3AE7">
            <w:pPr>
              <w:ind w:left="420" w:hanging="420"/>
            </w:pPr>
          </w:p>
        </w:tc>
        <w:tc>
          <w:tcPr>
            <w:tcW w:w="0" w:type="auto"/>
          </w:tcPr>
          <w:p w14:paraId="2E3F5644" w14:textId="77777777" w:rsidR="00AD072D" w:rsidRPr="00EF20F7" w:rsidRDefault="00AD072D" w:rsidP="00BD3AE7">
            <w:pPr>
              <w:spacing w:after="0"/>
              <w:jc w:val="center"/>
              <w:rPr>
                <w:rFonts w:ascii="Arial" w:hAnsi="Arial"/>
                <w:sz w:val="18"/>
              </w:rPr>
            </w:pPr>
            <w:r w:rsidRPr="00EF20F7">
              <w:rPr>
                <w:rFonts w:ascii="Arial" w:hAnsi="Arial"/>
                <w:sz w:val="18"/>
              </w:rPr>
              <w:t>Bearer</w:t>
            </w:r>
          </w:p>
          <w:p w14:paraId="4EDD28C6" w14:textId="77777777" w:rsidR="00AD072D" w:rsidRPr="00EF20F7" w:rsidRDefault="00AD072D" w:rsidP="00BD3AE7">
            <w:pPr>
              <w:spacing w:after="0"/>
              <w:jc w:val="center"/>
              <w:rPr>
                <w:rFonts w:ascii="Arial" w:hAnsi="Arial"/>
                <w:sz w:val="18"/>
              </w:rPr>
            </w:pPr>
            <w:r w:rsidRPr="00EF20F7">
              <w:rPr>
                <w:rFonts w:ascii="Arial" w:hAnsi="Arial"/>
                <w:sz w:val="18"/>
              </w:rPr>
              <w:t>Termination</w:t>
            </w:r>
          </w:p>
        </w:tc>
        <w:tc>
          <w:tcPr>
            <w:tcW w:w="0" w:type="auto"/>
          </w:tcPr>
          <w:p w14:paraId="15720501"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236BF5E"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r w:rsidR="00AD072D" w:rsidRPr="00EF20F7" w14:paraId="2F043F61" w14:textId="77777777" w:rsidTr="00BD3AE7">
        <w:trPr>
          <w:cantSplit/>
          <w:jc w:val="center"/>
        </w:trPr>
        <w:tc>
          <w:tcPr>
            <w:tcW w:w="0" w:type="auto"/>
            <w:vMerge/>
          </w:tcPr>
          <w:p w14:paraId="6FA7C0B9" w14:textId="77777777" w:rsidR="00AD072D" w:rsidRPr="00EF20F7" w:rsidRDefault="00AD072D" w:rsidP="00BD3AE7">
            <w:pPr>
              <w:ind w:left="420" w:hanging="420"/>
            </w:pPr>
          </w:p>
        </w:tc>
        <w:tc>
          <w:tcPr>
            <w:tcW w:w="0" w:type="auto"/>
            <w:vMerge/>
          </w:tcPr>
          <w:p w14:paraId="1199615C" w14:textId="77777777" w:rsidR="00AD072D" w:rsidRPr="00EF20F7" w:rsidRDefault="00AD072D" w:rsidP="00BD3AE7">
            <w:pPr>
              <w:ind w:left="420" w:hanging="420"/>
            </w:pPr>
          </w:p>
        </w:tc>
        <w:tc>
          <w:tcPr>
            <w:tcW w:w="0" w:type="auto"/>
          </w:tcPr>
          <w:p w14:paraId="4438CC7B" w14:textId="77777777" w:rsidR="00AD072D" w:rsidRPr="00EF20F7" w:rsidRDefault="00AD072D" w:rsidP="00BD3AE7">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52095E27"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4C6DE558" w14:textId="77777777" w:rsidR="00AD072D" w:rsidRPr="00EF20F7" w:rsidRDefault="00AD072D" w:rsidP="00BD3AE7">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p>
        </w:tc>
      </w:tr>
    </w:tbl>
    <w:p w14:paraId="510040FB" w14:textId="77777777" w:rsidR="00AD072D" w:rsidRPr="00EF20F7" w:rsidRDefault="00AD072D" w:rsidP="00AD072D">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11C9C7BC" w14:textId="77777777" w:rsidR="00AD072D" w:rsidRPr="00EF20F7" w:rsidRDefault="00AD072D" w:rsidP="00AD072D">
      <w:pPr>
        <w:pStyle w:val="Heading2"/>
        <w:rPr>
          <w:lang w:eastAsia="zh-CN"/>
        </w:rPr>
      </w:pPr>
      <w:bookmarkStart w:id="495" w:name="_Toc517465116"/>
      <w:bookmarkStart w:id="496" w:name="_Toc67396821"/>
      <w:r w:rsidRPr="00EF20F7">
        <w:rPr>
          <w:lang w:eastAsia="zh-CN"/>
        </w:rPr>
        <w:t>8.18</w:t>
      </w:r>
      <w:r w:rsidRPr="00EF20F7">
        <w:rPr>
          <w:lang w:eastAsia="zh-CN"/>
        </w:rPr>
        <w:tab/>
        <w:t>Stop multimedia record</w:t>
      </w:r>
      <w:bookmarkEnd w:id="495"/>
      <w:bookmarkEnd w:id="496"/>
    </w:p>
    <w:p w14:paraId="05003604" w14:textId="77777777" w:rsidR="00AD072D" w:rsidRPr="00EF20F7" w:rsidRDefault="00AD072D" w:rsidP="00AD072D">
      <w:pPr>
        <w:rPr>
          <w:lang w:eastAsia="zh-CN"/>
        </w:rPr>
      </w:pPr>
      <w:r w:rsidRPr="00EF20F7">
        <w:rPr>
          <w:lang w:eastAsia="zh-CN"/>
        </w:rPr>
        <w:t>This procedure is used to stop the multimedia record.</w:t>
      </w:r>
    </w:p>
    <w:p w14:paraId="7424EC33" w14:textId="77777777" w:rsidR="00AD072D" w:rsidRPr="00EF20F7" w:rsidRDefault="00AD072D" w:rsidP="00AD072D">
      <w:pPr>
        <w:pStyle w:val="TH"/>
      </w:pPr>
      <w:r w:rsidRPr="00EF20F7">
        <w:t xml:space="preserve">Table </w:t>
      </w:r>
      <w:r w:rsidRPr="00EF20F7">
        <w:rPr>
          <w:lang w:eastAsia="zh-CN"/>
        </w:rPr>
        <w:t>8.18.1</w:t>
      </w:r>
      <w:r w:rsidRPr="00EF20F7">
        <w:t>: Procedures between MRFC and MRFP: Stop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AD072D" w:rsidRPr="00EF20F7" w14:paraId="6AF9D35A" w14:textId="77777777" w:rsidTr="00BD3AE7">
        <w:trPr>
          <w:jc w:val="center"/>
        </w:trPr>
        <w:tc>
          <w:tcPr>
            <w:tcW w:w="0" w:type="auto"/>
          </w:tcPr>
          <w:p w14:paraId="47865BEF"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0" w:type="auto"/>
          </w:tcPr>
          <w:p w14:paraId="0881BFF6"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0" w:type="auto"/>
          </w:tcPr>
          <w:p w14:paraId="74ADF590"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50B2942A"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6DEAFD06"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39878977" w14:textId="77777777" w:rsidTr="00BD3AE7">
        <w:trPr>
          <w:cantSplit/>
          <w:jc w:val="center"/>
        </w:trPr>
        <w:tc>
          <w:tcPr>
            <w:tcW w:w="0" w:type="auto"/>
            <w:vMerge w:val="restart"/>
          </w:tcPr>
          <w:p w14:paraId="0D2E0D6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w:t>
            </w:r>
          </w:p>
          <w:p w14:paraId="3AC5A71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Multimedia</w:t>
            </w:r>
          </w:p>
          <w:p w14:paraId="4BA8532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Record</w:t>
            </w:r>
          </w:p>
          <w:p w14:paraId="138A0C28" w14:textId="77777777" w:rsidR="00AD072D" w:rsidRPr="00EF20F7" w:rsidRDefault="00AD072D" w:rsidP="00BD3AE7">
            <w:pPr>
              <w:keepNext/>
              <w:keepLines/>
              <w:spacing w:after="0"/>
              <w:jc w:val="center"/>
              <w:rPr>
                <w:rFonts w:ascii="Arial" w:hAnsi="Arial"/>
                <w:sz w:val="18"/>
              </w:rPr>
            </w:pPr>
          </w:p>
        </w:tc>
        <w:tc>
          <w:tcPr>
            <w:tcW w:w="0" w:type="auto"/>
            <w:vMerge w:val="restart"/>
          </w:tcPr>
          <w:p w14:paraId="320114F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MRFC</w:t>
            </w:r>
          </w:p>
        </w:tc>
        <w:tc>
          <w:tcPr>
            <w:tcW w:w="0" w:type="auto"/>
          </w:tcPr>
          <w:p w14:paraId="6E8E885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6D127E4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798334A5"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24160C07" w14:textId="77777777" w:rsidTr="00BD3AE7">
        <w:trPr>
          <w:cantSplit/>
          <w:jc w:val="center"/>
        </w:trPr>
        <w:tc>
          <w:tcPr>
            <w:tcW w:w="0" w:type="auto"/>
            <w:vMerge/>
          </w:tcPr>
          <w:p w14:paraId="1FB166E2" w14:textId="77777777" w:rsidR="00AD072D" w:rsidRPr="00EF20F7" w:rsidRDefault="00AD072D" w:rsidP="00BD3AE7">
            <w:pPr>
              <w:keepNext/>
              <w:keepLines/>
              <w:spacing w:after="0"/>
              <w:jc w:val="center"/>
              <w:rPr>
                <w:rFonts w:ascii="Arial" w:hAnsi="Arial"/>
                <w:sz w:val="18"/>
              </w:rPr>
            </w:pPr>
          </w:p>
        </w:tc>
        <w:tc>
          <w:tcPr>
            <w:tcW w:w="0" w:type="auto"/>
            <w:vMerge/>
          </w:tcPr>
          <w:p w14:paraId="73C4BEF8" w14:textId="77777777" w:rsidR="00AD072D" w:rsidRPr="00EF20F7" w:rsidRDefault="00AD072D" w:rsidP="00BD3AE7">
            <w:pPr>
              <w:keepNext/>
              <w:keepLines/>
              <w:spacing w:after="0"/>
              <w:jc w:val="center"/>
              <w:rPr>
                <w:rFonts w:ascii="Arial" w:hAnsi="Arial"/>
                <w:sz w:val="18"/>
              </w:rPr>
            </w:pPr>
          </w:p>
        </w:tc>
        <w:tc>
          <w:tcPr>
            <w:tcW w:w="0" w:type="auto"/>
          </w:tcPr>
          <w:p w14:paraId="5DDF2C4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55B16C5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12961E53"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existing bearer termination.</w:t>
            </w:r>
          </w:p>
        </w:tc>
      </w:tr>
      <w:tr w:rsidR="00AD072D" w:rsidRPr="00EF20F7" w14:paraId="4C561E1D" w14:textId="77777777" w:rsidTr="00BD3AE7">
        <w:trPr>
          <w:cantSplit/>
          <w:jc w:val="center"/>
        </w:trPr>
        <w:tc>
          <w:tcPr>
            <w:tcW w:w="0" w:type="auto"/>
            <w:vMerge/>
          </w:tcPr>
          <w:p w14:paraId="7CD83305" w14:textId="77777777" w:rsidR="00AD072D" w:rsidRPr="00EF20F7" w:rsidRDefault="00AD072D" w:rsidP="00BD3AE7">
            <w:pPr>
              <w:keepNext/>
              <w:keepLines/>
              <w:spacing w:after="0"/>
              <w:jc w:val="center"/>
              <w:rPr>
                <w:rFonts w:ascii="Arial" w:hAnsi="Arial"/>
                <w:sz w:val="18"/>
              </w:rPr>
            </w:pPr>
          </w:p>
        </w:tc>
        <w:tc>
          <w:tcPr>
            <w:tcW w:w="0" w:type="auto"/>
            <w:vMerge/>
          </w:tcPr>
          <w:p w14:paraId="0D2A35CA" w14:textId="77777777" w:rsidR="00AD072D" w:rsidRPr="00EF20F7" w:rsidRDefault="00AD072D" w:rsidP="00BD3AE7">
            <w:pPr>
              <w:keepNext/>
              <w:keepLines/>
              <w:spacing w:after="0"/>
              <w:jc w:val="center"/>
              <w:rPr>
                <w:rFonts w:ascii="Arial" w:hAnsi="Arial"/>
                <w:sz w:val="18"/>
              </w:rPr>
            </w:pPr>
          </w:p>
        </w:tc>
        <w:tc>
          <w:tcPr>
            <w:tcW w:w="0" w:type="auto"/>
          </w:tcPr>
          <w:p w14:paraId="275E3A4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 multimedia record</w:t>
            </w:r>
          </w:p>
        </w:tc>
        <w:tc>
          <w:tcPr>
            <w:tcW w:w="0" w:type="auto"/>
          </w:tcPr>
          <w:p w14:paraId="64EFBDD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5C51E1F3" w14:textId="77777777" w:rsidR="00AD072D" w:rsidRPr="00EF20F7" w:rsidRDefault="00AD072D" w:rsidP="00BD3AE7">
            <w:pPr>
              <w:keepNext/>
              <w:keepLines/>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multimedia record is stopped</w:t>
            </w:r>
            <w:r w:rsidRPr="00EF20F7">
              <w:rPr>
                <w:rFonts w:ascii="Arial" w:hAnsi="Arial"/>
                <w:sz w:val="18"/>
              </w:rPr>
              <w:t>.</w:t>
            </w:r>
          </w:p>
        </w:tc>
      </w:tr>
      <w:tr w:rsidR="00AD072D" w:rsidRPr="00EF20F7" w14:paraId="5AF02C0D" w14:textId="77777777" w:rsidTr="00BD3AE7">
        <w:trPr>
          <w:cantSplit/>
          <w:jc w:val="center"/>
        </w:trPr>
        <w:tc>
          <w:tcPr>
            <w:tcW w:w="0" w:type="auto"/>
            <w:vMerge w:val="restart"/>
          </w:tcPr>
          <w:p w14:paraId="1ECE1B8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w:t>
            </w:r>
          </w:p>
          <w:p w14:paraId="6402A71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Multimedia</w:t>
            </w:r>
          </w:p>
          <w:p w14:paraId="54D1EFA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14E3DDF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MRFP</w:t>
            </w:r>
          </w:p>
        </w:tc>
        <w:tc>
          <w:tcPr>
            <w:tcW w:w="0" w:type="auto"/>
          </w:tcPr>
          <w:p w14:paraId="04C82A9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0E15FFF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7D08F01B"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p>
        </w:tc>
      </w:tr>
      <w:tr w:rsidR="00AD072D" w:rsidRPr="00EF20F7" w14:paraId="7822F973" w14:textId="77777777" w:rsidTr="00BD3AE7">
        <w:trPr>
          <w:cantSplit/>
          <w:jc w:val="center"/>
        </w:trPr>
        <w:tc>
          <w:tcPr>
            <w:tcW w:w="0" w:type="auto"/>
            <w:vMerge/>
          </w:tcPr>
          <w:p w14:paraId="4AD6CC75" w14:textId="77777777" w:rsidR="00AD072D" w:rsidRPr="00EF20F7" w:rsidRDefault="00AD072D" w:rsidP="00BD3AE7">
            <w:pPr>
              <w:keepLines/>
              <w:ind w:left="1135" w:hanging="851"/>
            </w:pPr>
          </w:p>
        </w:tc>
        <w:tc>
          <w:tcPr>
            <w:tcW w:w="0" w:type="auto"/>
            <w:vMerge/>
          </w:tcPr>
          <w:p w14:paraId="2D6E8743" w14:textId="77777777" w:rsidR="00AD072D" w:rsidRPr="00EF20F7" w:rsidRDefault="00AD072D" w:rsidP="00BD3AE7">
            <w:pPr>
              <w:keepNext/>
              <w:keepLines/>
              <w:spacing w:after="0"/>
              <w:jc w:val="center"/>
              <w:rPr>
                <w:rFonts w:ascii="Arial" w:hAnsi="Arial"/>
                <w:sz w:val="18"/>
              </w:rPr>
            </w:pPr>
          </w:p>
        </w:tc>
        <w:tc>
          <w:tcPr>
            <w:tcW w:w="0" w:type="auto"/>
          </w:tcPr>
          <w:p w14:paraId="0447D84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533FF0F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570BBB72"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p>
        </w:tc>
      </w:tr>
    </w:tbl>
    <w:p w14:paraId="70C8A656" w14:textId="77777777" w:rsidR="00AD072D" w:rsidRPr="00EF20F7" w:rsidRDefault="00AD072D" w:rsidP="00AD072D">
      <w:pPr>
        <w:rPr>
          <w:lang w:eastAsia="zh-CN"/>
        </w:rPr>
      </w:pPr>
    </w:p>
    <w:p w14:paraId="5CA2314B" w14:textId="77777777" w:rsidR="00AD072D" w:rsidRPr="00EF20F7" w:rsidRDefault="00AD072D" w:rsidP="00AD072D">
      <w:pPr>
        <w:pStyle w:val="Heading2"/>
        <w:rPr>
          <w:lang w:eastAsia="zh-CN"/>
        </w:rPr>
      </w:pPr>
      <w:bookmarkStart w:id="497" w:name="_Toc517465117"/>
      <w:bookmarkStart w:id="498" w:name="_Toc67396822"/>
      <w:r w:rsidRPr="00EF20F7">
        <w:rPr>
          <w:lang w:eastAsia="zh-CN"/>
        </w:rPr>
        <w:t>8.19</w:t>
      </w:r>
      <w:r w:rsidRPr="00EF20F7">
        <w:rPr>
          <w:lang w:eastAsia="zh-CN"/>
        </w:rPr>
        <w:tab/>
        <w:t>Multimedia record completed</w:t>
      </w:r>
      <w:bookmarkEnd w:id="497"/>
      <w:bookmarkEnd w:id="498"/>
    </w:p>
    <w:p w14:paraId="5549F46B" w14:textId="77777777" w:rsidR="00AD072D" w:rsidRPr="00EF20F7" w:rsidRDefault="00AD072D" w:rsidP="00AD072D">
      <w:pPr>
        <w:rPr>
          <w:lang w:eastAsia="zh-CN"/>
        </w:rPr>
      </w:pPr>
      <w:r w:rsidRPr="00EF20F7">
        <w:rPr>
          <w:lang w:eastAsia="zh-CN"/>
        </w:rPr>
        <w:t>This procedure is used to report the multimedia record completed.</w:t>
      </w:r>
    </w:p>
    <w:p w14:paraId="11329579" w14:textId="77777777" w:rsidR="00AD072D" w:rsidRPr="00EF20F7" w:rsidRDefault="00AD072D" w:rsidP="00AD072D">
      <w:pPr>
        <w:pStyle w:val="TH"/>
      </w:pPr>
      <w:r w:rsidRPr="00EF20F7">
        <w:t xml:space="preserve">Table </w:t>
      </w:r>
      <w:r w:rsidRPr="00EF20F7">
        <w:rPr>
          <w:lang w:eastAsia="zh-CN"/>
        </w:rPr>
        <w:t>8.19.1</w:t>
      </w:r>
      <w:r w:rsidRPr="00EF20F7">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AD072D" w:rsidRPr="00EF20F7" w14:paraId="22BBEE73" w14:textId="77777777" w:rsidTr="00BD3AE7">
        <w:trPr>
          <w:jc w:val="center"/>
        </w:trPr>
        <w:tc>
          <w:tcPr>
            <w:tcW w:w="0" w:type="auto"/>
          </w:tcPr>
          <w:p w14:paraId="5C9D0C4F"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0" w:type="auto"/>
          </w:tcPr>
          <w:p w14:paraId="0FEE2C3C"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0" w:type="auto"/>
          </w:tcPr>
          <w:p w14:paraId="3F23C51A"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5A4D3EFA"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6075D010"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273BE8EE" w14:textId="77777777" w:rsidTr="00BD3AE7">
        <w:trPr>
          <w:cantSplit/>
          <w:jc w:val="center"/>
        </w:trPr>
        <w:tc>
          <w:tcPr>
            <w:tcW w:w="0" w:type="auto"/>
            <w:vMerge w:val="restart"/>
          </w:tcPr>
          <w:p w14:paraId="1EB7763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Report multimedia record completed</w:t>
            </w:r>
          </w:p>
        </w:tc>
        <w:tc>
          <w:tcPr>
            <w:tcW w:w="0" w:type="auto"/>
            <w:vMerge w:val="restart"/>
          </w:tcPr>
          <w:p w14:paraId="7F3DE30E" w14:textId="77777777" w:rsidR="00AD072D" w:rsidRPr="00EF20F7" w:rsidRDefault="00AD072D" w:rsidP="00BD3AE7">
            <w:pPr>
              <w:keepLines/>
              <w:ind w:left="1135" w:hanging="851"/>
              <w:rPr>
                <w:rFonts w:ascii="Arial" w:hAnsi="Arial"/>
                <w:sz w:val="18"/>
              </w:rPr>
            </w:pPr>
            <w:r w:rsidRPr="00EF20F7">
              <w:rPr>
                <w:rFonts w:ascii="Arial" w:hAnsi="Arial"/>
                <w:sz w:val="18"/>
              </w:rPr>
              <w:t>MRFP</w:t>
            </w:r>
          </w:p>
        </w:tc>
        <w:tc>
          <w:tcPr>
            <w:tcW w:w="0" w:type="auto"/>
          </w:tcPr>
          <w:p w14:paraId="043C853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20CECBC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386C2107"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7755683E" w14:textId="77777777" w:rsidTr="00BD3AE7">
        <w:trPr>
          <w:cantSplit/>
          <w:jc w:val="center"/>
        </w:trPr>
        <w:tc>
          <w:tcPr>
            <w:tcW w:w="0" w:type="auto"/>
            <w:vMerge/>
          </w:tcPr>
          <w:p w14:paraId="4063AEB4" w14:textId="77777777" w:rsidR="00AD072D" w:rsidRPr="00EF20F7" w:rsidRDefault="00AD072D" w:rsidP="00BD3AE7">
            <w:pPr>
              <w:keepNext/>
              <w:keepLines/>
              <w:spacing w:after="0"/>
              <w:jc w:val="center"/>
              <w:rPr>
                <w:rFonts w:ascii="Arial" w:hAnsi="Arial"/>
                <w:sz w:val="18"/>
              </w:rPr>
            </w:pPr>
          </w:p>
        </w:tc>
        <w:tc>
          <w:tcPr>
            <w:tcW w:w="0" w:type="auto"/>
            <w:vMerge/>
          </w:tcPr>
          <w:p w14:paraId="4B320ABA" w14:textId="77777777" w:rsidR="00AD072D" w:rsidRPr="00EF20F7" w:rsidRDefault="00AD072D" w:rsidP="00BD3AE7">
            <w:pPr>
              <w:keepLines/>
              <w:ind w:left="1135" w:hanging="851"/>
              <w:rPr>
                <w:rFonts w:ascii="Arial" w:hAnsi="Arial"/>
                <w:sz w:val="18"/>
              </w:rPr>
            </w:pPr>
          </w:p>
        </w:tc>
        <w:tc>
          <w:tcPr>
            <w:tcW w:w="0" w:type="auto"/>
          </w:tcPr>
          <w:p w14:paraId="59D26B8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7873A10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06F4C5D0"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existing bearer termination.</w:t>
            </w:r>
          </w:p>
        </w:tc>
      </w:tr>
      <w:tr w:rsidR="00AD072D" w:rsidRPr="00EF20F7" w14:paraId="7838B7E5" w14:textId="77777777" w:rsidTr="00BD3AE7">
        <w:trPr>
          <w:cantSplit/>
          <w:jc w:val="center"/>
        </w:trPr>
        <w:tc>
          <w:tcPr>
            <w:tcW w:w="0" w:type="auto"/>
            <w:vMerge/>
          </w:tcPr>
          <w:p w14:paraId="228D0EC2" w14:textId="77777777" w:rsidR="00AD072D" w:rsidRPr="00EF20F7" w:rsidRDefault="00AD072D" w:rsidP="00BD3AE7">
            <w:pPr>
              <w:keepNext/>
              <w:keepLines/>
              <w:spacing w:after="0"/>
              <w:jc w:val="center"/>
              <w:rPr>
                <w:rFonts w:ascii="Arial" w:hAnsi="Arial"/>
                <w:sz w:val="18"/>
              </w:rPr>
            </w:pPr>
          </w:p>
        </w:tc>
        <w:tc>
          <w:tcPr>
            <w:tcW w:w="0" w:type="auto"/>
            <w:vMerge/>
          </w:tcPr>
          <w:p w14:paraId="187BE240" w14:textId="77777777" w:rsidR="00AD072D" w:rsidRPr="00EF20F7" w:rsidRDefault="00AD072D" w:rsidP="00BD3AE7">
            <w:pPr>
              <w:keepNext/>
              <w:keepLines/>
              <w:spacing w:after="0"/>
              <w:jc w:val="center"/>
              <w:rPr>
                <w:rFonts w:ascii="Arial" w:hAnsi="Arial"/>
                <w:sz w:val="18"/>
              </w:rPr>
            </w:pPr>
          </w:p>
        </w:tc>
        <w:tc>
          <w:tcPr>
            <w:tcW w:w="0" w:type="auto"/>
          </w:tcPr>
          <w:p w14:paraId="63A36672"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Multimedia record</w:t>
            </w:r>
            <w:r w:rsidRPr="00EF20F7">
              <w:rPr>
                <w:rFonts w:ascii="Arial" w:hAnsi="Arial"/>
                <w:sz w:val="18"/>
              </w:rPr>
              <w:t xml:space="preserve"> Completed</w:t>
            </w:r>
          </w:p>
        </w:tc>
        <w:tc>
          <w:tcPr>
            <w:tcW w:w="0" w:type="auto"/>
          </w:tcPr>
          <w:p w14:paraId="0E9E224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63957865"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multimedia record</w:t>
            </w:r>
            <w:r w:rsidRPr="00EF20F7">
              <w:rPr>
                <w:rFonts w:ascii="Arial" w:hAnsi="Arial"/>
                <w:sz w:val="18"/>
              </w:rPr>
              <w:t xml:space="preserve"> completed.</w:t>
            </w:r>
          </w:p>
        </w:tc>
      </w:tr>
      <w:tr w:rsidR="00AD072D" w:rsidRPr="00EF20F7" w14:paraId="6834012B" w14:textId="77777777" w:rsidTr="00BD3AE7">
        <w:trPr>
          <w:cantSplit/>
          <w:jc w:val="center"/>
        </w:trPr>
        <w:tc>
          <w:tcPr>
            <w:tcW w:w="0" w:type="auto"/>
            <w:vMerge/>
          </w:tcPr>
          <w:p w14:paraId="32F3BA0A" w14:textId="77777777" w:rsidR="00AD072D" w:rsidRPr="00EF20F7" w:rsidRDefault="00AD072D" w:rsidP="00BD3AE7">
            <w:pPr>
              <w:keepNext/>
              <w:keepLines/>
              <w:spacing w:after="0"/>
              <w:jc w:val="center"/>
              <w:rPr>
                <w:rFonts w:ascii="Arial" w:hAnsi="Arial"/>
                <w:sz w:val="18"/>
              </w:rPr>
            </w:pPr>
          </w:p>
        </w:tc>
        <w:tc>
          <w:tcPr>
            <w:tcW w:w="0" w:type="auto"/>
            <w:vMerge/>
          </w:tcPr>
          <w:p w14:paraId="4B34D033" w14:textId="77777777" w:rsidR="00AD072D" w:rsidRPr="00EF20F7" w:rsidRDefault="00AD072D" w:rsidP="00BD3AE7">
            <w:pPr>
              <w:keepNext/>
              <w:keepLines/>
              <w:spacing w:after="0"/>
              <w:jc w:val="center"/>
              <w:rPr>
                <w:rFonts w:ascii="Arial" w:hAnsi="Arial"/>
                <w:sz w:val="18"/>
              </w:rPr>
            </w:pPr>
          </w:p>
        </w:tc>
        <w:tc>
          <w:tcPr>
            <w:tcW w:w="0" w:type="auto"/>
          </w:tcPr>
          <w:p w14:paraId="442401B4"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46233AD"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36655328"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multimedia record.</w:t>
            </w:r>
          </w:p>
        </w:tc>
      </w:tr>
      <w:tr w:rsidR="00AD072D" w:rsidRPr="00EF20F7" w14:paraId="02B12C3C" w14:textId="77777777" w:rsidTr="00BD3AE7">
        <w:trPr>
          <w:cantSplit/>
          <w:jc w:val="center"/>
        </w:trPr>
        <w:tc>
          <w:tcPr>
            <w:tcW w:w="0" w:type="auto"/>
            <w:vMerge w:val="restart"/>
          </w:tcPr>
          <w:p w14:paraId="2E1DAE1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Report multimedia record completed ACK</w:t>
            </w:r>
          </w:p>
        </w:tc>
        <w:tc>
          <w:tcPr>
            <w:tcW w:w="0" w:type="auto"/>
            <w:vMerge w:val="restart"/>
          </w:tcPr>
          <w:p w14:paraId="43AC1ED7" w14:textId="77777777" w:rsidR="00AD072D" w:rsidRPr="00EF20F7" w:rsidRDefault="00AD072D" w:rsidP="00BD3AE7">
            <w:pPr>
              <w:keepLines/>
              <w:ind w:left="1135" w:hanging="851"/>
              <w:rPr>
                <w:rFonts w:ascii="Arial" w:hAnsi="Arial"/>
                <w:sz w:val="18"/>
              </w:rPr>
            </w:pPr>
            <w:r w:rsidRPr="00EF20F7">
              <w:rPr>
                <w:rFonts w:ascii="Arial" w:hAnsi="Arial"/>
                <w:sz w:val="18"/>
              </w:rPr>
              <w:t>MRFC</w:t>
            </w:r>
          </w:p>
        </w:tc>
        <w:tc>
          <w:tcPr>
            <w:tcW w:w="0" w:type="auto"/>
          </w:tcPr>
          <w:p w14:paraId="3D27F55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40FB351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003169B6"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p>
        </w:tc>
      </w:tr>
      <w:tr w:rsidR="00AD072D" w:rsidRPr="00EF20F7" w14:paraId="0FC5808C" w14:textId="77777777" w:rsidTr="00BD3AE7">
        <w:trPr>
          <w:cantSplit/>
          <w:jc w:val="center"/>
        </w:trPr>
        <w:tc>
          <w:tcPr>
            <w:tcW w:w="0" w:type="auto"/>
            <w:vMerge/>
          </w:tcPr>
          <w:p w14:paraId="61FAA75A" w14:textId="77777777" w:rsidR="00AD072D" w:rsidRPr="00EF20F7" w:rsidRDefault="00AD072D" w:rsidP="00BD3AE7">
            <w:pPr>
              <w:keepLines/>
              <w:ind w:left="1135" w:hanging="851"/>
            </w:pPr>
          </w:p>
        </w:tc>
        <w:tc>
          <w:tcPr>
            <w:tcW w:w="0" w:type="auto"/>
            <w:vMerge/>
          </w:tcPr>
          <w:p w14:paraId="67F320B1" w14:textId="77777777" w:rsidR="00AD072D" w:rsidRPr="00EF20F7" w:rsidRDefault="00AD072D" w:rsidP="00BD3AE7">
            <w:pPr>
              <w:keepLines/>
              <w:ind w:left="1135" w:hanging="851"/>
            </w:pPr>
          </w:p>
        </w:tc>
        <w:tc>
          <w:tcPr>
            <w:tcW w:w="0" w:type="auto"/>
          </w:tcPr>
          <w:p w14:paraId="753A0DA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4F299F7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0AD7B19D"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p>
        </w:tc>
      </w:tr>
    </w:tbl>
    <w:p w14:paraId="26E12A4A" w14:textId="77777777" w:rsidR="00AD072D" w:rsidRPr="00EF20F7" w:rsidRDefault="00AD072D" w:rsidP="00AD072D">
      <w:pPr>
        <w:rPr>
          <w:lang w:eastAsia="zh-CN"/>
        </w:rPr>
      </w:pPr>
    </w:p>
    <w:p w14:paraId="272031E6" w14:textId="77777777" w:rsidR="00AD072D" w:rsidRPr="00EF20F7" w:rsidRDefault="00AD072D" w:rsidP="00AD072D">
      <w:pPr>
        <w:pStyle w:val="Heading2"/>
        <w:rPr>
          <w:lang w:eastAsia="zh-CN"/>
        </w:rPr>
      </w:pPr>
      <w:bookmarkStart w:id="499" w:name="_Toc517465118"/>
      <w:bookmarkStart w:id="500" w:name="_Toc67396823"/>
      <w:r w:rsidRPr="00EF20F7">
        <w:rPr>
          <w:lang w:eastAsia="zh-CN"/>
        </w:rPr>
        <w:lastRenderedPageBreak/>
        <w:t>8.20</w:t>
      </w:r>
      <w:r w:rsidRPr="00EF20F7">
        <w:rPr>
          <w:lang w:eastAsia="zh-CN"/>
        </w:rPr>
        <w:tab/>
        <w:t>Reserve and Configure IMS Resources</w:t>
      </w:r>
      <w:bookmarkEnd w:id="499"/>
      <w:bookmarkEnd w:id="500"/>
    </w:p>
    <w:p w14:paraId="1927164E" w14:textId="4F7C1994" w:rsidR="00AD072D" w:rsidRPr="00EF20F7" w:rsidRDefault="00AD072D" w:rsidP="00AD072D">
      <w:pPr>
        <w:keepNext/>
      </w:pPr>
      <w:r w:rsidRPr="00EF20F7">
        <w:t>This procedure is used to reserve multimedia-processing resources for an Mp interface connection;</w:t>
      </w:r>
      <w:r w:rsidRPr="00EF20F7" w:rsidDel="005C6649">
        <w:t xml:space="preserve"> </w:t>
      </w:r>
      <w:r w:rsidRPr="00EF20F7">
        <w:t xml:space="preserve">it is based on the procedure of the same name defined in 3GPP </w:t>
      </w:r>
      <w:r w:rsidR="001B11EB" w:rsidRPr="00EF20F7">
        <w:t>TS</w:t>
      </w:r>
      <w:r w:rsidR="001B11EB">
        <w:t> </w:t>
      </w:r>
      <w:r w:rsidR="001B11EB" w:rsidRPr="00EF20F7">
        <w:t>2</w:t>
      </w:r>
      <w:r w:rsidRPr="00EF20F7">
        <w:t>9.163</w:t>
      </w:r>
      <w:r w:rsidR="001B11EB">
        <w:t> </w:t>
      </w:r>
      <w:r w:rsidR="001B11EB" w:rsidRPr="00EF20F7">
        <w:t>[</w:t>
      </w:r>
      <w:r w:rsidRPr="00EF20F7">
        <w:rPr>
          <w:lang w:eastAsia="zh-CN"/>
        </w:rPr>
        <w:t>9</w:t>
      </w:r>
      <w:r w:rsidRPr="00EF20F7">
        <w:t>].</w:t>
      </w:r>
    </w:p>
    <w:p w14:paraId="0B8F6855" w14:textId="77777777" w:rsidR="00AD072D" w:rsidRPr="00EF20F7" w:rsidRDefault="00AD072D" w:rsidP="00AD072D">
      <w:pPr>
        <w:pStyle w:val="TH"/>
      </w:pPr>
      <w:r w:rsidRPr="00EF20F7">
        <w:t xml:space="preserve">Table </w:t>
      </w:r>
      <w:r w:rsidRPr="00EF20F7">
        <w:rPr>
          <w:lang w:eastAsia="zh-CN"/>
        </w:rPr>
        <w:t>8</w:t>
      </w:r>
      <w:r w:rsidRPr="00EF20F7">
        <w:t>.</w:t>
      </w:r>
      <w:r w:rsidRPr="00EF20F7">
        <w:rPr>
          <w:lang w:eastAsia="zh-CN"/>
        </w:rPr>
        <w:t>20.1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AD072D" w:rsidRPr="00EF20F7" w14:paraId="3169E2FF" w14:textId="77777777" w:rsidTr="00BD3AE7">
        <w:trPr>
          <w:jc w:val="center"/>
        </w:trPr>
        <w:tc>
          <w:tcPr>
            <w:tcW w:w="1466" w:type="dxa"/>
          </w:tcPr>
          <w:p w14:paraId="17A24EFC" w14:textId="77777777" w:rsidR="00AD072D" w:rsidRPr="00EF20F7" w:rsidRDefault="00AD072D" w:rsidP="00BD3AE7">
            <w:pPr>
              <w:keepNext/>
              <w:keepLines/>
              <w:jc w:val="center"/>
              <w:rPr>
                <w:rFonts w:ascii="Arial" w:hAnsi="Arial"/>
                <w:b/>
                <w:sz w:val="18"/>
              </w:rPr>
            </w:pPr>
            <w:r w:rsidRPr="00EF20F7">
              <w:rPr>
                <w:rFonts w:ascii="Arial" w:hAnsi="Arial"/>
                <w:b/>
                <w:sz w:val="18"/>
              </w:rPr>
              <w:t>Procedure</w:t>
            </w:r>
          </w:p>
        </w:tc>
        <w:tc>
          <w:tcPr>
            <w:tcW w:w="1251" w:type="dxa"/>
          </w:tcPr>
          <w:p w14:paraId="48BCE5AC" w14:textId="77777777" w:rsidR="00AD072D" w:rsidRPr="00EF20F7" w:rsidRDefault="00AD072D" w:rsidP="00BD3AE7">
            <w:pPr>
              <w:keepNext/>
              <w:keepLines/>
              <w:jc w:val="center"/>
              <w:rPr>
                <w:rFonts w:ascii="Arial" w:hAnsi="Arial"/>
                <w:b/>
                <w:sz w:val="18"/>
              </w:rPr>
            </w:pPr>
            <w:r w:rsidRPr="00EF20F7">
              <w:rPr>
                <w:rFonts w:ascii="Arial" w:hAnsi="Arial"/>
                <w:b/>
                <w:sz w:val="18"/>
              </w:rPr>
              <w:t>Initiated</w:t>
            </w:r>
          </w:p>
        </w:tc>
        <w:tc>
          <w:tcPr>
            <w:tcW w:w="1980" w:type="dxa"/>
          </w:tcPr>
          <w:p w14:paraId="11C3E64E"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name</w:t>
            </w:r>
          </w:p>
        </w:tc>
        <w:tc>
          <w:tcPr>
            <w:tcW w:w="1260" w:type="dxa"/>
          </w:tcPr>
          <w:p w14:paraId="23670A9D"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required</w:t>
            </w:r>
          </w:p>
        </w:tc>
        <w:tc>
          <w:tcPr>
            <w:tcW w:w="3780" w:type="dxa"/>
          </w:tcPr>
          <w:p w14:paraId="430EFF6D"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description</w:t>
            </w:r>
          </w:p>
        </w:tc>
      </w:tr>
      <w:tr w:rsidR="00AD072D" w:rsidRPr="00EF20F7" w14:paraId="4F3D7751" w14:textId="77777777" w:rsidTr="00BD3AE7">
        <w:trPr>
          <w:cantSplit/>
          <w:jc w:val="center"/>
        </w:trPr>
        <w:tc>
          <w:tcPr>
            <w:tcW w:w="1466" w:type="dxa"/>
            <w:vMerge w:val="restart"/>
          </w:tcPr>
          <w:p w14:paraId="463627C7" w14:textId="77777777" w:rsidR="00AD072D" w:rsidRPr="00EF20F7" w:rsidRDefault="00AD072D" w:rsidP="00BD3AE7">
            <w:pPr>
              <w:keepNext/>
              <w:keepLines/>
              <w:jc w:val="center"/>
              <w:rPr>
                <w:rFonts w:ascii="Arial" w:hAnsi="Arial"/>
                <w:sz w:val="18"/>
              </w:rPr>
            </w:pPr>
            <w:r w:rsidRPr="00EF20F7">
              <w:rPr>
                <w:rFonts w:ascii="Arial" w:hAnsi="Arial"/>
                <w:sz w:val="18"/>
              </w:rPr>
              <w:t>Reserve and Configure IMS Resources</w:t>
            </w:r>
          </w:p>
        </w:tc>
        <w:tc>
          <w:tcPr>
            <w:tcW w:w="1251" w:type="dxa"/>
            <w:vMerge w:val="restart"/>
          </w:tcPr>
          <w:p w14:paraId="26A0E0A6" w14:textId="77777777" w:rsidR="00AD072D" w:rsidRPr="00EF20F7" w:rsidRDefault="00AD072D" w:rsidP="00BD3AE7">
            <w:pPr>
              <w:keepNext/>
              <w:keepLines/>
              <w:jc w:val="center"/>
              <w:rPr>
                <w:rFonts w:ascii="Arial" w:hAnsi="Arial"/>
                <w:sz w:val="18"/>
              </w:rPr>
            </w:pPr>
            <w:r w:rsidRPr="00EF20F7">
              <w:rPr>
                <w:rFonts w:ascii="Arial" w:hAnsi="Arial"/>
                <w:sz w:val="18"/>
              </w:rPr>
              <w:t>MRFC</w:t>
            </w:r>
          </w:p>
        </w:tc>
        <w:tc>
          <w:tcPr>
            <w:tcW w:w="1980" w:type="dxa"/>
          </w:tcPr>
          <w:p w14:paraId="04D7149A" w14:textId="77777777" w:rsidR="00AD072D" w:rsidRPr="00EF20F7" w:rsidRDefault="00AD072D" w:rsidP="00BD3AE7">
            <w:pPr>
              <w:keepNext/>
              <w:keepLines/>
              <w:jc w:val="center"/>
              <w:rPr>
                <w:rFonts w:ascii="Arial" w:hAnsi="Arial"/>
                <w:sz w:val="18"/>
              </w:rPr>
            </w:pPr>
            <w:r w:rsidRPr="00EF20F7">
              <w:rPr>
                <w:rFonts w:ascii="Arial" w:hAnsi="Arial"/>
                <w:sz w:val="18"/>
              </w:rPr>
              <w:t>Context/Context Request</w:t>
            </w:r>
          </w:p>
        </w:tc>
        <w:tc>
          <w:tcPr>
            <w:tcW w:w="1260" w:type="dxa"/>
          </w:tcPr>
          <w:p w14:paraId="4A3E18AF"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4B45C904"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existing context or requests a new context for the bearer termination.</w:t>
            </w:r>
          </w:p>
        </w:tc>
      </w:tr>
      <w:tr w:rsidR="00AD072D" w:rsidRPr="00EF20F7" w14:paraId="5D79F5A3" w14:textId="77777777" w:rsidTr="00BD3AE7">
        <w:trPr>
          <w:cantSplit/>
          <w:jc w:val="center"/>
        </w:trPr>
        <w:tc>
          <w:tcPr>
            <w:tcW w:w="1466" w:type="dxa"/>
            <w:vMerge/>
          </w:tcPr>
          <w:p w14:paraId="0417489A" w14:textId="77777777" w:rsidR="00AD072D" w:rsidRPr="00EF20F7" w:rsidRDefault="00AD072D" w:rsidP="00BD3AE7">
            <w:pPr>
              <w:keepNext/>
              <w:keepLines/>
              <w:jc w:val="center"/>
              <w:rPr>
                <w:rFonts w:ascii="Arial" w:hAnsi="Arial"/>
                <w:sz w:val="18"/>
              </w:rPr>
            </w:pPr>
          </w:p>
        </w:tc>
        <w:tc>
          <w:tcPr>
            <w:tcW w:w="1251" w:type="dxa"/>
            <w:vMerge/>
          </w:tcPr>
          <w:p w14:paraId="0C48FE2F" w14:textId="77777777" w:rsidR="00AD072D" w:rsidRPr="00EF20F7" w:rsidRDefault="00AD072D" w:rsidP="00BD3AE7">
            <w:pPr>
              <w:keepNext/>
              <w:keepLines/>
              <w:jc w:val="center"/>
              <w:rPr>
                <w:rFonts w:ascii="Arial" w:hAnsi="Arial"/>
                <w:sz w:val="18"/>
              </w:rPr>
            </w:pPr>
          </w:p>
        </w:tc>
        <w:tc>
          <w:tcPr>
            <w:tcW w:w="1980" w:type="dxa"/>
          </w:tcPr>
          <w:p w14:paraId="674C1A6D" w14:textId="77777777" w:rsidR="00AD072D" w:rsidRPr="00EF20F7" w:rsidRDefault="00AD072D" w:rsidP="00BD3AE7">
            <w:pPr>
              <w:pStyle w:val="TAC"/>
            </w:pPr>
            <w:r w:rsidRPr="00EF20F7">
              <w:t>Priority information</w:t>
            </w:r>
          </w:p>
        </w:tc>
        <w:tc>
          <w:tcPr>
            <w:tcW w:w="1260" w:type="dxa"/>
          </w:tcPr>
          <w:p w14:paraId="6D9EC121"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7E6400A7"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the MRFP to apply priority treatment for the terminations and bearer connections in the specified context.</w:t>
            </w:r>
          </w:p>
        </w:tc>
      </w:tr>
      <w:tr w:rsidR="00AD072D" w:rsidRPr="00EF20F7" w14:paraId="6BEF8367" w14:textId="77777777" w:rsidTr="00BD3AE7">
        <w:trPr>
          <w:cantSplit/>
          <w:jc w:val="center"/>
        </w:trPr>
        <w:tc>
          <w:tcPr>
            <w:tcW w:w="1466" w:type="dxa"/>
            <w:vMerge/>
          </w:tcPr>
          <w:p w14:paraId="2AD14881" w14:textId="77777777" w:rsidR="00AD072D" w:rsidRPr="00EF20F7" w:rsidRDefault="00AD072D" w:rsidP="00BD3AE7">
            <w:pPr>
              <w:keepNext/>
              <w:keepLines/>
              <w:jc w:val="center"/>
              <w:rPr>
                <w:rFonts w:ascii="Arial" w:hAnsi="Arial"/>
                <w:sz w:val="18"/>
              </w:rPr>
            </w:pPr>
          </w:p>
        </w:tc>
        <w:tc>
          <w:tcPr>
            <w:tcW w:w="1251" w:type="dxa"/>
            <w:vMerge/>
          </w:tcPr>
          <w:p w14:paraId="39D751FC" w14:textId="77777777" w:rsidR="00AD072D" w:rsidRPr="00EF20F7" w:rsidRDefault="00AD072D" w:rsidP="00BD3AE7">
            <w:pPr>
              <w:keepNext/>
              <w:keepLines/>
              <w:jc w:val="center"/>
              <w:rPr>
                <w:rFonts w:ascii="Arial" w:hAnsi="Arial"/>
                <w:sz w:val="18"/>
              </w:rPr>
            </w:pPr>
          </w:p>
        </w:tc>
        <w:tc>
          <w:tcPr>
            <w:tcW w:w="1980" w:type="dxa"/>
          </w:tcPr>
          <w:p w14:paraId="1470F137" w14:textId="77777777" w:rsidR="00AD072D" w:rsidRPr="00EF20F7" w:rsidRDefault="00AD072D" w:rsidP="00BD3AE7">
            <w:pPr>
              <w:keepNext/>
              <w:keepLines/>
              <w:jc w:val="center"/>
              <w:rPr>
                <w:rFonts w:ascii="Arial" w:hAnsi="Arial"/>
                <w:sz w:val="18"/>
              </w:rPr>
            </w:pPr>
            <w:r w:rsidRPr="00EF20F7">
              <w:rPr>
                <w:rFonts w:ascii="Arial" w:hAnsi="Arial"/>
                <w:sz w:val="18"/>
              </w:rPr>
              <w:t>IMSTermination Request</w:t>
            </w:r>
          </w:p>
        </w:tc>
        <w:tc>
          <w:tcPr>
            <w:tcW w:w="1260" w:type="dxa"/>
          </w:tcPr>
          <w:p w14:paraId="4BE27517"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49B2D057"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existing bearer termination or requests a new IMS termination for the bearer to be established.</w:t>
            </w:r>
          </w:p>
        </w:tc>
      </w:tr>
      <w:tr w:rsidR="00AD072D" w:rsidRPr="00EF20F7" w14:paraId="573E97B0" w14:textId="77777777" w:rsidTr="00BD3AE7">
        <w:trPr>
          <w:cantSplit/>
          <w:jc w:val="center"/>
        </w:trPr>
        <w:tc>
          <w:tcPr>
            <w:tcW w:w="1466" w:type="dxa"/>
            <w:vMerge/>
          </w:tcPr>
          <w:p w14:paraId="5E90F28A" w14:textId="77777777" w:rsidR="00AD072D" w:rsidRPr="00EF20F7" w:rsidRDefault="00AD072D" w:rsidP="00BD3AE7">
            <w:pPr>
              <w:keepNext/>
              <w:keepLines/>
              <w:jc w:val="center"/>
              <w:rPr>
                <w:rFonts w:ascii="Arial" w:hAnsi="Arial"/>
                <w:sz w:val="18"/>
                <w:lang w:eastAsia="zh-CN"/>
              </w:rPr>
            </w:pPr>
          </w:p>
        </w:tc>
        <w:tc>
          <w:tcPr>
            <w:tcW w:w="1251" w:type="dxa"/>
            <w:vMerge/>
          </w:tcPr>
          <w:p w14:paraId="79B5762A" w14:textId="77777777" w:rsidR="00AD072D" w:rsidRPr="00EF20F7" w:rsidRDefault="00AD072D" w:rsidP="00BD3AE7">
            <w:pPr>
              <w:keepNext/>
              <w:keepLines/>
              <w:jc w:val="center"/>
              <w:rPr>
                <w:rFonts w:ascii="Arial" w:hAnsi="Arial"/>
                <w:sz w:val="18"/>
                <w:lang w:eastAsia="zh-CN"/>
              </w:rPr>
            </w:pPr>
          </w:p>
        </w:tc>
        <w:tc>
          <w:tcPr>
            <w:tcW w:w="1980" w:type="dxa"/>
          </w:tcPr>
          <w:p w14:paraId="418327E3" w14:textId="77777777" w:rsidR="00AD072D" w:rsidRPr="00EF20F7" w:rsidRDefault="00AD072D" w:rsidP="00BD3AE7">
            <w:pPr>
              <w:keepNext/>
              <w:keepLines/>
              <w:jc w:val="center"/>
              <w:rPr>
                <w:rFonts w:ascii="Arial" w:hAnsi="Arial"/>
                <w:sz w:val="18"/>
              </w:rPr>
            </w:pPr>
            <w:r w:rsidRPr="00EF20F7">
              <w:rPr>
                <w:rFonts w:ascii="Arial" w:hAnsi="Arial"/>
                <w:sz w:val="18"/>
              </w:rPr>
              <w:t>Local IMS Resources</w:t>
            </w:r>
          </w:p>
        </w:tc>
        <w:tc>
          <w:tcPr>
            <w:tcW w:w="1260" w:type="dxa"/>
          </w:tcPr>
          <w:p w14:paraId="5F9E0867"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4CB5488F"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61AD7A6D"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14:paraId="445B9A0F" w14:textId="77777777" w:rsidTr="00BD3AE7">
        <w:trPr>
          <w:cantSplit/>
          <w:jc w:val="center"/>
        </w:trPr>
        <w:tc>
          <w:tcPr>
            <w:tcW w:w="1466" w:type="dxa"/>
            <w:vMerge/>
          </w:tcPr>
          <w:p w14:paraId="174E30F4" w14:textId="77777777" w:rsidR="00AD072D" w:rsidRPr="00EF20F7" w:rsidRDefault="00AD072D" w:rsidP="00BD3AE7">
            <w:pPr>
              <w:keepNext/>
              <w:keepLines/>
              <w:jc w:val="center"/>
              <w:rPr>
                <w:rFonts w:ascii="Arial" w:hAnsi="Arial"/>
                <w:sz w:val="18"/>
                <w:lang w:eastAsia="zh-CN"/>
              </w:rPr>
            </w:pPr>
          </w:p>
        </w:tc>
        <w:tc>
          <w:tcPr>
            <w:tcW w:w="1251" w:type="dxa"/>
            <w:vMerge/>
          </w:tcPr>
          <w:p w14:paraId="2DB8B757" w14:textId="77777777" w:rsidR="00AD072D" w:rsidRPr="00EF20F7" w:rsidRDefault="00AD072D" w:rsidP="00BD3AE7">
            <w:pPr>
              <w:keepNext/>
              <w:keepLines/>
              <w:jc w:val="center"/>
              <w:rPr>
                <w:rFonts w:ascii="Arial" w:hAnsi="Arial"/>
                <w:sz w:val="18"/>
                <w:lang w:eastAsia="zh-CN"/>
              </w:rPr>
            </w:pPr>
          </w:p>
        </w:tc>
        <w:tc>
          <w:tcPr>
            <w:tcW w:w="1980" w:type="dxa"/>
          </w:tcPr>
          <w:p w14:paraId="225E4F03" w14:textId="77777777" w:rsidR="00AD072D" w:rsidRPr="00EF20F7" w:rsidRDefault="00AD072D" w:rsidP="00BD3AE7">
            <w:pPr>
              <w:keepNext/>
              <w:keepLines/>
              <w:jc w:val="center"/>
              <w:rPr>
                <w:rFonts w:ascii="Arial" w:hAnsi="Arial"/>
                <w:sz w:val="18"/>
              </w:rPr>
            </w:pPr>
            <w:r w:rsidRPr="00EF20F7">
              <w:rPr>
                <w:rFonts w:ascii="Arial" w:hAnsi="Arial"/>
                <w:sz w:val="18"/>
              </w:rPr>
              <w:t>ReserveValue</w:t>
            </w:r>
          </w:p>
        </w:tc>
        <w:tc>
          <w:tcPr>
            <w:tcW w:w="1260" w:type="dxa"/>
          </w:tcPr>
          <w:p w14:paraId="1709E7BB"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720BA8E7"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if multiple local IMS resources are to be reserved</w:t>
            </w:r>
          </w:p>
        </w:tc>
      </w:tr>
      <w:tr w:rsidR="00AD072D" w:rsidRPr="00EF20F7" w14:paraId="05861EA4" w14:textId="77777777" w:rsidTr="00BD3AE7">
        <w:trPr>
          <w:cantSplit/>
          <w:jc w:val="center"/>
        </w:trPr>
        <w:tc>
          <w:tcPr>
            <w:tcW w:w="1466" w:type="dxa"/>
            <w:vMerge/>
          </w:tcPr>
          <w:p w14:paraId="0931F9E9" w14:textId="77777777" w:rsidR="00AD072D" w:rsidRPr="00EF20F7" w:rsidRDefault="00AD072D" w:rsidP="00BD3AE7">
            <w:pPr>
              <w:keepNext/>
              <w:keepLines/>
              <w:jc w:val="center"/>
              <w:rPr>
                <w:rFonts w:ascii="Arial" w:hAnsi="Arial"/>
                <w:sz w:val="18"/>
                <w:lang w:eastAsia="zh-CN"/>
              </w:rPr>
            </w:pPr>
          </w:p>
        </w:tc>
        <w:tc>
          <w:tcPr>
            <w:tcW w:w="1251" w:type="dxa"/>
            <w:vMerge/>
          </w:tcPr>
          <w:p w14:paraId="5D4D058F" w14:textId="77777777" w:rsidR="00AD072D" w:rsidRPr="00EF20F7" w:rsidRDefault="00AD072D" w:rsidP="00BD3AE7">
            <w:pPr>
              <w:keepNext/>
              <w:keepLines/>
              <w:jc w:val="center"/>
              <w:rPr>
                <w:rFonts w:ascii="Arial" w:hAnsi="Arial"/>
                <w:sz w:val="18"/>
                <w:lang w:eastAsia="zh-CN"/>
              </w:rPr>
            </w:pPr>
          </w:p>
        </w:tc>
        <w:tc>
          <w:tcPr>
            <w:tcW w:w="1980" w:type="dxa"/>
          </w:tcPr>
          <w:p w14:paraId="6EDB1557" w14:textId="77777777" w:rsidR="00AD072D" w:rsidRPr="00EF20F7" w:rsidRDefault="00AD072D" w:rsidP="00BD3AE7">
            <w:pPr>
              <w:keepNext/>
              <w:keepLines/>
              <w:jc w:val="center"/>
              <w:rPr>
                <w:rFonts w:ascii="Arial" w:hAnsi="Arial"/>
                <w:sz w:val="18"/>
              </w:rPr>
            </w:pPr>
            <w:r w:rsidRPr="00EF20F7">
              <w:rPr>
                <w:rFonts w:ascii="Arial" w:hAnsi="Arial"/>
                <w:sz w:val="18"/>
              </w:rPr>
              <w:t>Remote IMS Resources</w:t>
            </w:r>
          </w:p>
        </w:tc>
        <w:tc>
          <w:tcPr>
            <w:tcW w:w="1260" w:type="dxa"/>
          </w:tcPr>
          <w:p w14:paraId="65CE9500"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41371E81"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resource(s) (i.e. codecs) for which the MRFP shall send data.</w:t>
            </w:r>
          </w:p>
          <w:p w14:paraId="7A9A1E37"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14:paraId="1A286A1C" w14:textId="77777777" w:rsidTr="00BD3AE7">
        <w:trPr>
          <w:cantSplit/>
          <w:jc w:val="center"/>
        </w:trPr>
        <w:tc>
          <w:tcPr>
            <w:tcW w:w="1466" w:type="dxa"/>
            <w:vMerge/>
          </w:tcPr>
          <w:p w14:paraId="05523A65" w14:textId="77777777" w:rsidR="00AD072D" w:rsidRPr="00EF20F7" w:rsidRDefault="00AD072D" w:rsidP="00BD3AE7">
            <w:pPr>
              <w:keepNext/>
              <w:keepLines/>
              <w:jc w:val="center"/>
              <w:rPr>
                <w:rFonts w:ascii="Arial" w:hAnsi="Arial"/>
                <w:sz w:val="18"/>
                <w:lang w:eastAsia="zh-CN"/>
              </w:rPr>
            </w:pPr>
          </w:p>
        </w:tc>
        <w:tc>
          <w:tcPr>
            <w:tcW w:w="1251" w:type="dxa"/>
            <w:vMerge/>
          </w:tcPr>
          <w:p w14:paraId="3E96ECBD" w14:textId="77777777" w:rsidR="00AD072D" w:rsidRPr="00EF20F7" w:rsidRDefault="00AD072D" w:rsidP="00BD3AE7">
            <w:pPr>
              <w:keepNext/>
              <w:keepLines/>
              <w:jc w:val="center"/>
              <w:rPr>
                <w:rFonts w:ascii="Arial" w:hAnsi="Arial"/>
                <w:sz w:val="18"/>
                <w:lang w:eastAsia="zh-CN"/>
              </w:rPr>
            </w:pPr>
          </w:p>
        </w:tc>
        <w:tc>
          <w:tcPr>
            <w:tcW w:w="1980" w:type="dxa"/>
          </w:tcPr>
          <w:p w14:paraId="3F04E368" w14:textId="77777777" w:rsidR="00AD072D" w:rsidRPr="00EF20F7" w:rsidRDefault="00AD072D" w:rsidP="00BD3AE7">
            <w:pPr>
              <w:keepNext/>
              <w:keepLines/>
              <w:jc w:val="center"/>
              <w:rPr>
                <w:rFonts w:ascii="Arial" w:hAnsi="Arial"/>
                <w:sz w:val="18"/>
              </w:rPr>
            </w:pPr>
            <w:r w:rsidRPr="00EF20F7">
              <w:rPr>
                <w:rFonts w:ascii="Arial" w:hAnsi="Arial"/>
                <w:sz w:val="18"/>
              </w:rPr>
              <w:t>Local Connection Address Request</w:t>
            </w:r>
          </w:p>
        </w:tc>
        <w:tc>
          <w:tcPr>
            <w:tcW w:w="1260" w:type="dxa"/>
          </w:tcPr>
          <w:p w14:paraId="3994D0F7"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1D2178D0" w14:textId="77777777" w:rsidR="00AD072D" w:rsidRPr="00EF20F7" w:rsidRDefault="00AD072D" w:rsidP="00BD3AE7">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28247850"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14:paraId="280F5447" w14:textId="77777777" w:rsidTr="00BD3AE7">
        <w:trPr>
          <w:cantSplit/>
          <w:jc w:val="center"/>
        </w:trPr>
        <w:tc>
          <w:tcPr>
            <w:tcW w:w="1466" w:type="dxa"/>
            <w:vMerge/>
          </w:tcPr>
          <w:p w14:paraId="1B7B6DDF" w14:textId="77777777" w:rsidR="00AD072D" w:rsidRPr="00EF20F7" w:rsidRDefault="00AD072D" w:rsidP="00BD3AE7">
            <w:pPr>
              <w:keepNext/>
              <w:keepLines/>
              <w:jc w:val="center"/>
              <w:rPr>
                <w:rFonts w:ascii="Arial" w:hAnsi="Arial"/>
                <w:sz w:val="18"/>
                <w:lang w:eastAsia="zh-CN"/>
              </w:rPr>
            </w:pPr>
          </w:p>
        </w:tc>
        <w:tc>
          <w:tcPr>
            <w:tcW w:w="1251" w:type="dxa"/>
            <w:vMerge/>
          </w:tcPr>
          <w:p w14:paraId="6932B23E" w14:textId="77777777" w:rsidR="00AD072D" w:rsidRPr="00EF20F7" w:rsidRDefault="00AD072D" w:rsidP="00BD3AE7">
            <w:pPr>
              <w:keepNext/>
              <w:keepLines/>
              <w:jc w:val="center"/>
              <w:rPr>
                <w:rFonts w:ascii="Arial" w:hAnsi="Arial"/>
                <w:sz w:val="18"/>
                <w:lang w:eastAsia="zh-CN"/>
              </w:rPr>
            </w:pPr>
          </w:p>
        </w:tc>
        <w:tc>
          <w:tcPr>
            <w:tcW w:w="1980" w:type="dxa"/>
          </w:tcPr>
          <w:p w14:paraId="58ECD122" w14:textId="77777777" w:rsidR="00AD072D" w:rsidRPr="00EF20F7" w:rsidRDefault="00AD072D" w:rsidP="00BD3AE7">
            <w:pPr>
              <w:keepNext/>
              <w:keepLines/>
              <w:jc w:val="center"/>
              <w:rPr>
                <w:rFonts w:ascii="Arial" w:hAnsi="Arial"/>
                <w:sz w:val="18"/>
              </w:rPr>
            </w:pPr>
            <w:r w:rsidRPr="00EF20F7">
              <w:rPr>
                <w:rFonts w:ascii="Arial" w:hAnsi="Arial"/>
                <w:sz w:val="18"/>
              </w:rPr>
              <w:t>Remote Connection Address</w:t>
            </w:r>
          </w:p>
        </w:tc>
        <w:tc>
          <w:tcPr>
            <w:tcW w:w="1260" w:type="dxa"/>
          </w:tcPr>
          <w:p w14:paraId="101FF2AD"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34AD8AD9"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00B482EC"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14:paraId="05615E74" w14:textId="77777777" w:rsidTr="00BD3AE7">
        <w:trPr>
          <w:cantSplit/>
          <w:jc w:val="center"/>
        </w:trPr>
        <w:tc>
          <w:tcPr>
            <w:tcW w:w="1466" w:type="dxa"/>
            <w:vMerge/>
          </w:tcPr>
          <w:p w14:paraId="6F20F8A4" w14:textId="77777777" w:rsidR="00AD072D" w:rsidRPr="00EF20F7" w:rsidRDefault="00AD072D" w:rsidP="00BD3AE7">
            <w:pPr>
              <w:keepNext/>
              <w:keepLines/>
              <w:jc w:val="center"/>
              <w:rPr>
                <w:rFonts w:ascii="Arial" w:hAnsi="Arial"/>
                <w:sz w:val="18"/>
                <w:lang w:eastAsia="zh-CN"/>
              </w:rPr>
            </w:pPr>
          </w:p>
        </w:tc>
        <w:tc>
          <w:tcPr>
            <w:tcW w:w="1251" w:type="dxa"/>
            <w:vMerge/>
          </w:tcPr>
          <w:p w14:paraId="5EEF908B" w14:textId="77777777" w:rsidR="00AD072D" w:rsidRPr="00EF20F7" w:rsidRDefault="00AD072D" w:rsidP="00BD3AE7">
            <w:pPr>
              <w:keepNext/>
              <w:keepLines/>
              <w:jc w:val="center"/>
              <w:rPr>
                <w:rFonts w:ascii="Arial" w:hAnsi="Arial"/>
                <w:sz w:val="18"/>
                <w:lang w:eastAsia="zh-CN"/>
              </w:rPr>
            </w:pPr>
          </w:p>
        </w:tc>
        <w:tc>
          <w:tcPr>
            <w:tcW w:w="1980" w:type="dxa"/>
          </w:tcPr>
          <w:p w14:paraId="2789086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Notify Released Bearer</w:t>
            </w:r>
          </w:p>
        </w:tc>
        <w:tc>
          <w:tcPr>
            <w:tcW w:w="1260" w:type="dxa"/>
          </w:tcPr>
          <w:p w14:paraId="4F13299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2D2F29BF"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a notification of a released bearer.</w:t>
            </w:r>
          </w:p>
        </w:tc>
      </w:tr>
      <w:tr w:rsidR="00AD072D" w:rsidRPr="00EF20F7" w14:paraId="6C4A5C1D" w14:textId="77777777" w:rsidTr="00BD3AE7">
        <w:trPr>
          <w:cantSplit/>
          <w:jc w:val="center"/>
        </w:trPr>
        <w:tc>
          <w:tcPr>
            <w:tcW w:w="1466" w:type="dxa"/>
            <w:vMerge/>
          </w:tcPr>
          <w:p w14:paraId="0371485C" w14:textId="77777777" w:rsidR="00AD072D" w:rsidRPr="00EF20F7" w:rsidRDefault="00AD072D" w:rsidP="00BD3AE7">
            <w:pPr>
              <w:keepNext/>
              <w:keepLines/>
              <w:jc w:val="center"/>
              <w:rPr>
                <w:rFonts w:ascii="Arial" w:hAnsi="Arial"/>
                <w:sz w:val="18"/>
                <w:lang w:eastAsia="zh-CN"/>
              </w:rPr>
            </w:pPr>
          </w:p>
        </w:tc>
        <w:tc>
          <w:tcPr>
            <w:tcW w:w="1251" w:type="dxa"/>
            <w:vMerge/>
          </w:tcPr>
          <w:p w14:paraId="2BF19816" w14:textId="77777777" w:rsidR="00AD072D" w:rsidRPr="00EF20F7" w:rsidRDefault="00AD072D" w:rsidP="00BD3AE7">
            <w:pPr>
              <w:keepNext/>
              <w:keepLines/>
              <w:jc w:val="center"/>
              <w:rPr>
                <w:rFonts w:ascii="Arial" w:hAnsi="Arial"/>
                <w:sz w:val="18"/>
                <w:lang w:eastAsia="zh-CN"/>
              </w:rPr>
            </w:pPr>
          </w:p>
        </w:tc>
        <w:tc>
          <w:tcPr>
            <w:tcW w:w="1980" w:type="dxa"/>
          </w:tcPr>
          <w:p w14:paraId="6E64535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19DE182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w:t>
            </w:r>
          </w:p>
        </w:tc>
        <w:tc>
          <w:tcPr>
            <w:tcW w:w="3780" w:type="dxa"/>
          </w:tcPr>
          <w:p w14:paraId="78519191"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AD072D" w:rsidRPr="00EF20F7" w14:paraId="1662D25B" w14:textId="77777777" w:rsidTr="00BD3AE7">
        <w:trPr>
          <w:cantSplit/>
          <w:jc w:val="center"/>
        </w:trPr>
        <w:tc>
          <w:tcPr>
            <w:tcW w:w="1466" w:type="dxa"/>
            <w:vMerge/>
          </w:tcPr>
          <w:p w14:paraId="7BBCA8DC" w14:textId="77777777" w:rsidR="00AD072D" w:rsidRPr="00EF20F7" w:rsidRDefault="00AD072D" w:rsidP="00BD3AE7">
            <w:pPr>
              <w:keepNext/>
              <w:keepLines/>
              <w:jc w:val="center"/>
              <w:rPr>
                <w:rFonts w:ascii="Arial" w:hAnsi="Arial"/>
                <w:sz w:val="18"/>
                <w:lang w:eastAsia="zh-CN"/>
              </w:rPr>
            </w:pPr>
          </w:p>
        </w:tc>
        <w:tc>
          <w:tcPr>
            <w:tcW w:w="1251" w:type="dxa"/>
            <w:vMerge/>
          </w:tcPr>
          <w:p w14:paraId="0FA70885" w14:textId="77777777" w:rsidR="00AD072D" w:rsidRPr="00EF20F7" w:rsidRDefault="00AD072D" w:rsidP="00BD3AE7">
            <w:pPr>
              <w:keepNext/>
              <w:keepLines/>
              <w:jc w:val="center"/>
              <w:rPr>
                <w:rFonts w:ascii="Arial" w:hAnsi="Arial"/>
                <w:sz w:val="18"/>
                <w:lang w:eastAsia="zh-CN"/>
              </w:rPr>
            </w:pPr>
          </w:p>
        </w:tc>
        <w:tc>
          <w:tcPr>
            <w:tcW w:w="1980" w:type="dxa"/>
          </w:tcPr>
          <w:p w14:paraId="15FE8EE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ECN Enable</w:t>
            </w:r>
          </w:p>
        </w:tc>
        <w:tc>
          <w:tcPr>
            <w:tcW w:w="1260" w:type="dxa"/>
          </w:tcPr>
          <w:p w14:paraId="61BC799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1692BCD4"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the MRFP to apply ECN.</w:t>
            </w:r>
          </w:p>
        </w:tc>
      </w:tr>
      <w:tr w:rsidR="00AD072D" w:rsidRPr="00EF20F7" w14:paraId="0A937521" w14:textId="77777777" w:rsidTr="00BD3AE7">
        <w:trPr>
          <w:cantSplit/>
          <w:jc w:val="center"/>
        </w:trPr>
        <w:tc>
          <w:tcPr>
            <w:tcW w:w="1466" w:type="dxa"/>
            <w:vMerge/>
          </w:tcPr>
          <w:p w14:paraId="682CAF85" w14:textId="77777777" w:rsidR="00AD072D" w:rsidRPr="00EF20F7" w:rsidRDefault="00AD072D" w:rsidP="00BD3AE7">
            <w:pPr>
              <w:keepNext/>
              <w:keepLines/>
              <w:jc w:val="center"/>
              <w:rPr>
                <w:rFonts w:ascii="Arial" w:hAnsi="Arial"/>
                <w:sz w:val="18"/>
                <w:lang w:eastAsia="zh-CN"/>
              </w:rPr>
            </w:pPr>
          </w:p>
        </w:tc>
        <w:tc>
          <w:tcPr>
            <w:tcW w:w="1251" w:type="dxa"/>
            <w:vMerge/>
          </w:tcPr>
          <w:p w14:paraId="15565F94" w14:textId="77777777" w:rsidR="00AD072D" w:rsidRPr="00EF20F7" w:rsidRDefault="00AD072D" w:rsidP="00BD3AE7">
            <w:pPr>
              <w:keepNext/>
              <w:keepLines/>
              <w:jc w:val="center"/>
              <w:rPr>
                <w:rFonts w:ascii="Arial" w:hAnsi="Arial"/>
                <w:sz w:val="18"/>
                <w:lang w:eastAsia="zh-CN"/>
              </w:rPr>
            </w:pPr>
          </w:p>
        </w:tc>
        <w:tc>
          <w:tcPr>
            <w:tcW w:w="1980" w:type="dxa"/>
          </w:tcPr>
          <w:p w14:paraId="2D9D7793" w14:textId="77777777" w:rsidR="00AD072D" w:rsidRPr="00EF20F7" w:rsidRDefault="00AD072D" w:rsidP="00BD3AE7">
            <w:pPr>
              <w:keepNext/>
              <w:keepLines/>
              <w:jc w:val="center"/>
              <w:rPr>
                <w:rFonts w:ascii="Arial" w:hAnsi="Arial"/>
                <w:sz w:val="18"/>
              </w:rPr>
            </w:pPr>
            <w:r w:rsidRPr="00EF20F7">
              <w:rPr>
                <w:rFonts w:ascii="Arial" w:hAnsi="Arial"/>
                <w:sz w:val="18"/>
              </w:rPr>
              <w:t>ECN Initiation Method</w:t>
            </w:r>
          </w:p>
        </w:tc>
        <w:tc>
          <w:tcPr>
            <w:tcW w:w="1260" w:type="dxa"/>
          </w:tcPr>
          <w:p w14:paraId="0D010ED5"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7CA2BF57"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only if ECN is enabled.</w:t>
            </w:r>
          </w:p>
        </w:tc>
      </w:tr>
      <w:tr w:rsidR="00AD072D" w:rsidRPr="00EF20F7" w14:paraId="66F7AF6A" w14:textId="77777777" w:rsidTr="00BD3AE7">
        <w:trPr>
          <w:cantSplit/>
          <w:jc w:val="center"/>
        </w:trPr>
        <w:tc>
          <w:tcPr>
            <w:tcW w:w="1466" w:type="dxa"/>
            <w:vMerge/>
          </w:tcPr>
          <w:p w14:paraId="560124AA" w14:textId="77777777" w:rsidR="00AD072D" w:rsidRPr="00EF20F7" w:rsidRDefault="00AD072D" w:rsidP="00BD3AE7">
            <w:pPr>
              <w:keepNext/>
              <w:keepLines/>
              <w:jc w:val="center"/>
              <w:rPr>
                <w:rFonts w:ascii="Arial" w:hAnsi="Arial"/>
                <w:sz w:val="18"/>
                <w:lang w:eastAsia="zh-CN"/>
              </w:rPr>
            </w:pPr>
          </w:p>
        </w:tc>
        <w:tc>
          <w:tcPr>
            <w:tcW w:w="1251" w:type="dxa"/>
            <w:vMerge/>
          </w:tcPr>
          <w:p w14:paraId="04E87803" w14:textId="77777777" w:rsidR="00AD072D" w:rsidRPr="00EF20F7" w:rsidRDefault="00AD072D" w:rsidP="00BD3AE7">
            <w:pPr>
              <w:keepNext/>
              <w:keepLines/>
              <w:jc w:val="center"/>
              <w:rPr>
                <w:rFonts w:ascii="Arial" w:hAnsi="Arial"/>
                <w:sz w:val="18"/>
                <w:lang w:eastAsia="zh-CN"/>
              </w:rPr>
            </w:pPr>
          </w:p>
        </w:tc>
        <w:tc>
          <w:tcPr>
            <w:tcW w:w="1980" w:type="dxa"/>
          </w:tcPr>
          <w:p w14:paraId="6550ADEE" w14:textId="77777777" w:rsidR="00AD072D" w:rsidRPr="00EF20F7" w:rsidRDefault="00AD072D" w:rsidP="00BD3AE7">
            <w:pPr>
              <w:keepNext/>
              <w:keepLines/>
              <w:jc w:val="center"/>
              <w:rPr>
                <w:rFonts w:ascii="Arial" w:hAnsi="Arial"/>
                <w:sz w:val="18"/>
              </w:rPr>
            </w:pPr>
            <w:r w:rsidRPr="00EF20F7">
              <w:rPr>
                <w:rFonts w:ascii="Arial" w:hAnsi="Arial"/>
                <w:sz w:val="18"/>
              </w:rPr>
              <w:t>Notify ECN Failure Event</w:t>
            </w:r>
          </w:p>
        </w:tc>
        <w:tc>
          <w:tcPr>
            <w:tcW w:w="1260" w:type="dxa"/>
          </w:tcPr>
          <w:p w14:paraId="632D6F0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w:t>
            </w:r>
          </w:p>
        </w:tc>
        <w:tc>
          <w:tcPr>
            <w:tcW w:w="3780" w:type="dxa"/>
          </w:tcPr>
          <w:p w14:paraId="610A65FE"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a notification if an ECN related error occurs It may be included only if ECN is enabled..</w:t>
            </w:r>
          </w:p>
        </w:tc>
      </w:tr>
      <w:tr w:rsidR="00AD072D" w:rsidRPr="00EF20F7" w14:paraId="6516E7C0" w14:textId="77777777" w:rsidTr="00BD3AE7">
        <w:trPr>
          <w:cantSplit/>
          <w:jc w:val="center"/>
        </w:trPr>
        <w:tc>
          <w:tcPr>
            <w:tcW w:w="1466" w:type="dxa"/>
            <w:vMerge/>
          </w:tcPr>
          <w:p w14:paraId="47117629" w14:textId="77777777" w:rsidR="00AD072D" w:rsidRPr="00EF20F7" w:rsidRDefault="00AD072D" w:rsidP="00BD3AE7">
            <w:pPr>
              <w:keepNext/>
              <w:keepLines/>
              <w:jc w:val="center"/>
              <w:rPr>
                <w:rFonts w:ascii="Arial" w:hAnsi="Arial"/>
                <w:sz w:val="18"/>
                <w:lang w:eastAsia="zh-CN"/>
              </w:rPr>
            </w:pPr>
          </w:p>
        </w:tc>
        <w:tc>
          <w:tcPr>
            <w:tcW w:w="1251" w:type="dxa"/>
            <w:vMerge/>
          </w:tcPr>
          <w:p w14:paraId="03EED804" w14:textId="77777777" w:rsidR="00AD072D" w:rsidRPr="00EF20F7" w:rsidRDefault="00AD072D" w:rsidP="00BD3AE7">
            <w:pPr>
              <w:keepNext/>
              <w:keepLines/>
              <w:jc w:val="center"/>
              <w:rPr>
                <w:rFonts w:ascii="Arial" w:hAnsi="Arial"/>
                <w:sz w:val="18"/>
                <w:lang w:eastAsia="zh-CN"/>
              </w:rPr>
            </w:pPr>
          </w:p>
        </w:tc>
        <w:tc>
          <w:tcPr>
            <w:tcW w:w="1980" w:type="dxa"/>
          </w:tcPr>
          <w:p w14:paraId="7CE1D21D" w14:textId="77777777" w:rsidR="00AD072D" w:rsidRPr="00EF20F7" w:rsidRDefault="00AD072D" w:rsidP="00BD3AE7">
            <w:pPr>
              <w:keepNext/>
              <w:keepLines/>
              <w:jc w:val="center"/>
              <w:rPr>
                <w:rFonts w:ascii="Arial" w:hAnsi="Arial"/>
                <w:sz w:val="18"/>
              </w:rPr>
            </w:pPr>
            <w:r w:rsidRPr="00EF20F7">
              <w:rPr>
                <w:rFonts w:ascii="Arial" w:hAnsi="Arial"/>
                <w:sz w:val="18"/>
              </w:rPr>
              <w:t>Diffserv Code Point</w:t>
            </w:r>
          </w:p>
        </w:tc>
        <w:tc>
          <w:tcPr>
            <w:tcW w:w="1260" w:type="dxa"/>
          </w:tcPr>
          <w:p w14:paraId="7E46995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7576AEA5"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the MRFP to apply a specific Diffserv Code Point to the IP headers.</w:t>
            </w:r>
          </w:p>
        </w:tc>
      </w:tr>
      <w:tr w:rsidR="00AD072D" w:rsidRPr="00EF20F7" w14:paraId="5CB9BD77" w14:textId="77777777" w:rsidTr="00BD3AE7">
        <w:trPr>
          <w:cantSplit/>
          <w:jc w:val="center"/>
        </w:trPr>
        <w:tc>
          <w:tcPr>
            <w:tcW w:w="1466" w:type="dxa"/>
            <w:vMerge/>
          </w:tcPr>
          <w:p w14:paraId="3AC59BAC" w14:textId="77777777" w:rsidR="00AD072D" w:rsidRPr="00EF20F7" w:rsidRDefault="00AD072D" w:rsidP="00BD3AE7">
            <w:pPr>
              <w:keepNext/>
              <w:keepLines/>
              <w:jc w:val="center"/>
              <w:rPr>
                <w:rFonts w:ascii="Arial" w:hAnsi="Arial"/>
                <w:sz w:val="18"/>
                <w:lang w:eastAsia="zh-CN"/>
              </w:rPr>
            </w:pPr>
          </w:p>
        </w:tc>
        <w:tc>
          <w:tcPr>
            <w:tcW w:w="1251" w:type="dxa"/>
            <w:vMerge/>
          </w:tcPr>
          <w:p w14:paraId="49F1F70A" w14:textId="77777777" w:rsidR="00AD072D" w:rsidRPr="00EF20F7" w:rsidRDefault="00AD072D" w:rsidP="00BD3AE7">
            <w:pPr>
              <w:keepNext/>
              <w:keepLines/>
              <w:jc w:val="center"/>
              <w:rPr>
                <w:rFonts w:ascii="Arial" w:hAnsi="Arial"/>
                <w:sz w:val="18"/>
                <w:lang w:eastAsia="zh-CN"/>
              </w:rPr>
            </w:pPr>
          </w:p>
        </w:tc>
        <w:tc>
          <w:tcPr>
            <w:tcW w:w="1980" w:type="dxa"/>
          </w:tcPr>
          <w:p w14:paraId="629F2780" w14:textId="77777777" w:rsidR="00AD072D" w:rsidRPr="00EF20F7" w:rsidRDefault="00AD072D" w:rsidP="00BD3AE7">
            <w:pPr>
              <w:keepNext/>
              <w:keepLines/>
              <w:jc w:val="center"/>
              <w:rPr>
                <w:rFonts w:ascii="Arial" w:hAnsi="Arial"/>
                <w:sz w:val="18"/>
              </w:rPr>
            </w:pPr>
            <w:r w:rsidRPr="00EF20F7">
              <w:rPr>
                <w:rFonts w:ascii="Arial" w:hAnsi="Arial"/>
                <w:sz w:val="18"/>
              </w:rPr>
              <w:t xml:space="preserve">Extended RTP Header </w:t>
            </w:r>
            <w:r w:rsidRPr="00EF20F7">
              <w:rPr>
                <w:rFonts w:ascii="Arial" w:hAnsi="Arial" w:hint="eastAsia"/>
                <w:sz w:val="18"/>
                <w:lang w:eastAsia="zh-CN"/>
              </w:rPr>
              <w:t>for CVO</w:t>
            </w:r>
          </w:p>
        </w:tc>
        <w:tc>
          <w:tcPr>
            <w:tcW w:w="1260" w:type="dxa"/>
          </w:tcPr>
          <w:p w14:paraId="0EBB56C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43FD051B"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AD072D" w:rsidRPr="00EF20F7" w14:paraId="79417666" w14:textId="77777777" w:rsidTr="00BD3AE7">
        <w:trPr>
          <w:cantSplit/>
          <w:jc w:val="center"/>
        </w:trPr>
        <w:tc>
          <w:tcPr>
            <w:tcW w:w="1466" w:type="dxa"/>
            <w:vMerge/>
          </w:tcPr>
          <w:p w14:paraId="5CA66435" w14:textId="77777777" w:rsidR="00AD072D" w:rsidRPr="00EF20F7" w:rsidRDefault="00AD072D" w:rsidP="00BD3AE7">
            <w:pPr>
              <w:keepNext/>
              <w:keepLines/>
              <w:jc w:val="center"/>
              <w:rPr>
                <w:rFonts w:ascii="Arial" w:hAnsi="Arial"/>
                <w:sz w:val="18"/>
                <w:lang w:eastAsia="zh-CN"/>
              </w:rPr>
            </w:pPr>
          </w:p>
        </w:tc>
        <w:tc>
          <w:tcPr>
            <w:tcW w:w="1251" w:type="dxa"/>
            <w:vMerge/>
          </w:tcPr>
          <w:p w14:paraId="765F2742" w14:textId="77777777" w:rsidR="00AD072D" w:rsidRPr="00EF20F7" w:rsidRDefault="00AD072D" w:rsidP="00BD3AE7">
            <w:pPr>
              <w:keepNext/>
              <w:keepLines/>
              <w:jc w:val="center"/>
              <w:rPr>
                <w:rFonts w:ascii="Arial" w:hAnsi="Arial"/>
                <w:sz w:val="18"/>
                <w:lang w:eastAsia="zh-CN"/>
              </w:rPr>
            </w:pPr>
          </w:p>
        </w:tc>
        <w:tc>
          <w:tcPr>
            <w:tcW w:w="1980" w:type="dxa"/>
          </w:tcPr>
          <w:p w14:paraId="3B71FF4B" w14:textId="77777777" w:rsidR="00AD072D" w:rsidRPr="00EF20F7" w:rsidRDefault="00AD072D" w:rsidP="00BD3AE7">
            <w:pPr>
              <w:keepNext/>
              <w:keepLines/>
              <w:jc w:val="center"/>
              <w:rPr>
                <w:rFonts w:ascii="Arial" w:hAnsi="Arial"/>
                <w:sz w:val="18"/>
              </w:rPr>
            </w:pPr>
            <w:r w:rsidRPr="00EF20F7">
              <w:rPr>
                <w:rFonts w:ascii="Arial" w:hAnsi="Arial"/>
                <w:sz w:val="18"/>
              </w:rPr>
              <w:t>Generic Image Attributes</w:t>
            </w:r>
          </w:p>
        </w:tc>
        <w:tc>
          <w:tcPr>
            <w:tcW w:w="1260" w:type="dxa"/>
          </w:tcPr>
          <w:p w14:paraId="1F5BC4E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1E9C9D0B"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image attributes (e.g. image size) as defined by IETF RFC 6236 [28].</w:t>
            </w:r>
          </w:p>
        </w:tc>
      </w:tr>
      <w:tr w:rsidR="00AD072D" w:rsidRPr="00EF20F7" w14:paraId="1BA49F26" w14:textId="77777777" w:rsidTr="00BD3AE7">
        <w:trPr>
          <w:cantSplit/>
          <w:jc w:val="center"/>
        </w:trPr>
        <w:tc>
          <w:tcPr>
            <w:tcW w:w="1466" w:type="dxa"/>
            <w:vMerge/>
          </w:tcPr>
          <w:p w14:paraId="5F682B3A" w14:textId="77777777" w:rsidR="00AD072D" w:rsidRPr="00EF20F7" w:rsidRDefault="00AD072D" w:rsidP="00BD3AE7">
            <w:pPr>
              <w:keepNext/>
              <w:keepLines/>
              <w:jc w:val="center"/>
              <w:rPr>
                <w:rFonts w:ascii="Arial" w:hAnsi="Arial"/>
                <w:sz w:val="18"/>
                <w:lang w:eastAsia="zh-CN"/>
              </w:rPr>
            </w:pPr>
          </w:p>
        </w:tc>
        <w:tc>
          <w:tcPr>
            <w:tcW w:w="1251" w:type="dxa"/>
            <w:vMerge/>
          </w:tcPr>
          <w:p w14:paraId="3A4F39CB" w14:textId="77777777" w:rsidR="00AD072D" w:rsidRPr="00EF20F7" w:rsidRDefault="00AD072D" w:rsidP="00BD3AE7">
            <w:pPr>
              <w:keepNext/>
              <w:keepLines/>
              <w:jc w:val="center"/>
              <w:rPr>
                <w:rFonts w:ascii="Arial" w:hAnsi="Arial"/>
                <w:sz w:val="18"/>
                <w:lang w:eastAsia="zh-CN"/>
              </w:rPr>
            </w:pPr>
          </w:p>
        </w:tc>
        <w:tc>
          <w:tcPr>
            <w:tcW w:w="1980" w:type="dxa"/>
          </w:tcPr>
          <w:p w14:paraId="0C6905E7" w14:textId="77777777" w:rsidR="00AD072D" w:rsidRPr="00EF20F7" w:rsidRDefault="00AD072D" w:rsidP="00BD3AE7">
            <w:pPr>
              <w:keepNext/>
              <w:keepLines/>
              <w:jc w:val="center"/>
              <w:rPr>
                <w:rFonts w:ascii="Arial" w:hAnsi="Arial"/>
                <w:sz w:val="18"/>
              </w:rPr>
            </w:pPr>
            <w:r w:rsidRPr="00EF20F7">
              <w:rPr>
                <w:rFonts w:ascii="Arial" w:hAnsi="Arial"/>
                <w:sz w:val="18"/>
              </w:rPr>
              <w:t>STUN server request</w:t>
            </w:r>
          </w:p>
        </w:tc>
        <w:tc>
          <w:tcPr>
            <w:tcW w:w="1260" w:type="dxa"/>
          </w:tcPr>
          <w:p w14:paraId="34142AA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04B48024"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is present if MRFC requests the MRFP to answer STUN connectivity checks for ICE.</w:t>
            </w:r>
          </w:p>
        </w:tc>
      </w:tr>
      <w:tr w:rsidR="00AD072D" w:rsidRPr="00EF20F7" w14:paraId="53C43B93" w14:textId="77777777" w:rsidTr="00BD3AE7">
        <w:trPr>
          <w:cantSplit/>
          <w:jc w:val="center"/>
        </w:trPr>
        <w:tc>
          <w:tcPr>
            <w:tcW w:w="1466" w:type="dxa"/>
            <w:vMerge/>
          </w:tcPr>
          <w:p w14:paraId="157A45E1" w14:textId="77777777" w:rsidR="00AD072D" w:rsidRPr="00EF20F7" w:rsidRDefault="00AD072D" w:rsidP="00BD3AE7">
            <w:pPr>
              <w:keepNext/>
              <w:keepLines/>
              <w:jc w:val="center"/>
              <w:rPr>
                <w:rFonts w:ascii="Arial" w:hAnsi="Arial"/>
                <w:sz w:val="18"/>
                <w:lang w:eastAsia="zh-CN"/>
              </w:rPr>
            </w:pPr>
          </w:p>
        </w:tc>
        <w:tc>
          <w:tcPr>
            <w:tcW w:w="1251" w:type="dxa"/>
            <w:vMerge/>
          </w:tcPr>
          <w:p w14:paraId="0ED790BF" w14:textId="77777777" w:rsidR="00AD072D" w:rsidRPr="00EF20F7" w:rsidRDefault="00AD072D" w:rsidP="00BD3AE7">
            <w:pPr>
              <w:keepNext/>
              <w:keepLines/>
              <w:jc w:val="center"/>
              <w:rPr>
                <w:rFonts w:ascii="Arial" w:hAnsi="Arial"/>
                <w:sz w:val="18"/>
                <w:lang w:eastAsia="zh-CN"/>
              </w:rPr>
            </w:pPr>
          </w:p>
        </w:tc>
        <w:tc>
          <w:tcPr>
            <w:tcW w:w="1980" w:type="dxa"/>
          </w:tcPr>
          <w:p w14:paraId="7ED8B837"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5B20051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w:t>
            </w:r>
          </w:p>
        </w:tc>
        <w:tc>
          <w:tcPr>
            <w:tcW w:w="3780" w:type="dxa"/>
          </w:tcPr>
          <w:p w14:paraId="7670784E" w14:textId="77777777" w:rsidR="00AD072D" w:rsidRPr="00EF20F7" w:rsidRDefault="00AD072D" w:rsidP="00BD3AE7">
            <w:pPr>
              <w:keepNext/>
              <w:keepLines/>
              <w:spacing w:after="0"/>
              <w:rPr>
                <w:rFonts w:ascii="Arial" w:hAnsi="Arial"/>
                <w:sz w:val="18"/>
              </w:rPr>
            </w:pPr>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AD072D" w:rsidRPr="00EF20F7" w14:paraId="6066E8D0" w14:textId="77777777" w:rsidTr="00BD3AE7">
        <w:trPr>
          <w:cantSplit/>
          <w:jc w:val="center"/>
        </w:trPr>
        <w:tc>
          <w:tcPr>
            <w:tcW w:w="1466" w:type="dxa"/>
            <w:vMerge/>
          </w:tcPr>
          <w:p w14:paraId="2A2E5E54" w14:textId="77777777" w:rsidR="00AD072D" w:rsidRPr="00EF20F7" w:rsidRDefault="00AD072D" w:rsidP="00BD3AE7">
            <w:pPr>
              <w:keepNext/>
              <w:keepLines/>
              <w:jc w:val="center"/>
              <w:rPr>
                <w:rFonts w:ascii="Arial" w:hAnsi="Arial"/>
                <w:sz w:val="18"/>
                <w:lang w:eastAsia="zh-CN"/>
              </w:rPr>
            </w:pPr>
          </w:p>
        </w:tc>
        <w:tc>
          <w:tcPr>
            <w:tcW w:w="1251" w:type="dxa"/>
            <w:vMerge/>
          </w:tcPr>
          <w:p w14:paraId="4FE593E2" w14:textId="77777777" w:rsidR="00AD072D" w:rsidRPr="00EF20F7" w:rsidRDefault="00AD072D" w:rsidP="00BD3AE7">
            <w:pPr>
              <w:keepNext/>
              <w:keepLines/>
              <w:jc w:val="center"/>
              <w:rPr>
                <w:rFonts w:ascii="Arial" w:hAnsi="Arial"/>
                <w:sz w:val="18"/>
                <w:lang w:eastAsia="zh-CN"/>
              </w:rPr>
            </w:pPr>
          </w:p>
        </w:tc>
        <w:tc>
          <w:tcPr>
            <w:tcW w:w="1980" w:type="dxa"/>
          </w:tcPr>
          <w:p w14:paraId="35671700"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4EEA22E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w:t>
            </w:r>
          </w:p>
        </w:tc>
        <w:tc>
          <w:tcPr>
            <w:tcW w:w="3780" w:type="dxa"/>
          </w:tcPr>
          <w:p w14:paraId="074AECB1"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p>
        </w:tc>
      </w:tr>
      <w:tr w:rsidR="00AD072D" w:rsidRPr="00EF20F7" w14:paraId="54EFDDF5" w14:textId="77777777" w:rsidTr="00BD3AE7">
        <w:trPr>
          <w:cantSplit/>
          <w:jc w:val="center"/>
        </w:trPr>
        <w:tc>
          <w:tcPr>
            <w:tcW w:w="1466" w:type="dxa"/>
            <w:vMerge/>
          </w:tcPr>
          <w:p w14:paraId="66FE5B56" w14:textId="77777777" w:rsidR="00AD072D" w:rsidRPr="00EF20F7" w:rsidRDefault="00AD072D" w:rsidP="00BD3AE7">
            <w:pPr>
              <w:keepNext/>
              <w:keepLines/>
              <w:jc w:val="center"/>
              <w:rPr>
                <w:rFonts w:ascii="Arial" w:hAnsi="Arial"/>
                <w:sz w:val="18"/>
                <w:lang w:eastAsia="zh-CN"/>
              </w:rPr>
            </w:pPr>
          </w:p>
        </w:tc>
        <w:tc>
          <w:tcPr>
            <w:tcW w:w="1251" w:type="dxa"/>
            <w:vMerge/>
          </w:tcPr>
          <w:p w14:paraId="4702E209" w14:textId="77777777" w:rsidR="00AD072D" w:rsidRPr="00EF20F7" w:rsidRDefault="00AD072D" w:rsidP="00BD3AE7">
            <w:pPr>
              <w:keepNext/>
              <w:keepLines/>
              <w:jc w:val="center"/>
              <w:rPr>
                <w:rFonts w:ascii="Arial" w:hAnsi="Arial"/>
                <w:sz w:val="18"/>
                <w:lang w:eastAsia="zh-CN"/>
              </w:rPr>
            </w:pPr>
          </w:p>
        </w:tc>
        <w:tc>
          <w:tcPr>
            <w:tcW w:w="1980" w:type="dxa"/>
          </w:tcPr>
          <w:p w14:paraId="54A64D68" w14:textId="77777777" w:rsidR="00AD072D" w:rsidRPr="00EF20F7" w:rsidRDefault="00AD072D" w:rsidP="00BD3AE7">
            <w:pPr>
              <w:keepNext/>
              <w:keepLines/>
              <w:jc w:val="center"/>
              <w:rPr>
                <w:rFonts w:ascii="Arial" w:hAnsi="Arial"/>
                <w:sz w:val="18"/>
              </w:rPr>
            </w:pPr>
            <w:r w:rsidRPr="00EF20F7">
              <w:rPr>
                <w:rFonts w:ascii="Arial" w:hAnsi="Arial"/>
                <w:sz w:val="18"/>
              </w:rPr>
              <w:t>ICE password request</w:t>
            </w:r>
          </w:p>
        </w:tc>
        <w:tc>
          <w:tcPr>
            <w:tcW w:w="1260" w:type="dxa"/>
          </w:tcPr>
          <w:p w14:paraId="0AF47C5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60526B6B"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is present if MRFC requests an ICE password.</w:t>
            </w:r>
          </w:p>
        </w:tc>
      </w:tr>
      <w:tr w:rsidR="00AD072D" w:rsidRPr="00EF20F7" w14:paraId="3530458C" w14:textId="77777777" w:rsidTr="00BD3AE7">
        <w:trPr>
          <w:cantSplit/>
          <w:jc w:val="center"/>
        </w:trPr>
        <w:tc>
          <w:tcPr>
            <w:tcW w:w="1466" w:type="dxa"/>
            <w:vMerge/>
          </w:tcPr>
          <w:p w14:paraId="1122E409" w14:textId="77777777" w:rsidR="00AD072D" w:rsidRPr="00EF20F7" w:rsidRDefault="00AD072D" w:rsidP="00BD3AE7">
            <w:pPr>
              <w:keepNext/>
              <w:keepLines/>
              <w:jc w:val="center"/>
              <w:rPr>
                <w:rFonts w:ascii="Arial" w:hAnsi="Arial"/>
                <w:sz w:val="18"/>
                <w:lang w:eastAsia="zh-CN"/>
              </w:rPr>
            </w:pPr>
          </w:p>
        </w:tc>
        <w:tc>
          <w:tcPr>
            <w:tcW w:w="1251" w:type="dxa"/>
            <w:vMerge/>
          </w:tcPr>
          <w:p w14:paraId="0292F38E" w14:textId="77777777" w:rsidR="00AD072D" w:rsidRPr="00EF20F7" w:rsidRDefault="00AD072D" w:rsidP="00BD3AE7">
            <w:pPr>
              <w:keepNext/>
              <w:keepLines/>
              <w:jc w:val="center"/>
              <w:rPr>
                <w:rFonts w:ascii="Arial" w:hAnsi="Arial"/>
                <w:sz w:val="18"/>
                <w:lang w:eastAsia="zh-CN"/>
              </w:rPr>
            </w:pPr>
          </w:p>
        </w:tc>
        <w:tc>
          <w:tcPr>
            <w:tcW w:w="1980" w:type="dxa"/>
          </w:tcPr>
          <w:p w14:paraId="5A965099" w14:textId="77777777" w:rsidR="00AD072D" w:rsidRPr="00EF20F7" w:rsidRDefault="00AD072D" w:rsidP="00BD3AE7">
            <w:pPr>
              <w:keepNext/>
              <w:keepLines/>
              <w:jc w:val="center"/>
              <w:rPr>
                <w:rFonts w:ascii="Arial" w:hAnsi="Arial"/>
                <w:sz w:val="18"/>
              </w:rPr>
            </w:pPr>
            <w:r w:rsidRPr="00EF20F7">
              <w:rPr>
                <w:rFonts w:ascii="Arial" w:hAnsi="Arial"/>
                <w:sz w:val="18"/>
              </w:rPr>
              <w:t>ICE Ufrag request</w:t>
            </w:r>
          </w:p>
        </w:tc>
        <w:tc>
          <w:tcPr>
            <w:tcW w:w="1260" w:type="dxa"/>
          </w:tcPr>
          <w:p w14:paraId="539ED86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0FE0913B"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is present if MRFC requests an ICE ufrag.</w:t>
            </w:r>
          </w:p>
        </w:tc>
      </w:tr>
      <w:tr w:rsidR="00AD072D" w:rsidRPr="00EF20F7" w14:paraId="43C36A1C" w14:textId="77777777" w:rsidTr="00BD3AE7">
        <w:trPr>
          <w:cantSplit/>
          <w:jc w:val="center"/>
        </w:trPr>
        <w:tc>
          <w:tcPr>
            <w:tcW w:w="1466" w:type="dxa"/>
            <w:vMerge/>
          </w:tcPr>
          <w:p w14:paraId="17E8DFC8" w14:textId="77777777" w:rsidR="00AD072D" w:rsidRPr="00EF20F7" w:rsidRDefault="00AD072D" w:rsidP="00BD3AE7">
            <w:pPr>
              <w:keepNext/>
              <w:keepLines/>
              <w:jc w:val="center"/>
              <w:rPr>
                <w:rFonts w:ascii="Arial" w:hAnsi="Arial"/>
                <w:sz w:val="18"/>
                <w:lang w:eastAsia="zh-CN"/>
              </w:rPr>
            </w:pPr>
          </w:p>
        </w:tc>
        <w:tc>
          <w:tcPr>
            <w:tcW w:w="1251" w:type="dxa"/>
            <w:vMerge/>
          </w:tcPr>
          <w:p w14:paraId="5BDDBFEA" w14:textId="77777777" w:rsidR="00AD072D" w:rsidRPr="00EF20F7" w:rsidRDefault="00AD072D" w:rsidP="00BD3AE7">
            <w:pPr>
              <w:keepNext/>
              <w:keepLines/>
              <w:jc w:val="center"/>
              <w:rPr>
                <w:rFonts w:ascii="Arial" w:hAnsi="Arial"/>
                <w:sz w:val="18"/>
                <w:lang w:eastAsia="zh-CN"/>
              </w:rPr>
            </w:pPr>
          </w:p>
        </w:tc>
        <w:tc>
          <w:tcPr>
            <w:tcW w:w="1980" w:type="dxa"/>
          </w:tcPr>
          <w:p w14:paraId="6518600D" w14:textId="77777777" w:rsidR="00AD072D" w:rsidRPr="00EF20F7" w:rsidRDefault="00AD072D" w:rsidP="00BD3AE7">
            <w:pPr>
              <w:keepNext/>
              <w:keepLines/>
              <w:jc w:val="center"/>
              <w:rPr>
                <w:rFonts w:ascii="Arial" w:hAnsi="Arial"/>
                <w:sz w:val="18"/>
              </w:rPr>
            </w:pPr>
            <w:r w:rsidRPr="00EF20F7">
              <w:rPr>
                <w:rFonts w:ascii="Arial" w:hAnsi="Arial"/>
                <w:sz w:val="18"/>
              </w:rPr>
              <w:t>ICE host candidate request</w:t>
            </w:r>
          </w:p>
        </w:tc>
        <w:tc>
          <w:tcPr>
            <w:tcW w:w="1260" w:type="dxa"/>
          </w:tcPr>
          <w:p w14:paraId="7329D01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262064B0"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is present if MRFC requests an ICE host candidate.</w:t>
            </w:r>
          </w:p>
        </w:tc>
      </w:tr>
      <w:tr w:rsidR="00AD072D" w:rsidRPr="00EF20F7" w14:paraId="0EEE2708" w14:textId="77777777" w:rsidTr="00BD3AE7">
        <w:trPr>
          <w:cantSplit/>
          <w:jc w:val="center"/>
        </w:trPr>
        <w:tc>
          <w:tcPr>
            <w:tcW w:w="1466" w:type="dxa"/>
            <w:vMerge/>
          </w:tcPr>
          <w:p w14:paraId="3ACA9A86" w14:textId="77777777" w:rsidR="00AD072D" w:rsidRPr="00EF20F7" w:rsidRDefault="00AD072D" w:rsidP="00BD3AE7">
            <w:pPr>
              <w:keepNext/>
              <w:keepLines/>
              <w:jc w:val="center"/>
              <w:rPr>
                <w:rFonts w:ascii="Arial" w:hAnsi="Arial"/>
                <w:sz w:val="18"/>
                <w:lang w:eastAsia="zh-CN"/>
              </w:rPr>
            </w:pPr>
          </w:p>
        </w:tc>
        <w:tc>
          <w:tcPr>
            <w:tcW w:w="1251" w:type="dxa"/>
            <w:vMerge/>
          </w:tcPr>
          <w:p w14:paraId="0996E52B" w14:textId="77777777" w:rsidR="00AD072D" w:rsidRPr="00EF20F7" w:rsidRDefault="00AD072D" w:rsidP="00BD3AE7">
            <w:pPr>
              <w:keepNext/>
              <w:keepLines/>
              <w:jc w:val="center"/>
              <w:rPr>
                <w:rFonts w:ascii="Arial" w:hAnsi="Arial"/>
                <w:sz w:val="18"/>
                <w:lang w:eastAsia="zh-CN"/>
              </w:rPr>
            </w:pPr>
          </w:p>
        </w:tc>
        <w:tc>
          <w:tcPr>
            <w:tcW w:w="1980" w:type="dxa"/>
          </w:tcPr>
          <w:p w14:paraId="7CE257F7" w14:textId="77777777" w:rsidR="00AD072D" w:rsidRPr="00EF20F7" w:rsidRDefault="00AD072D" w:rsidP="00BD3AE7">
            <w:pPr>
              <w:keepNext/>
              <w:keepLines/>
              <w:jc w:val="center"/>
              <w:rPr>
                <w:rFonts w:ascii="Arial" w:hAnsi="Arial"/>
                <w:sz w:val="18"/>
              </w:rPr>
            </w:pPr>
            <w:r w:rsidRPr="00EF20F7">
              <w:rPr>
                <w:rFonts w:ascii="Arial" w:hAnsi="Arial"/>
                <w:sz w:val="18"/>
              </w:rPr>
              <w:t>ICE received candidate</w:t>
            </w:r>
          </w:p>
        </w:tc>
        <w:tc>
          <w:tcPr>
            <w:tcW w:w="1260" w:type="dxa"/>
          </w:tcPr>
          <w:p w14:paraId="1255AB86"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7BA1F2D7"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is present if MRFC indicates a received candidate for ICE.</w:t>
            </w:r>
          </w:p>
        </w:tc>
      </w:tr>
      <w:tr w:rsidR="00AD072D" w:rsidRPr="00EF20F7" w14:paraId="3EE76181" w14:textId="77777777" w:rsidTr="00BD3AE7">
        <w:trPr>
          <w:cantSplit/>
          <w:jc w:val="center"/>
        </w:trPr>
        <w:tc>
          <w:tcPr>
            <w:tcW w:w="1466" w:type="dxa"/>
            <w:vMerge/>
          </w:tcPr>
          <w:p w14:paraId="615C1A5F" w14:textId="77777777" w:rsidR="00AD072D" w:rsidRPr="00EF20F7" w:rsidRDefault="00AD072D" w:rsidP="00BD3AE7">
            <w:pPr>
              <w:keepNext/>
              <w:keepLines/>
              <w:jc w:val="center"/>
              <w:rPr>
                <w:rFonts w:ascii="Arial" w:hAnsi="Arial"/>
                <w:sz w:val="18"/>
                <w:lang w:eastAsia="zh-CN"/>
              </w:rPr>
            </w:pPr>
          </w:p>
        </w:tc>
        <w:tc>
          <w:tcPr>
            <w:tcW w:w="1251" w:type="dxa"/>
            <w:vMerge/>
          </w:tcPr>
          <w:p w14:paraId="256C9EC2" w14:textId="77777777" w:rsidR="00AD072D" w:rsidRPr="00EF20F7" w:rsidRDefault="00AD072D" w:rsidP="00BD3AE7">
            <w:pPr>
              <w:keepNext/>
              <w:keepLines/>
              <w:jc w:val="center"/>
              <w:rPr>
                <w:rFonts w:ascii="Arial" w:hAnsi="Arial"/>
                <w:sz w:val="18"/>
                <w:lang w:eastAsia="zh-CN"/>
              </w:rPr>
            </w:pPr>
          </w:p>
        </w:tc>
        <w:tc>
          <w:tcPr>
            <w:tcW w:w="1980" w:type="dxa"/>
          </w:tcPr>
          <w:p w14:paraId="53132FB3" w14:textId="77777777" w:rsidR="00AD072D" w:rsidRPr="00EF20F7" w:rsidRDefault="00AD072D" w:rsidP="00BD3AE7">
            <w:pPr>
              <w:keepNext/>
              <w:keepLines/>
              <w:jc w:val="center"/>
              <w:rPr>
                <w:rFonts w:ascii="Arial" w:hAnsi="Arial"/>
                <w:sz w:val="18"/>
              </w:rPr>
            </w:pPr>
            <w:r w:rsidRPr="00EF20F7">
              <w:rPr>
                <w:rFonts w:ascii="Arial" w:hAnsi="Arial"/>
                <w:sz w:val="18"/>
              </w:rPr>
              <w:t>ICE received password</w:t>
            </w:r>
          </w:p>
        </w:tc>
        <w:tc>
          <w:tcPr>
            <w:tcW w:w="1260" w:type="dxa"/>
          </w:tcPr>
          <w:p w14:paraId="2219BAD9"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5021E1FC"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is present if MRFC indicates a received password for ICE.</w:t>
            </w:r>
          </w:p>
        </w:tc>
      </w:tr>
      <w:tr w:rsidR="00AD072D" w:rsidRPr="00EF20F7" w14:paraId="4FFD9A96" w14:textId="77777777" w:rsidTr="00BD3AE7">
        <w:trPr>
          <w:cantSplit/>
          <w:jc w:val="center"/>
        </w:trPr>
        <w:tc>
          <w:tcPr>
            <w:tcW w:w="1466" w:type="dxa"/>
            <w:vMerge/>
          </w:tcPr>
          <w:p w14:paraId="4D946D5A" w14:textId="77777777" w:rsidR="00AD072D" w:rsidRPr="00EF20F7" w:rsidRDefault="00AD072D" w:rsidP="00BD3AE7">
            <w:pPr>
              <w:keepNext/>
              <w:keepLines/>
              <w:jc w:val="center"/>
              <w:rPr>
                <w:rFonts w:ascii="Arial" w:hAnsi="Arial"/>
                <w:sz w:val="18"/>
                <w:lang w:eastAsia="zh-CN"/>
              </w:rPr>
            </w:pPr>
          </w:p>
        </w:tc>
        <w:tc>
          <w:tcPr>
            <w:tcW w:w="1251" w:type="dxa"/>
            <w:vMerge/>
          </w:tcPr>
          <w:p w14:paraId="5233E737" w14:textId="77777777" w:rsidR="00AD072D" w:rsidRPr="00EF20F7" w:rsidRDefault="00AD072D" w:rsidP="00BD3AE7">
            <w:pPr>
              <w:keepNext/>
              <w:keepLines/>
              <w:jc w:val="center"/>
              <w:rPr>
                <w:rFonts w:ascii="Arial" w:hAnsi="Arial"/>
                <w:sz w:val="18"/>
                <w:lang w:eastAsia="zh-CN"/>
              </w:rPr>
            </w:pPr>
          </w:p>
        </w:tc>
        <w:tc>
          <w:tcPr>
            <w:tcW w:w="1980" w:type="dxa"/>
          </w:tcPr>
          <w:p w14:paraId="2C3A1ACC" w14:textId="77777777" w:rsidR="00AD072D" w:rsidRPr="00EF20F7" w:rsidRDefault="00AD072D" w:rsidP="00BD3AE7">
            <w:pPr>
              <w:keepNext/>
              <w:keepLines/>
              <w:jc w:val="center"/>
              <w:rPr>
                <w:rFonts w:ascii="Arial" w:hAnsi="Arial"/>
                <w:sz w:val="18"/>
              </w:rPr>
            </w:pPr>
            <w:r w:rsidRPr="00EF20F7">
              <w:rPr>
                <w:rFonts w:ascii="Arial" w:hAnsi="Arial"/>
                <w:sz w:val="18"/>
              </w:rPr>
              <w:t>ICE received Ufrag</w:t>
            </w:r>
          </w:p>
        </w:tc>
        <w:tc>
          <w:tcPr>
            <w:tcW w:w="1260" w:type="dxa"/>
          </w:tcPr>
          <w:p w14:paraId="4C22DA94"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70282AC4"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is present if MRFC indicates a received Ufrag for ICE.</w:t>
            </w:r>
          </w:p>
        </w:tc>
      </w:tr>
      <w:tr w:rsidR="00AD072D" w:rsidRPr="00EF20F7" w14:paraId="0963FD5A" w14:textId="77777777" w:rsidTr="00BD3AE7">
        <w:trPr>
          <w:cantSplit/>
          <w:jc w:val="center"/>
        </w:trPr>
        <w:tc>
          <w:tcPr>
            <w:tcW w:w="1466" w:type="dxa"/>
            <w:vMerge/>
          </w:tcPr>
          <w:p w14:paraId="4F205039" w14:textId="77777777" w:rsidR="00AD072D" w:rsidRPr="00EF20F7" w:rsidRDefault="00AD072D" w:rsidP="00BD3AE7">
            <w:pPr>
              <w:keepNext/>
              <w:keepLines/>
              <w:jc w:val="center"/>
              <w:rPr>
                <w:rFonts w:ascii="Arial" w:hAnsi="Arial"/>
                <w:sz w:val="18"/>
                <w:lang w:eastAsia="zh-CN"/>
              </w:rPr>
            </w:pPr>
          </w:p>
        </w:tc>
        <w:tc>
          <w:tcPr>
            <w:tcW w:w="1251" w:type="dxa"/>
            <w:vMerge/>
          </w:tcPr>
          <w:p w14:paraId="25B26B7B" w14:textId="77777777" w:rsidR="00AD072D" w:rsidRPr="00EF20F7" w:rsidRDefault="00AD072D" w:rsidP="00BD3AE7">
            <w:pPr>
              <w:keepNext/>
              <w:keepLines/>
              <w:jc w:val="center"/>
              <w:rPr>
                <w:rFonts w:ascii="Arial" w:hAnsi="Arial"/>
                <w:sz w:val="18"/>
                <w:lang w:eastAsia="zh-CN"/>
              </w:rPr>
            </w:pPr>
          </w:p>
        </w:tc>
        <w:tc>
          <w:tcPr>
            <w:tcW w:w="1980" w:type="dxa"/>
          </w:tcPr>
          <w:p w14:paraId="48D2202E" w14:textId="77777777" w:rsidR="00AD072D" w:rsidRPr="00EF20F7" w:rsidRDefault="00AD072D" w:rsidP="00BD3AE7">
            <w:pPr>
              <w:keepNext/>
              <w:keepLines/>
              <w:jc w:val="center"/>
              <w:rPr>
                <w:rFonts w:ascii="Arial" w:hAnsi="Arial"/>
                <w:sz w:val="18"/>
              </w:rPr>
            </w:pPr>
            <w:r w:rsidRPr="00EF20F7">
              <w:rPr>
                <w:rFonts w:ascii="Arial" w:hAnsi="Arial"/>
                <w:sz w:val="18"/>
              </w:rPr>
              <w:t>MSRP URI Path request</w:t>
            </w:r>
          </w:p>
        </w:tc>
        <w:tc>
          <w:tcPr>
            <w:tcW w:w="1260" w:type="dxa"/>
          </w:tcPr>
          <w:p w14:paraId="40295E07"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0E08F9CE"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p>
        </w:tc>
      </w:tr>
      <w:tr w:rsidR="00AD072D" w:rsidRPr="00EF20F7" w14:paraId="7750EA83" w14:textId="77777777" w:rsidTr="00BD3AE7">
        <w:trPr>
          <w:cantSplit/>
          <w:jc w:val="center"/>
        </w:trPr>
        <w:tc>
          <w:tcPr>
            <w:tcW w:w="1466" w:type="dxa"/>
            <w:vMerge/>
          </w:tcPr>
          <w:p w14:paraId="5BFB0AEF" w14:textId="77777777" w:rsidR="00AD072D" w:rsidRPr="00EF20F7" w:rsidRDefault="00AD072D" w:rsidP="00BD3AE7">
            <w:pPr>
              <w:keepNext/>
              <w:keepLines/>
              <w:jc w:val="center"/>
              <w:rPr>
                <w:rFonts w:ascii="Arial" w:hAnsi="Arial"/>
                <w:sz w:val="18"/>
                <w:lang w:eastAsia="zh-CN"/>
              </w:rPr>
            </w:pPr>
          </w:p>
        </w:tc>
        <w:tc>
          <w:tcPr>
            <w:tcW w:w="1251" w:type="dxa"/>
            <w:vMerge/>
          </w:tcPr>
          <w:p w14:paraId="48DF573A" w14:textId="77777777" w:rsidR="00AD072D" w:rsidRPr="00EF20F7" w:rsidRDefault="00AD072D" w:rsidP="00BD3AE7">
            <w:pPr>
              <w:keepNext/>
              <w:keepLines/>
              <w:jc w:val="center"/>
              <w:rPr>
                <w:rFonts w:ascii="Arial" w:hAnsi="Arial"/>
                <w:sz w:val="18"/>
                <w:lang w:eastAsia="zh-CN"/>
              </w:rPr>
            </w:pPr>
          </w:p>
        </w:tc>
        <w:tc>
          <w:tcPr>
            <w:tcW w:w="1980" w:type="dxa"/>
          </w:tcPr>
          <w:p w14:paraId="3B223532" w14:textId="77777777" w:rsidR="00AD072D" w:rsidRPr="00EF20F7" w:rsidRDefault="00AD072D" w:rsidP="00BD3AE7">
            <w:pPr>
              <w:keepNext/>
              <w:keepLines/>
              <w:jc w:val="center"/>
              <w:rPr>
                <w:rFonts w:ascii="Arial" w:hAnsi="Arial"/>
                <w:sz w:val="18"/>
              </w:rPr>
            </w:pPr>
            <w:r w:rsidRPr="00EF20F7">
              <w:rPr>
                <w:rFonts w:ascii="Arial" w:hAnsi="Arial"/>
                <w:sz w:val="18"/>
              </w:rPr>
              <w:t>MSRP URI Path</w:t>
            </w:r>
          </w:p>
        </w:tc>
        <w:tc>
          <w:tcPr>
            <w:tcW w:w="1260" w:type="dxa"/>
          </w:tcPr>
          <w:p w14:paraId="2A5F92EF"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2F94B783"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provides the MSRP URI path information that the MRFP will insert in the MSRP message "To</w:t>
            </w:r>
            <w:r w:rsidRPr="00EF20F7">
              <w:rPr>
                <w:rFonts w:ascii="Arial" w:hAnsi="Arial"/>
                <w:sz w:val="18"/>
              </w:rPr>
              <w:noBreakHyphen/>
              <w:t>Path" header field.</w:t>
            </w:r>
          </w:p>
        </w:tc>
      </w:tr>
      <w:tr w:rsidR="00AD072D" w:rsidRPr="00EF20F7" w14:paraId="62244800" w14:textId="77777777" w:rsidTr="00BD3AE7">
        <w:trPr>
          <w:cantSplit/>
          <w:jc w:val="center"/>
        </w:trPr>
        <w:tc>
          <w:tcPr>
            <w:tcW w:w="1466" w:type="dxa"/>
            <w:vMerge/>
          </w:tcPr>
          <w:p w14:paraId="7641A031" w14:textId="77777777" w:rsidR="00AD072D" w:rsidRPr="00EF20F7" w:rsidRDefault="00AD072D" w:rsidP="00BD3AE7">
            <w:pPr>
              <w:keepNext/>
              <w:keepLines/>
              <w:jc w:val="center"/>
              <w:rPr>
                <w:rFonts w:ascii="Arial" w:hAnsi="Arial"/>
                <w:sz w:val="18"/>
                <w:lang w:eastAsia="zh-CN"/>
              </w:rPr>
            </w:pPr>
          </w:p>
        </w:tc>
        <w:tc>
          <w:tcPr>
            <w:tcW w:w="1251" w:type="dxa"/>
            <w:vMerge/>
          </w:tcPr>
          <w:p w14:paraId="4EAB7AB3" w14:textId="77777777" w:rsidR="00AD072D" w:rsidRPr="00EF20F7" w:rsidRDefault="00AD072D" w:rsidP="00BD3AE7">
            <w:pPr>
              <w:keepNext/>
              <w:keepLines/>
              <w:jc w:val="center"/>
              <w:rPr>
                <w:rFonts w:ascii="Arial" w:hAnsi="Arial"/>
                <w:sz w:val="18"/>
                <w:lang w:eastAsia="zh-CN"/>
              </w:rPr>
            </w:pPr>
          </w:p>
        </w:tc>
        <w:tc>
          <w:tcPr>
            <w:tcW w:w="1980" w:type="dxa"/>
          </w:tcPr>
          <w:p w14:paraId="238F0B75" w14:textId="77777777" w:rsidR="00AD072D" w:rsidRPr="00EF20F7" w:rsidRDefault="00AD072D" w:rsidP="00BD3AE7">
            <w:pPr>
              <w:pStyle w:val="TAC"/>
            </w:pPr>
            <w:r w:rsidRPr="00EF20F7">
              <w:t>Establish TCP connection</w:t>
            </w:r>
          </w:p>
        </w:tc>
        <w:tc>
          <w:tcPr>
            <w:tcW w:w="1260" w:type="dxa"/>
          </w:tcPr>
          <w:p w14:paraId="41B74698" w14:textId="77777777" w:rsidR="00AD072D" w:rsidRPr="00EF20F7" w:rsidRDefault="00AD072D" w:rsidP="00BD3AE7">
            <w:pPr>
              <w:pStyle w:val="TAC"/>
            </w:pPr>
            <w:r w:rsidRPr="00EF20F7">
              <w:t>O</w:t>
            </w:r>
          </w:p>
        </w:tc>
        <w:tc>
          <w:tcPr>
            <w:tcW w:w="3780" w:type="dxa"/>
          </w:tcPr>
          <w:p w14:paraId="2F1C0CD0"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the MRFP to take a TCP client role and to initiate a</w:t>
            </w:r>
            <w:r w:rsidRPr="00EF20F7">
              <w:rPr>
                <w:rFonts w:ascii="Arial" w:hAnsi="Arial" w:hint="eastAsia"/>
                <w:sz w:val="18"/>
              </w:rPr>
              <w:t xml:space="preserve"> </w:t>
            </w:r>
            <w:r w:rsidRPr="00EF20F7">
              <w:rPr>
                <w:rFonts w:ascii="Arial" w:hAnsi="Arial"/>
                <w:sz w:val="18"/>
              </w:rPr>
              <w:t>TCP connection establishment.</w:t>
            </w:r>
          </w:p>
        </w:tc>
      </w:tr>
      <w:tr w:rsidR="00AD072D" w:rsidRPr="00EF20F7" w14:paraId="028CC6F3" w14:textId="77777777" w:rsidTr="00BD3AE7">
        <w:trPr>
          <w:cantSplit/>
          <w:jc w:val="center"/>
        </w:trPr>
        <w:tc>
          <w:tcPr>
            <w:tcW w:w="1466" w:type="dxa"/>
            <w:vMerge/>
          </w:tcPr>
          <w:p w14:paraId="24EB09EF" w14:textId="77777777" w:rsidR="00AD072D" w:rsidRPr="00EF20F7" w:rsidRDefault="00AD072D" w:rsidP="00BD3AE7">
            <w:pPr>
              <w:keepNext/>
              <w:keepLines/>
              <w:jc w:val="center"/>
              <w:rPr>
                <w:rFonts w:ascii="Arial" w:hAnsi="Arial"/>
                <w:sz w:val="18"/>
                <w:lang w:eastAsia="zh-CN"/>
              </w:rPr>
            </w:pPr>
          </w:p>
        </w:tc>
        <w:tc>
          <w:tcPr>
            <w:tcW w:w="1251" w:type="dxa"/>
            <w:vMerge/>
          </w:tcPr>
          <w:p w14:paraId="67E8D8CF" w14:textId="77777777" w:rsidR="00AD072D" w:rsidRPr="00EF20F7" w:rsidRDefault="00AD072D" w:rsidP="00BD3AE7">
            <w:pPr>
              <w:keepNext/>
              <w:keepLines/>
              <w:jc w:val="center"/>
              <w:rPr>
                <w:rFonts w:ascii="Arial" w:hAnsi="Arial"/>
                <w:sz w:val="18"/>
                <w:lang w:eastAsia="zh-CN"/>
              </w:rPr>
            </w:pPr>
          </w:p>
        </w:tc>
        <w:tc>
          <w:tcPr>
            <w:tcW w:w="1980" w:type="dxa"/>
          </w:tcPr>
          <w:p w14:paraId="6AD265DF" w14:textId="77777777" w:rsidR="00AD072D" w:rsidRPr="00EF20F7" w:rsidRDefault="00AD072D" w:rsidP="00BD3AE7">
            <w:pPr>
              <w:pStyle w:val="TAC"/>
            </w:pPr>
            <w:r w:rsidRPr="00EF20F7">
              <w:t>Notify TCP connection establishment Failure Event</w:t>
            </w:r>
          </w:p>
        </w:tc>
        <w:tc>
          <w:tcPr>
            <w:tcW w:w="1260" w:type="dxa"/>
          </w:tcPr>
          <w:p w14:paraId="249B12B3" w14:textId="77777777" w:rsidR="00AD072D" w:rsidRPr="00EF20F7" w:rsidRDefault="00AD072D" w:rsidP="00BD3AE7">
            <w:pPr>
              <w:pStyle w:val="TAC"/>
            </w:pPr>
            <w:r w:rsidRPr="00EF20F7">
              <w:t>O</w:t>
            </w:r>
          </w:p>
        </w:tc>
        <w:tc>
          <w:tcPr>
            <w:tcW w:w="3780" w:type="dxa"/>
          </w:tcPr>
          <w:p w14:paraId="6C292C13"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p>
        </w:tc>
      </w:tr>
      <w:tr w:rsidR="00AD072D" w:rsidRPr="00EF20F7" w14:paraId="2C5258D9" w14:textId="77777777" w:rsidTr="00BD3AE7">
        <w:trPr>
          <w:cantSplit/>
          <w:jc w:val="center"/>
        </w:trPr>
        <w:tc>
          <w:tcPr>
            <w:tcW w:w="1466" w:type="dxa"/>
            <w:vMerge/>
          </w:tcPr>
          <w:p w14:paraId="6DB8F712" w14:textId="77777777" w:rsidR="00AD072D" w:rsidRPr="00EF20F7" w:rsidRDefault="00AD072D" w:rsidP="00BD3AE7">
            <w:pPr>
              <w:keepNext/>
              <w:keepLines/>
              <w:jc w:val="center"/>
              <w:rPr>
                <w:rFonts w:ascii="Arial" w:hAnsi="Arial"/>
                <w:sz w:val="18"/>
                <w:lang w:eastAsia="zh-CN"/>
              </w:rPr>
            </w:pPr>
          </w:p>
        </w:tc>
        <w:tc>
          <w:tcPr>
            <w:tcW w:w="1251" w:type="dxa"/>
            <w:vMerge/>
          </w:tcPr>
          <w:p w14:paraId="6BEB607B" w14:textId="77777777" w:rsidR="00AD072D" w:rsidRPr="00EF20F7" w:rsidRDefault="00AD072D" w:rsidP="00BD3AE7">
            <w:pPr>
              <w:keepNext/>
              <w:keepLines/>
              <w:jc w:val="center"/>
              <w:rPr>
                <w:rFonts w:ascii="Arial" w:hAnsi="Arial"/>
                <w:sz w:val="18"/>
                <w:lang w:eastAsia="zh-CN"/>
              </w:rPr>
            </w:pPr>
          </w:p>
        </w:tc>
        <w:tc>
          <w:tcPr>
            <w:tcW w:w="1980" w:type="dxa"/>
          </w:tcPr>
          <w:p w14:paraId="3FE131AA" w14:textId="77777777" w:rsidR="00AD072D" w:rsidRPr="00EF20F7" w:rsidRDefault="00AD072D" w:rsidP="00BD3AE7">
            <w:pPr>
              <w:pStyle w:val="TAC"/>
            </w:pPr>
            <w:r w:rsidRPr="00EF20F7">
              <w:t xml:space="preserve">Establish </w:t>
            </w:r>
            <w:r w:rsidRPr="00EF20F7">
              <w:rPr>
                <w:rFonts w:hint="eastAsia"/>
                <w:lang w:eastAsia="zh-CN"/>
              </w:rPr>
              <w:t>(D)</w:t>
            </w:r>
            <w:r w:rsidRPr="00EF20F7">
              <w:t>TLS session</w:t>
            </w:r>
          </w:p>
        </w:tc>
        <w:tc>
          <w:tcPr>
            <w:tcW w:w="1260" w:type="dxa"/>
          </w:tcPr>
          <w:p w14:paraId="3D3B1EA6" w14:textId="77777777" w:rsidR="00AD072D" w:rsidRPr="00EF20F7" w:rsidRDefault="00AD072D" w:rsidP="00BD3AE7">
            <w:pPr>
              <w:pStyle w:val="TAC"/>
            </w:pPr>
            <w:r w:rsidRPr="00EF20F7">
              <w:t>O</w:t>
            </w:r>
          </w:p>
        </w:tc>
        <w:tc>
          <w:tcPr>
            <w:tcW w:w="3780" w:type="dxa"/>
          </w:tcPr>
          <w:p w14:paraId="2013A29E"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requests the MRFP to take a </w:t>
            </w:r>
            <w:r w:rsidRPr="00EF20F7">
              <w:rPr>
                <w:rFonts w:ascii="Arial" w:hAnsi="Arial" w:hint="eastAsia"/>
                <w:sz w:val="18"/>
                <w:lang w:eastAsia="zh-CN"/>
              </w:rPr>
              <w:t>(D)</w:t>
            </w:r>
            <w:r w:rsidRPr="00EF20F7">
              <w:rPr>
                <w:rFonts w:ascii="Arial" w:hAnsi="Arial"/>
                <w:sz w:val="18"/>
              </w:rPr>
              <w:t>TLS client role and to initiate a</w:t>
            </w:r>
            <w:r w:rsidRPr="00EF20F7">
              <w:rPr>
                <w:rFonts w:ascii="Arial" w:hAnsi="Arial" w:hint="eastAsia"/>
                <w:sz w:val="18"/>
              </w:rPr>
              <w:t xml:space="preserve"> </w:t>
            </w:r>
            <w:r w:rsidRPr="00EF20F7">
              <w:rPr>
                <w:rFonts w:ascii="Arial" w:hAnsi="Arial" w:hint="eastAsia"/>
                <w:sz w:val="18"/>
                <w:lang w:eastAsia="zh-CN"/>
              </w:rPr>
              <w:t>(D)</w:t>
            </w:r>
            <w:r w:rsidRPr="00EF20F7">
              <w:rPr>
                <w:rFonts w:ascii="Arial" w:hAnsi="Arial"/>
                <w:sz w:val="18"/>
              </w:rPr>
              <w:t>TLS session establishment.</w:t>
            </w:r>
          </w:p>
        </w:tc>
      </w:tr>
      <w:tr w:rsidR="00AD072D" w:rsidRPr="00EF20F7" w14:paraId="280FC000" w14:textId="77777777" w:rsidTr="00BD3AE7">
        <w:trPr>
          <w:cantSplit/>
          <w:jc w:val="center"/>
        </w:trPr>
        <w:tc>
          <w:tcPr>
            <w:tcW w:w="1466" w:type="dxa"/>
            <w:vMerge/>
          </w:tcPr>
          <w:p w14:paraId="6E274150" w14:textId="77777777" w:rsidR="00AD072D" w:rsidRPr="00EF20F7" w:rsidRDefault="00AD072D" w:rsidP="00BD3AE7">
            <w:pPr>
              <w:keepNext/>
              <w:keepLines/>
              <w:jc w:val="center"/>
              <w:rPr>
                <w:rFonts w:ascii="Arial" w:hAnsi="Arial"/>
                <w:sz w:val="18"/>
                <w:lang w:eastAsia="zh-CN"/>
              </w:rPr>
            </w:pPr>
          </w:p>
        </w:tc>
        <w:tc>
          <w:tcPr>
            <w:tcW w:w="1251" w:type="dxa"/>
            <w:vMerge/>
          </w:tcPr>
          <w:p w14:paraId="73019B03" w14:textId="77777777" w:rsidR="00AD072D" w:rsidRPr="00EF20F7" w:rsidRDefault="00AD072D" w:rsidP="00BD3AE7">
            <w:pPr>
              <w:keepNext/>
              <w:keepLines/>
              <w:jc w:val="center"/>
              <w:rPr>
                <w:rFonts w:ascii="Arial" w:hAnsi="Arial"/>
                <w:sz w:val="18"/>
                <w:lang w:eastAsia="zh-CN"/>
              </w:rPr>
            </w:pPr>
          </w:p>
        </w:tc>
        <w:tc>
          <w:tcPr>
            <w:tcW w:w="1980" w:type="dxa"/>
          </w:tcPr>
          <w:p w14:paraId="1FA4B329" w14:textId="77777777" w:rsidR="00AD072D" w:rsidRPr="00EF20F7" w:rsidRDefault="00AD072D" w:rsidP="00BD3AE7">
            <w:pPr>
              <w:pStyle w:val="TAC"/>
            </w:pPr>
            <w:r w:rsidRPr="00EF20F7">
              <w:t xml:space="preserve">Notify </w:t>
            </w:r>
            <w:r w:rsidRPr="00EF20F7">
              <w:rPr>
                <w:rFonts w:hint="eastAsia"/>
                <w:lang w:eastAsia="zh-CN"/>
              </w:rPr>
              <w:t>(D)</w:t>
            </w:r>
            <w:r w:rsidRPr="00EF20F7">
              <w:t>TLS session establishment Failure Event</w:t>
            </w:r>
          </w:p>
        </w:tc>
        <w:tc>
          <w:tcPr>
            <w:tcW w:w="1260" w:type="dxa"/>
          </w:tcPr>
          <w:p w14:paraId="0C79E31F" w14:textId="77777777" w:rsidR="00AD072D" w:rsidRPr="00EF20F7" w:rsidRDefault="00AD072D" w:rsidP="00BD3AE7">
            <w:pPr>
              <w:pStyle w:val="TAC"/>
            </w:pPr>
            <w:r w:rsidRPr="00EF20F7">
              <w:t>O</w:t>
            </w:r>
          </w:p>
        </w:tc>
        <w:tc>
          <w:tcPr>
            <w:tcW w:w="3780" w:type="dxa"/>
          </w:tcPr>
          <w:p w14:paraId="3B0ACAB8"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requests a notification if a </w:t>
            </w:r>
            <w:r w:rsidRPr="00EF20F7">
              <w:rPr>
                <w:rFonts w:ascii="Arial" w:hAnsi="Arial" w:hint="eastAsia"/>
                <w:sz w:val="18"/>
                <w:lang w:eastAsia="zh-CN"/>
              </w:rPr>
              <w:t>(D)</w:t>
            </w:r>
            <w:r w:rsidRPr="00EF20F7">
              <w:rPr>
                <w:rFonts w:ascii="Arial" w:hAnsi="Arial"/>
                <w:sz w:val="18"/>
              </w:rPr>
              <w:t>TLS session establishment failure occurs.</w:t>
            </w:r>
          </w:p>
        </w:tc>
      </w:tr>
      <w:tr w:rsidR="00AD072D" w:rsidRPr="00EF20F7" w14:paraId="23827AC2" w14:textId="77777777" w:rsidTr="00BD3AE7">
        <w:trPr>
          <w:cantSplit/>
          <w:jc w:val="center"/>
        </w:trPr>
        <w:tc>
          <w:tcPr>
            <w:tcW w:w="1466" w:type="dxa"/>
            <w:vMerge/>
          </w:tcPr>
          <w:p w14:paraId="7F457A97" w14:textId="77777777" w:rsidR="00AD072D" w:rsidRPr="00EF20F7" w:rsidRDefault="00AD072D" w:rsidP="00BD3AE7">
            <w:pPr>
              <w:keepNext/>
              <w:keepLines/>
              <w:jc w:val="center"/>
              <w:rPr>
                <w:rFonts w:ascii="Arial" w:hAnsi="Arial"/>
                <w:sz w:val="18"/>
                <w:lang w:eastAsia="zh-CN"/>
              </w:rPr>
            </w:pPr>
          </w:p>
        </w:tc>
        <w:tc>
          <w:tcPr>
            <w:tcW w:w="1251" w:type="dxa"/>
            <w:vMerge/>
          </w:tcPr>
          <w:p w14:paraId="277CF4B5" w14:textId="77777777" w:rsidR="00AD072D" w:rsidRPr="00EF20F7" w:rsidRDefault="00AD072D" w:rsidP="00BD3AE7">
            <w:pPr>
              <w:keepNext/>
              <w:keepLines/>
              <w:jc w:val="center"/>
              <w:rPr>
                <w:rFonts w:ascii="Arial" w:hAnsi="Arial"/>
                <w:sz w:val="18"/>
                <w:lang w:eastAsia="zh-CN"/>
              </w:rPr>
            </w:pPr>
          </w:p>
        </w:tc>
        <w:tc>
          <w:tcPr>
            <w:tcW w:w="1980" w:type="dxa"/>
          </w:tcPr>
          <w:p w14:paraId="7FC49559" w14:textId="77777777" w:rsidR="00AD072D" w:rsidRPr="00EF20F7" w:rsidRDefault="00AD072D" w:rsidP="00BD3AE7">
            <w:pPr>
              <w:pStyle w:val="TAC"/>
            </w:pPr>
            <w:r w:rsidRPr="00EF20F7">
              <w:t>Pre-Shared Key</w:t>
            </w:r>
          </w:p>
          <w:p w14:paraId="33A2701E" w14:textId="77777777" w:rsidR="00AD072D" w:rsidRPr="00EF20F7" w:rsidRDefault="00AD072D" w:rsidP="00BD3AE7"/>
          <w:p w14:paraId="79B4013E" w14:textId="77777777" w:rsidR="00AD072D" w:rsidRPr="00EF20F7" w:rsidRDefault="00AD072D" w:rsidP="00BD3AE7">
            <w:pPr>
              <w:jc w:val="center"/>
            </w:pPr>
          </w:p>
        </w:tc>
        <w:tc>
          <w:tcPr>
            <w:tcW w:w="1260" w:type="dxa"/>
          </w:tcPr>
          <w:p w14:paraId="09A09945" w14:textId="77777777" w:rsidR="00AD072D" w:rsidRPr="00EF20F7" w:rsidRDefault="00AD072D" w:rsidP="00BD3AE7">
            <w:pPr>
              <w:pStyle w:val="TAC"/>
            </w:pPr>
            <w:r w:rsidRPr="00EF20F7">
              <w:t>O</w:t>
            </w:r>
          </w:p>
        </w:tc>
        <w:tc>
          <w:tcPr>
            <w:tcW w:w="3780" w:type="dxa"/>
          </w:tcPr>
          <w:p w14:paraId="71249559"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AD072D" w:rsidRPr="00EF20F7" w14:paraId="166C3AF9" w14:textId="77777777" w:rsidTr="00BD3AE7">
        <w:trPr>
          <w:cantSplit/>
          <w:jc w:val="center"/>
        </w:trPr>
        <w:tc>
          <w:tcPr>
            <w:tcW w:w="1466" w:type="dxa"/>
            <w:vMerge/>
          </w:tcPr>
          <w:p w14:paraId="5FAC2F07" w14:textId="77777777" w:rsidR="00AD072D" w:rsidRPr="00EF20F7" w:rsidRDefault="00AD072D" w:rsidP="00BD3AE7">
            <w:pPr>
              <w:keepNext/>
              <w:keepLines/>
              <w:jc w:val="center"/>
              <w:rPr>
                <w:rFonts w:ascii="Arial" w:hAnsi="Arial"/>
                <w:sz w:val="18"/>
                <w:lang w:eastAsia="zh-CN"/>
              </w:rPr>
            </w:pPr>
          </w:p>
        </w:tc>
        <w:tc>
          <w:tcPr>
            <w:tcW w:w="1251" w:type="dxa"/>
            <w:vMerge/>
          </w:tcPr>
          <w:p w14:paraId="6B95157A" w14:textId="77777777" w:rsidR="00AD072D" w:rsidRPr="00EF20F7" w:rsidRDefault="00AD072D" w:rsidP="00BD3AE7">
            <w:pPr>
              <w:keepNext/>
              <w:keepLines/>
              <w:jc w:val="center"/>
              <w:rPr>
                <w:rFonts w:ascii="Arial" w:hAnsi="Arial"/>
                <w:sz w:val="18"/>
                <w:lang w:eastAsia="zh-CN"/>
              </w:rPr>
            </w:pPr>
          </w:p>
        </w:tc>
        <w:tc>
          <w:tcPr>
            <w:tcW w:w="1980" w:type="dxa"/>
          </w:tcPr>
          <w:p w14:paraId="5165E5C7" w14:textId="77777777" w:rsidR="00AD072D" w:rsidRPr="00EF20F7" w:rsidRDefault="00AD072D" w:rsidP="00BD3AE7">
            <w:pPr>
              <w:pStyle w:val="TAC"/>
            </w:pPr>
            <w:r w:rsidRPr="00EF20F7">
              <w:t>Allowed RTCP APP message types</w:t>
            </w:r>
          </w:p>
        </w:tc>
        <w:tc>
          <w:tcPr>
            <w:tcW w:w="1260" w:type="dxa"/>
          </w:tcPr>
          <w:p w14:paraId="4D2CD1E4" w14:textId="77777777" w:rsidR="00AD072D" w:rsidRPr="00EF20F7" w:rsidRDefault="00AD072D" w:rsidP="00BD3AE7">
            <w:pPr>
              <w:pStyle w:val="TAC"/>
            </w:pPr>
            <w:r w:rsidRPr="00EF20F7">
              <w:t>O</w:t>
            </w:r>
          </w:p>
        </w:tc>
        <w:tc>
          <w:tcPr>
            <w:tcW w:w="3780" w:type="dxa"/>
          </w:tcPr>
          <w:p w14:paraId="4B7D066C"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p>
        </w:tc>
      </w:tr>
      <w:tr w:rsidR="00AD072D" w:rsidRPr="00EF20F7" w14:paraId="0A39E123" w14:textId="77777777" w:rsidTr="00BD3AE7">
        <w:trPr>
          <w:cantSplit/>
          <w:jc w:val="center"/>
        </w:trPr>
        <w:tc>
          <w:tcPr>
            <w:tcW w:w="1466" w:type="dxa"/>
            <w:vMerge/>
          </w:tcPr>
          <w:p w14:paraId="511F1ED9" w14:textId="77777777" w:rsidR="00AD072D" w:rsidRPr="00EF20F7" w:rsidRDefault="00AD072D" w:rsidP="00BD3AE7">
            <w:pPr>
              <w:keepNext/>
              <w:keepLines/>
              <w:jc w:val="center"/>
              <w:rPr>
                <w:rFonts w:ascii="Arial" w:hAnsi="Arial"/>
                <w:sz w:val="18"/>
                <w:lang w:eastAsia="zh-CN"/>
              </w:rPr>
            </w:pPr>
          </w:p>
        </w:tc>
        <w:tc>
          <w:tcPr>
            <w:tcW w:w="1251" w:type="dxa"/>
            <w:vMerge/>
          </w:tcPr>
          <w:p w14:paraId="31EF541C" w14:textId="77777777" w:rsidR="00AD072D" w:rsidRPr="00EF20F7" w:rsidRDefault="00AD072D" w:rsidP="00BD3AE7">
            <w:pPr>
              <w:keepNext/>
              <w:keepLines/>
              <w:jc w:val="center"/>
              <w:rPr>
                <w:rFonts w:ascii="Arial" w:hAnsi="Arial"/>
                <w:sz w:val="18"/>
                <w:lang w:eastAsia="zh-CN"/>
              </w:rPr>
            </w:pPr>
          </w:p>
        </w:tc>
        <w:tc>
          <w:tcPr>
            <w:tcW w:w="1980" w:type="dxa"/>
          </w:tcPr>
          <w:p w14:paraId="457A718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Local certificate fingerprint Request</w:t>
            </w:r>
          </w:p>
        </w:tc>
        <w:tc>
          <w:tcPr>
            <w:tcW w:w="1260" w:type="dxa"/>
          </w:tcPr>
          <w:p w14:paraId="0561A96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0EAC7CBC"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is present if the </w:t>
            </w:r>
            <w:r w:rsidRPr="00EF20F7">
              <w:rPr>
                <w:rFonts w:ascii="Arial" w:hAnsi="Arial" w:hint="eastAsia"/>
                <w:sz w:val="18"/>
                <w:lang w:eastAsia="zh-CN"/>
              </w:rPr>
              <w:t>MRFC</w:t>
            </w:r>
            <w:r w:rsidRPr="00EF20F7">
              <w:rPr>
                <w:rFonts w:ascii="Arial" w:hAnsi="Arial"/>
                <w:sz w:val="18"/>
              </w:rPr>
              <w:t xml:space="preserve"> requests the </w:t>
            </w:r>
            <w:r w:rsidRPr="00EF20F7">
              <w:rPr>
                <w:rFonts w:ascii="Arial" w:hAnsi="Arial" w:hint="eastAsia"/>
                <w:sz w:val="18"/>
                <w:lang w:eastAsia="zh-CN"/>
              </w:rPr>
              <w:t>MRFP</w:t>
            </w:r>
            <w:r w:rsidRPr="00EF20F7">
              <w:rPr>
                <w:rFonts w:ascii="Arial" w:hAnsi="Arial"/>
                <w:sz w:val="18"/>
              </w:rPr>
              <w:t xml:space="preserve"> to establish the </w:t>
            </w:r>
            <w:r w:rsidRPr="00EF20F7">
              <w:rPr>
                <w:rFonts w:ascii="Arial" w:hAnsi="Arial" w:hint="eastAsia"/>
                <w:sz w:val="18"/>
                <w:lang w:eastAsia="zh-CN"/>
              </w:rPr>
              <w:t xml:space="preserve">CLUE </w:t>
            </w:r>
            <w:r w:rsidRPr="00EF20F7">
              <w:rPr>
                <w:rFonts w:ascii="Arial" w:hAnsi="Arial"/>
                <w:sz w:val="18"/>
              </w:rPr>
              <w:t xml:space="preserve">data channel. It requests the </w:t>
            </w:r>
            <w:r w:rsidRPr="00EF20F7">
              <w:rPr>
                <w:rFonts w:ascii="Arial" w:hAnsi="Arial" w:hint="eastAsia"/>
                <w:sz w:val="18"/>
                <w:lang w:eastAsia="zh-CN"/>
              </w:rPr>
              <w:t>MRFP</w:t>
            </w:r>
            <w:r w:rsidRPr="00EF20F7">
              <w:rPr>
                <w:rFonts w:ascii="Arial" w:hAnsi="Arial"/>
                <w:sz w:val="18"/>
              </w:rPr>
              <w:t xml:space="preserve"> to provide a local certificate fingerprint.</w:t>
            </w:r>
          </w:p>
        </w:tc>
      </w:tr>
      <w:tr w:rsidR="00AD072D" w:rsidRPr="00EF20F7" w14:paraId="3B6758A6" w14:textId="77777777" w:rsidTr="00BD3AE7">
        <w:trPr>
          <w:cantSplit/>
          <w:jc w:val="center"/>
        </w:trPr>
        <w:tc>
          <w:tcPr>
            <w:tcW w:w="1466" w:type="dxa"/>
            <w:vMerge/>
          </w:tcPr>
          <w:p w14:paraId="697EAEF7" w14:textId="77777777" w:rsidR="00AD072D" w:rsidRPr="00EF20F7" w:rsidRDefault="00AD072D" w:rsidP="00BD3AE7">
            <w:pPr>
              <w:keepNext/>
              <w:keepLines/>
              <w:jc w:val="center"/>
              <w:rPr>
                <w:rFonts w:ascii="Arial" w:hAnsi="Arial"/>
                <w:sz w:val="18"/>
                <w:lang w:eastAsia="zh-CN"/>
              </w:rPr>
            </w:pPr>
          </w:p>
        </w:tc>
        <w:tc>
          <w:tcPr>
            <w:tcW w:w="1251" w:type="dxa"/>
            <w:vMerge/>
          </w:tcPr>
          <w:p w14:paraId="3C0B1CDC" w14:textId="77777777" w:rsidR="00AD072D" w:rsidRPr="00EF20F7" w:rsidRDefault="00AD072D" w:rsidP="00BD3AE7">
            <w:pPr>
              <w:keepNext/>
              <w:keepLines/>
              <w:jc w:val="center"/>
              <w:rPr>
                <w:rFonts w:ascii="Arial" w:hAnsi="Arial"/>
                <w:sz w:val="18"/>
                <w:lang w:eastAsia="zh-CN"/>
              </w:rPr>
            </w:pPr>
          </w:p>
        </w:tc>
        <w:tc>
          <w:tcPr>
            <w:tcW w:w="1980" w:type="dxa"/>
          </w:tcPr>
          <w:p w14:paraId="115F09A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Remote certificate fingerprint</w:t>
            </w:r>
          </w:p>
        </w:tc>
        <w:tc>
          <w:tcPr>
            <w:tcW w:w="1260" w:type="dxa"/>
          </w:tcPr>
          <w:p w14:paraId="0602FEF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3BFB8698"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sz w:val="18"/>
              </w:rPr>
              <w:t>data channel. It indicates the remote certificate fingerprint.</w:t>
            </w:r>
          </w:p>
        </w:tc>
      </w:tr>
      <w:tr w:rsidR="00AD072D" w:rsidRPr="00EF20F7" w14:paraId="7A51047A" w14:textId="77777777" w:rsidTr="00BD3AE7">
        <w:trPr>
          <w:cantSplit/>
          <w:jc w:val="center"/>
        </w:trPr>
        <w:tc>
          <w:tcPr>
            <w:tcW w:w="1466" w:type="dxa"/>
            <w:vMerge/>
          </w:tcPr>
          <w:p w14:paraId="06C0B392" w14:textId="77777777" w:rsidR="00AD072D" w:rsidRPr="00EF20F7" w:rsidRDefault="00AD072D" w:rsidP="00BD3AE7">
            <w:pPr>
              <w:keepNext/>
              <w:keepLines/>
              <w:jc w:val="center"/>
              <w:rPr>
                <w:rFonts w:ascii="Arial" w:hAnsi="Arial"/>
                <w:sz w:val="18"/>
                <w:lang w:eastAsia="zh-CN"/>
              </w:rPr>
            </w:pPr>
          </w:p>
        </w:tc>
        <w:tc>
          <w:tcPr>
            <w:tcW w:w="1251" w:type="dxa"/>
            <w:vMerge/>
          </w:tcPr>
          <w:p w14:paraId="29B5A4A8" w14:textId="77777777" w:rsidR="00AD072D" w:rsidRPr="00EF20F7" w:rsidRDefault="00AD072D" w:rsidP="00BD3AE7">
            <w:pPr>
              <w:keepNext/>
              <w:keepLines/>
              <w:jc w:val="center"/>
              <w:rPr>
                <w:rFonts w:ascii="Arial" w:hAnsi="Arial"/>
                <w:sz w:val="18"/>
                <w:lang w:eastAsia="zh-CN"/>
              </w:rPr>
            </w:pPr>
          </w:p>
        </w:tc>
        <w:tc>
          <w:tcPr>
            <w:tcW w:w="1980" w:type="dxa"/>
          </w:tcPr>
          <w:p w14:paraId="387A98D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5246922D" w14:textId="77777777" w:rsidR="00AD072D" w:rsidRPr="00EF20F7" w:rsidRDefault="00AD072D" w:rsidP="00BD3AE7">
            <w:pPr>
              <w:keepNext/>
              <w:keepLines/>
              <w:spacing w:after="0"/>
              <w:jc w:val="center"/>
              <w:rPr>
                <w:rFonts w:ascii="Arial" w:hAnsi="Arial"/>
                <w:sz w:val="18"/>
              </w:rPr>
            </w:pPr>
            <w:r w:rsidRPr="00EF20F7">
              <w:rPr>
                <w:rFonts w:ascii="Arial" w:hAnsi="Arial" w:hint="eastAsia"/>
                <w:sz w:val="18"/>
              </w:rPr>
              <w:t>O</w:t>
            </w:r>
          </w:p>
        </w:tc>
        <w:tc>
          <w:tcPr>
            <w:tcW w:w="3780" w:type="dxa"/>
          </w:tcPr>
          <w:p w14:paraId="78629DEA" w14:textId="77777777" w:rsidR="00AD072D" w:rsidRPr="00EF20F7" w:rsidRDefault="00AD072D" w:rsidP="00BD3AE7">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p>
        </w:tc>
      </w:tr>
      <w:tr w:rsidR="00AD072D" w:rsidRPr="00EF20F7" w14:paraId="0A9DE528" w14:textId="77777777" w:rsidTr="00BD3AE7">
        <w:trPr>
          <w:cantSplit/>
          <w:jc w:val="center"/>
        </w:trPr>
        <w:tc>
          <w:tcPr>
            <w:tcW w:w="1466" w:type="dxa"/>
            <w:vMerge/>
          </w:tcPr>
          <w:p w14:paraId="1125C0DF" w14:textId="77777777" w:rsidR="00AD072D" w:rsidRPr="00EF20F7" w:rsidRDefault="00AD072D" w:rsidP="00BD3AE7">
            <w:pPr>
              <w:keepNext/>
              <w:keepLines/>
              <w:jc w:val="center"/>
              <w:rPr>
                <w:rFonts w:ascii="Arial" w:hAnsi="Arial"/>
                <w:sz w:val="18"/>
                <w:lang w:eastAsia="zh-CN"/>
              </w:rPr>
            </w:pPr>
          </w:p>
        </w:tc>
        <w:tc>
          <w:tcPr>
            <w:tcW w:w="1251" w:type="dxa"/>
            <w:vMerge/>
          </w:tcPr>
          <w:p w14:paraId="7064EAEC" w14:textId="77777777" w:rsidR="00AD072D" w:rsidRPr="00EF20F7" w:rsidRDefault="00AD072D" w:rsidP="00BD3AE7">
            <w:pPr>
              <w:keepNext/>
              <w:keepLines/>
              <w:jc w:val="center"/>
              <w:rPr>
                <w:rFonts w:ascii="Arial" w:hAnsi="Arial"/>
                <w:sz w:val="18"/>
                <w:lang w:eastAsia="zh-CN"/>
              </w:rPr>
            </w:pPr>
          </w:p>
        </w:tc>
        <w:tc>
          <w:tcPr>
            <w:tcW w:w="1980" w:type="dxa"/>
          </w:tcPr>
          <w:p w14:paraId="6A955D9D" w14:textId="77777777" w:rsidR="00AD072D" w:rsidRPr="00EF20F7" w:rsidRDefault="00AD072D" w:rsidP="00BD3AE7">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SCTP Port</w:t>
            </w:r>
          </w:p>
        </w:tc>
        <w:tc>
          <w:tcPr>
            <w:tcW w:w="1260" w:type="dxa"/>
          </w:tcPr>
          <w:p w14:paraId="7F352FDD" w14:textId="77777777" w:rsidR="00AD072D" w:rsidRPr="00EF20F7" w:rsidRDefault="00AD072D" w:rsidP="00BD3AE7">
            <w:pPr>
              <w:keepNext/>
              <w:keepLines/>
              <w:spacing w:after="0"/>
              <w:jc w:val="center"/>
              <w:rPr>
                <w:rFonts w:ascii="Arial" w:hAnsi="Arial"/>
                <w:sz w:val="18"/>
              </w:rPr>
            </w:pPr>
            <w:r w:rsidRPr="00EF20F7">
              <w:rPr>
                <w:rFonts w:ascii="Arial" w:hAnsi="Arial" w:hint="eastAsia"/>
                <w:sz w:val="18"/>
              </w:rPr>
              <w:t>O</w:t>
            </w:r>
          </w:p>
        </w:tc>
        <w:tc>
          <w:tcPr>
            <w:tcW w:w="3780" w:type="dxa"/>
          </w:tcPr>
          <w:p w14:paraId="367A3DB4" w14:textId="77777777" w:rsidR="00AD072D" w:rsidRPr="00EF20F7" w:rsidRDefault="00AD072D" w:rsidP="00BD3AE7">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p>
        </w:tc>
      </w:tr>
      <w:tr w:rsidR="00AD072D" w:rsidRPr="00EF20F7" w14:paraId="0BE06A70" w14:textId="77777777" w:rsidTr="00BD3AE7">
        <w:trPr>
          <w:cantSplit/>
          <w:jc w:val="center"/>
        </w:trPr>
        <w:tc>
          <w:tcPr>
            <w:tcW w:w="1466" w:type="dxa"/>
            <w:vMerge/>
          </w:tcPr>
          <w:p w14:paraId="666CDCF0" w14:textId="77777777" w:rsidR="00AD072D" w:rsidRPr="00EF20F7" w:rsidRDefault="00AD072D" w:rsidP="00BD3AE7">
            <w:pPr>
              <w:keepNext/>
              <w:keepLines/>
              <w:jc w:val="center"/>
              <w:rPr>
                <w:rFonts w:ascii="Arial" w:hAnsi="Arial"/>
                <w:sz w:val="18"/>
                <w:lang w:eastAsia="zh-CN"/>
              </w:rPr>
            </w:pPr>
          </w:p>
        </w:tc>
        <w:tc>
          <w:tcPr>
            <w:tcW w:w="1251" w:type="dxa"/>
            <w:vMerge/>
          </w:tcPr>
          <w:p w14:paraId="7964BFDF" w14:textId="77777777" w:rsidR="00AD072D" w:rsidRPr="00EF20F7" w:rsidRDefault="00AD072D" w:rsidP="00BD3AE7">
            <w:pPr>
              <w:keepNext/>
              <w:keepLines/>
              <w:jc w:val="center"/>
              <w:rPr>
                <w:rFonts w:ascii="Arial" w:hAnsi="Arial"/>
                <w:sz w:val="18"/>
                <w:lang w:eastAsia="zh-CN"/>
              </w:rPr>
            </w:pPr>
          </w:p>
        </w:tc>
        <w:tc>
          <w:tcPr>
            <w:tcW w:w="1980" w:type="dxa"/>
          </w:tcPr>
          <w:p w14:paraId="2921C24D" w14:textId="77777777" w:rsidR="00AD072D" w:rsidRPr="00EF20F7" w:rsidRDefault="00AD072D" w:rsidP="00BD3AE7">
            <w:pPr>
              <w:keepNext/>
              <w:keepLines/>
              <w:spacing w:after="0"/>
              <w:jc w:val="center"/>
              <w:rPr>
                <w:rFonts w:ascii="Arial" w:hAnsi="Arial"/>
                <w:sz w:val="18"/>
              </w:rPr>
            </w:pPr>
            <w:r w:rsidRPr="00EF20F7">
              <w:rPr>
                <w:rFonts w:ascii="Arial" w:hAnsi="Arial" w:hint="eastAsia"/>
                <w:sz w:val="18"/>
                <w:lang w:eastAsia="zh-CN"/>
              </w:rPr>
              <w:t>SCTP Stream ID</w:t>
            </w:r>
          </w:p>
        </w:tc>
        <w:tc>
          <w:tcPr>
            <w:tcW w:w="1260" w:type="dxa"/>
          </w:tcPr>
          <w:p w14:paraId="0F27DA38" w14:textId="77777777" w:rsidR="00AD072D" w:rsidRPr="00EF20F7" w:rsidRDefault="00AD072D" w:rsidP="00BD3AE7">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06EB4C72" w14:textId="77777777" w:rsidR="00AD072D" w:rsidRPr="00EF20F7" w:rsidRDefault="00AD072D" w:rsidP="00BD3AE7">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p>
        </w:tc>
      </w:tr>
      <w:tr w:rsidR="00AD072D" w:rsidRPr="00EF20F7" w14:paraId="31B681E0" w14:textId="77777777" w:rsidTr="00BD3AE7">
        <w:trPr>
          <w:cantSplit/>
          <w:jc w:val="center"/>
        </w:trPr>
        <w:tc>
          <w:tcPr>
            <w:tcW w:w="1466" w:type="dxa"/>
            <w:vMerge/>
          </w:tcPr>
          <w:p w14:paraId="3B6006EE" w14:textId="77777777" w:rsidR="00AD072D" w:rsidRPr="00EF20F7" w:rsidRDefault="00AD072D" w:rsidP="00BD3AE7">
            <w:pPr>
              <w:keepNext/>
              <w:keepLines/>
              <w:jc w:val="center"/>
              <w:rPr>
                <w:rFonts w:ascii="Arial" w:hAnsi="Arial"/>
                <w:sz w:val="18"/>
                <w:lang w:eastAsia="zh-CN"/>
              </w:rPr>
            </w:pPr>
          </w:p>
        </w:tc>
        <w:tc>
          <w:tcPr>
            <w:tcW w:w="1251" w:type="dxa"/>
            <w:vMerge/>
          </w:tcPr>
          <w:p w14:paraId="6DF6B3CC" w14:textId="77777777" w:rsidR="00AD072D" w:rsidRPr="00EF20F7" w:rsidRDefault="00AD072D" w:rsidP="00BD3AE7">
            <w:pPr>
              <w:keepNext/>
              <w:keepLines/>
              <w:jc w:val="center"/>
              <w:rPr>
                <w:rFonts w:ascii="Arial" w:hAnsi="Arial"/>
                <w:sz w:val="18"/>
                <w:lang w:eastAsia="zh-CN"/>
              </w:rPr>
            </w:pPr>
          </w:p>
        </w:tc>
        <w:tc>
          <w:tcPr>
            <w:tcW w:w="1980" w:type="dxa"/>
          </w:tcPr>
          <w:p w14:paraId="2C5C830F" w14:textId="77777777" w:rsidR="00AD072D" w:rsidRPr="00EF20F7" w:rsidRDefault="00AD072D" w:rsidP="00BD3AE7">
            <w:pPr>
              <w:keepNext/>
              <w:keepLines/>
              <w:spacing w:after="0"/>
              <w:jc w:val="center"/>
              <w:rPr>
                <w:rFonts w:ascii="Arial" w:hAnsi="Arial"/>
                <w:sz w:val="18"/>
              </w:rPr>
            </w:pPr>
            <w:r w:rsidRPr="00EF20F7">
              <w:rPr>
                <w:rFonts w:ascii="Arial" w:hAnsi="Arial" w:hint="eastAsia"/>
                <w:sz w:val="18"/>
                <w:lang w:eastAsia="zh-CN"/>
              </w:rPr>
              <w:t>Subprotocol ID</w:t>
            </w:r>
          </w:p>
        </w:tc>
        <w:tc>
          <w:tcPr>
            <w:tcW w:w="1260" w:type="dxa"/>
          </w:tcPr>
          <w:p w14:paraId="741CAA4B" w14:textId="77777777" w:rsidR="00AD072D" w:rsidRPr="00EF20F7" w:rsidRDefault="00AD072D" w:rsidP="00BD3AE7">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0ABDE2E8" w14:textId="77777777" w:rsidR="00AD072D" w:rsidRPr="00EF20F7" w:rsidRDefault="00AD072D" w:rsidP="00BD3AE7">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p>
        </w:tc>
      </w:tr>
      <w:tr w:rsidR="00AD072D" w:rsidRPr="00EF20F7" w14:paraId="41B2A364" w14:textId="77777777" w:rsidTr="00BD3AE7">
        <w:trPr>
          <w:cantSplit/>
          <w:jc w:val="center"/>
        </w:trPr>
        <w:tc>
          <w:tcPr>
            <w:tcW w:w="1466" w:type="dxa"/>
            <w:vMerge/>
          </w:tcPr>
          <w:p w14:paraId="41A12C91" w14:textId="77777777" w:rsidR="00AD072D" w:rsidRPr="00EF20F7" w:rsidRDefault="00AD072D" w:rsidP="00BD3AE7">
            <w:pPr>
              <w:keepNext/>
              <w:keepLines/>
              <w:jc w:val="center"/>
              <w:rPr>
                <w:rFonts w:ascii="Arial" w:hAnsi="Arial"/>
                <w:sz w:val="18"/>
                <w:lang w:eastAsia="zh-CN"/>
              </w:rPr>
            </w:pPr>
          </w:p>
        </w:tc>
        <w:tc>
          <w:tcPr>
            <w:tcW w:w="1251" w:type="dxa"/>
            <w:vMerge/>
          </w:tcPr>
          <w:p w14:paraId="5F37875F" w14:textId="77777777" w:rsidR="00AD072D" w:rsidRPr="00EF20F7" w:rsidRDefault="00AD072D" w:rsidP="00BD3AE7">
            <w:pPr>
              <w:keepNext/>
              <w:keepLines/>
              <w:jc w:val="center"/>
              <w:rPr>
                <w:rFonts w:ascii="Arial" w:hAnsi="Arial"/>
                <w:sz w:val="18"/>
                <w:lang w:eastAsia="zh-CN"/>
              </w:rPr>
            </w:pPr>
          </w:p>
        </w:tc>
        <w:tc>
          <w:tcPr>
            <w:tcW w:w="1980" w:type="dxa"/>
          </w:tcPr>
          <w:p w14:paraId="7051396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771401DA" w14:textId="77777777" w:rsidR="00AD072D" w:rsidRPr="00EF20F7" w:rsidRDefault="00AD072D" w:rsidP="00BD3AE7">
            <w:pPr>
              <w:keepNext/>
              <w:keepLines/>
              <w:spacing w:after="0"/>
              <w:jc w:val="center"/>
              <w:rPr>
                <w:rFonts w:ascii="Arial" w:hAnsi="Arial"/>
                <w:sz w:val="18"/>
              </w:rPr>
            </w:pPr>
            <w:r w:rsidRPr="00EF20F7">
              <w:rPr>
                <w:rFonts w:ascii="Arial" w:hAnsi="Arial" w:hint="eastAsia"/>
                <w:sz w:val="18"/>
              </w:rPr>
              <w:t>O</w:t>
            </w:r>
          </w:p>
        </w:tc>
        <w:tc>
          <w:tcPr>
            <w:tcW w:w="3780" w:type="dxa"/>
          </w:tcPr>
          <w:p w14:paraId="5597F584" w14:textId="77777777" w:rsidR="00AD072D" w:rsidRPr="00EF20F7" w:rsidRDefault="00AD072D" w:rsidP="00BD3AE7">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p>
        </w:tc>
      </w:tr>
      <w:tr w:rsidR="00AD072D" w:rsidRPr="00EF20F7" w14:paraId="6DF32F81" w14:textId="77777777" w:rsidTr="00BD3AE7">
        <w:trPr>
          <w:cantSplit/>
          <w:jc w:val="center"/>
        </w:trPr>
        <w:tc>
          <w:tcPr>
            <w:tcW w:w="1466" w:type="dxa"/>
            <w:vMerge/>
          </w:tcPr>
          <w:p w14:paraId="7D331661" w14:textId="77777777" w:rsidR="00AD072D" w:rsidRPr="00EF20F7" w:rsidRDefault="00AD072D" w:rsidP="00BD3AE7">
            <w:pPr>
              <w:keepNext/>
              <w:keepLines/>
              <w:jc w:val="center"/>
              <w:rPr>
                <w:rFonts w:ascii="Arial" w:hAnsi="Arial"/>
                <w:sz w:val="18"/>
                <w:lang w:eastAsia="zh-CN"/>
              </w:rPr>
            </w:pPr>
          </w:p>
        </w:tc>
        <w:tc>
          <w:tcPr>
            <w:tcW w:w="1251" w:type="dxa"/>
            <w:vMerge/>
          </w:tcPr>
          <w:p w14:paraId="2BEE8C63" w14:textId="77777777" w:rsidR="00AD072D" w:rsidRPr="00EF20F7" w:rsidRDefault="00AD072D" w:rsidP="00BD3AE7">
            <w:pPr>
              <w:keepNext/>
              <w:keepLines/>
              <w:jc w:val="center"/>
              <w:rPr>
                <w:rFonts w:ascii="Arial" w:hAnsi="Arial"/>
                <w:sz w:val="18"/>
                <w:lang w:eastAsia="zh-CN"/>
              </w:rPr>
            </w:pPr>
          </w:p>
        </w:tc>
        <w:tc>
          <w:tcPr>
            <w:tcW w:w="1980" w:type="dxa"/>
          </w:tcPr>
          <w:p w14:paraId="798C8342" w14:textId="77777777" w:rsidR="00AD072D" w:rsidRPr="00EF20F7" w:rsidRDefault="00AD072D" w:rsidP="00BD3AE7">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ma</w:t>
            </w:r>
            <w:r w:rsidRPr="00EF20F7">
              <w:rPr>
                <w:rFonts w:ascii="Arial" w:hAnsi="Arial"/>
                <w:sz w:val="18"/>
              </w:rPr>
              <w:t xml:space="preserve">x </w:t>
            </w:r>
            <w:r w:rsidRPr="00EF20F7">
              <w:rPr>
                <w:rFonts w:ascii="Arial" w:hAnsi="Arial" w:hint="eastAsia"/>
                <w:sz w:val="18"/>
              </w:rPr>
              <w:t>m</w:t>
            </w:r>
            <w:r w:rsidRPr="00EF20F7">
              <w:rPr>
                <w:rFonts w:ascii="Arial" w:hAnsi="Arial"/>
                <w:sz w:val="18"/>
              </w:rPr>
              <w:t>essage size</w:t>
            </w:r>
          </w:p>
        </w:tc>
        <w:tc>
          <w:tcPr>
            <w:tcW w:w="1260" w:type="dxa"/>
          </w:tcPr>
          <w:p w14:paraId="1E947E41" w14:textId="77777777" w:rsidR="00AD072D" w:rsidRPr="00EF20F7" w:rsidRDefault="00AD072D" w:rsidP="00BD3AE7">
            <w:pPr>
              <w:jc w:val="center"/>
            </w:pPr>
            <w:r w:rsidRPr="00EF20F7">
              <w:rPr>
                <w:rFonts w:hint="eastAsia"/>
              </w:rPr>
              <w:t>O</w:t>
            </w:r>
          </w:p>
        </w:tc>
        <w:tc>
          <w:tcPr>
            <w:tcW w:w="3780" w:type="dxa"/>
          </w:tcPr>
          <w:p w14:paraId="41BC4015" w14:textId="77777777" w:rsidR="00AD072D" w:rsidRPr="00EF20F7" w:rsidRDefault="00AD072D" w:rsidP="00BD3AE7">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p>
        </w:tc>
      </w:tr>
      <w:tr w:rsidR="00AD072D" w:rsidRPr="00EF20F7" w14:paraId="43DAB16F" w14:textId="77777777" w:rsidTr="00BD3AE7">
        <w:trPr>
          <w:cantSplit/>
          <w:jc w:val="center"/>
        </w:trPr>
        <w:tc>
          <w:tcPr>
            <w:tcW w:w="1466" w:type="dxa"/>
            <w:vMerge/>
          </w:tcPr>
          <w:p w14:paraId="25726BD0" w14:textId="77777777" w:rsidR="00AD072D" w:rsidRPr="00EF20F7" w:rsidRDefault="00AD072D" w:rsidP="00BD3AE7">
            <w:pPr>
              <w:keepNext/>
              <w:keepLines/>
              <w:jc w:val="center"/>
              <w:rPr>
                <w:rFonts w:ascii="Arial" w:hAnsi="Arial"/>
                <w:sz w:val="18"/>
                <w:lang w:eastAsia="zh-CN"/>
              </w:rPr>
            </w:pPr>
          </w:p>
        </w:tc>
        <w:tc>
          <w:tcPr>
            <w:tcW w:w="1251" w:type="dxa"/>
            <w:vMerge/>
          </w:tcPr>
          <w:p w14:paraId="319EDF75" w14:textId="77777777" w:rsidR="00AD072D" w:rsidRPr="00EF20F7" w:rsidRDefault="00AD072D" w:rsidP="00BD3AE7">
            <w:pPr>
              <w:keepNext/>
              <w:keepLines/>
              <w:jc w:val="center"/>
              <w:rPr>
                <w:rFonts w:ascii="Arial" w:hAnsi="Arial"/>
                <w:sz w:val="18"/>
                <w:lang w:eastAsia="zh-CN"/>
              </w:rPr>
            </w:pPr>
          </w:p>
        </w:tc>
        <w:tc>
          <w:tcPr>
            <w:tcW w:w="1980" w:type="dxa"/>
          </w:tcPr>
          <w:p w14:paraId="36EF5DA0" w14:textId="77777777" w:rsidR="00AD072D" w:rsidRPr="00EF20F7" w:rsidRDefault="00AD072D" w:rsidP="00BD3AE7">
            <w:pPr>
              <w:keepNext/>
              <w:keepLines/>
              <w:spacing w:after="0"/>
              <w:jc w:val="center"/>
              <w:rPr>
                <w:rFonts w:ascii="Arial" w:hAnsi="Arial"/>
                <w:sz w:val="18"/>
              </w:rPr>
            </w:pPr>
            <w:r w:rsidRPr="00EF20F7">
              <w:rPr>
                <w:rFonts w:ascii="Arial" w:hAnsi="Arial" w:cs="Arial"/>
                <w:sz w:val="18"/>
                <w:szCs w:val="18"/>
              </w:rPr>
              <w:t>Extended RTP Header for Sent ROI</w:t>
            </w:r>
          </w:p>
        </w:tc>
        <w:tc>
          <w:tcPr>
            <w:tcW w:w="1260" w:type="dxa"/>
          </w:tcPr>
          <w:p w14:paraId="17E79FF7" w14:textId="77777777" w:rsidR="00AD072D" w:rsidRPr="00EF20F7" w:rsidRDefault="00AD072D" w:rsidP="00BD3AE7">
            <w:pPr>
              <w:jc w:val="center"/>
            </w:pPr>
            <w:r w:rsidRPr="00EF20F7">
              <w:rPr>
                <w:rFonts w:hint="eastAsia"/>
              </w:rPr>
              <w:t>O</w:t>
            </w:r>
          </w:p>
        </w:tc>
        <w:tc>
          <w:tcPr>
            <w:tcW w:w="3780" w:type="dxa"/>
          </w:tcPr>
          <w:p w14:paraId="2BF07C3B" w14:textId="77777777" w:rsidR="00AD072D" w:rsidRPr="00EF20F7" w:rsidRDefault="00AD072D" w:rsidP="00BD3AE7">
            <w:pPr>
              <w:keepNext/>
              <w:keepLines/>
              <w:spacing w:after="0"/>
              <w:rPr>
                <w:rFonts w:ascii="Arial" w:hAnsi="Arial"/>
                <w:sz w:val="18"/>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AD072D" w:rsidRPr="00EF20F7" w14:paraId="2C87CBAE" w14:textId="77777777" w:rsidTr="00BD3AE7">
        <w:trPr>
          <w:cantSplit/>
          <w:jc w:val="center"/>
        </w:trPr>
        <w:tc>
          <w:tcPr>
            <w:tcW w:w="1466" w:type="dxa"/>
            <w:vMerge/>
          </w:tcPr>
          <w:p w14:paraId="37D5CC89" w14:textId="77777777" w:rsidR="00AD072D" w:rsidRPr="00EF20F7" w:rsidRDefault="00AD072D" w:rsidP="00BD3AE7">
            <w:pPr>
              <w:keepNext/>
              <w:keepLines/>
              <w:jc w:val="center"/>
              <w:rPr>
                <w:rFonts w:ascii="Arial" w:hAnsi="Arial"/>
                <w:sz w:val="18"/>
                <w:lang w:eastAsia="zh-CN"/>
              </w:rPr>
            </w:pPr>
          </w:p>
        </w:tc>
        <w:tc>
          <w:tcPr>
            <w:tcW w:w="1251" w:type="dxa"/>
            <w:vMerge/>
          </w:tcPr>
          <w:p w14:paraId="20147C1D" w14:textId="77777777" w:rsidR="00AD072D" w:rsidRPr="00EF20F7" w:rsidRDefault="00AD072D" w:rsidP="00BD3AE7">
            <w:pPr>
              <w:keepNext/>
              <w:keepLines/>
              <w:jc w:val="center"/>
              <w:rPr>
                <w:rFonts w:ascii="Arial" w:hAnsi="Arial"/>
                <w:sz w:val="18"/>
                <w:lang w:eastAsia="zh-CN"/>
              </w:rPr>
            </w:pPr>
          </w:p>
        </w:tc>
        <w:tc>
          <w:tcPr>
            <w:tcW w:w="1980" w:type="dxa"/>
          </w:tcPr>
          <w:p w14:paraId="4CEA1DE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Predefined ROI Sent</w:t>
            </w:r>
          </w:p>
        </w:tc>
        <w:tc>
          <w:tcPr>
            <w:tcW w:w="1260" w:type="dxa"/>
          </w:tcPr>
          <w:p w14:paraId="4C8B128B" w14:textId="77777777" w:rsidR="00AD072D" w:rsidRPr="00EF20F7" w:rsidRDefault="00AD072D" w:rsidP="00BD3AE7">
            <w:pPr>
              <w:jc w:val="center"/>
            </w:pPr>
            <w:r w:rsidRPr="00EF20F7">
              <w:rPr>
                <w:rFonts w:hint="eastAsia"/>
              </w:rPr>
              <w:t>O</w:t>
            </w:r>
          </w:p>
        </w:tc>
        <w:tc>
          <w:tcPr>
            <w:tcW w:w="3780" w:type="dxa"/>
          </w:tcPr>
          <w:p w14:paraId="0E534B98" w14:textId="7871885E" w:rsidR="00AD072D" w:rsidRPr="00EF20F7" w:rsidRDefault="00AD072D" w:rsidP="00BD3AE7">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042F3FE8" w14:textId="77777777" w:rsidTr="00BD3AE7">
        <w:trPr>
          <w:cantSplit/>
          <w:jc w:val="center"/>
        </w:trPr>
        <w:tc>
          <w:tcPr>
            <w:tcW w:w="1466" w:type="dxa"/>
            <w:vMerge/>
          </w:tcPr>
          <w:p w14:paraId="709D944C" w14:textId="77777777" w:rsidR="00AD072D" w:rsidRPr="00EF20F7" w:rsidRDefault="00AD072D" w:rsidP="00BD3AE7">
            <w:pPr>
              <w:keepNext/>
              <w:keepLines/>
              <w:jc w:val="center"/>
              <w:rPr>
                <w:rFonts w:ascii="Arial" w:hAnsi="Arial"/>
                <w:sz w:val="18"/>
                <w:lang w:eastAsia="zh-CN"/>
              </w:rPr>
            </w:pPr>
          </w:p>
        </w:tc>
        <w:tc>
          <w:tcPr>
            <w:tcW w:w="1251" w:type="dxa"/>
            <w:vMerge/>
          </w:tcPr>
          <w:p w14:paraId="684F0963" w14:textId="77777777" w:rsidR="00AD072D" w:rsidRPr="00EF20F7" w:rsidRDefault="00AD072D" w:rsidP="00BD3AE7">
            <w:pPr>
              <w:keepNext/>
              <w:keepLines/>
              <w:jc w:val="center"/>
              <w:rPr>
                <w:rFonts w:ascii="Arial" w:hAnsi="Arial"/>
                <w:sz w:val="18"/>
                <w:lang w:eastAsia="zh-CN"/>
              </w:rPr>
            </w:pPr>
          </w:p>
        </w:tc>
        <w:tc>
          <w:tcPr>
            <w:tcW w:w="1980" w:type="dxa"/>
          </w:tcPr>
          <w:p w14:paraId="3B281CD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Predefined ROI Received</w:t>
            </w:r>
          </w:p>
        </w:tc>
        <w:tc>
          <w:tcPr>
            <w:tcW w:w="1260" w:type="dxa"/>
          </w:tcPr>
          <w:p w14:paraId="0CE64F74" w14:textId="77777777" w:rsidR="00AD072D" w:rsidRPr="00EF20F7" w:rsidRDefault="00AD072D" w:rsidP="00BD3AE7">
            <w:pPr>
              <w:jc w:val="center"/>
            </w:pPr>
            <w:r w:rsidRPr="00EF20F7">
              <w:rPr>
                <w:rFonts w:hint="eastAsia"/>
              </w:rPr>
              <w:t>O</w:t>
            </w:r>
          </w:p>
        </w:tc>
        <w:tc>
          <w:tcPr>
            <w:tcW w:w="3780" w:type="dxa"/>
          </w:tcPr>
          <w:p w14:paraId="7A82BA3A" w14:textId="0D69F7DE" w:rsidR="00AD072D" w:rsidRPr="00EF20F7" w:rsidRDefault="00AD072D" w:rsidP="00BD3AE7">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249E38F2" w14:textId="77777777" w:rsidTr="00BD3AE7">
        <w:trPr>
          <w:cantSplit/>
          <w:jc w:val="center"/>
        </w:trPr>
        <w:tc>
          <w:tcPr>
            <w:tcW w:w="1466" w:type="dxa"/>
            <w:vMerge/>
          </w:tcPr>
          <w:p w14:paraId="23B34C13" w14:textId="77777777" w:rsidR="00AD072D" w:rsidRPr="00EF20F7" w:rsidRDefault="00AD072D" w:rsidP="00BD3AE7">
            <w:pPr>
              <w:keepNext/>
              <w:keepLines/>
              <w:jc w:val="center"/>
              <w:rPr>
                <w:rFonts w:ascii="Arial" w:hAnsi="Arial"/>
                <w:sz w:val="18"/>
                <w:lang w:eastAsia="zh-CN"/>
              </w:rPr>
            </w:pPr>
          </w:p>
        </w:tc>
        <w:tc>
          <w:tcPr>
            <w:tcW w:w="1251" w:type="dxa"/>
            <w:vMerge/>
          </w:tcPr>
          <w:p w14:paraId="307A2F7F" w14:textId="77777777" w:rsidR="00AD072D" w:rsidRPr="00EF20F7" w:rsidRDefault="00AD072D" w:rsidP="00BD3AE7">
            <w:pPr>
              <w:keepNext/>
              <w:keepLines/>
              <w:jc w:val="center"/>
              <w:rPr>
                <w:rFonts w:ascii="Arial" w:hAnsi="Arial"/>
                <w:sz w:val="18"/>
                <w:lang w:eastAsia="zh-CN"/>
              </w:rPr>
            </w:pPr>
          </w:p>
        </w:tc>
        <w:tc>
          <w:tcPr>
            <w:tcW w:w="1980" w:type="dxa"/>
          </w:tcPr>
          <w:p w14:paraId="5A7CF69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Arbitrary ROI Sent</w:t>
            </w:r>
          </w:p>
        </w:tc>
        <w:tc>
          <w:tcPr>
            <w:tcW w:w="1260" w:type="dxa"/>
          </w:tcPr>
          <w:p w14:paraId="070E29A7" w14:textId="77777777" w:rsidR="00AD072D" w:rsidRPr="00EF20F7" w:rsidRDefault="00AD072D" w:rsidP="00BD3AE7">
            <w:pPr>
              <w:jc w:val="center"/>
            </w:pPr>
          </w:p>
        </w:tc>
        <w:tc>
          <w:tcPr>
            <w:tcW w:w="3780" w:type="dxa"/>
          </w:tcPr>
          <w:p w14:paraId="456090C2" w14:textId="579B144A" w:rsidR="00AD072D" w:rsidRPr="00EF20F7" w:rsidRDefault="00AD072D" w:rsidP="00BD3AE7">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0FB7F535" w14:textId="77777777" w:rsidTr="00BD3AE7">
        <w:trPr>
          <w:cantSplit/>
          <w:jc w:val="center"/>
        </w:trPr>
        <w:tc>
          <w:tcPr>
            <w:tcW w:w="1466" w:type="dxa"/>
            <w:vMerge/>
          </w:tcPr>
          <w:p w14:paraId="64FB66EA" w14:textId="77777777" w:rsidR="00AD072D" w:rsidRPr="00EF20F7" w:rsidRDefault="00AD072D" w:rsidP="00BD3AE7">
            <w:pPr>
              <w:keepNext/>
              <w:keepLines/>
              <w:jc w:val="center"/>
              <w:rPr>
                <w:rFonts w:ascii="Arial" w:hAnsi="Arial"/>
                <w:sz w:val="18"/>
                <w:lang w:eastAsia="zh-CN"/>
              </w:rPr>
            </w:pPr>
          </w:p>
        </w:tc>
        <w:tc>
          <w:tcPr>
            <w:tcW w:w="1251" w:type="dxa"/>
            <w:vMerge/>
          </w:tcPr>
          <w:p w14:paraId="1BA81865" w14:textId="77777777" w:rsidR="00AD072D" w:rsidRPr="00EF20F7" w:rsidRDefault="00AD072D" w:rsidP="00BD3AE7">
            <w:pPr>
              <w:keepNext/>
              <w:keepLines/>
              <w:jc w:val="center"/>
              <w:rPr>
                <w:rFonts w:ascii="Arial" w:hAnsi="Arial"/>
                <w:sz w:val="18"/>
                <w:lang w:eastAsia="zh-CN"/>
              </w:rPr>
            </w:pPr>
          </w:p>
        </w:tc>
        <w:tc>
          <w:tcPr>
            <w:tcW w:w="1980" w:type="dxa"/>
          </w:tcPr>
          <w:p w14:paraId="1ABC980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Arbitrary ROI Received</w:t>
            </w:r>
          </w:p>
        </w:tc>
        <w:tc>
          <w:tcPr>
            <w:tcW w:w="1260" w:type="dxa"/>
          </w:tcPr>
          <w:p w14:paraId="50224839" w14:textId="77777777" w:rsidR="00AD072D" w:rsidRPr="00EF20F7" w:rsidRDefault="00AD072D" w:rsidP="00BD3AE7">
            <w:pPr>
              <w:jc w:val="center"/>
            </w:pPr>
          </w:p>
        </w:tc>
        <w:tc>
          <w:tcPr>
            <w:tcW w:w="3780" w:type="dxa"/>
          </w:tcPr>
          <w:p w14:paraId="4E398534" w14:textId="1EFC8EBD" w:rsidR="00AD072D" w:rsidRPr="00EF20F7" w:rsidRDefault="00AD072D" w:rsidP="00BD3AE7">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6B4E2050" w14:textId="77777777" w:rsidTr="00BD3AE7">
        <w:trPr>
          <w:cantSplit/>
          <w:jc w:val="center"/>
        </w:trPr>
        <w:tc>
          <w:tcPr>
            <w:tcW w:w="1466" w:type="dxa"/>
            <w:vMerge/>
          </w:tcPr>
          <w:p w14:paraId="1F46B983" w14:textId="77777777" w:rsidR="00AD072D" w:rsidRPr="00EF20F7" w:rsidRDefault="00AD072D" w:rsidP="00BD3AE7">
            <w:pPr>
              <w:keepNext/>
              <w:keepLines/>
              <w:jc w:val="center"/>
              <w:rPr>
                <w:rFonts w:ascii="Arial" w:hAnsi="Arial"/>
                <w:sz w:val="18"/>
                <w:lang w:eastAsia="zh-CN"/>
              </w:rPr>
            </w:pPr>
          </w:p>
        </w:tc>
        <w:tc>
          <w:tcPr>
            <w:tcW w:w="1251" w:type="dxa"/>
            <w:vMerge/>
          </w:tcPr>
          <w:p w14:paraId="7747A676" w14:textId="77777777" w:rsidR="00AD072D" w:rsidRPr="00EF20F7" w:rsidRDefault="00AD072D" w:rsidP="00BD3AE7">
            <w:pPr>
              <w:keepNext/>
              <w:keepLines/>
              <w:jc w:val="center"/>
              <w:rPr>
                <w:rFonts w:ascii="Arial" w:hAnsi="Arial"/>
                <w:sz w:val="18"/>
                <w:lang w:eastAsia="zh-CN"/>
              </w:rPr>
            </w:pPr>
          </w:p>
        </w:tc>
        <w:tc>
          <w:tcPr>
            <w:tcW w:w="1980" w:type="dxa"/>
          </w:tcPr>
          <w:p w14:paraId="12C9EED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14:paraId="67DC45DB" w14:textId="77777777" w:rsidR="00AD072D" w:rsidRPr="00EF20F7" w:rsidRDefault="00AD072D" w:rsidP="00BD3AE7">
            <w:pPr>
              <w:jc w:val="center"/>
            </w:pPr>
            <w:r w:rsidRPr="00EF20F7">
              <w:t>O</w:t>
            </w:r>
          </w:p>
        </w:tc>
        <w:tc>
          <w:tcPr>
            <w:tcW w:w="3780" w:type="dxa"/>
          </w:tcPr>
          <w:p w14:paraId="0870D2A8"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w:t>
            </w:r>
            <w:r w:rsidRPr="00EF20F7">
              <w:rPr>
                <w:rFonts w:ascii="Arial" w:hAnsi="Arial" w:hint="eastAsia"/>
                <w:sz w:val="18"/>
              </w:rPr>
              <w:t>CLUE message</w:t>
            </w:r>
            <w:r w:rsidRPr="00EF20F7">
              <w:rPr>
                <w:rFonts w:ascii="Arial" w:hAnsi="Arial"/>
                <w:sz w:val="18"/>
              </w:rPr>
              <w:t>.</w:t>
            </w:r>
          </w:p>
        </w:tc>
      </w:tr>
      <w:tr w:rsidR="00AD072D" w:rsidRPr="00EF20F7" w14:paraId="5D513C74" w14:textId="77777777" w:rsidTr="00BD3AE7">
        <w:trPr>
          <w:cantSplit/>
          <w:jc w:val="center"/>
        </w:trPr>
        <w:tc>
          <w:tcPr>
            <w:tcW w:w="1466" w:type="dxa"/>
            <w:vMerge/>
          </w:tcPr>
          <w:p w14:paraId="2F3AA07D" w14:textId="77777777" w:rsidR="00AD072D" w:rsidRPr="00EF20F7" w:rsidRDefault="00AD072D" w:rsidP="00BD3AE7">
            <w:pPr>
              <w:keepNext/>
              <w:keepLines/>
              <w:jc w:val="center"/>
              <w:rPr>
                <w:rFonts w:ascii="Arial" w:hAnsi="Arial"/>
                <w:sz w:val="18"/>
                <w:lang w:eastAsia="zh-CN"/>
              </w:rPr>
            </w:pPr>
          </w:p>
        </w:tc>
        <w:tc>
          <w:tcPr>
            <w:tcW w:w="1251" w:type="dxa"/>
            <w:vMerge/>
          </w:tcPr>
          <w:p w14:paraId="772BA5F6" w14:textId="77777777" w:rsidR="00AD072D" w:rsidRPr="00EF20F7" w:rsidRDefault="00AD072D" w:rsidP="00BD3AE7">
            <w:pPr>
              <w:keepNext/>
              <w:keepLines/>
              <w:jc w:val="center"/>
              <w:rPr>
                <w:rFonts w:ascii="Arial" w:hAnsi="Arial"/>
                <w:sz w:val="18"/>
                <w:lang w:eastAsia="zh-CN"/>
              </w:rPr>
            </w:pPr>
          </w:p>
        </w:tc>
        <w:tc>
          <w:tcPr>
            <w:tcW w:w="1980" w:type="dxa"/>
          </w:tcPr>
          <w:p w14:paraId="608AC44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4699BA94" w14:textId="77777777" w:rsidR="00AD072D" w:rsidRPr="00EF20F7" w:rsidRDefault="00AD072D" w:rsidP="00BD3AE7">
            <w:pPr>
              <w:jc w:val="center"/>
              <w:rPr>
                <w:lang w:eastAsia="zh-CN"/>
              </w:rPr>
            </w:pPr>
            <w:r w:rsidRPr="00EF20F7">
              <w:rPr>
                <w:rFonts w:ascii="Arial" w:hAnsi="Arial"/>
                <w:sz w:val="18"/>
              </w:rPr>
              <w:t>O</w:t>
            </w:r>
          </w:p>
        </w:tc>
        <w:tc>
          <w:tcPr>
            <w:tcW w:w="3780" w:type="dxa"/>
          </w:tcPr>
          <w:p w14:paraId="12979C3B"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AD072D" w:rsidRPr="00EF20F7" w14:paraId="68F81435" w14:textId="77777777" w:rsidTr="00BD3AE7">
        <w:trPr>
          <w:cantSplit/>
          <w:jc w:val="center"/>
        </w:trPr>
        <w:tc>
          <w:tcPr>
            <w:tcW w:w="1466" w:type="dxa"/>
            <w:vMerge/>
          </w:tcPr>
          <w:p w14:paraId="108910C0" w14:textId="77777777" w:rsidR="00AD072D" w:rsidRPr="00EF20F7" w:rsidRDefault="00AD072D" w:rsidP="00BD3AE7">
            <w:pPr>
              <w:keepNext/>
              <w:keepLines/>
              <w:jc w:val="center"/>
              <w:rPr>
                <w:rFonts w:ascii="Arial" w:hAnsi="Arial"/>
                <w:sz w:val="18"/>
                <w:lang w:eastAsia="zh-CN"/>
              </w:rPr>
            </w:pPr>
          </w:p>
        </w:tc>
        <w:tc>
          <w:tcPr>
            <w:tcW w:w="1251" w:type="dxa"/>
            <w:vMerge/>
          </w:tcPr>
          <w:p w14:paraId="75544AB9" w14:textId="77777777" w:rsidR="00AD072D" w:rsidRPr="00EF20F7" w:rsidRDefault="00AD072D" w:rsidP="00BD3AE7">
            <w:pPr>
              <w:keepNext/>
              <w:keepLines/>
              <w:jc w:val="center"/>
              <w:rPr>
                <w:rFonts w:ascii="Arial" w:hAnsi="Arial"/>
                <w:sz w:val="18"/>
                <w:lang w:eastAsia="zh-CN"/>
              </w:rPr>
            </w:pPr>
          </w:p>
        </w:tc>
        <w:tc>
          <w:tcPr>
            <w:tcW w:w="1980" w:type="dxa"/>
          </w:tcPr>
          <w:p w14:paraId="3DC38528" w14:textId="77777777" w:rsidR="00AD072D" w:rsidRPr="00EF20F7" w:rsidRDefault="00AD072D" w:rsidP="00BD3AE7">
            <w:pPr>
              <w:pStyle w:val="TAC"/>
            </w:pPr>
            <w:r w:rsidRPr="00EF20F7">
              <w:t>Additional Bandwidth Properties</w:t>
            </w:r>
          </w:p>
        </w:tc>
        <w:tc>
          <w:tcPr>
            <w:tcW w:w="1260" w:type="dxa"/>
          </w:tcPr>
          <w:p w14:paraId="10D82361" w14:textId="77777777" w:rsidR="00AD072D" w:rsidRPr="00EF20F7" w:rsidRDefault="00AD072D" w:rsidP="00BD3AE7">
            <w:pPr>
              <w:pStyle w:val="TAC"/>
            </w:pPr>
            <w:r w:rsidRPr="00EF20F7">
              <w:t>O</w:t>
            </w:r>
          </w:p>
        </w:tc>
        <w:tc>
          <w:tcPr>
            <w:tcW w:w="3780" w:type="dxa"/>
          </w:tcPr>
          <w:p w14:paraId="4ED1FD87" w14:textId="77777777" w:rsidR="00AD072D" w:rsidRPr="00EF20F7" w:rsidRDefault="00AD072D" w:rsidP="00BD3AE7">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AD072D" w:rsidRPr="00EF20F7" w14:paraId="2EE42158" w14:textId="77777777" w:rsidTr="00BD3AE7">
        <w:trPr>
          <w:cantSplit/>
          <w:jc w:val="center"/>
        </w:trPr>
        <w:tc>
          <w:tcPr>
            <w:tcW w:w="1466" w:type="dxa"/>
            <w:vMerge/>
          </w:tcPr>
          <w:p w14:paraId="102C323D" w14:textId="77777777" w:rsidR="00AD072D" w:rsidRPr="00EF20F7" w:rsidRDefault="00AD072D" w:rsidP="00BD3AE7">
            <w:pPr>
              <w:keepNext/>
              <w:keepLines/>
              <w:jc w:val="center"/>
              <w:rPr>
                <w:rFonts w:ascii="Arial" w:hAnsi="Arial"/>
                <w:sz w:val="18"/>
                <w:lang w:eastAsia="zh-CN"/>
              </w:rPr>
            </w:pPr>
          </w:p>
        </w:tc>
        <w:tc>
          <w:tcPr>
            <w:tcW w:w="1251" w:type="dxa"/>
            <w:vMerge/>
          </w:tcPr>
          <w:p w14:paraId="0A9000BE" w14:textId="77777777" w:rsidR="00AD072D" w:rsidRPr="00EF20F7" w:rsidRDefault="00AD072D" w:rsidP="00BD3AE7">
            <w:pPr>
              <w:keepNext/>
              <w:keepLines/>
              <w:jc w:val="center"/>
              <w:rPr>
                <w:rFonts w:ascii="Arial" w:hAnsi="Arial"/>
                <w:sz w:val="18"/>
                <w:lang w:eastAsia="zh-CN"/>
              </w:rPr>
            </w:pPr>
          </w:p>
        </w:tc>
        <w:tc>
          <w:tcPr>
            <w:tcW w:w="1980" w:type="dxa"/>
          </w:tcPr>
          <w:p w14:paraId="51791D70" w14:textId="77777777" w:rsidR="00AD072D" w:rsidRPr="00EF20F7" w:rsidRDefault="00AD072D" w:rsidP="00BD3AE7">
            <w:pPr>
              <w:pStyle w:val="TAC"/>
            </w:pPr>
            <w:r w:rsidRPr="00EF20F7">
              <w:rPr>
                <w:lang w:eastAsia="zh-CN"/>
              </w:rPr>
              <w:t>CCM BASE</w:t>
            </w:r>
          </w:p>
        </w:tc>
        <w:tc>
          <w:tcPr>
            <w:tcW w:w="1260" w:type="dxa"/>
          </w:tcPr>
          <w:p w14:paraId="2E6B362B" w14:textId="77777777" w:rsidR="00AD072D" w:rsidRPr="00EF20F7" w:rsidRDefault="00AD072D" w:rsidP="00BD3AE7">
            <w:pPr>
              <w:pStyle w:val="TAC"/>
            </w:pPr>
            <w:r w:rsidRPr="00EF20F7">
              <w:t>O</w:t>
            </w:r>
          </w:p>
        </w:tc>
        <w:tc>
          <w:tcPr>
            <w:tcW w:w="3780" w:type="dxa"/>
          </w:tcPr>
          <w:p w14:paraId="6209D959" w14:textId="77777777" w:rsidR="00AD072D" w:rsidRPr="00EF20F7" w:rsidRDefault="00AD072D" w:rsidP="00BD3AE7">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AD072D" w:rsidRPr="00EF20F7" w14:paraId="29DA01CD" w14:textId="77777777" w:rsidTr="00BD3AE7">
        <w:trPr>
          <w:cantSplit/>
          <w:jc w:val="center"/>
        </w:trPr>
        <w:tc>
          <w:tcPr>
            <w:tcW w:w="1466" w:type="dxa"/>
            <w:vMerge/>
          </w:tcPr>
          <w:p w14:paraId="00E00A09" w14:textId="77777777" w:rsidR="00AD072D" w:rsidRPr="00EF20F7" w:rsidRDefault="00AD072D" w:rsidP="00BD3AE7">
            <w:pPr>
              <w:keepNext/>
              <w:keepLines/>
              <w:jc w:val="center"/>
              <w:rPr>
                <w:rFonts w:ascii="Arial" w:hAnsi="Arial"/>
                <w:sz w:val="18"/>
                <w:lang w:eastAsia="zh-CN"/>
              </w:rPr>
            </w:pPr>
          </w:p>
        </w:tc>
        <w:tc>
          <w:tcPr>
            <w:tcW w:w="1251" w:type="dxa"/>
            <w:vMerge/>
          </w:tcPr>
          <w:p w14:paraId="2DED9F50" w14:textId="77777777" w:rsidR="00AD072D" w:rsidRPr="00EF20F7" w:rsidRDefault="00AD072D" w:rsidP="00BD3AE7">
            <w:pPr>
              <w:keepNext/>
              <w:keepLines/>
              <w:jc w:val="center"/>
              <w:rPr>
                <w:rFonts w:ascii="Arial" w:hAnsi="Arial"/>
                <w:sz w:val="18"/>
                <w:lang w:eastAsia="zh-CN"/>
              </w:rPr>
            </w:pPr>
          </w:p>
        </w:tc>
        <w:tc>
          <w:tcPr>
            <w:tcW w:w="1980" w:type="dxa"/>
          </w:tcPr>
          <w:p w14:paraId="100581B4" w14:textId="77777777" w:rsidR="00AD072D" w:rsidRPr="00EF20F7" w:rsidRDefault="00AD072D" w:rsidP="00BD3AE7">
            <w:pPr>
              <w:pStyle w:val="TAC"/>
              <w:rPr>
                <w:rFonts w:cs="Arial"/>
              </w:rPr>
            </w:pPr>
            <w:r w:rsidRPr="00EF20F7">
              <w:rPr>
                <w:rFonts w:cs="Arial"/>
              </w:rPr>
              <w:t>MMCMH policy</w:t>
            </w:r>
          </w:p>
        </w:tc>
        <w:tc>
          <w:tcPr>
            <w:tcW w:w="1260" w:type="dxa"/>
          </w:tcPr>
          <w:p w14:paraId="3E4D99DD" w14:textId="77777777" w:rsidR="00AD072D" w:rsidRPr="00EF20F7" w:rsidRDefault="00AD072D" w:rsidP="00BD3AE7">
            <w:pPr>
              <w:pStyle w:val="TAC"/>
            </w:pPr>
            <w:r w:rsidRPr="00EF20F7">
              <w:t>O</w:t>
            </w:r>
          </w:p>
        </w:tc>
        <w:tc>
          <w:tcPr>
            <w:tcW w:w="3780" w:type="dxa"/>
          </w:tcPr>
          <w:p w14:paraId="42148FB6" w14:textId="77777777" w:rsidR="00AD072D" w:rsidRPr="00EF20F7" w:rsidRDefault="00AD072D" w:rsidP="00BD3AE7">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rsidR="00975A8F">
              <w:t>clause</w:t>
            </w:r>
            <w:r w:rsidRPr="00EF20F7">
              <w:t> 5.11.3.5.</w:t>
            </w:r>
          </w:p>
        </w:tc>
      </w:tr>
      <w:tr w:rsidR="00AD072D" w:rsidRPr="00EF20F7" w14:paraId="5B8578D7" w14:textId="77777777" w:rsidTr="00BD3AE7">
        <w:trPr>
          <w:cantSplit/>
          <w:jc w:val="center"/>
        </w:trPr>
        <w:tc>
          <w:tcPr>
            <w:tcW w:w="1466" w:type="dxa"/>
            <w:vMerge/>
          </w:tcPr>
          <w:p w14:paraId="2B83D04B" w14:textId="77777777" w:rsidR="00AD072D" w:rsidRPr="00EF20F7" w:rsidRDefault="00AD072D" w:rsidP="00BD3AE7">
            <w:pPr>
              <w:keepNext/>
              <w:keepLines/>
              <w:jc w:val="center"/>
              <w:rPr>
                <w:rFonts w:ascii="Arial" w:hAnsi="Arial"/>
                <w:sz w:val="18"/>
                <w:lang w:eastAsia="zh-CN"/>
              </w:rPr>
            </w:pPr>
          </w:p>
        </w:tc>
        <w:tc>
          <w:tcPr>
            <w:tcW w:w="1251" w:type="dxa"/>
            <w:vMerge/>
          </w:tcPr>
          <w:p w14:paraId="7ADA9746" w14:textId="77777777" w:rsidR="00AD072D" w:rsidRPr="00EF20F7" w:rsidRDefault="00AD072D" w:rsidP="00BD3AE7">
            <w:pPr>
              <w:keepNext/>
              <w:keepLines/>
              <w:jc w:val="center"/>
              <w:rPr>
                <w:rFonts w:ascii="Arial" w:hAnsi="Arial"/>
                <w:sz w:val="18"/>
                <w:lang w:eastAsia="zh-CN"/>
              </w:rPr>
            </w:pPr>
          </w:p>
        </w:tc>
        <w:tc>
          <w:tcPr>
            <w:tcW w:w="1980" w:type="dxa"/>
          </w:tcPr>
          <w:p w14:paraId="2EEA43F4" w14:textId="77777777" w:rsidR="00AD072D" w:rsidRPr="00EF20F7" w:rsidRDefault="00AD072D" w:rsidP="00BD3AE7">
            <w:pPr>
              <w:pStyle w:val="TAC"/>
            </w:pPr>
            <w:r w:rsidRPr="00EF20F7">
              <w:rPr>
                <w:rFonts w:cs="Arial"/>
              </w:rPr>
              <w:t>Stream content</w:t>
            </w:r>
          </w:p>
        </w:tc>
        <w:tc>
          <w:tcPr>
            <w:tcW w:w="1260" w:type="dxa"/>
          </w:tcPr>
          <w:p w14:paraId="6C3DB44A" w14:textId="77777777" w:rsidR="00AD072D" w:rsidRPr="00EF20F7" w:rsidRDefault="00AD072D" w:rsidP="00BD3AE7">
            <w:pPr>
              <w:pStyle w:val="TAC"/>
            </w:pPr>
            <w:r w:rsidRPr="00EF20F7">
              <w:t>O</w:t>
            </w:r>
          </w:p>
        </w:tc>
        <w:tc>
          <w:tcPr>
            <w:tcW w:w="3780" w:type="dxa"/>
          </w:tcPr>
          <w:p w14:paraId="163A741F" w14:textId="77777777" w:rsidR="00AD072D" w:rsidRPr="00EF20F7" w:rsidRDefault="00AD072D" w:rsidP="00BD3AE7">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1B11EB" w:rsidRPr="00EF20F7" w14:paraId="7B2FBEAB" w14:textId="77777777" w:rsidTr="00BD3AE7">
        <w:trPr>
          <w:cantSplit/>
          <w:jc w:val="center"/>
        </w:trPr>
        <w:tc>
          <w:tcPr>
            <w:tcW w:w="1466" w:type="dxa"/>
            <w:vMerge/>
          </w:tcPr>
          <w:p w14:paraId="2A79B70F" w14:textId="77777777" w:rsidR="001B11EB" w:rsidRPr="00EF20F7" w:rsidRDefault="001B11EB" w:rsidP="001B11EB">
            <w:pPr>
              <w:keepNext/>
              <w:keepLines/>
              <w:jc w:val="center"/>
              <w:rPr>
                <w:rFonts w:ascii="Arial" w:hAnsi="Arial"/>
                <w:sz w:val="18"/>
                <w:lang w:eastAsia="zh-CN"/>
              </w:rPr>
            </w:pPr>
          </w:p>
        </w:tc>
        <w:tc>
          <w:tcPr>
            <w:tcW w:w="1251" w:type="dxa"/>
            <w:vMerge/>
          </w:tcPr>
          <w:p w14:paraId="1A7083F5" w14:textId="77777777" w:rsidR="001B11EB" w:rsidRPr="00EF20F7" w:rsidRDefault="001B11EB" w:rsidP="001B11EB">
            <w:pPr>
              <w:keepNext/>
              <w:keepLines/>
              <w:jc w:val="center"/>
              <w:rPr>
                <w:rFonts w:ascii="Arial" w:hAnsi="Arial"/>
                <w:sz w:val="18"/>
                <w:lang w:eastAsia="zh-CN"/>
              </w:rPr>
            </w:pPr>
          </w:p>
        </w:tc>
        <w:tc>
          <w:tcPr>
            <w:tcW w:w="1980" w:type="dxa"/>
          </w:tcPr>
          <w:p w14:paraId="698308BF" w14:textId="77777777" w:rsidR="001B11EB" w:rsidRPr="00EF20F7" w:rsidRDefault="001B11EB" w:rsidP="001B11EB">
            <w:pPr>
              <w:pStyle w:val="TAC"/>
            </w:pPr>
            <w:r w:rsidRPr="00EF20F7">
              <w:rPr>
                <w:rFonts w:cs="Arial"/>
                <w:szCs w:val="18"/>
              </w:rPr>
              <w:t>Simulcast desc</w:t>
            </w:r>
          </w:p>
        </w:tc>
        <w:tc>
          <w:tcPr>
            <w:tcW w:w="1260" w:type="dxa"/>
          </w:tcPr>
          <w:p w14:paraId="62F370CF" w14:textId="77777777" w:rsidR="001B11EB" w:rsidRPr="00EF20F7" w:rsidRDefault="001B11EB" w:rsidP="001B11EB">
            <w:pPr>
              <w:pStyle w:val="TAC"/>
            </w:pPr>
            <w:r w:rsidRPr="00EF20F7">
              <w:t>O</w:t>
            </w:r>
          </w:p>
        </w:tc>
        <w:tc>
          <w:tcPr>
            <w:tcW w:w="3780" w:type="dxa"/>
          </w:tcPr>
          <w:p w14:paraId="303BA4D8" w14:textId="2B50A6EA" w:rsidR="001B11EB" w:rsidRPr="00EF20F7" w:rsidRDefault="001B11EB" w:rsidP="001B11EB">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1B11EB" w:rsidRPr="00EF20F7" w14:paraId="135B49F2" w14:textId="77777777" w:rsidTr="00BD3AE7">
        <w:trPr>
          <w:cantSplit/>
          <w:jc w:val="center"/>
        </w:trPr>
        <w:tc>
          <w:tcPr>
            <w:tcW w:w="1466" w:type="dxa"/>
            <w:vMerge/>
          </w:tcPr>
          <w:p w14:paraId="71B29BE8" w14:textId="77777777" w:rsidR="001B11EB" w:rsidRPr="00EF20F7" w:rsidRDefault="001B11EB" w:rsidP="001B11EB">
            <w:pPr>
              <w:keepNext/>
              <w:keepLines/>
              <w:jc w:val="center"/>
              <w:rPr>
                <w:rFonts w:ascii="Arial" w:hAnsi="Arial"/>
                <w:sz w:val="18"/>
                <w:lang w:eastAsia="zh-CN"/>
              </w:rPr>
            </w:pPr>
          </w:p>
        </w:tc>
        <w:tc>
          <w:tcPr>
            <w:tcW w:w="1251" w:type="dxa"/>
            <w:vMerge/>
          </w:tcPr>
          <w:p w14:paraId="6C1401CC" w14:textId="77777777" w:rsidR="001B11EB" w:rsidRPr="00EF20F7" w:rsidRDefault="001B11EB" w:rsidP="001B11EB">
            <w:pPr>
              <w:keepNext/>
              <w:keepLines/>
              <w:jc w:val="center"/>
              <w:rPr>
                <w:rFonts w:ascii="Arial" w:hAnsi="Arial"/>
                <w:sz w:val="18"/>
                <w:lang w:eastAsia="zh-CN"/>
              </w:rPr>
            </w:pPr>
          </w:p>
        </w:tc>
        <w:tc>
          <w:tcPr>
            <w:tcW w:w="1980" w:type="dxa"/>
          </w:tcPr>
          <w:p w14:paraId="5695EC50" w14:textId="77777777" w:rsidR="001B11EB" w:rsidRPr="00EF20F7" w:rsidRDefault="001B11EB" w:rsidP="001B11EB">
            <w:pPr>
              <w:pStyle w:val="TAC"/>
            </w:pPr>
            <w:r w:rsidRPr="00EF20F7">
              <w:rPr>
                <w:rFonts w:cs="Arial"/>
                <w:szCs w:val="18"/>
              </w:rPr>
              <w:t>Simulcast format</w:t>
            </w:r>
          </w:p>
        </w:tc>
        <w:tc>
          <w:tcPr>
            <w:tcW w:w="1260" w:type="dxa"/>
          </w:tcPr>
          <w:p w14:paraId="5097A6FB" w14:textId="77777777" w:rsidR="001B11EB" w:rsidRPr="00EF20F7" w:rsidRDefault="001B11EB" w:rsidP="001B11EB">
            <w:pPr>
              <w:pStyle w:val="TAC"/>
            </w:pPr>
            <w:r w:rsidRPr="00EF20F7">
              <w:t>O</w:t>
            </w:r>
          </w:p>
        </w:tc>
        <w:tc>
          <w:tcPr>
            <w:tcW w:w="3780" w:type="dxa"/>
          </w:tcPr>
          <w:p w14:paraId="64EDD6EE" w14:textId="5C22AEF4" w:rsidR="001B11EB" w:rsidRPr="00EF20F7" w:rsidRDefault="001B11EB" w:rsidP="001B11EB">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AD072D" w:rsidRPr="00EF20F7" w14:paraId="0DE0A186" w14:textId="77777777" w:rsidTr="00BD3AE7">
        <w:trPr>
          <w:cantSplit/>
          <w:jc w:val="center"/>
        </w:trPr>
        <w:tc>
          <w:tcPr>
            <w:tcW w:w="1466" w:type="dxa"/>
            <w:vMerge/>
          </w:tcPr>
          <w:p w14:paraId="30308874" w14:textId="77777777" w:rsidR="00AD072D" w:rsidRPr="00EF20F7" w:rsidRDefault="00AD072D" w:rsidP="00BD3AE7">
            <w:pPr>
              <w:keepNext/>
              <w:keepLines/>
              <w:jc w:val="center"/>
              <w:rPr>
                <w:rFonts w:ascii="Arial" w:hAnsi="Arial"/>
                <w:sz w:val="18"/>
                <w:lang w:eastAsia="zh-CN"/>
              </w:rPr>
            </w:pPr>
          </w:p>
        </w:tc>
        <w:tc>
          <w:tcPr>
            <w:tcW w:w="1251" w:type="dxa"/>
            <w:vMerge/>
          </w:tcPr>
          <w:p w14:paraId="50EFA52E" w14:textId="77777777" w:rsidR="00AD072D" w:rsidRPr="00EF20F7" w:rsidRDefault="00AD072D" w:rsidP="00BD3AE7">
            <w:pPr>
              <w:keepNext/>
              <w:keepLines/>
              <w:jc w:val="center"/>
              <w:rPr>
                <w:rFonts w:ascii="Arial" w:hAnsi="Arial"/>
                <w:sz w:val="18"/>
                <w:lang w:eastAsia="zh-CN"/>
              </w:rPr>
            </w:pPr>
          </w:p>
        </w:tc>
        <w:tc>
          <w:tcPr>
            <w:tcW w:w="1980" w:type="dxa"/>
          </w:tcPr>
          <w:p w14:paraId="14A0A3CA" w14:textId="77777777" w:rsidR="00AD072D" w:rsidRPr="00EF20F7" w:rsidRDefault="00AD072D" w:rsidP="00BD3AE7">
            <w:pPr>
              <w:pStyle w:val="TAC"/>
            </w:pPr>
            <w:r w:rsidRPr="00EF20F7">
              <w:rPr>
                <w:rFonts w:cs="Arial"/>
                <w:szCs w:val="18"/>
              </w:rPr>
              <w:t>CCM pause-resume</w:t>
            </w:r>
          </w:p>
        </w:tc>
        <w:tc>
          <w:tcPr>
            <w:tcW w:w="1260" w:type="dxa"/>
          </w:tcPr>
          <w:p w14:paraId="71B83A32" w14:textId="77777777" w:rsidR="00AD072D" w:rsidRPr="00EF20F7" w:rsidRDefault="00AD072D" w:rsidP="00BD3AE7">
            <w:pPr>
              <w:pStyle w:val="TAC"/>
            </w:pPr>
            <w:r w:rsidRPr="00EF20F7">
              <w:t>O</w:t>
            </w:r>
          </w:p>
        </w:tc>
        <w:tc>
          <w:tcPr>
            <w:tcW w:w="3780" w:type="dxa"/>
          </w:tcPr>
          <w:p w14:paraId="439D8ABF" w14:textId="77777777" w:rsidR="00AD072D" w:rsidRPr="00EF20F7" w:rsidRDefault="00AD072D" w:rsidP="00BD3AE7">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AD072D" w:rsidRPr="00EF20F7" w14:paraId="481EAE29" w14:textId="77777777" w:rsidTr="00BD3AE7">
        <w:trPr>
          <w:cantSplit/>
          <w:jc w:val="center"/>
        </w:trPr>
        <w:tc>
          <w:tcPr>
            <w:tcW w:w="1466" w:type="dxa"/>
            <w:vMerge/>
          </w:tcPr>
          <w:p w14:paraId="7DA146E0" w14:textId="77777777" w:rsidR="00AD072D" w:rsidRPr="00EF20F7" w:rsidRDefault="00AD072D" w:rsidP="00BD3AE7">
            <w:pPr>
              <w:keepNext/>
              <w:keepLines/>
              <w:jc w:val="center"/>
              <w:rPr>
                <w:rFonts w:ascii="Arial" w:hAnsi="Arial"/>
                <w:sz w:val="18"/>
                <w:lang w:eastAsia="zh-CN"/>
              </w:rPr>
            </w:pPr>
          </w:p>
        </w:tc>
        <w:tc>
          <w:tcPr>
            <w:tcW w:w="1251" w:type="dxa"/>
            <w:vMerge/>
          </w:tcPr>
          <w:p w14:paraId="2F28FE3B" w14:textId="77777777" w:rsidR="00AD072D" w:rsidRPr="00EF20F7" w:rsidRDefault="00AD072D" w:rsidP="00BD3AE7">
            <w:pPr>
              <w:keepNext/>
              <w:keepLines/>
              <w:jc w:val="center"/>
              <w:rPr>
                <w:rFonts w:ascii="Arial" w:hAnsi="Arial"/>
                <w:sz w:val="18"/>
                <w:lang w:eastAsia="zh-CN"/>
              </w:rPr>
            </w:pPr>
          </w:p>
        </w:tc>
        <w:tc>
          <w:tcPr>
            <w:tcW w:w="1980" w:type="dxa"/>
          </w:tcPr>
          <w:p w14:paraId="52ADE4D7" w14:textId="77777777" w:rsidR="00AD072D" w:rsidRPr="00EF20F7" w:rsidRDefault="00AD072D" w:rsidP="00BD3AE7">
            <w:pPr>
              <w:pStyle w:val="TAC"/>
            </w:pPr>
            <w:r w:rsidRPr="00EF20F7">
              <w:rPr>
                <w:rFonts w:cs="Arial"/>
                <w:szCs w:val="18"/>
              </w:rPr>
              <w:t xml:space="preserve">Autonomous </w:t>
            </w:r>
            <w:r w:rsidRPr="00EF20F7">
              <w:t>r</w:t>
            </w:r>
            <w:r w:rsidRPr="00EF20F7">
              <w:rPr>
                <w:rFonts w:cs="Arial"/>
                <w:szCs w:val="18"/>
              </w:rPr>
              <w:t>equest</w:t>
            </w:r>
          </w:p>
        </w:tc>
        <w:tc>
          <w:tcPr>
            <w:tcW w:w="1260" w:type="dxa"/>
          </w:tcPr>
          <w:p w14:paraId="7430E9EA" w14:textId="77777777" w:rsidR="00AD072D" w:rsidRPr="00EF20F7" w:rsidRDefault="00AD072D" w:rsidP="00BD3AE7">
            <w:pPr>
              <w:pStyle w:val="TAC"/>
            </w:pPr>
            <w:r w:rsidRPr="00EF20F7">
              <w:t>O</w:t>
            </w:r>
          </w:p>
        </w:tc>
        <w:tc>
          <w:tcPr>
            <w:tcW w:w="3780" w:type="dxa"/>
          </w:tcPr>
          <w:p w14:paraId="138A9FBC" w14:textId="77777777" w:rsidR="00AD072D" w:rsidRPr="00EF20F7" w:rsidRDefault="00AD072D" w:rsidP="00BD3AE7">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AD072D" w:rsidRPr="00EF20F7" w14:paraId="0841E510" w14:textId="77777777" w:rsidTr="00BD3AE7">
        <w:trPr>
          <w:cantSplit/>
          <w:jc w:val="center"/>
        </w:trPr>
        <w:tc>
          <w:tcPr>
            <w:tcW w:w="1466" w:type="dxa"/>
            <w:vMerge/>
          </w:tcPr>
          <w:p w14:paraId="5C0C43F1" w14:textId="77777777" w:rsidR="00AD072D" w:rsidRPr="00EF20F7" w:rsidRDefault="00AD072D" w:rsidP="00BD3AE7">
            <w:pPr>
              <w:keepNext/>
              <w:keepLines/>
              <w:jc w:val="center"/>
              <w:rPr>
                <w:rFonts w:ascii="Arial" w:hAnsi="Arial"/>
                <w:sz w:val="18"/>
                <w:lang w:eastAsia="zh-CN"/>
              </w:rPr>
            </w:pPr>
          </w:p>
        </w:tc>
        <w:tc>
          <w:tcPr>
            <w:tcW w:w="1251" w:type="dxa"/>
            <w:vMerge/>
          </w:tcPr>
          <w:p w14:paraId="5D9767B7" w14:textId="77777777" w:rsidR="00AD072D" w:rsidRPr="00EF20F7" w:rsidRDefault="00AD072D" w:rsidP="00BD3AE7">
            <w:pPr>
              <w:keepNext/>
              <w:keepLines/>
              <w:jc w:val="center"/>
              <w:rPr>
                <w:rFonts w:ascii="Arial" w:hAnsi="Arial"/>
                <w:sz w:val="18"/>
                <w:lang w:eastAsia="zh-CN"/>
              </w:rPr>
            </w:pPr>
          </w:p>
        </w:tc>
        <w:tc>
          <w:tcPr>
            <w:tcW w:w="1980" w:type="dxa"/>
          </w:tcPr>
          <w:p w14:paraId="1472B84A" w14:textId="77777777" w:rsidR="00AD072D" w:rsidRPr="00EF20F7" w:rsidRDefault="00AD072D" w:rsidP="00BD3AE7">
            <w:pPr>
              <w:pStyle w:val="TAC"/>
              <w:rPr>
                <w:rFonts w:cs="Arial"/>
                <w:szCs w:val="18"/>
              </w:rPr>
            </w:pPr>
            <w:r w:rsidRPr="00EF20F7">
              <w:t>Autonomous response</w:t>
            </w:r>
          </w:p>
        </w:tc>
        <w:tc>
          <w:tcPr>
            <w:tcW w:w="1260" w:type="dxa"/>
          </w:tcPr>
          <w:p w14:paraId="1014BC70" w14:textId="77777777" w:rsidR="00AD072D" w:rsidRPr="00EF20F7" w:rsidRDefault="00AD072D" w:rsidP="00BD3AE7">
            <w:pPr>
              <w:pStyle w:val="TAC"/>
            </w:pPr>
            <w:r w:rsidRPr="00EF20F7">
              <w:t>O</w:t>
            </w:r>
          </w:p>
        </w:tc>
        <w:tc>
          <w:tcPr>
            <w:tcW w:w="3780" w:type="dxa"/>
          </w:tcPr>
          <w:p w14:paraId="068DC818" w14:textId="77777777" w:rsidR="00AD072D" w:rsidRPr="00EF20F7" w:rsidRDefault="00AD072D" w:rsidP="00BD3AE7">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AD072D" w:rsidRPr="00EF20F7" w14:paraId="2846E1EE" w14:textId="77777777" w:rsidTr="00BD3AE7">
        <w:trPr>
          <w:cantSplit/>
          <w:jc w:val="center"/>
        </w:trPr>
        <w:tc>
          <w:tcPr>
            <w:tcW w:w="1466" w:type="dxa"/>
            <w:vMerge/>
          </w:tcPr>
          <w:p w14:paraId="62FD4DF5" w14:textId="77777777" w:rsidR="00AD072D" w:rsidRPr="00EF20F7" w:rsidRDefault="00AD072D" w:rsidP="00BD3AE7">
            <w:pPr>
              <w:keepNext/>
              <w:keepLines/>
              <w:jc w:val="center"/>
              <w:rPr>
                <w:rFonts w:ascii="Arial" w:hAnsi="Arial"/>
                <w:sz w:val="18"/>
                <w:lang w:eastAsia="zh-CN"/>
              </w:rPr>
            </w:pPr>
          </w:p>
        </w:tc>
        <w:tc>
          <w:tcPr>
            <w:tcW w:w="1251" w:type="dxa"/>
            <w:vMerge/>
          </w:tcPr>
          <w:p w14:paraId="2AA4A438" w14:textId="77777777" w:rsidR="00AD072D" w:rsidRPr="00EF20F7" w:rsidRDefault="00AD072D" w:rsidP="00BD3AE7">
            <w:pPr>
              <w:keepNext/>
              <w:keepLines/>
              <w:jc w:val="center"/>
              <w:rPr>
                <w:rFonts w:ascii="Arial" w:hAnsi="Arial"/>
                <w:sz w:val="18"/>
                <w:lang w:eastAsia="zh-CN"/>
              </w:rPr>
            </w:pPr>
          </w:p>
        </w:tc>
        <w:tc>
          <w:tcPr>
            <w:tcW w:w="1980" w:type="dxa"/>
          </w:tcPr>
          <w:p w14:paraId="093CC79F" w14:textId="77777777" w:rsidR="00AD072D" w:rsidRPr="00EF20F7" w:rsidRDefault="00AD072D" w:rsidP="00BD3AE7">
            <w:pPr>
              <w:pStyle w:val="TAC"/>
            </w:pPr>
            <w:r w:rsidRPr="00EF20F7">
              <w:t>Concurrent Codec Capabilities</w:t>
            </w:r>
          </w:p>
        </w:tc>
        <w:tc>
          <w:tcPr>
            <w:tcW w:w="1260" w:type="dxa"/>
          </w:tcPr>
          <w:p w14:paraId="7BC2D8FA" w14:textId="77777777" w:rsidR="00AD072D" w:rsidRPr="00EF20F7" w:rsidRDefault="00AD072D" w:rsidP="00BD3AE7">
            <w:pPr>
              <w:pStyle w:val="TAC"/>
            </w:pPr>
            <w:r w:rsidRPr="00EF20F7">
              <w:t>O</w:t>
            </w:r>
          </w:p>
        </w:tc>
        <w:tc>
          <w:tcPr>
            <w:tcW w:w="3780" w:type="dxa"/>
          </w:tcPr>
          <w:p w14:paraId="7D0AF430" w14:textId="77777777" w:rsidR="00AD072D" w:rsidRPr="00EF20F7" w:rsidRDefault="00AD072D" w:rsidP="00BD3AE7">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AD072D" w:rsidRPr="00EF20F7" w14:paraId="667EEB63" w14:textId="77777777" w:rsidTr="00BD3AE7">
        <w:trPr>
          <w:cantSplit/>
          <w:jc w:val="center"/>
        </w:trPr>
        <w:tc>
          <w:tcPr>
            <w:tcW w:w="1466" w:type="dxa"/>
            <w:vMerge w:val="restart"/>
          </w:tcPr>
          <w:p w14:paraId="4256311E" w14:textId="77777777" w:rsidR="00AD072D" w:rsidRPr="00EF20F7" w:rsidRDefault="00AD072D" w:rsidP="00BD3AE7">
            <w:pPr>
              <w:keepNext/>
              <w:keepLines/>
              <w:jc w:val="center"/>
              <w:rPr>
                <w:rFonts w:ascii="Arial" w:hAnsi="Arial"/>
                <w:sz w:val="18"/>
              </w:rPr>
            </w:pPr>
            <w:r w:rsidRPr="00EF20F7">
              <w:rPr>
                <w:rFonts w:ascii="Arial" w:hAnsi="Arial"/>
                <w:sz w:val="18"/>
              </w:rPr>
              <w:t>Reserve and Configure IMS Resources Ack</w:t>
            </w:r>
          </w:p>
        </w:tc>
        <w:tc>
          <w:tcPr>
            <w:tcW w:w="1251" w:type="dxa"/>
            <w:vMerge w:val="restart"/>
          </w:tcPr>
          <w:p w14:paraId="7FA71493"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47CD52F3" w14:textId="77777777" w:rsidR="00AD072D" w:rsidRPr="00EF20F7" w:rsidRDefault="00AD072D" w:rsidP="00BD3AE7">
            <w:pPr>
              <w:keepNext/>
              <w:keepLines/>
              <w:jc w:val="center"/>
              <w:rPr>
                <w:rFonts w:ascii="Arial" w:hAnsi="Arial"/>
                <w:sz w:val="18"/>
              </w:rPr>
            </w:pPr>
            <w:r w:rsidRPr="00EF20F7">
              <w:rPr>
                <w:rFonts w:ascii="Arial" w:hAnsi="Arial"/>
                <w:sz w:val="18"/>
              </w:rPr>
              <w:t>Context</w:t>
            </w:r>
          </w:p>
        </w:tc>
        <w:tc>
          <w:tcPr>
            <w:tcW w:w="1260" w:type="dxa"/>
          </w:tcPr>
          <w:p w14:paraId="2AF3FE62"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6D72C1BA"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context where the command was executed.</w:t>
            </w:r>
          </w:p>
        </w:tc>
      </w:tr>
      <w:tr w:rsidR="00AD072D" w:rsidRPr="00EF20F7" w14:paraId="3410B6BB" w14:textId="77777777" w:rsidTr="00BD3AE7">
        <w:trPr>
          <w:cantSplit/>
          <w:jc w:val="center"/>
        </w:trPr>
        <w:tc>
          <w:tcPr>
            <w:tcW w:w="1466" w:type="dxa"/>
            <w:vMerge/>
          </w:tcPr>
          <w:p w14:paraId="2E1927AE" w14:textId="77777777" w:rsidR="00AD072D" w:rsidRPr="00EF20F7" w:rsidRDefault="00AD072D" w:rsidP="00BD3AE7">
            <w:pPr>
              <w:keepNext/>
              <w:keepLines/>
              <w:jc w:val="center"/>
              <w:rPr>
                <w:rFonts w:ascii="Arial" w:hAnsi="Arial"/>
                <w:sz w:val="18"/>
              </w:rPr>
            </w:pPr>
          </w:p>
        </w:tc>
        <w:tc>
          <w:tcPr>
            <w:tcW w:w="1251" w:type="dxa"/>
            <w:vMerge/>
          </w:tcPr>
          <w:p w14:paraId="16141B93" w14:textId="77777777" w:rsidR="00AD072D" w:rsidRPr="00EF20F7" w:rsidRDefault="00AD072D" w:rsidP="00BD3AE7">
            <w:pPr>
              <w:keepNext/>
              <w:keepLines/>
              <w:jc w:val="center"/>
              <w:rPr>
                <w:rFonts w:ascii="Arial" w:hAnsi="Arial"/>
                <w:sz w:val="18"/>
              </w:rPr>
            </w:pPr>
          </w:p>
        </w:tc>
        <w:tc>
          <w:tcPr>
            <w:tcW w:w="1980" w:type="dxa"/>
          </w:tcPr>
          <w:p w14:paraId="1C729652" w14:textId="77777777" w:rsidR="00AD072D" w:rsidRPr="00EF20F7" w:rsidRDefault="00AD072D" w:rsidP="00BD3AE7">
            <w:pPr>
              <w:keepNext/>
              <w:keepLines/>
              <w:jc w:val="center"/>
              <w:rPr>
                <w:rFonts w:ascii="Arial" w:hAnsi="Arial"/>
                <w:sz w:val="18"/>
              </w:rPr>
            </w:pPr>
            <w:r w:rsidRPr="00EF20F7">
              <w:rPr>
                <w:rFonts w:ascii="Arial" w:hAnsi="Arial"/>
                <w:sz w:val="18"/>
              </w:rPr>
              <w:t>IMSTermination</w:t>
            </w:r>
          </w:p>
        </w:tc>
        <w:tc>
          <w:tcPr>
            <w:tcW w:w="1260" w:type="dxa"/>
          </w:tcPr>
          <w:p w14:paraId="72FD78F0"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01159563"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Bearer Termination where the command was executed.</w:t>
            </w:r>
          </w:p>
        </w:tc>
      </w:tr>
      <w:tr w:rsidR="00AD072D" w:rsidRPr="00EF20F7" w14:paraId="4B5E576B" w14:textId="77777777" w:rsidTr="00BD3AE7">
        <w:trPr>
          <w:cantSplit/>
          <w:jc w:val="center"/>
        </w:trPr>
        <w:tc>
          <w:tcPr>
            <w:tcW w:w="1466" w:type="dxa"/>
            <w:vMerge/>
          </w:tcPr>
          <w:p w14:paraId="003EED85" w14:textId="77777777" w:rsidR="00AD072D" w:rsidRPr="00EF20F7" w:rsidRDefault="00AD072D" w:rsidP="00BD3AE7">
            <w:pPr>
              <w:keepNext/>
              <w:keepLines/>
              <w:jc w:val="center"/>
              <w:rPr>
                <w:rFonts w:ascii="Arial" w:hAnsi="Arial"/>
                <w:sz w:val="18"/>
              </w:rPr>
            </w:pPr>
          </w:p>
        </w:tc>
        <w:tc>
          <w:tcPr>
            <w:tcW w:w="1251" w:type="dxa"/>
            <w:vMerge/>
          </w:tcPr>
          <w:p w14:paraId="092AAE2C" w14:textId="77777777" w:rsidR="00AD072D" w:rsidRPr="00EF20F7" w:rsidRDefault="00AD072D" w:rsidP="00BD3AE7">
            <w:pPr>
              <w:keepNext/>
              <w:keepLines/>
              <w:jc w:val="center"/>
              <w:rPr>
                <w:rFonts w:ascii="Arial" w:hAnsi="Arial"/>
                <w:sz w:val="18"/>
              </w:rPr>
            </w:pPr>
          </w:p>
        </w:tc>
        <w:tc>
          <w:tcPr>
            <w:tcW w:w="1980" w:type="dxa"/>
          </w:tcPr>
          <w:p w14:paraId="45687536" w14:textId="77777777" w:rsidR="00AD072D" w:rsidRPr="00EF20F7" w:rsidRDefault="00AD072D" w:rsidP="00BD3AE7">
            <w:pPr>
              <w:keepNext/>
              <w:keepLines/>
              <w:jc w:val="center"/>
              <w:rPr>
                <w:rFonts w:ascii="Arial" w:hAnsi="Arial"/>
                <w:sz w:val="18"/>
              </w:rPr>
            </w:pPr>
            <w:r w:rsidRPr="00EF20F7">
              <w:rPr>
                <w:rFonts w:ascii="Arial" w:hAnsi="Arial"/>
                <w:sz w:val="18"/>
              </w:rPr>
              <w:t>Local IMS Resources</w:t>
            </w:r>
          </w:p>
        </w:tc>
        <w:tc>
          <w:tcPr>
            <w:tcW w:w="1260" w:type="dxa"/>
          </w:tcPr>
          <w:p w14:paraId="5365710F"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75AF3A97"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5E67B381"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14:paraId="44B84024" w14:textId="77777777" w:rsidTr="00BD3AE7">
        <w:trPr>
          <w:cantSplit/>
          <w:jc w:val="center"/>
        </w:trPr>
        <w:tc>
          <w:tcPr>
            <w:tcW w:w="1466" w:type="dxa"/>
            <w:vMerge/>
          </w:tcPr>
          <w:p w14:paraId="7D4C91DD" w14:textId="77777777" w:rsidR="00AD072D" w:rsidRPr="00EF20F7" w:rsidRDefault="00AD072D" w:rsidP="00BD3AE7">
            <w:pPr>
              <w:keepNext/>
              <w:keepLines/>
              <w:jc w:val="center"/>
              <w:rPr>
                <w:rFonts w:ascii="Arial" w:hAnsi="Arial"/>
                <w:sz w:val="18"/>
              </w:rPr>
            </w:pPr>
          </w:p>
        </w:tc>
        <w:tc>
          <w:tcPr>
            <w:tcW w:w="1251" w:type="dxa"/>
            <w:vMerge/>
          </w:tcPr>
          <w:p w14:paraId="7D84BDFF" w14:textId="77777777" w:rsidR="00AD072D" w:rsidRPr="00EF20F7" w:rsidRDefault="00AD072D" w:rsidP="00BD3AE7">
            <w:pPr>
              <w:keepNext/>
              <w:keepLines/>
              <w:jc w:val="center"/>
              <w:rPr>
                <w:rFonts w:ascii="Arial" w:hAnsi="Arial"/>
                <w:sz w:val="18"/>
              </w:rPr>
            </w:pPr>
          </w:p>
        </w:tc>
        <w:tc>
          <w:tcPr>
            <w:tcW w:w="1980" w:type="dxa"/>
          </w:tcPr>
          <w:p w14:paraId="6879E36F" w14:textId="77777777" w:rsidR="00AD072D" w:rsidRPr="00EF20F7" w:rsidRDefault="00AD072D" w:rsidP="00BD3AE7">
            <w:pPr>
              <w:keepNext/>
              <w:keepLines/>
              <w:jc w:val="center"/>
              <w:rPr>
                <w:rFonts w:ascii="Arial" w:hAnsi="Arial"/>
                <w:sz w:val="18"/>
              </w:rPr>
            </w:pPr>
            <w:r w:rsidRPr="00EF20F7">
              <w:rPr>
                <w:rFonts w:ascii="Arial" w:hAnsi="Arial"/>
                <w:sz w:val="18"/>
              </w:rPr>
              <w:t>Remote IMS Resources</w:t>
            </w:r>
          </w:p>
        </w:tc>
        <w:tc>
          <w:tcPr>
            <w:tcW w:w="1260" w:type="dxa"/>
          </w:tcPr>
          <w:p w14:paraId="271706A5"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3966C24E"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resource(s) (i.e. codecs) for which the MRFP shall send data.</w:t>
            </w:r>
          </w:p>
          <w:p w14:paraId="3639066C"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14:paraId="4EC2CD2E" w14:textId="77777777" w:rsidTr="00BD3AE7">
        <w:trPr>
          <w:cantSplit/>
          <w:jc w:val="center"/>
        </w:trPr>
        <w:tc>
          <w:tcPr>
            <w:tcW w:w="1466" w:type="dxa"/>
            <w:vMerge/>
          </w:tcPr>
          <w:p w14:paraId="6B8175EC" w14:textId="77777777" w:rsidR="00AD072D" w:rsidRPr="00EF20F7" w:rsidRDefault="00AD072D" w:rsidP="00BD3AE7">
            <w:pPr>
              <w:keepNext/>
              <w:keepLines/>
              <w:jc w:val="center"/>
              <w:rPr>
                <w:rFonts w:ascii="Arial" w:hAnsi="Arial"/>
                <w:sz w:val="18"/>
              </w:rPr>
            </w:pPr>
          </w:p>
        </w:tc>
        <w:tc>
          <w:tcPr>
            <w:tcW w:w="1251" w:type="dxa"/>
            <w:vMerge/>
          </w:tcPr>
          <w:p w14:paraId="6095DE8F" w14:textId="77777777" w:rsidR="00AD072D" w:rsidRPr="00EF20F7" w:rsidRDefault="00AD072D" w:rsidP="00BD3AE7">
            <w:pPr>
              <w:keepNext/>
              <w:keepLines/>
              <w:jc w:val="center"/>
              <w:rPr>
                <w:rFonts w:ascii="Arial" w:hAnsi="Arial"/>
                <w:sz w:val="18"/>
              </w:rPr>
            </w:pPr>
          </w:p>
        </w:tc>
        <w:tc>
          <w:tcPr>
            <w:tcW w:w="1980" w:type="dxa"/>
          </w:tcPr>
          <w:p w14:paraId="70880FA7" w14:textId="77777777" w:rsidR="00AD072D" w:rsidRPr="00EF20F7" w:rsidRDefault="00AD072D" w:rsidP="00BD3AE7">
            <w:pPr>
              <w:keepNext/>
              <w:keepLines/>
              <w:jc w:val="center"/>
              <w:rPr>
                <w:rFonts w:ascii="Arial" w:hAnsi="Arial"/>
                <w:sz w:val="18"/>
              </w:rPr>
            </w:pPr>
            <w:r w:rsidRPr="00EF20F7">
              <w:rPr>
                <w:rFonts w:ascii="Arial" w:hAnsi="Arial"/>
                <w:sz w:val="18"/>
              </w:rPr>
              <w:t>Local Connection Address</w:t>
            </w:r>
          </w:p>
        </w:tc>
        <w:tc>
          <w:tcPr>
            <w:tcW w:w="1260" w:type="dxa"/>
          </w:tcPr>
          <w:p w14:paraId="2ECD759A"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1B255935"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02DC0BF1"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14:paraId="42384862" w14:textId="77777777" w:rsidTr="00BD3AE7">
        <w:trPr>
          <w:cantSplit/>
          <w:jc w:val="center"/>
        </w:trPr>
        <w:tc>
          <w:tcPr>
            <w:tcW w:w="1466" w:type="dxa"/>
            <w:vMerge/>
          </w:tcPr>
          <w:p w14:paraId="22463322" w14:textId="77777777" w:rsidR="00AD072D" w:rsidRPr="00EF20F7" w:rsidRDefault="00AD072D" w:rsidP="00BD3AE7">
            <w:pPr>
              <w:keepNext/>
              <w:keepLines/>
              <w:jc w:val="center"/>
              <w:rPr>
                <w:rFonts w:ascii="Arial" w:hAnsi="Arial"/>
                <w:sz w:val="18"/>
              </w:rPr>
            </w:pPr>
          </w:p>
        </w:tc>
        <w:tc>
          <w:tcPr>
            <w:tcW w:w="1251" w:type="dxa"/>
            <w:vMerge/>
          </w:tcPr>
          <w:p w14:paraId="7A246C86" w14:textId="77777777" w:rsidR="00AD072D" w:rsidRPr="00EF20F7" w:rsidRDefault="00AD072D" w:rsidP="00BD3AE7">
            <w:pPr>
              <w:keepNext/>
              <w:keepLines/>
              <w:jc w:val="center"/>
              <w:rPr>
                <w:rFonts w:ascii="Arial" w:hAnsi="Arial"/>
                <w:sz w:val="18"/>
              </w:rPr>
            </w:pPr>
          </w:p>
        </w:tc>
        <w:tc>
          <w:tcPr>
            <w:tcW w:w="1980" w:type="dxa"/>
          </w:tcPr>
          <w:p w14:paraId="62645454" w14:textId="77777777" w:rsidR="00AD072D" w:rsidRPr="00EF20F7" w:rsidRDefault="00AD072D" w:rsidP="00BD3AE7">
            <w:pPr>
              <w:keepNext/>
              <w:keepLines/>
              <w:jc w:val="center"/>
              <w:rPr>
                <w:rFonts w:ascii="Arial" w:hAnsi="Arial"/>
                <w:sz w:val="18"/>
              </w:rPr>
            </w:pPr>
            <w:r w:rsidRPr="00EF20F7">
              <w:rPr>
                <w:rFonts w:ascii="Arial" w:hAnsi="Arial"/>
                <w:sz w:val="18"/>
              </w:rPr>
              <w:t>Remote Connection Address</w:t>
            </w:r>
          </w:p>
        </w:tc>
        <w:tc>
          <w:tcPr>
            <w:tcW w:w="1260" w:type="dxa"/>
          </w:tcPr>
          <w:p w14:paraId="3E03F9E6"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3996CF29"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6996333B"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14:paraId="33DA8808" w14:textId="77777777" w:rsidTr="00BD3AE7">
        <w:trPr>
          <w:cantSplit/>
          <w:jc w:val="center"/>
        </w:trPr>
        <w:tc>
          <w:tcPr>
            <w:tcW w:w="1466" w:type="dxa"/>
            <w:vMerge/>
          </w:tcPr>
          <w:p w14:paraId="043DAB4D" w14:textId="77777777" w:rsidR="00AD072D" w:rsidRPr="00EF20F7" w:rsidRDefault="00AD072D" w:rsidP="00BD3AE7">
            <w:pPr>
              <w:keepNext/>
              <w:keepLines/>
              <w:jc w:val="center"/>
              <w:rPr>
                <w:rFonts w:ascii="Arial" w:hAnsi="Arial"/>
                <w:sz w:val="18"/>
              </w:rPr>
            </w:pPr>
          </w:p>
        </w:tc>
        <w:tc>
          <w:tcPr>
            <w:tcW w:w="1251" w:type="dxa"/>
            <w:vMerge/>
          </w:tcPr>
          <w:p w14:paraId="4CE15854" w14:textId="77777777" w:rsidR="00AD072D" w:rsidRPr="00EF20F7" w:rsidRDefault="00AD072D" w:rsidP="00BD3AE7">
            <w:pPr>
              <w:keepNext/>
              <w:keepLines/>
              <w:jc w:val="center"/>
              <w:rPr>
                <w:rFonts w:ascii="Arial" w:hAnsi="Arial"/>
                <w:sz w:val="18"/>
              </w:rPr>
            </w:pPr>
          </w:p>
        </w:tc>
        <w:tc>
          <w:tcPr>
            <w:tcW w:w="1980" w:type="dxa"/>
          </w:tcPr>
          <w:p w14:paraId="7C06608F" w14:textId="77777777" w:rsidR="00AD072D" w:rsidRPr="00EF20F7" w:rsidRDefault="00AD072D" w:rsidP="00BD3AE7">
            <w:pPr>
              <w:keepNext/>
              <w:keepLines/>
              <w:jc w:val="center"/>
              <w:rPr>
                <w:rFonts w:ascii="Arial" w:hAnsi="Arial"/>
                <w:sz w:val="18"/>
              </w:rPr>
            </w:pPr>
            <w:r w:rsidRPr="00EF20F7">
              <w:rPr>
                <w:rFonts w:ascii="Arial" w:hAnsi="Arial"/>
                <w:sz w:val="18"/>
              </w:rPr>
              <w:t xml:space="preserve">ICE password </w:t>
            </w:r>
          </w:p>
        </w:tc>
        <w:tc>
          <w:tcPr>
            <w:tcW w:w="1260" w:type="dxa"/>
          </w:tcPr>
          <w:p w14:paraId="1BB34A2F"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4831A6D8" w14:textId="77777777" w:rsidR="00AD072D" w:rsidRPr="00EF20F7" w:rsidRDefault="00AD072D" w:rsidP="00BD3AE7">
            <w:pPr>
              <w:keepNext/>
              <w:keepLines/>
              <w:rPr>
                <w:rFonts w:ascii="Arial" w:hAnsi="Arial"/>
                <w:sz w:val="18"/>
              </w:rPr>
            </w:pPr>
            <w:r w:rsidRPr="00EF20F7">
              <w:rPr>
                <w:rFonts w:ascii="Arial" w:hAnsi="Arial"/>
                <w:sz w:val="18"/>
              </w:rPr>
              <w:t>This information element shall be present only if it was contained in the request. It indicates the ICE password assigned by the MRFP.</w:t>
            </w:r>
          </w:p>
        </w:tc>
      </w:tr>
      <w:tr w:rsidR="00AD072D" w:rsidRPr="00EF20F7" w14:paraId="13329984" w14:textId="77777777" w:rsidTr="00BD3AE7">
        <w:trPr>
          <w:cantSplit/>
          <w:jc w:val="center"/>
        </w:trPr>
        <w:tc>
          <w:tcPr>
            <w:tcW w:w="1466" w:type="dxa"/>
            <w:vMerge/>
          </w:tcPr>
          <w:p w14:paraId="61A17365" w14:textId="77777777" w:rsidR="00AD072D" w:rsidRPr="00EF20F7" w:rsidRDefault="00AD072D" w:rsidP="00BD3AE7">
            <w:pPr>
              <w:keepNext/>
              <w:keepLines/>
              <w:jc w:val="center"/>
              <w:rPr>
                <w:rFonts w:ascii="Arial" w:hAnsi="Arial"/>
                <w:sz w:val="18"/>
              </w:rPr>
            </w:pPr>
          </w:p>
        </w:tc>
        <w:tc>
          <w:tcPr>
            <w:tcW w:w="1251" w:type="dxa"/>
            <w:vMerge/>
          </w:tcPr>
          <w:p w14:paraId="09D4D764" w14:textId="77777777" w:rsidR="00AD072D" w:rsidRPr="00EF20F7" w:rsidRDefault="00AD072D" w:rsidP="00BD3AE7">
            <w:pPr>
              <w:keepNext/>
              <w:keepLines/>
              <w:jc w:val="center"/>
              <w:rPr>
                <w:rFonts w:ascii="Arial" w:hAnsi="Arial"/>
                <w:sz w:val="18"/>
              </w:rPr>
            </w:pPr>
          </w:p>
        </w:tc>
        <w:tc>
          <w:tcPr>
            <w:tcW w:w="1980" w:type="dxa"/>
          </w:tcPr>
          <w:p w14:paraId="4557C7CF" w14:textId="77777777" w:rsidR="00AD072D" w:rsidRPr="00EF20F7" w:rsidRDefault="00AD072D" w:rsidP="00BD3AE7">
            <w:pPr>
              <w:keepNext/>
              <w:keepLines/>
              <w:jc w:val="center"/>
              <w:rPr>
                <w:rFonts w:ascii="Arial" w:hAnsi="Arial"/>
                <w:sz w:val="18"/>
              </w:rPr>
            </w:pPr>
            <w:r w:rsidRPr="00EF20F7">
              <w:rPr>
                <w:rFonts w:ascii="Arial" w:hAnsi="Arial"/>
                <w:sz w:val="18"/>
              </w:rPr>
              <w:t xml:space="preserve">ICE Ufrag </w:t>
            </w:r>
          </w:p>
        </w:tc>
        <w:tc>
          <w:tcPr>
            <w:tcW w:w="1260" w:type="dxa"/>
          </w:tcPr>
          <w:p w14:paraId="539917AE"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332E52FE" w14:textId="77777777" w:rsidR="00AD072D" w:rsidRPr="00EF20F7" w:rsidRDefault="00AD072D" w:rsidP="00BD3AE7">
            <w:pPr>
              <w:keepNext/>
              <w:keepLines/>
              <w:rPr>
                <w:rFonts w:ascii="Arial" w:hAnsi="Arial"/>
                <w:sz w:val="18"/>
              </w:rPr>
            </w:pPr>
            <w:r w:rsidRPr="00EF20F7">
              <w:rPr>
                <w:rFonts w:ascii="Arial" w:hAnsi="Arial"/>
                <w:sz w:val="18"/>
              </w:rPr>
              <w:t>This information element shall be present only if it was contained in the request. It indicates the ICE Ufrag assigned by the MRFP.</w:t>
            </w:r>
          </w:p>
        </w:tc>
      </w:tr>
      <w:tr w:rsidR="00AD072D" w:rsidRPr="00EF20F7" w14:paraId="3F68B83F" w14:textId="77777777" w:rsidTr="00BD3AE7">
        <w:trPr>
          <w:cantSplit/>
          <w:jc w:val="center"/>
        </w:trPr>
        <w:tc>
          <w:tcPr>
            <w:tcW w:w="1466" w:type="dxa"/>
            <w:vMerge/>
          </w:tcPr>
          <w:p w14:paraId="17381C1F" w14:textId="77777777" w:rsidR="00AD072D" w:rsidRPr="00EF20F7" w:rsidRDefault="00AD072D" w:rsidP="00BD3AE7">
            <w:pPr>
              <w:keepNext/>
              <w:keepLines/>
              <w:jc w:val="center"/>
              <w:rPr>
                <w:rFonts w:ascii="Arial" w:hAnsi="Arial"/>
                <w:sz w:val="18"/>
              </w:rPr>
            </w:pPr>
          </w:p>
        </w:tc>
        <w:tc>
          <w:tcPr>
            <w:tcW w:w="1251" w:type="dxa"/>
            <w:vMerge/>
          </w:tcPr>
          <w:p w14:paraId="5E9B8975" w14:textId="77777777" w:rsidR="00AD072D" w:rsidRPr="00EF20F7" w:rsidRDefault="00AD072D" w:rsidP="00BD3AE7">
            <w:pPr>
              <w:keepNext/>
              <w:keepLines/>
              <w:jc w:val="center"/>
              <w:rPr>
                <w:rFonts w:ascii="Arial" w:hAnsi="Arial"/>
                <w:sz w:val="18"/>
              </w:rPr>
            </w:pPr>
          </w:p>
        </w:tc>
        <w:tc>
          <w:tcPr>
            <w:tcW w:w="1980" w:type="dxa"/>
          </w:tcPr>
          <w:p w14:paraId="0FF53030" w14:textId="77777777" w:rsidR="00AD072D" w:rsidRPr="00EF20F7" w:rsidRDefault="00AD072D" w:rsidP="00BD3AE7">
            <w:pPr>
              <w:keepNext/>
              <w:keepLines/>
              <w:jc w:val="center"/>
              <w:rPr>
                <w:rFonts w:ascii="Arial" w:hAnsi="Arial"/>
                <w:sz w:val="18"/>
              </w:rPr>
            </w:pPr>
            <w:r w:rsidRPr="00EF20F7">
              <w:rPr>
                <w:rFonts w:ascii="Arial" w:hAnsi="Arial"/>
                <w:sz w:val="18"/>
              </w:rPr>
              <w:t xml:space="preserve">ICE host candidate </w:t>
            </w:r>
          </w:p>
        </w:tc>
        <w:tc>
          <w:tcPr>
            <w:tcW w:w="1260" w:type="dxa"/>
          </w:tcPr>
          <w:p w14:paraId="4C465D61"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42793811" w14:textId="77777777" w:rsidR="00AD072D" w:rsidRPr="00EF20F7" w:rsidRDefault="00AD072D" w:rsidP="00BD3AE7">
            <w:pPr>
              <w:keepNext/>
              <w:keepLines/>
              <w:rPr>
                <w:rFonts w:ascii="Arial" w:hAnsi="Arial"/>
                <w:sz w:val="18"/>
              </w:rPr>
            </w:pPr>
            <w:r w:rsidRPr="00EF20F7">
              <w:rPr>
                <w:rFonts w:ascii="Arial" w:hAnsi="Arial"/>
                <w:sz w:val="18"/>
              </w:rPr>
              <w:t>This information element shall be present only if it was contained in the request. It indicates the ICE host candidate assigned by the MRFP.</w:t>
            </w:r>
          </w:p>
        </w:tc>
      </w:tr>
      <w:tr w:rsidR="00AD072D" w:rsidRPr="00EF20F7" w14:paraId="5A470ABE" w14:textId="77777777" w:rsidTr="00BD3AE7">
        <w:trPr>
          <w:cantSplit/>
          <w:jc w:val="center"/>
        </w:trPr>
        <w:tc>
          <w:tcPr>
            <w:tcW w:w="1466" w:type="dxa"/>
            <w:vMerge/>
          </w:tcPr>
          <w:p w14:paraId="2F711B16" w14:textId="77777777" w:rsidR="00AD072D" w:rsidRPr="00EF20F7" w:rsidRDefault="00AD072D" w:rsidP="00BD3AE7">
            <w:pPr>
              <w:keepNext/>
              <w:keepLines/>
              <w:jc w:val="center"/>
              <w:rPr>
                <w:rFonts w:ascii="Arial" w:hAnsi="Arial"/>
                <w:sz w:val="18"/>
              </w:rPr>
            </w:pPr>
          </w:p>
        </w:tc>
        <w:tc>
          <w:tcPr>
            <w:tcW w:w="1251" w:type="dxa"/>
            <w:vMerge/>
          </w:tcPr>
          <w:p w14:paraId="2128D870" w14:textId="77777777" w:rsidR="00AD072D" w:rsidRPr="00EF20F7" w:rsidRDefault="00AD072D" w:rsidP="00BD3AE7">
            <w:pPr>
              <w:keepNext/>
              <w:keepLines/>
              <w:jc w:val="center"/>
              <w:rPr>
                <w:rFonts w:ascii="Arial" w:hAnsi="Arial"/>
                <w:sz w:val="18"/>
              </w:rPr>
            </w:pPr>
          </w:p>
        </w:tc>
        <w:tc>
          <w:tcPr>
            <w:tcW w:w="1980" w:type="dxa"/>
          </w:tcPr>
          <w:p w14:paraId="3703F211" w14:textId="77777777" w:rsidR="00AD072D" w:rsidRPr="00EF20F7" w:rsidRDefault="00AD072D" w:rsidP="00BD3AE7">
            <w:pPr>
              <w:keepNext/>
              <w:keepLines/>
              <w:jc w:val="center"/>
              <w:rPr>
                <w:rFonts w:ascii="Arial" w:hAnsi="Arial"/>
                <w:sz w:val="18"/>
              </w:rPr>
            </w:pPr>
            <w:r w:rsidRPr="00EF20F7">
              <w:rPr>
                <w:rFonts w:ascii="Arial" w:hAnsi="Arial"/>
                <w:sz w:val="18"/>
              </w:rPr>
              <w:t>ICE lite indication</w:t>
            </w:r>
          </w:p>
        </w:tc>
        <w:tc>
          <w:tcPr>
            <w:tcW w:w="1260" w:type="dxa"/>
          </w:tcPr>
          <w:p w14:paraId="2D6A448D"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60D4AEE9" w14:textId="77777777" w:rsidR="00AD072D" w:rsidRPr="00EF20F7" w:rsidRDefault="00AD072D" w:rsidP="00BD3AE7">
            <w:pPr>
              <w:keepNext/>
              <w:keepLines/>
              <w:rPr>
                <w:rFonts w:ascii="Arial" w:hAnsi="Arial"/>
                <w:sz w:val="18"/>
              </w:rPr>
            </w:pPr>
            <w:r w:rsidRPr="00EF20F7">
              <w:rPr>
                <w:rFonts w:ascii="Arial" w:hAnsi="Arial"/>
                <w:sz w:val="18"/>
              </w:rPr>
              <w:t>This information element shall be present only if an ICE host candidate request was contained in the request, and the MRFP supports ICE lite, but not full ICE. It indicates that the MRFP only supports ICE lite.</w:t>
            </w:r>
          </w:p>
        </w:tc>
      </w:tr>
      <w:tr w:rsidR="00AD072D" w:rsidRPr="00EF20F7" w14:paraId="75E1C046" w14:textId="77777777" w:rsidTr="00BD3AE7">
        <w:trPr>
          <w:cantSplit/>
          <w:jc w:val="center"/>
        </w:trPr>
        <w:tc>
          <w:tcPr>
            <w:tcW w:w="1466" w:type="dxa"/>
            <w:vMerge/>
          </w:tcPr>
          <w:p w14:paraId="7273FCA7" w14:textId="77777777" w:rsidR="00AD072D" w:rsidRPr="00EF20F7" w:rsidRDefault="00AD072D" w:rsidP="00BD3AE7">
            <w:pPr>
              <w:keepNext/>
              <w:keepLines/>
              <w:jc w:val="center"/>
              <w:rPr>
                <w:rFonts w:ascii="Arial" w:hAnsi="Arial"/>
                <w:sz w:val="18"/>
              </w:rPr>
            </w:pPr>
          </w:p>
        </w:tc>
        <w:tc>
          <w:tcPr>
            <w:tcW w:w="1251" w:type="dxa"/>
            <w:vMerge/>
          </w:tcPr>
          <w:p w14:paraId="66B08681" w14:textId="77777777" w:rsidR="00AD072D" w:rsidRPr="00EF20F7" w:rsidRDefault="00AD072D" w:rsidP="00BD3AE7">
            <w:pPr>
              <w:keepNext/>
              <w:keepLines/>
              <w:jc w:val="center"/>
              <w:rPr>
                <w:rFonts w:ascii="Arial" w:hAnsi="Arial"/>
                <w:sz w:val="18"/>
              </w:rPr>
            </w:pPr>
          </w:p>
        </w:tc>
        <w:tc>
          <w:tcPr>
            <w:tcW w:w="1980" w:type="dxa"/>
          </w:tcPr>
          <w:p w14:paraId="1D24FC2D" w14:textId="77777777" w:rsidR="00AD072D" w:rsidRPr="00EF20F7" w:rsidRDefault="00AD072D" w:rsidP="00BD3AE7">
            <w:pPr>
              <w:keepNext/>
              <w:keepLines/>
              <w:jc w:val="center"/>
              <w:rPr>
                <w:rFonts w:ascii="Arial" w:hAnsi="Arial"/>
                <w:sz w:val="18"/>
              </w:rPr>
            </w:pPr>
            <w:r w:rsidRPr="00EF20F7">
              <w:rPr>
                <w:rFonts w:ascii="Arial" w:hAnsi="Arial"/>
                <w:sz w:val="18"/>
              </w:rPr>
              <w:t>MSRP URI Path</w:t>
            </w:r>
          </w:p>
        </w:tc>
        <w:tc>
          <w:tcPr>
            <w:tcW w:w="1260" w:type="dxa"/>
          </w:tcPr>
          <w:p w14:paraId="2EEB00BF"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08887449" w14:textId="77777777" w:rsidR="00AD072D" w:rsidRPr="00EF20F7" w:rsidRDefault="00AD072D" w:rsidP="00BD3AE7">
            <w:pPr>
              <w:keepNext/>
              <w:keepLines/>
              <w:rPr>
                <w:rFonts w:ascii="Arial" w:hAnsi="Arial"/>
                <w:sz w:val="18"/>
              </w:rPr>
            </w:pPr>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p>
        </w:tc>
      </w:tr>
      <w:tr w:rsidR="00AD072D" w:rsidRPr="00EF20F7" w14:paraId="4173578D" w14:textId="77777777" w:rsidTr="00BD3AE7">
        <w:trPr>
          <w:cantSplit/>
          <w:jc w:val="center"/>
        </w:trPr>
        <w:tc>
          <w:tcPr>
            <w:tcW w:w="1466" w:type="dxa"/>
            <w:vMerge/>
          </w:tcPr>
          <w:p w14:paraId="709A40A0" w14:textId="77777777" w:rsidR="00AD072D" w:rsidRPr="00EF20F7" w:rsidRDefault="00AD072D" w:rsidP="00BD3AE7">
            <w:pPr>
              <w:keepNext/>
              <w:keepLines/>
              <w:jc w:val="center"/>
              <w:rPr>
                <w:rFonts w:ascii="Arial" w:hAnsi="Arial"/>
                <w:sz w:val="18"/>
              </w:rPr>
            </w:pPr>
          </w:p>
        </w:tc>
        <w:tc>
          <w:tcPr>
            <w:tcW w:w="1251" w:type="dxa"/>
            <w:vMerge/>
          </w:tcPr>
          <w:p w14:paraId="68AE3C6C" w14:textId="77777777" w:rsidR="00AD072D" w:rsidRPr="00EF20F7" w:rsidRDefault="00AD072D" w:rsidP="00BD3AE7">
            <w:pPr>
              <w:keepNext/>
              <w:keepLines/>
              <w:jc w:val="center"/>
              <w:rPr>
                <w:rFonts w:ascii="Arial" w:hAnsi="Arial"/>
                <w:sz w:val="18"/>
              </w:rPr>
            </w:pPr>
          </w:p>
        </w:tc>
        <w:tc>
          <w:tcPr>
            <w:tcW w:w="1980" w:type="dxa"/>
          </w:tcPr>
          <w:p w14:paraId="7F50F6A3" w14:textId="77777777" w:rsidR="00AD072D" w:rsidRPr="00EF20F7" w:rsidRDefault="00AD072D" w:rsidP="00BD3AE7">
            <w:pPr>
              <w:keepNext/>
              <w:keepLines/>
              <w:jc w:val="center"/>
              <w:rPr>
                <w:rFonts w:ascii="Arial" w:hAnsi="Arial"/>
                <w:sz w:val="18"/>
              </w:rPr>
            </w:pPr>
            <w:r w:rsidRPr="00EF20F7">
              <w:rPr>
                <w:rFonts w:ascii="Arial" w:hAnsi="Arial"/>
                <w:sz w:val="18"/>
              </w:rPr>
              <w:t>Local certificate fingerprint</w:t>
            </w:r>
          </w:p>
        </w:tc>
        <w:tc>
          <w:tcPr>
            <w:tcW w:w="1260" w:type="dxa"/>
          </w:tcPr>
          <w:p w14:paraId="6012D1A2"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4D012EF5" w14:textId="77777777" w:rsidR="00AD072D" w:rsidRPr="00EF20F7" w:rsidRDefault="00AD072D" w:rsidP="00BD3AE7">
            <w:pPr>
              <w:keepNext/>
              <w:keepLines/>
              <w:rPr>
                <w:rFonts w:ascii="Arial" w:hAnsi="Arial"/>
                <w:sz w:val="18"/>
              </w:rPr>
            </w:pPr>
            <w:r w:rsidRPr="00EF20F7">
              <w:rPr>
                <w:rFonts w:ascii="Arial" w:hAnsi="Arial"/>
                <w:sz w:val="18"/>
              </w:rPr>
              <w:t>This information element may be present only if the Local certificate fingerprint Request was contained in the request. It indicates the local certificate fingerprint.</w:t>
            </w:r>
          </w:p>
        </w:tc>
      </w:tr>
      <w:tr w:rsidR="00AD072D" w:rsidRPr="00EF20F7" w14:paraId="2391F2D7" w14:textId="77777777" w:rsidTr="00BD3AE7">
        <w:trPr>
          <w:cantSplit/>
          <w:jc w:val="center"/>
        </w:trPr>
        <w:tc>
          <w:tcPr>
            <w:tcW w:w="1466" w:type="dxa"/>
            <w:vMerge/>
          </w:tcPr>
          <w:p w14:paraId="00F2A14E" w14:textId="77777777" w:rsidR="00AD072D" w:rsidRPr="00EF20F7" w:rsidRDefault="00AD072D" w:rsidP="00BD3AE7">
            <w:pPr>
              <w:keepNext/>
              <w:keepLines/>
              <w:jc w:val="center"/>
              <w:rPr>
                <w:rFonts w:ascii="Arial" w:hAnsi="Arial"/>
                <w:sz w:val="18"/>
              </w:rPr>
            </w:pPr>
          </w:p>
        </w:tc>
        <w:tc>
          <w:tcPr>
            <w:tcW w:w="1251" w:type="dxa"/>
            <w:vMerge/>
          </w:tcPr>
          <w:p w14:paraId="7722E215" w14:textId="77777777" w:rsidR="00AD072D" w:rsidRPr="00EF20F7" w:rsidRDefault="00AD072D" w:rsidP="00BD3AE7">
            <w:pPr>
              <w:keepNext/>
              <w:keepLines/>
              <w:jc w:val="center"/>
              <w:rPr>
                <w:rFonts w:ascii="Arial" w:hAnsi="Arial"/>
                <w:sz w:val="18"/>
              </w:rPr>
            </w:pPr>
          </w:p>
        </w:tc>
        <w:tc>
          <w:tcPr>
            <w:tcW w:w="1980" w:type="dxa"/>
          </w:tcPr>
          <w:p w14:paraId="10483B0A" w14:textId="77777777" w:rsidR="00AD072D" w:rsidRPr="00EF20F7" w:rsidRDefault="00AD072D" w:rsidP="00BD3AE7">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3E0DB3F1" w14:textId="77777777" w:rsidR="00AD072D" w:rsidRPr="00EF20F7" w:rsidRDefault="00AD072D" w:rsidP="00BD3AE7">
            <w:pPr>
              <w:keepNext/>
              <w:keepLines/>
              <w:jc w:val="center"/>
              <w:rPr>
                <w:rFonts w:ascii="Arial" w:hAnsi="Arial"/>
                <w:sz w:val="18"/>
              </w:rPr>
            </w:pPr>
            <w:r w:rsidRPr="00EF20F7">
              <w:rPr>
                <w:rFonts w:ascii="Arial" w:hAnsi="Arial" w:hint="eastAsia"/>
                <w:sz w:val="18"/>
              </w:rPr>
              <w:t>C</w:t>
            </w:r>
          </w:p>
        </w:tc>
        <w:tc>
          <w:tcPr>
            <w:tcW w:w="3780" w:type="dxa"/>
          </w:tcPr>
          <w:p w14:paraId="2EBCFF11" w14:textId="77777777" w:rsidR="00AD072D" w:rsidRPr="00EF20F7" w:rsidRDefault="00AD072D" w:rsidP="00BD3AE7">
            <w:pPr>
              <w:keepNext/>
              <w:keepLines/>
              <w:rPr>
                <w:rFonts w:ascii="Arial" w:hAnsi="Arial"/>
                <w:sz w:val="18"/>
              </w:rPr>
            </w:pPr>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r>
      <w:tr w:rsidR="00AD072D" w:rsidRPr="00EF20F7" w14:paraId="5B81DBC9" w14:textId="77777777" w:rsidTr="00BD3AE7">
        <w:trPr>
          <w:cantSplit/>
          <w:jc w:val="center"/>
        </w:trPr>
        <w:tc>
          <w:tcPr>
            <w:tcW w:w="1466" w:type="dxa"/>
            <w:vMerge/>
          </w:tcPr>
          <w:p w14:paraId="311DD668" w14:textId="77777777" w:rsidR="00AD072D" w:rsidRPr="00EF20F7" w:rsidRDefault="00AD072D" w:rsidP="00BD3AE7">
            <w:pPr>
              <w:keepNext/>
              <w:keepLines/>
              <w:jc w:val="center"/>
              <w:rPr>
                <w:rFonts w:ascii="Arial" w:hAnsi="Arial"/>
                <w:sz w:val="18"/>
              </w:rPr>
            </w:pPr>
          </w:p>
        </w:tc>
        <w:tc>
          <w:tcPr>
            <w:tcW w:w="1251" w:type="dxa"/>
            <w:vMerge/>
          </w:tcPr>
          <w:p w14:paraId="60B72560" w14:textId="77777777" w:rsidR="00AD072D" w:rsidRPr="00EF20F7" w:rsidRDefault="00AD072D" w:rsidP="00BD3AE7">
            <w:pPr>
              <w:keepNext/>
              <w:keepLines/>
              <w:jc w:val="center"/>
              <w:rPr>
                <w:rFonts w:ascii="Arial" w:hAnsi="Arial"/>
                <w:sz w:val="18"/>
              </w:rPr>
            </w:pPr>
          </w:p>
        </w:tc>
        <w:tc>
          <w:tcPr>
            <w:tcW w:w="1980" w:type="dxa"/>
          </w:tcPr>
          <w:p w14:paraId="6D21CCA8"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44B541BE"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C</w:t>
            </w:r>
          </w:p>
        </w:tc>
        <w:tc>
          <w:tcPr>
            <w:tcW w:w="3780" w:type="dxa"/>
          </w:tcPr>
          <w:p w14:paraId="78A7E179" w14:textId="77777777" w:rsidR="00AD072D" w:rsidRPr="00EF20F7" w:rsidRDefault="00AD072D" w:rsidP="00BD3AE7">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p>
        </w:tc>
      </w:tr>
      <w:tr w:rsidR="00AD072D" w:rsidRPr="00EF20F7" w14:paraId="198D4C01" w14:textId="77777777" w:rsidTr="00BD3AE7">
        <w:trPr>
          <w:cantSplit/>
          <w:jc w:val="center"/>
        </w:trPr>
        <w:tc>
          <w:tcPr>
            <w:tcW w:w="1466" w:type="dxa"/>
            <w:vMerge/>
          </w:tcPr>
          <w:p w14:paraId="1FD99F8A" w14:textId="77777777" w:rsidR="00AD072D" w:rsidRPr="00EF20F7" w:rsidRDefault="00AD072D" w:rsidP="00BD3AE7">
            <w:pPr>
              <w:keepNext/>
              <w:keepLines/>
              <w:jc w:val="center"/>
              <w:rPr>
                <w:rFonts w:ascii="Arial" w:hAnsi="Arial"/>
                <w:sz w:val="18"/>
              </w:rPr>
            </w:pPr>
          </w:p>
        </w:tc>
        <w:tc>
          <w:tcPr>
            <w:tcW w:w="1251" w:type="dxa"/>
            <w:vMerge/>
          </w:tcPr>
          <w:p w14:paraId="7ACA2BB9" w14:textId="77777777" w:rsidR="00AD072D" w:rsidRPr="00EF20F7" w:rsidRDefault="00AD072D" w:rsidP="00BD3AE7">
            <w:pPr>
              <w:keepNext/>
              <w:keepLines/>
              <w:jc w:val="center"/>
              <w:rPr>
                <w:rFonts w:ascii="Arial" w:hAnsi="Arial"/>
                <w:sz w:val="18"/>
              </w:rPr>
            </w:pPr>
          </w:p>
        </w:tc>
        <w:tc>
          <w:tcPr>
            <w:tcW w:w="1980" w:type="dxa"/>
          </w:tcPr>
          <w:p w14:paraId="38FC5A0F"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4417C30C"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C</w:t>
            </w:r>
          </w:p>
        </w:tc>
        <w:tc>
          <w:tcPr>
            <w:tcW w:w="3780" w:type="dxa"/>
          </w:tcPr>
          <w:p w14:paraId="5EA275C7" w14:textId="77777777" w:rsidR="00AD072D" w:rsidRPr="00EF20F7" w:rsidRDefault="00AD072D" w:rsidP="00BD3AE7">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p>
        </w:tc>
      </w:tr>
      <w:tr w:rsidR="00AD072D" w:rsidRPr="00EF20F7" w14:paraId="7F575033" w14:textId="77777777" w:rsidTr="00BD3AE7">
        <w:trPr>
          <w:cantSplit/>
          <w:jc w:val="center"/>
        </w:trPr>
        <w:tc>
          <w:tcPr>
            <w:tcW w:w="1466" w:type="dxa"/>
            <w:vMerge/>
          </w:tcPr>
          <w:p w14:paraId="5CA98DBD" w14:textId="77777777" w:rsidR="00AD072D" w:rsidRPr="00EF20F7" w:rsidRDefault="00AD072D" w:rsidP="00BD3AE7">
            <w:pPr>
              <w:keepNext/>
              <w:keepLines/>
              <w:jc w:val="center"/>
              <w:rPr>
                <w:rFonts w:ascii="Arial" w:hAnsi="Arial"/>
                <w:sz w:val="18"/>
              </w:rPr>
            </w:pPr>
          </w:p>
        </w:tc>
        <w:tc>
          <w:tcPr>
            <w:tcW w:w="1251" w:type="dxa"/>
            <w:vMerge/>
          </w:tcPr>
          <w:p w14:paraId="6FAF8185" w14:textId="77777777" w:rsidR="00AD072D" w:rsidRPr="00EF20F7" w:rsidRDefault="00AD072D" w:rsidP="00BD3AE7">
            <w:pPr>
              <w:keepNext/>
              <w:keepLines/>
              <w:jc w:val="center"/>
              <w:rPr>
                <w:rFonts w:ascii="Arial" w:hAnsi="Arial"/>
                <w:sz w:val="18"/>
              </w:rPr>
            </w:pPr>
          </w:p>
        </w:tc>
        <w:tc>
          <w:tcPr>
            <w:tcW w:w="1980" w:type="dxa"/>
          </w:tcPr>
          <w:p w14:paraId="3B08C0CE" w14:textId="77777777" w:rsidR="00AD072D" w:rsidRPr="00EF20F7" w:rsidRDefault="00AD072D" w:rsidP="00BD3AE7">
            <w:pPr>
              <w:keepNext/>
              <w:keepLines/>
              <w:jc w:val="center"/>
              <w:rPr>
                <w:rFonts w:ascii="Arial" w:hAnsi="Arial"/>
                <w:sz w:val="18"/>
              </w:rPr>
            </w:pPr>
            <w:r w:rsidRPr="00EF20F7">
              <w:rPr>
                <w:rFonts w:ascii="Arial" w:hAnsi="Arial"/>
                <w:sz w:val="18"/>
              </w:rPr>
              <w:t>Local max message size</w:t>
            </w:r>
          </w:p>
        </w:tc>
        <w:tc>
          <w:tcPr>
            <w:tcW w:w="1260" w:type="dxa"/>
          </w:tcPr>
          <w:p w14:paraId="59D9717B" w14:textId="77777777" w:rsidR="00AD072D" w:rsidRPr="00EF20F7" w:rsidRDefault="00AD072D" w:rsidP="00BD3AE7">
            <w:pPr>
              <w:keepNext/>
              <w:keepLines/>
              <w:jc w:val="center"/>
              <w:rPr>
                <w:rFonts w:ascii="Arial" w:hAnsi="Arial"/>
                <w:sz w:val="18"/>
              </w:rPr>
            </w:pPr>
            <w:r w:rsidRPr="00EF20F7">
              <w:rPr>
                <w:rFonts w:ascii="Arial" w:hAnsi="Arial" w:hint="eastAsia"/>
                <w:sz w:val="18"/>
              </w:rPr>
              <w:t>C</w:t>
            </w:r>
          </w:p>
        </w:tc>
        <w:tc>
          <w:tcPr>
            <w:tcW w:w="3780" w:type="dxa"/>
          </w:tcPr>
          <w:p w14:paraId="05E362F0" w14:textId="77777777" w:rsidR="00AD072D" w:rsidRPr="00EF20F7" w:rsidRDefault="00AD072D" w:rsidP="00BD3AE7">
            <w:pPr>
              <w:keepNext/>
              <w:keepLines/>
              <w:rPr>
                <w:rFonts w:ascii="Arial" w:hAnsi="Arial"/>
                <w:sz w:val="18"/>
              </w:rPr>
            </w:pPr>
            <w:r w:rsidRPr="00EF20F7">
              <w:rPr>
                <w:rFonts w:ascii="Arial" w:hAnsi="Arial"/>
                <w:sz w:val="18"/>
              </w:rPr>
              <w:t>This information element may be present only if the Local max message size Request was contained in the request. It indicates the local max message size.</w:t>
            </w:r>
          </w:p>
        </w:tc>
      </w:tr>
      <w:tr w:rsidR="00AD072D" w:rsidRPr="00EF20F7" w14:paraId="31F074A2" w14:textId="77777777" w:rsidTr="00BD3AE7">
        <w:trPr>
          <w:cantSplit/>
          <w:jc w:val="center"/>
        </w:trPr>
        <w:tc>
          <w:tcPr>
            <w:tcW w:w="1466" w:type="dxa"/>
            <w:vMerge/>
          </w:tcPr>
          <w:p w14:paraId="53ACAB83" w14:textId="77777777" w:rsidR="00AD072D" w:rsidRPr="00EF20F7" w:rsidRDefault="00AD072D" w:rsidP="00BD3AE7">
            <w:pPr>
              <w:keepNext/>
              <w:keepLines/>
              <w:jc w:val="center"/>
              <w:rPr>
                <w:rFonts w:ascii="Arial" w:hAnsi="Arial"/>
                <w:sz w:val="18"/>
              </w:rPr>
            </w:pPr>
          </w:p>
        </w:tc>
        <w:tc>
          <w:tcPr>
            <w:tcW w:w="1251" w:type="dxa"/>
            <w:vMerge/>
          </w:tcPr>
          <w:p w14:paraId="223CAB84" w14:textId="77777777" w:rsidR="00AD072D" w:rsidRPr="00EF20F7" w:rsidRDefault="00AD072D" w:rsidP="00BD3AE7">
            <w:pPr>
              <w:keepNext/>
              <w:keepLines/>
              <w:jc w:val="center"/>
              <w:rPr>
                <w:rFonts w:ascii="Arial" w:hAnsi="Arial"/>
                <w:sz w:val="18"/>
              </w:rPr>
            </w:pPr>
          </w:p>
        </w:tc>
        <w:tc>
          <w:tcPr>
            <w:tcW w:w="1980" w:type="dxa"/>
          </w:tcPr>
          <w:p w14:paraId="0C8CA226" w14:textId="77777777" w:rsidR="00AD072D" w:rsidRPr="00EF20F7" w:rsidRDefault="00AD072D" w:rsidP="00BD3AE7">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0A355251"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C</w:t>
            </w:r>
          </w:p>
        </w:tc>
        <w:tc>
          <w:tcPr>
            <w:tcW w:w="3780" w:type="dxa"/>
          </w:tcPr>
          <w:p w14:paraId="3AA39DFB" w14:textId="77777777" w:rsidR="00AD072D" w:rsidRPr="00EF20F7" w:rsidRDefault="00AD072D" w:rsidP="00BD3AE7">
            <w:pPr>
              <w:keepNext/>
              <w:keepLines/>
              <w:rPr>
                <w:rFonts w:ascii="Arial" w:hAnsi="Arial"/>
                <w:sz w:val="18"/>
              </w:rPr>
            </w:pPr>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bl>
    <w:p w14:paraId="70B74B82" w14:textId="77777777" w:rsidR="00AD072D" w:rsidRPr="00EF20F7" w:rsidRDefault="00AD072D" w:rsidP="00AD072D">
      <w:pPr>
        <w:rPr>
          <w:rFonts w:eastAsia="SimSun"/>
          <w:lang w:eastAsia="zh-CN"/>
        </w:rPr>
      </w:pPr>
    </w:p>
    <w:p w14:paraId="42D8A034" w14:textId="77777777" w:rsidR="00AD072D" w:rsidRPr="00EF20F7" w:rsidRDefault="00AD072D" w:rsidP="00AD072D">
      <w:pPr>
        <w:pStyle w:val="Heading2"/>
        <w:rPr>
          <w:lang w:eastAsia="zh-CN"/>
        </w:rPr>
      </w:pPr>
      <w:bookmarkStart w:id="501" w:name="_Toc517465119"/>
      <w:bookmarkStart w:id="502" w:name="_Toc67396824"/>
      <w:r w:rsidRPr="00EF20F7">
        <w:rPr>
          <w:lang w:eastAsia="zh-CN"/>
        </w:rPr>
        <w:lastRenderedPageBreak/>
        <w:t>8.21</w:t>
      </w:r>
      <w:r w:rsidRPr="00EF20F7">
        <w:rPr>
          <w:lang w:eastAsia="zh-CN"/>
        </w:rPr>
        <w:tab/>
        <w:t>Reserve IMS Resources Procedure</w:t>
      </w:r>
      <w:bookmarkEnd w:id="501"/>
      <w:bookmarkEnd w:id="502"/>
    </w:p>
    <w:p w14:paraId="0B86CCFA" w14:textId="498F5E7C" w:rsidR="00AD072D" w:rsidRPr="00EF20F7" w:rsidRDefault="00AD072D" w:rsidP="00AD072D">
      <w:pPr>
        <w:keepNext/>
      </w:pPr>
      <w:r w:rsidRPr="00EF20F7">
        <w:t xml:space="preserve">This procedure is used to reserve local connection addresses and local resources in MRFP; it is based on the procedure of the same name defined in 3GPP </w:t>
      </w:r>
      <w:r w:rsidR="001B11EB" w:rsidRPr="00EF20F7">
        <w:t>TS</w:t>
      </w:r>
      <w:r w:rsidR="001B11EB">
        <w:t> </w:t>
      </w:r>
      <w:r w:rsidR="001B11EB" w:rsidRPr="00EF20F7">
        <w:t>2</w:t>
      </w:r>
      <w:r w:rsidRPr="00EF20F7">
        <w:t>9.163</w:t>
      </w:r>
      <w:r w:rsidR="001B11EB">
        <w:t> </w:t>
      </w:r>
      <w:r w:rsidR="001B11EB" w:rsidRPr="00EF20F7">
        <w:t>[</w:t>
      </w:r>
      <w:r w:rsidRPr="00EF20F7">
        <w:rPr>
          <w:lang w:eastAsia="zh-CN"/>
        </w:rPr>
        <w:t>9</w:t>
      </w:r>
      <w:r w:rsidRPr="00EF20F7">
        <w:t>].</w:t>
      </w:r>
    </w:p>
    <w:p w14:paraId="4D723D61" w14:textId="77777777" w:rsidR="00AD072D" w:rsidRPr="00EF20F7" w:rsidRDefault="00AD072D" w:rsidP="00AD072D">
      <w:pPr>
        <w:pStyle w:val="TH"/>
      </w:pPr>
      <w:r w:rsidRPr="00EF20F7">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AD072D" w:rsidRPr="00EF20F7" w14:paraId="73F05349" w14:textId="77777777" w:rsidTr="00BD3AE7">
        <w:trPr>
          <w:jc w:val="center"/>
        </w:trPr>
        <w:tc>
          <w:tcPr>
            <w:tcW w:w="1466" w:type="dxa"/>
          </w:tcPr>
          <w:p w14:paraId="32A992AC" w14:textId="77777777" w:rsidR="00AD072D" w:rsidRPr="00EF20F7" w:rsidRDefault="00AD072D" w:rsidP="00BD3AE7">
            <w:pPr>
              <w:keepNext/>
              <w:keepLines/>
              <w:jc w:val="center"/>
              <w:rPr>
                <w:rFonts w:ascii="Arial" w:hAnsi="Arial"/>
                <w:b/>
                <w:sz w:val="18"/>
              </w:rPr>
            </w:pPr>
            <w:r w:rsidRPr="00EF20F7">
              <w:rPr>
                <w:rFonts w:ascii="Arial" w:hAnsi="Arial"/>
                <w:b/>
                <w:sz w:val="18"/>
              </w:rPr>
              <w:t>Procedure</w:t>
            </w:r>
          </w:p>
        </w:tc>
        <w:tc>
          <w:tcPr>
            <w:tcW w:w="1251" w:type="dxa"/>
          </w:tcPr>
          <w:p w14:paraId="2E6CA18F" w14:textId="77777777" w:rsidR="00AD072D" w:rsidRPr="00EF20F7" w:rsidRDefault="00AD072D" w:rsidP="00BD3AE7">
            <w:pPr>
              <w:keepNext/>
              <w:keepLines/>
              <w:jc w:val="center"/>
              <w:rPr>
                <w:rFonts w:ascii="Arial" w:hAnsi="Arial"/>
                <w:b/>
                <w:sz w:val="18"/>
              </w:rPr>
            </w:pPr>
            <w:r w:rsidRPr="00EF20F7">
              <w:rPr>
                <w:rFonts w:ascii="Arial" w:hAnsi="Arial"/>
                <w:b/>
                <w:sz w:val="18"/>
              </w:rPr>
              <w:t>Initiated</w:t>
            </w:r>
          </w:p>
        </w:tc>
        <w:tc>
          <w:tcPr>
            <w:tcW w:w="1980" w:type="dxa"/>
          </w:tcPr>
          <w:p w14:paraId="187EB2F5"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name</w:t>
            </w:r>
          </w:p>
        </w:tc>
        <w:tc>
          <w:tcPr>
            <w:tcW w:w="1260" w:type="dxa"/>
          </w:tcPr>
          <w:p w14:paraId="4FA429D5"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required</w:t>
            </w:r>
          </w:p>
        </w:tc>
        <w:tc>
          <w:tcPr>
            <w:tcW w:w="3780" w:type="dxa"/>
          </w:tcPr>
          <w:p w14:paraId="67E5BF7F"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description</w:t>
            </w:r>
          </w:p>
        </w:tc>
      </w:tr>
      <w:tr w:rsidR="00AD072D" w:rsidRPr="00EF20F7" w14:paraId="1F531988" w14:textId="77777777" w:rsidTr="00BD3AE7">
        <w:trPr>
          <w:cantSplit/>
          <w:jc w:val="center"/>
        </w:trPr>
        <w:tc>
          <w:tcPr>
            <w:tcW w:w="1466" w:type="dxa"/>
            <w:vMerge w:val="restart"/>
          </w:tcPr>
          <w:p w14:paraId="65B803CA" w14:textId="77777777" w:rsidR="00AD072D" w:rsidRPr="00EF20F7" w:rsidRDefault="00AD072D" w:rsidP="00BD3AE7">
            <w:pPr>
              <w:keepNext/>
              <w:keepLines/>
              <w:jc w:val="center"/>
              <w:rPr>
                <w:rFonts w:ascii="Arial" w:hAnsi="Arial"/>
                <w:sz w:val="18"/>
              </w:rPr>
            </w:pPr>
            <w:r w:rsidRPr="00EF20F7">
              <w:rPr>
                <w:rFonts w:ascii="Arial" w:hAnsi="Arial"/>
                <w:sz w:val="18"/>
              </w:rPr>
              <w:t>Reserve IMS Resources</w:t>
            </w:r>
          </w:p>
        </w:tc>
        <w:tc>
          <w:tcPr>
            <w:tcW w:w="1251" w:type="dxa"/>
            <w:vMerge w:val="restart"/>
          </w:tcPr>
          <w:p w14:paraId="5F76485A"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57C29B15" w14:textId="77777777" w:rsidR="00AD072D" w:rsidRPr="00EF20F7" w:rsidRDefault="00AD072D" w:rsidP="00BD3AE7">
            <w:pPr>
              <w:keepNext/>
              <w:keepLines/>
              <w:jc w:val="center"/>
              <w:rPr>
                <w:rFonts w:ascii="Arial" w:hAnsi="Arial"/>
                <w:sz w:val="18"/>
              </w:rPr>
            </w:pPr>
            <w:r w:rsidRPr="00EF20F7">
              <w:rPr>
                <w:rFonts w:ascii="Arial" w:hAnsi="Arial"/>
                <w:sz w:val="18"/>
              </w:rPr>
              <w:t>Context /Context Request</w:t>
            </w:r>
          </w:p>
        </w:tc>
        <w:tc>
          <w:tcPr>
            <w:tcW w:w="1260" w:type="dxa"/>
          </w:tcPr>
          <w:p w14:paraId="5FC44E2B"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08F7A3C9"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existing context or requests a new context for the bearer termination.</w:t>
            </w:r>
          </w:p>
        </w:tc>
      </w:tr>
      <w:tr w:rsidR="00AD072D" w:rsidRPr="00EF20F7" w14:paraId="15869AA3" w14:textId="77777777" w:rsidTr="00BD3AE7">
        <w:trPr>
          <w:cantSplit/>
          <w:jc w:val="center"/>
        </w:trPr>
        <w:tc>
          <w:tcPr>
            <w:tcW w:w="1466" w:type="dxa"/>
            <w:vMerge/>
          </w:tcPr>
          <w:p w14:paraId="52074322" w14:textId="77777777" w:rsidR="00AD072D" w:rsidRPr="00EF20F7" w:rsidRDefault="00AD072D" w:rsidP="00BD3AE7">
            <w:pPr>
              <w:keepNext/>
              <w:keepLines/>
              <w:jc w:val="center"/>
              <w:rPr>
                <w:rFonts w:ascii="Arial" w:hAnsi="Arial"/>
                <w:sz w:val="18"/>
              </w:rPr>
            </w:pPr>
          </w:p>
        </w:tc>
        <w:tc>
          <w:tcPr>
            <w:tcW w:w="1251" w:type="dxa"/>
            <w:vMerge/>
          </w:tcPr>
          <w:p w14:paraId="7BA74930" w14:textId="77777777" w:rsidR="00AD072D" w:rsidRPr="00EF20F7" w:rsidRDefault="00AD072D" w:rsidP="00BD3AE7">
            <w:pPr>
              <w:keepNext/>
              <w:keepLines/>
              <w:jc w:val="center"/>
              <w:rPr>
                <w:rFonts w:ascii="Arial" w:hAnsi="Arial"/>
                <w:sz w:val="18"/>
                <w:lang w:eastAsia="zh-CN"/>
              </w:rPr>
            </w:pPr>
          </w:p>
        </w:tc>
        <w:tc>
          <w:tcPr>
            <w:tcW w:w="1980" w:type="dxa"/>
          </w:tcPr>
          <w:p w14:paraId="5BAFAE79" w14:textId="77777777" w:rsidR="00AD072D" w:rsidRPr="00EF20F7" w:rsidRDefault="00AD072D" w:rsidP="00BD3AE7">
            <w:pPr>
              <w:keepNext/>
              <w:keepLines/>
              <w:jc w:val="center"/>
              <w:rPr>
                <w:rFonts w:ascii="Arial" w:hAnsi="Arial"/>
                <w:sz w:val="18"/>
              </w:rPr>
            </w:pPr>
            <w:r w:rsidRPr="00EF20F7">
              <w:rPr>
                <w:rFonts w:ascii="Arial" w:hAnsi="Arial"/>
                <w:sz w:val="18"/>
              </w:rPr>
              <w:t>Priority information</w:t>
            </w:r>
          </w:p>
        </w:tc>
        <w:tc>
          <w:tcPr>
            <w:tcW w:w="1260" w:type="dxa"/>
          </w:tcPr>
          <w:p w14:paraId="7DC5317E"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1108B14D"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the MRFP to apply priority treatment for the terminations and bearer connections in the specified context.</w:t>
            </w:r>
          </w:p>
        </w:tc>
      </w:tr>
      <w:tr w:rsidR="00AD072D" w:rsidRPr="00EF20F7" w14:paraId="01B51ED8" w14:textId="77777777" w:rsidTr="00BD3AE7">
        <w:trPr>
          <w:cantSplit/>
          <w:jc w:val="center"/>
        </w:trPr>
        <w:tc>
          <w:tcPr>
            <w:tcW w:w="1466" w:type="dxa"/>
            <w:vMerge/>
          </w:tcPr>
          <w:p w14:paraId="67E71383" w14:textId="77777777" w:rsidR="00AD072D" w:rsidRPr="00EF20F7" w:rsidRDefault="00AD072D" w:rsidP="00BD3AE7">
            <w:pPr>
              <w:keepNext/>
              <w:keepLines/>
              <w:jc w:val="center"/>
              <w:rPr>
                <w:rFonts w:ascii="Arial" w:hAnsi="Arial"/>
                <w:sz w:val="18"/>
              </w:rPr>
            </w:pPr>
          </w:p>
        </w:tc>
        <w:tc>
          <w:tcPr>
            <w:tcW w:w="1251" w:type="dxa"/>
            <w:vMerge/>
          </w:tcPr>
          <w:p w14:paraId="26E4808D" w14:textId="77777777" w:rsidR="00AD072D" w:rsidRPr="00EF20F7" w:rsidRDefault="00AD072D" w:rsidP="00BD3AE7">
            <w:pPr>
              <w:keepNext/>
              <w:keepLines/>
              <w:jc w:val="center"/>
              <w:rPr>
                <w:rFonts w:ascii="Arial" w:hAnsi="Arial"/>
                <w:sz w:val="18"/>
              </w:rPr>
            </w:pPr>
          </w:p>
        </w:tc>
        <w:tc>
          <w:tcPr>
            <w:tcW w:w="1980" w:type="dxa"/>
          </w:tcPr>
          <w:p w14:paraId="272473A5" w14:textId="77777777" w:rsidR="00AD072D" w:rsidRPr="00EF20F7" w:rsidRDefault="00AD072D" w:rsidP="00BD3AE7">
            <w:pPr>
              <w:keepNext/>
              <w:keepLines/>
              <w:jc w:val="center"/>
              <w:rPr>
                <w:rFonts w:ascii="Arial" w:hAnsi="Arial"/>
                <w:sz w:val="18"/>
              </w:rPr>
            </w:pPr>
            <w:r w:rsidRPr="00EF20F7">
              <w:rPr>
                <w:rFonts w:ascii="Arial" w:hAnsi="Arial"/>
                <w:sz w:val="18"/>
              </w:rPr>
              <w:t>IMS Termination Request</w:t>
            </w:r>
          </w:p>
        </w:tc>
        <w:tc>
          <w:tcPr>
            <w:tcW w:w="1260" w:type="dxa"/>
          </w:tcPr>
          <w:p w14:paraId="3C75534A"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7C090942" w14:textId="77777777" w:rsidR="00AD072D" w:rsidRPr="00EF20F7" w:rsidRDefault="00AD072D" w:rsidP="00BD3AE7">
            <w:pPr>
              <w:keepNext/>
              <w:keepLines/>
              <w:rPr>
                <w:rFonts w:ascii="Arial" w:hAnsi="Arial"/>
                <w:sz w:val="18"/>
              </w:rPr>
            </w:pPr>
            <w:r w:rsidRPr="00EF20F7">
              <w:rPr>
                <w:rFonts w:ascii="Arial" w:hAnsi="Arial"/>
                <w:sz w:val="18"/>
              </w:rPr>
              <w:t>This information element requests a new bearer termination</w:t>
            </w:r>
          </w:p>
        </w:tc>
      </w:tr>
      <w:tr w:rsidR="00AD072D" w:rsidRPr="00EF20F7" w14:paraId="52058F3A" w14:textId="77777777" w:rsidTr="00BD3AE7">
        <w:trPr>
          <w:cantSplit/>
          <w:jc w:val="center"/>
        </w:trPr>
        <w:tc>
          <w:tcPr>
            <w:tcW w:w="1466" w:type="dxa"/>
            <w:vMerge/>
          </w:tcPr>
          <w:p w14:paraId="1C6CED4F" w14:textId="77777777" w:rsidR="00AD072D" w:rsidRPr="00EF20F7" w:rsidRDefault="00AD072D" w:rsidP="00BD3AE7">
            <w:pPr>
              <w:keepNext/>
              <w:keepLines/>
              <w:jc w:val="center"/>
              <w:rPr>
                <w:rFonts w:ascii="Arial" w:hAnsi="Arial"/>
                <w:sz w:val="18"/>
                <w:lang w:eastAsia="zh-CN"/>
              </w:rPr>
            </w:pPr>
          </w:p>
        </w:tc>
        <w:tc>
          <w:tcPr>
            <w:tcW w:w="1251" w:type="dxa"/>
            <w:vMerge/>
          </w:tcPr>
          <w:p w14:paraId="19D8A2F5" w14:textId="77777777" w:rsidR="00AD072D" w:rsidRPr="00EF20F7" w:rsidRDefault="00AD072D" w:rsidP="00BD3AE7">
            <w:pPr>
              <w:keepNext/>
              <w:keepLines/>
              <w:jc w:val="center"/>
              <w:rPr>
                <w:rFonts w:ascii="Arial" w:hAnsi="Arial"/>
                <w:sz w:val="18"/>
                <w:lang w:eastAsia="zh-CN"/>
              </w:rPr>
            </w:pPr>
          </w:p>
        </w:tc>
        <w:tc>
          <w:tcPr>
            <w:tcW w:w="1980" w:type="dxa"/>
          </w:tcPr>
          <w:p w14:paraId="26F03E6A" w14:textId="77777777" w:rsidR="00AD072D" w:rsidRPr="00EF20F7" w:rsidRDefault="00AD072D" w:rsidP="00BD3AE7">
            <w:pPr>
              <w:keepNext/>
              <w:keepLines/>
              <w:jc w:val="center"/>
              <w:rPr>
                <w:rFonts w:ascii="Arial" w:hAnsi="Arial"/>
                <w:sz w:val="18"/>
              </w:rPr>
            </w:pPr>
            <w:r w:rsidRPr="00EF20F7">
              <w:rPr>
                <w:rFonts w:ascii="Arial" w:hAnsi="Arial"/>
                <w:sz w:val="18"/>
              </w:rPr>
              <w:t>Local IMS Resources</w:t>
            </w:r>
          </w:p>
        </w:tc>
        <w:tc>
          <w:tcPr>
            <w:tcW w:w="1260" w:type="dxa"/>
          </w:tcPr>
          <w:p w14:paraId="69971ED4"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65869F4D"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789A4993"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14:paraId="25C57E9A" w14:textId="77777777" w:rsidTr="00BD3AE7">
        <w:trPr>
          <w:cantSplit/>
          <w:jc w:val="center"/>
        </w:trPr>
        <w:tc>
          <w:tcPr>
            <w:tcW w:w="1466" w:type="dxa"/>
            <w:vMerge/>
          </w:tcPr>
          <w:p w14:paraId="3A54839B" w14:textId="77777777" w:rsidR="00AD072D" w:rsidRPr="00EF20F7" w:rsidRDefault="00AD072D" w:rsidP="00BD3AE7">
            <w:pPr>
              <w:keepNext/>
              <w:keepLines/>
              <w:jc w:val="center"/>
              <w:rPr>
                <w:rFonts w:ascii="Arial" w:hAnsi="Arial"/>
                <w:sz w:val="18"/>
                <w:lang w:eastAsia="zh-CN"/>
              </w:rPr>
            </w:pPr>
          </w:p>
        </w:tc>
        <w:tc>
          <w:tcPr>
            <w:tcW w:w="1251" w:type="dxa"/>
            <w:vMerge/>
          </w:tcPr>
          <w:p w14:paraId="57499B7D" w14:textId="77777777" w:rsidR="00AD072D" w:rsidRPr="00EF20F7" w:rsidRDefault="00AD072D" w:rsidP="00BD3AE7">
            <w:pPr>
              <w:keepNext/>
              <w:keepLines/>
              <w:jc w:val="center"/>
              <w:rPr>
                <w:rFonts w:ascii="Arial" w:hAnsi="Arial"/>
                <w:sz w:val="18"/>
                <w:lang w:eastAsia="zh-CN"/>
              </w:rPr>
            </w:pPr>
          </w:p>
        </w:tc>
        <w:tc>
          <w:tcPr>
            <w:tcW w:w="1980" w:type="dxa"/>
          </w:tcPr>
          <w:p w14:paraId="3DDEDD82" w14:textId="77777777" w:rsidR="00AD072D" w:rsidRPr="00EF20F7" w:rsidRDefault="00AD072D" w:rsidP="00BD3AE7">
            <w:pPr>
              <w:keepNext/>
              <w:keepLines/>
              <w:jc w:val="center"/>
              <w:rPr>
                <w:rFonts w:ascii="Arial" w:hAnsi="Arial"/>
                <w:sz w:val="18"/>
              </w:rPr>
            </w:pPr>
            <w:r w:rsidRPr="00EF20F7">
              <w:rPr>
                <w:rFonts w:ascii="Arial" w:hAnsi="Arial"/>
                <w:sz w:val="18"/>
              </w:rPr>
              <w:t>ReserveValue</w:t>
            </w:r>
          </w:p>
        </w:tc>
        <w:tc>
          <w:tcPr>
            <w:tcW w:w="1260" w:type="dxa"/>
          </w:tcPr>
          <w:p w14:paraId="29E48890"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3F57C8F7"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if multiple local IMS resources are to be reserved.</w:t>
            </w:r>
          </w:p>
        </w:tc>
      </w:tr>
      <w:tr w:rsidR="00AD072D" w:rsidRPr="00EF20F7" w14:paraId="4DAA5E89" w14:textId="77777777" w:rsidTr="00BD3AE7">
        <w:trPr>
          <w:cantSplit/>
          <w:jc w:val="center"/>
        </w:trPr>
        <w:tc>
          <w:tcPr>
            <w:tcW w:w="1466" w:type="dxa"/>
            <w:vMerge/>
          </w:tcPr>
          <w:p w14:paraId="2496AFBD" w14:textId="77777777" w:rsidR="00AD072D" w:rsidRPr="00EF20F7" w:rsidRDefault="00AD072D" w:rsidP="00BD3AE7">
            <w:pPr>
              <w:keepNext/>
              <w:keepLines/>
              <w:jc w:val="center"/>
              <w:rPr>
                <w:rFonts w:ascii="Arial" w:hAnsi="Arial"/>
                <w:sz w:val="18"/>
                <w:lang w:eastAsia="zh-CN"/>
              </w:rPr>
            </w:pPr>
          </w:p>
        </w:tc>
        <w:tc>
          <w:tcPr>
            <w:tcW w:w="1251" w:type="dxa"/>
            <w:vMerge/>
          </w:tcPr>
          <w:p w14:paraId="43E0BEAD" w14:textId="77777777" w:rsidR="00AD072D" w:rsidRPr="00EF20F7" w:rsidRDefault="00AD072D" w:rsidP="00BD3AE7">
            <w:pPr>
              <w:keepNext/>
              <w:keepLines/>
              <w:jc w:val="center"/>
              <w:rPr>
                <w:rFonts w:ascii="Arial" w:hAnsi="Arial"/>
                <w:sz w:val="18"/>
                <w:lang w:eastAsia="zh-CN"/>
              </w:rPr>
            </w:pPr>
          </w:p>
        </w:tc>
        <w:tc>
          <w:tcPr>
            <w:tcW w:w="1980" w:type="dxa"/>
          </w:tcPr>
          <w:p w14:paraId="1FFFC499" w14:textId="77777777" w:rsidR="00AD072D" w:rsidRPr="00EF20F7" w:rsidRDefault="00AD072D" w:rsidP="00BD3AE7">
            <w:pPr>
              <w:keepNext/>
              <w:keepLines/>
              <w:jc w:val="center"/>
              <w:rPr>
                <w:rFonts w:ascii="Arial" w:hAnsi="Arial"/>
                <w:sz w:val="18"/>
              </w:rPr>
            </w:pPr>
            <w:r w:rsidRPr="00EF20F7">
              <w:rPr>
                <w:rFonts w:ascii="Arial" w:hAnsi="Arial"/>
                <w:sz w:val="18"/>
              </w:rPr>
              <w:t>Local Connection Address Request</w:t>
            </w:r>
          </w:p>
        </w:tc>
        <w:tc>
          <w:tcPr>
            <w:tcW w:w="1260" w:type="dxa"/>
          </w:tcPr>
          <w:p w14:paraId="3225DB94"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716586DE" w14:textId="77777777" w:rsidR="00AD072D" w:rsidRPr="00EF20F7" w:rsidRDefault="00AD072D" w:rsidP="00BD3AE7">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5EF3E523"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14:paraId="1AAFC25D" w14:textId="77777777" w:rsidTr="00BD3AE7">
        <w:trPr>
          <w:cantSplit/>
          <w:jc w:val="center"/>
        </w:trPr>
        <w:tc>
          <w:tcPr>
            <w:tcW w:w="1466" w:type="dxa"/>
            <w:vMerge/>
          </w:tcPr>
          <w:p w14:paraId="1BF97A0D" w14:textId="77777777" w:rsidR="00AD072D" w:rsidRPr="00EF20F7" w:rsidRDefault="00AD072D" w:rsidP="00BD3AE7">
            <w:pPr>
              <w:keepNext/>
              <w:keepLines/>
              <w:jc w:val="center"/>
              <w:rPr>
                <w:rFonts w:ascii="Arial" w:hAnsi="Arial"/>
                <w:sz w:val="18"/>
                <w:lang w:eastAsia="zh-CN"/>
              </w:rPr>
            </w:pPr>
          </w:p>
        </w:tc>
        <w:tc>
          <w:tcPr>
            <w:tcW w:w="1251" w:type="dxa"/>
            <w:vMerge/>
          </w:tcPr>
          <w:p w14:paraId="4CCBF4C0" w14:textId="77777777" w:rsidR="00AD072D" w:rsidRPr="00EF20F7" w:rsidRDefault="00AD072D" w:rsidP="00BD3AE7">
            <w:pPr>
              <w:keepNext/>
              <w:keepLines/>
              <w:jc w:val="center"/>
              <w:rPr>
                <w:rFonts w:ascii="Arial" w:hAnsi="Arial"/>
                <w:sz w:val="18"/>
                <w:lang w:eastAsia="zh-CN"/>
              </w:rPr>
            </w:pPr>
          </w:p>
        </w:tc>
        <w:tc>
          <w:tcPr>
            <w:tcW w:w="1980" w:type="dxa"/>
          </w:tcPr>
          <w:p w14:paraId="4779542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Notify Released Bearer</w:t>
            </w:r>
          </w:p>
        </w:tc>
        <w:tc>
          <w:tcPr>
            <w:tcW w:w="1260" w:type="dxa"/>
          </w:tcPr>
          <w:p w14:paraId="149E0CF3"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0E638346"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a notification of a released bearer.</w:t>
            </w:r>
          </w:p>
        </w:tc>
      </w:tr>
      <w:tr w:rsidR="00AD072D" w:rsidRPr="00EF20F7" w14:paraId="40F28279" w14:textId="77777777" w:rsidTr="00BD3AE7">
        <w:trPr>
          <w:cantSplit/>
          <w:jc w:val="center"/>
        </w:trPr>
        <w:tc>
          <w:tcPr>
            <w:tcW w:w="1466" w:type="dxa"/>
            <w:vMerge/>
          </w:tcPr>
          <w:p w14:paraId="63C02A85" w14:textId="77777777" w:rsidR="00AD072D" w:rsidRPr="00EF20F7" w:rsidRDefault="00AD072D" w:rsidP="00BD3AE7">
            <w:pPr>
              <w:keepNext/>
              <w:keepLines/>
              <w:jc w:val="center"/>
              <w:rPr>
                <w:rFonts w:ascii="Arial" w:hAnsi="Arial"/>
                <w:sz w:val="18"/>
                <w:lang w:eastAsia="zh-CN"/>
              </w:rPr>
            </w:pPr>
          </w:p>
        </w:tc>
        <w:tc>
          <w:tcPr>
            <w:tcW w:w="1251" w:type="dxa"/>
            <w:vMerge/>
          </w:tcPr>
          <w:p w14:paraId="5E2C2E1F" w14:textId="77777777" w:rsidR="00AD072D" w:rsidRPr="00EF20F7" w:rsidRDefault="00AD072D" w:rsidP="00BD3AE7">
            <w:pPr>
              <w:keepNext/>
              <w:keepLines/>
              <w:jc w:val="center"/>
              <w:rPr>
                <w:rFonts w:ascii="Arial" w:hAnsi="Arial"/>
                <w:sz w:val="18"/>
                <w:lang w:eastAsia="zh-CN"/>
              </w:rPr>
            </w:pPr>
          </w:p>
        </w:tc>
        <w:tc>
          <w:tcPr>
            <w:tcW w:w="1980" w:type="dxa"/>
          </w:tcPr>
          <w:p w14:paraId="5FF2342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69C699CC"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03070FB7"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termination heartbeat indications.</w:t>
            </w:r>
          </w:p>
        </w:tc>
      </w:tr>
      <w:tr w:rsidR="00AD072D" w:rsidRPr="00EF20F7" w14:paraId="5D409679" w14:textId="77777777" w:rsidTr="00BD3AE7">
        <w:trPr>
          <w:cantSplit/>
          <w:jc w:val="center"/>
        </w:trPr>
        <w:tc>
          <w:tcPr>
            <w:tcW w:w="1466" w:type="dxa"/>
            <w:vMerge/>
          </w:tcPr>
          <w:p w14:paraId="32842F22" w14:textId="77777777" w:rsidR="00AD072D" w:rsidRPr="00EF20F7" w:rsidRDefault="00AD072D" w:rsidP="00BD3AE7">
            <w:pPr>
              <w:keepNext/>
              <w:keepLines/>
              <w:jc w:val="center"/>
              <w:rPr>
                <w:rFonts w:ascii="Arial" w:hAnsi="Arial"/>
                <w:sz w:val="18"/>
                <w:lang w:eastAsia="zh-CN"/>
              </w:rPr>
            </w:pPr>
          </w:p>
        </w:tc>
        <w:tc>
          <w:tcPr>
            <w:tcW w:w="1251" w:type="dxa"/>
            <w:vMerge/>
          </w:tcPr>
          <w:p w14:paraId="1410E74C" w14:textId="77777777" w:rsidR="00AD072D" w:rsidRPr="00EF20F7" w:rsidRDefault="00AD072D" w:rsidP="00BD3AE7">
            <w:pPr>
              <w:keepNext/>
              <w:keepLines/>
              <w:jc w:val="center"/>
              <w:rPr>
                <w:rFonts w:ascii="Arial" w:hAnsi="Arial"/>
                <w:sz w:val="18"/>
                <w:lang w:eastAsia="zh-CN"/>
              </w:rPr>
            </w:pPr>
          </w:p>
        </w:tc>
        <w:tc>
          <w:tcPr>
            <w:tcW w:w="1980" w:type="dxa"/>
          </w:tcPr>
          <w:p w14:paraId="67860E1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ECN Enable</w:t>
            </w:r>
          </w:p>
        </w:tc>
        <w:tc>
          <w:tcPr>
            <w:tcW w:w="1260" w:type="dxa"/>
          </w:tcPr>
          <w:p w14:paraId="1CD6C2F9"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76029CA7"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the MRFP to apply ECN.</w:t>
            </w:r>
          </w:p>
        </w:tc>
      </w:tr>
      <w:tr w:rsidR="00AD072D" w:rsidRPr="00EF20F7" w14:paraId="429C357C" w14:textId="77777777" w:rsidTr="00BD3AE7">
        <w:trPr>
          <w:cantSplit/>
          <w:jc w:val="center"/>
        </w:trPr>
        <w:tc>
          <w:tcPr>
            <w:tcW w:w="1466" w:type="dxa"/>
            <w:vMerge/>
          </w:tcPr>
          <w:p w14:paraId="11D977B4" w14:textId="77777777" w:rsidR="00AD072D" w:rsidRPr="00EF20F7" w:rsidRDefault="00AD072D" w:rsidP="00BD3AE7">
            <w:pPr>
              <w:keepNext/>
              <w:keepLines/>
              <w:jc w:val="center"/>
              <w:rPr>
                <w:rFonts w:ascii="Arial" w:hAnsi="Arial"/>
                <w:sz w:val="18"/>
                <w:lang w:eastAsia="zh-CN"/>
              </w:rPr>
            </w:pPr>
          </w:p>
        </w:tc>
        <w:tc>
          <w:tcPr>
            <w:tcW w:w="1251" w:type="dxa"/>
            <w:vMerge/>
          </w:tcPr>
          <w:p w14:paraId="5ED1DC67" w14:textId="77777777" w:rsidR="00AD072D" w:rsidRPr="00EF20F7" w:rsidRDefault="00AD072D" w:rsidP="00BD3AE7">
            <w:pPr>
              <w:keepNext/>
              <w:keepLines/>
              <w:jc w:val="center"/>
              <w:rPr>
                <w:rFonts w:ascii="Arial" w:hAnsi="Arial"/>
                <w:sz w:val="18"/>
                <w:lang w:eastAsia="zh-CN"/>
              </w:rPr>
            </w:pPr>
          </w:p>
        </w:tc>
        <w:tc>
          <w:tcPr>
            <w:tcW w:w="1980" w:type="dxa"/>
          </w:tcPr>
          <w:p w14:paraId="3401351C" w14:textId="77777777" w:rsidR="00AD072D" w:rsidRPr="00EF20F7" w:rsidRDefault="00AD072D" w:rsidP="00BD3AE7">
            <w:pPr>
              <w:keepNext/>
              <w:keepLines/>
              <w:jc w:val="center"/>
              <w:rPr>
                <w:rFonts w:ascii="Arial" w:hAnsi="Arial"/>
                <w:sz w:val="18"/>
              </w:rPr>
            </w:pPr>
            <w:r w:rsidRPr="00EF20F7">
              <w:rPr>
                <w:rFonts w:ascii="Arial" w:hAnsi="Arial"/>
                <w:sz w:val="18"/>
              </w:rPr>
              <w:t>ECN Initiation Method</w:t>
            </w:r>
          </w:p>
        </w:tc>
        <w:tc>
          <w:tcPr>
            <w:tcW w:w="1260" w:type="dxa"/>
          </w:tcPr>
          <w:p w14:paraId="2D5F36E9"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38CA43EA"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only if ECN is enabled.</w:t>
            </w:r>
          </w:p>
        </w:tc>
      </w:tr>
      <w:tr w:rsidR="00AD072D" w:rsidRPr="00EF20F7" w14:paraId="6FF2ECF3" w14:textId="77777777" w:rsidTr="00BD3AE7">
        <w:trPr>
          <w:cantSplit/>
          <w:jc w:val="center"/>
        </w:trPr>
        <w:tc>
          <w:tcPr>
            <w:tcW w:w="1466" w:type="dxa"/>
            <w:vMerge/>
          </w:tcPr>
          <w:p w14:paraId="7DBCA8D7" w14:textId="77777777" w:rsidR="00AD072D" w:rsidRPr="00EF20F7" w:rsidRDefault="00AD072D" w:rsidP="00BD3AE7">
            <w:pPr>
              <w:keepNext/>
              <w:keepLines/>
              <w:jc w:val="center"/>
              <w:rPr>
                <w:rFonts w:ascii="Arial" w:hAnsi="Arial"/>
                <w:sz w:val="18"/>
                <w:lang w:eastAsia="zh-CN"/>
              </w:rPr>
            </w:pPr>
          </w:p>
        </w:tc>
        <w:tc>
          <w:tcPr>
            <w:tcW w:w="1251" w:type="dxa"/>
            <w:vMerge/>
          </w:tcPr>
          <w:p w14:paraId="49A6354B" w14:textId="77777777" w:rsidR="00AD072D" w:rsidRPr="00EF20F7" w:rsidRDefault="00AD072D" w:rsidP="00BD3AE7">
            <w:pPr>
              <w:keepNext/>
              <w:keepLines/>
              <w:jc w:val="center"/>
              <w:rPr>
                <w:rFonts w:ascii="Arial" w:hAnsi="Arial"/>
                <w:sz w:val="18"/>
                <w:lang w:eastAsia="zh-CN"/>
              </w:rPr>
            </w:pPr>
          </w:p>
        </w:tc>
        <w:tc>
          <w:tcPr>
            <w:tcW w:w="1980" w:type="dxa"/>
          </w:tcPr>
          <w:p w14:paraId="08575B6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Notify ECN Failure Event</w:t>
            </w:r>
          </w:p>
        </w:tc>
        <w:tc>
          <w:tcPr>
            <w:tcW w:w="1260" w:type="dxa"/>
          </w:tcPr>
          <w:p w14:paraId="1A598FFA"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78F52755"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a notification if an ECN related error occurs. It may be included only if ECN is enabled.</w:t>
            </w:r>
          </w:p>
        </w:tc>
      </w:tr>
      <w:tr w:rsidR="00AD072D" w:rsidRPr="00EF20F7" w14:paraId="0CEB63B5" w14:textId="77777777" w:rsidTr="00BD3AE7">
        <w:trPr>
          <w:cantSplit/>
          <w:jc w:val="center"/>
        </w:trPr>
        <w:tc>
          <w:tcPr>
            <w:tcW w:w="1466" w:type="dxa"/>
            <w:vMerge/>
          </w:tcPr>
          <w:p w14:paraId="557916E5" w14:textId="77777777" w:rsidR="00AD072D" w:rsidRPr="00EF20F7" w:rsidRDefault="00AD072D" w:rsidP="00BD3AE7">
            <w:pPr>
              <w:keepNext/>
              <w:keepLines/>
              <w:jc w:val="center"/>
              <w:rPr>
                <w:rFonts w:ascii="Arial" w:hAnsi="Arial"/>
                <w:sz w:val="18"/>
                <w:lang w:eastAsia="zh-CN"/>
              </w:rPr>
            </w:pPr>
          </w:p>
        </w:tc>
        <w:tc>
          <w:tcPr>
            <w:tcW w:w="1251" w:type="dxa"/>
            <w:vMerge/>
          </w:tcPr>
          <w:p w14:paraId="21702955" w14:textId="77777777" w:rsidR="00AD072D" w:rsidRPr="00EF20F7" w:rsidRDefault="00AD072D" w:rsidP="00BD3AE7">
            <w:pPr>
              <w:keepNext/>
              <w:keepLines/>
              <w:jc w:val="center"/>
              <w:rPr>
                <w:rFonts w:ascii="Arial" w:hAnsi="Arial"/>
                <w:sz w:val="18"/>
                <w:lang w:eastAsia="zh-CN"/>
              </w:rPr>
            </w:pPr>
          </w:p>
        </w:tc>
        <w:tc>
          <w:tcPr>
            <w:tcW w:w="1980" w:type="dxa"/>
          </w:tcPr>
          <w:p w14:paraId="66EE690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Diffserv Code Point</w:t>
            </w:r>
          </w:p>
        </w:tc>
        <w:tc>
          <w:tcPr>
            <w:tcW w:w="1260" w:type="dxa"/>
          </w:tcPr>
          <w:p w14:paraId="634153B7"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5C358991"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requests the MRFP to apply a specific Diffserv Code Point to the IP headers.</w:t>
            </w:r>
          </w:p>
        </w:tc>
      </w:tr>
      <w:tr w:rsidR="00AD072D" w:rsidRPr="00EF20F7" w14:paraId="3C241B25" w14:textId="77777777" w:rsidTr="00BD3AE7">
        <w:trPr>
          <w:cantSplit/>
          <w:jc w:val="center"/>
        </w:trPr>
        <w:tc>
          <w:tcPr>
            <w:tcW w:w="1466" w:type="dxa"/>
            <w:vMerge/>
          </w:tcPr>
          <w:p w14:paraId="3D5CDD0A" w14:textId="77777777" w:rsidR="00AD072D" w:rsidRPr="00EF20F7" w:rsidRDefault="00AD072D" w:rsidP="00BD3AE7">
            <w:pPr>
              <w:keepNext/>
              <w:keepLines/>
              <w:jc w:val="center"/>
              <w:rPr>
                <w:rFonts w:ascii="Arial" w:hAnsi="Arial"/>
                <w:sz w:val="18"/>
                <w:lang w:eastAsia="zh-CN"/>
              </w:rPr>
            </w:pPr>
          </w:p>
        </w:tc>
        <w:tc>
          <w:tcPr>
            <w:tcW w:w="1251" w:type="dxa"/>
            <w:vMerge/>
          </w:tcPr>
          <w:p w14:paraId="2E988AA5" w14:textId="77777777" w:rsidR="00AD072D" w:rsidRPr="00EF20F7" w:rsidRDefault="00AD072D" w:rsidP="00BD3AE7">
            <w:pPr>
              <w:keepNext/>
              <w:keepLines/>
              <w:jc w:val="center"/>
              <w:rPr>
                <w:rFonts w:ascii="Arial" w:hAnsi="Arial"/>
                <w:sz w:val="18"/>
                <w:lang w:eastAsia="zh-CN"/>
              </w:rPr>
            </w:pPr>
          </w:p>
        </w:tc>
        <w:tc>
          <w:tcPr>
            <w:tcW w:w="1980" w:type="dxa"/>
          </w:tcPr>
          <w:p w14:paraId="2D0BB6C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Extended RTP Header for CVO</w:t>
            </w:r>
          </w:p>
        </w:tc>
        <w:tc>
          <w:tcPr>
            <w:tcW w:w="1260" w:type="dxa"/>
          </w:tcPr>
          <w:p w14:paraId="356EE9A6"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7B064F7B"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AD072D" w:rsidRPr="00EF20F7" w14:paraId="68EC7C6B" w14:textId="77777777" w:rsidTr="00BD3AE7">
        <w:trPr>
          <w:cantSplit/>
          <w:jc w:val="center"/>
        </w:trPr>
        <w:tc>
          <w:tcPr>
            <w:tcW w:w="1466" w:type="dxa"/>
            <w:vMerge/>
          </w:tcPr>
          <w:p w14:paraId="50321EDA" w14:textId="77777777" w:rsidR="00AD072D" w:rsidRPr="00EF20F7" w:rsidRDefault="00AD072D" w:rsidP="00BD3AE7">
            <w:pPr>
              <w:keepNext/>
              <w:keepLines/>
              <w:jc w:val="center"/>
              <w:rPr>
                <w:rFonts w:ascii="Arial" w:hAnsi="Arial"/>
                <w:sz w:val="18"/>
                <w:lang w:eastAsia="zh-CN"/>
              </w:rPr>
            </w:pPr>
          </w:p>
        </w:tc>
        <w:tc>
          <w:tcPr>
            <w:tcW w:w="1251" w:type="dxa"/>
            <w:vMerge/>
          </w:tcPr>
          <w:p w14:paraId="2DD664D1" w14:textId="77777777" w:rsidR="00AD072D" w:rsidRPr="00EF20F7" w:rsidRDefault="00AD072D" w:rsidP="00BD3AE7">
            <w:pPr>
              <w:keepNext/>
              <w:keepLines/>
              <w:jc w:val="center"/>
              <w:rPr>
                <w:rFonts w:ascii="Arial" w:hAnsi="Arial"/>
                <w:sz w:val="18"/>
                <w:lang w:eastAsia="zh-CN"/>
              </w:rPr>
            </w:pPr>
          </w:p>
        </w:tc>
        <w:tc>
          <w:tcPr>
            <w:tcW w:w="1980" w:type="dxa"/>
          </w:tcPr>
          <w:p w14:paraId="14E674A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Generic Image Attributes</w:t>
            </w:r>
          </w:p>
        </w:tc>
        <w:tc>
          <w:tcPr>
            <w:tcW w:w="1260" w:type="dxa"/>
          </w:tcPr>
          <w:p w14:paraId="6816E703"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51A959F2"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image attributes (e.g. image size) as defined by IETF RFC 6236 [28].</w:t>
            </w:r>
          </w:p>
        </w:tc>
      </w:tr>
      <w:tr w:rsidR="00AD072D" w:rsidRPr="00EF20F7" w14:paraId="77E0E104" w14:textId="77777777" w:rsidTr="00BD3AE7">
        <w:trPr>
          <w:cantSplit/>
          <w:jc w:val="center"/>
        </w:trPr>
        <w:tc>
          <w:tcPr>
            <w:tcW w:w="1466" w:type="dxa"/>
            <w:vMerge/>
          </w:tcPr>
          <w:p w14:paraId="536DF71A" w14:textId="77777777" w:rsidR="00AD072D" w:rsidRPr="00EF20F7" w:rsidRDefault="00AD072D" w:rsidP="00BD3AE7">
            <w:pPr>
              <w:keepNext/>
              <w:keepLines/>
              <w:jc w:val="center"/>
              <w:rPr>
                <w:rFonts w:ascii="Arial" w:hAnsi="Arial"/>
                <w:sz w:val="18"/>
                <w:lang w:eastAsia="zh-CN"/>
              </w:rPr>
            </w:pPr>
          </w:p>
        </w:tc>
        <w:tc>
          <w:tcPr>
            <w:tcW w:w="1251" w:type="dxa"/>
            <w:vMerge/>
          </w:tcPr>
          <w:p w14:paraId="3CAD7F4E" w14:textId="77777777" w:rsidR="00AD072D" w:rsidRPr="00EF20F7" w:rsidRDefault="00AD072D" w:rsidP="00BD3AE7">
            <w:pPr>
              <w:keepNext/>
              <w:keepLines/>
              <w:jc w:val="center"/>
              <w:rPr>
                <w:rFonts w:ascii="Arial" w:hAnsi="Arial"/>
                <w:sz w:val="18"/>
                <w:lang w:eastAsia="zh-CN"/>
              </w:rPr>
            </w:pPr>
          </w:p>
        </w:tc>
        <w:tc>
          <w:tcPr>
            <w:tcW w:w="1980" w:type="dxa"/>
          </w:tcPr>
          <w:p w14:paraId="66F9AB8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ICE password request</w:t>
            </w:r>
          </w:p>
        </w:tc>
        <w:tc>
          <w:tcPr>
            <w:tcW w:w="1260" w:type="dxa"/>
          </w:tcPr>
          <w:p w14:paraId="13362BDE"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203DA49D"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is present if MRFC requests an ICE password.</w:t>
            </w:r>
          </w:p>
        </w:tc>
      </w:tr>
      <w:tr w:rsidR="00AD072D" w:rsidRPr="00EF20F7" w14:paraId="7E46E08E" w14:textId="77777777" w:rsidTr="00BD3AE7">
        <w:trPr>
          <w:cantSplit/>
          <w:jc w:val="center"/>
        </w:trPr>
        <w:tc>
          <w:tcPr>
            <w:tcW w:w="1466" w:type="dxa"/>
            <w:vMerge/>
          </w:tcPr>
          <w:p w14:paraId="09254952" w14:textId="77777777" w:rsidR="00AD072D" w:rsidRPr="00EF20F7" w:rsidRDefault="00AD072D" w:rsidP="00BD3AE7">
            <w:pPr>
              <w:keepNext/>
              <w:keepLines/>
              <w:jc w:val="center"/>
              <w:rPr>
                <w:rFonts w:ascii="Arial" w:hAnsi="Arial"/>
                <w:sz w:val="18"/>
                <w:lang w:eastAsia="zh-CN"/>
              </w:rPr>
            </w:pPr>
          </w:p>
        </w:tc>
        <w:tc>
          <w:tcPr>
            <w:tcW w:w="1251" w:type="dxa"/>
            <w:vMerge/>
          </w:tcPr>
          <w:p w14:paraId="767A93CC" w14:textId="77777777" w:rsidR="00AD072D" w:rsidRPr="00EF20F7" w:rsidRDefault="00AD072D" w:rsidP="00BD3AE7">
            <w:pPr>
              <w:keepNext/>
              <w:keepLines/>
              <w:jc w:val="center"/>
              <w:rPr>
                <w:rFonts w:ascii="Arial" w:hAnsi="Arial"/>
                <w:sz w:val="18"/>
                <w:lang w:eastAsia="zh-CN"/>
              </w:rPr>
            </w:pPr>
          </w:p>
        </w:tc>
        <w:tc>
          <w:tcPr>
            <w:tcW w:w="1980" w:type="dxa"/>
          </w:tcPr>
          <w:p w14:paraId="5784DE1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ICE Ufrag request</w:t>
            </w:r>
          </w:p>
        </w:tc>
        <w:tc>
          <w:tcPr>
            <w:tcW w:w="1260" w:type="dxa"/>
          </w:tcPr>
          <w:p w14:paraId="1F49D2AF"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6E243660"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is present if MRFC requests an ICE ufrag.</w:t>
            </w:r>
          </w:p>
        </w:tc>
      </w:tr>
      <w:tr w:rsidR="00AD072D" w:rsidRPr="00EF20F7" w14:paraId="0BB20552" w14:textId="77777777" w:rsidTr="00BD3AE7">
        <w:trPr>
          <w:cantSplit/>
          <w:jc w:val="center"/>
        </w:trPr>
        <w:tc>
          <w:tcPr>
            <w:tcW w:w="1466" w:type="dxa"/>
            <w:vMerge/>
          </w:tcPr>
          <w:p w14:paraId="0021A625" w14:textId="77777777" w:rsidR="00AD072D" w:rsidRPr="00EF20F7" w:rsidRDefault="00AD072D" w:rsidP="00BD3AE7">
            <w:pPr>
              <w:keepNext/>
              <w:keepLines/>
              <w:jc w:val="center"/>
              <w:rPr>
                <w:rFonts w:ascii="Arial" w:hAnsi="Arial"/>
                <w:sz w:val="18"/>
                <w:lang w:eastAsia="zh-CN"/>
              </w:rPr>
            </w:pPr>
          </w:p>
        </w:tc>
        <w:tc>
          <w:tcPr>
            <w:tcW w:w="1251" w:type="dxa"/>
            <w:vMerge/>
          </w:tcPr>
          <w:p w14:paraId="25EF84FA" w14:textId="77777777" w:rsidR="00AD072D" w:rsidRPr="00EF20F7" w:rsidRDefault="00AD072D" w:rsidP="00BD3AE7">
            <w:pPr>
              <w:keepNext/>
              <w:keepLines/>
              <w:jc w:val="center"/>
              <w:rPr>
                <w:rFonts w:ascii="Arial" w:hAnsi="Arial"/>
                <w:sz w:val="18"/>
                <w:lang w:eastAsia="zh-CN"/>
              </w:rPr>
            </w:pPr>
          </w:p>
        </w:tc>
        <w:tc>
          <w:tcPr>
            <w:tcW w:w="1980" w:type="dxa"/>
          </w:tcPr>
          <w:p w14:paraId="70CD32C0" w14:textId="77777777" w:rsidR="00AD072D" w:rsidRPr="00EF20F7" w:rsidRDefault="00AD072D" w:rsidP="00BD3AE7">
            <w:pPr>
              <w:keepNext/>
              <w:keepLines/>
              <w:jc w:val="center"/>
              <w:rPr>
                <w:rFonts w:ascii="Arial" w:hAnsi="Arial"/>
                <w:sz w:val="18"/>
              </w:rPr>
            </w:pPr>
            <w:r w:rsidRPr="00EF20F7">
              <w:rPr>
                <w:rFonts w:ascii="Arial" w:hAnsi="Arial"/>
                <w:sz w:val="18"/>
              </w:rPr>
              <w:t>ICE host candidate request</w:t>
            </w:r>
          </w:p>
        </w:tc>
        <w:tc>
          <w:tcPr>
            <w:tcW w:w="1260" w:type="dxa"/>
          </w:tcPr>
          <w:p w14:paraId="0B20E65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083245F2" w14:textId="77777777" w:rsidR="00AD072D" w:rsidRPr="00EF20F7" w:rsidRDefault="00AD072D" w:rsidP="00BD3AE7">
            <w:pPr>
              <w:keepNext/>
              <w:keepLines/>
              <w:rPr>
                <w:rFonts w:ascii="Arial" w:hAnsi="Arial"/>
                <w:sz w:val="18"/>
              </w:rPr>
            </w:pPr>
            <w:r w:rsidRPr="00EF20F7">
              <w:rPr>
                <w:rFonts w:ascii="Arial" w:hAnsi="Arial"/>
                <w:sz w:val="18"/>
              </w:rPr>
              <w:t>This information element is present if MRFC requests an ICE host candidate.</w:t>
            </w:r>
          </w:p>
        </w:tc>
      </w:tr>
      <w:tr w:rsidR="00AD072D" w:rsidRPr="00EF20F7" w14:paraId="501ACBFA" w14:textId="77777777" w:rsidTr="00BD3AE7">
        <w:trPr>
          <w:cantSplit/>
          <w:jc w:val="center"/>
        </w:trPr>
        <w:tc>
          <w:tcPr>
            <w:tcW w:w="1466" w:type="dxa"/>
            <w:vMerge/>
          </w:tcPr>
          <w:p w14:paraId="4782DB4D" w14:textId="77777777" w:rsidR="00AD072D" w:rsidRPr="00EF20F7" w:rsidRDefault="00AD072D" w:rsidP="00BD3AE7">
            <w:pPr>
              <w:keepNext/>
              <w:keepLines/>
              <w:jc w:val="center"/>
              <w:rPr>
                <w:rFonts w:ascii="Arial" w:hAnsi="Arial"/>
                <w:sz w:val="18"/>
                <w:lang w:eastAsia="zh-CN"/>
              </w:rPr>
            </w:pPr>
          </w:p>
        </w:tc>
        <w:tc>
          <w:tcPr>
            <w:tcW w:w="1251" w:type="dxa"/>
            <w:vMerge/>
          </w:tcPr>
          <w:p w14:paraId="022401E0" w14:textId="77777777" w:rsidR="00AD072D" w:rsidRPr="00EF20F7" w:rsidRDefault="00AD072D" w:rsidP="00BD3AE7">
            <w:pPr>
              <w:keepNext/>
              <w:keepLines/>
              <w:jc w:val="center"/>
              <w:rPr>
                <w:rFonts w:ascii="Arial" w:hAnsi="Arial"/>
                <w:sz w:val="18"/>
                <w:lang w:eastAsia="zh-CN"/>
              </w:rPr>
            </w:pPr>
          </w:p>
        </w:tc>
        <w:tc>
          <w:tcPr>
            <w:tcW w:w="1980" w:type="dxa"/>
          </w:tcPr>
          <w:p w14:paraId="3A68AD3E" w14:textId="77777777" w:rsidR="00AD072D" w:rsidRPr="00EF20F7" w:rsidRDefault="00AD072D" w:rsidP="00BD3AE7">
            <w:pPr>
              <w:keepNext/>
              <w:keepLines/>
              <w:jc w:val="center"/>
              <w:rPr>
                <w:rFonts w:ascii="Arial" w:hAnsi="Arial"/>
                <w:sz w:val="18"/>
              </w:rPr>
            </w:pPr>
            <w:r w:rsidRPr="00EF20F7">
              <w:rPr>
                <w:rFonts w:ascii="Arial" w:hAnsi="Arial"/>
                <w:sz w:val="18"/>
              </w:rPr>
              <w:t>STUN server request</w:t>
            </w:r>
          </w:p>
        </w:tc>
        <w:tc>
          <w:tcPr>
            <w:tcW w:w="1260" w:type="dxa"/>
          </w:tcPr>
          <w:p w14:paraId="5CCAE636"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6EEE896B" w14:textId="77777777" w:rsidR="00AD072D" w:rsidRPr="00EF20F7" w:rsidRDefault="00AD072D" w:rsidP="00BD3AE7">
            <w:pPr>
              <w:keepNext/>
              <w:keepLines/>
              <w:rPr>
                <w:rFonts w:ascii="Arial" w:hAnsi="Arial"/>
                <w:sz w:val="18"/>
              </w:rPr>
            </w:pPr>
            <w:r w:rsidRPr="00EF20F7">
              <w:rPr>
                <w:rFonts w:ascii="Arial" w:hAnsi="Arial"/>
                <w:sz w:val="18"/>
              </w:rPr>
              <w:t>This information element is present if MRFC requests the MRFP to answer STUN connectivity checks for ICE.</w:t>
            </w:r>
          </w:p>
        </w:tc>
      </w:tr>
      <w:tr w:rsidR="00AD072D" w:rsidRPr="00EF20F7" w14:paraId="4BE0D6AF" w14:textId="77777777" w:rsidTr="00BD3AE7">
        <w:trPr>
          <w:cantSplit/>
          <w:jc w:val="center"/>
        </w:trPr>
        <w:tc>
          <w:tcPr>
            <w:tcW w:w="1466" w:type="dxa"/>
            <w:vMerge/>
          </w:tcPr>
          <w:p w14:paraId="2F100446" w14:textId="77777777" w:rsidR="00AD072D" w:rsidRPr="00EF20F7" w:rsidRDefault="00AD072D" w:rsidP="00BD3AE7">
            <w:pPr>
              <w:keepNext/>
              <w:keepLines/>
              <w:jc w:val="center"/>
              <w:rPr>
                <w:rFonts w:ascii="Arial" w:hAnsi="Arial"/>
                <w:sz w:val="18"/>
                <w:lang w:eastAsia="zh-CN"/>
              </w:rPr>
            </w:pPr>
          </w:p>
        </w:tc>
        <w:tc>
          <w:tcPr>
            <w:tcW w:w="1251" w:type="dxa"/>
            <w:vMerge/>
          </w:tcPr>
          <w:p w14:paraId="1480ABBA" w14:textId="77777777" w:rsidR="00AD072D" w:rsidRPr="00EF20F7" w:rsidRDefault="00AD072D" w:rsidP="00BD3AE7">
            <w:pPr>
              <w:keepNext/>
              <w:keepLines/>
              <w:jc w:val="center"/>
              <w:rPr>
                <w:rFonts w:ascii="Arial" w:hAnsi="Arial"/>
                <w:sz w:val="18"/>
                <w:lang w:eastAsia="zh-CN"/>
              </w:rPr>
            </w:pPr>
          </w:p>
        </w:tc>
        <w:tc>
          <w:tcPr>
            <w:tcW w:w="1980" w:type="dxa"/>
          </w:tcPr>
          <w:p w14:paraId="2748BE30" w14:textId="77777777" w:rsidR="00AD072D" w:rsidRPr="00EF20F7" w:rsidRDefault="00AD072D" w:rsidP="00BD3AE7">
            <w:pPr>
              <w:keepNext/>
              <w:keepLines/>
              <w:jc w:val="center"/>
              <w:rPr>
                <w:rFonts w:ascii="Arial" w:hAnsi="Arial"/>
                <w:sz w:val="18"/>
              </w:rPr>
            </w:pPr>
            <w:r w:rsidRPr="00EF20F7">
              <w:rPr>
                <w:rFonts w:ascii="Arial" w:hAnsi="Arial"/>
                <w:sz w:val="18"/>
              </w:rPr>
              <w:t>MSRP URI Path request</w:t>
            </w:r>
          </w:p>
        </w:tc>
        <w:tc>
          <w:tcPr>
            <w:tcW w:w="1260" w:type="dxa"/>
          </w:tcPr>
          <w:p w14:paraId="2CB4F315"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34DE3696" w14:textId="77777777" w:rsidR="00AD072D" w:rsidRPr="00EF20F7" w:rsidRDefault="00AD072D" w:rsidP="00BD3AE7">
            <w:pPr>
              <w:keepNext/>
              <w:keepLines/>
              <w:rPr>
                <w:rFonts w:ascii="Arial" w:hAnsi="Arial"/>
                <w:sz w:val="18"/>
              </w:rPr>
            </w:pPr>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p>
        </w:tc>
      </w:tr>
      <w:tr w:rsidR="00AD072D" w:rsidRPr="00EF20F7" w14:paraId="01363399" w14:textId="77777777" w:rsidTr="00BD3AE7">
        <w:trPr>
          <w:cantSplit/>
          <w:jc w:val="center"/>
        </w:trPr>
        <w:tc>
          <w:tcPr>
            <w:tcW w:w="1466" w:type="dxa"/>
            <w:vMerge/>
          </w:tcPr>
          <w:p w14:paraId="0B98C847" w14:textId="77777777" w:rsidR="00AD072D" w:rsidRPr="00EF20F7" w:rsidRDefault="00AD072D" w:rsidP="00BD3AE7">
            <w:pPr>
              <w:keepNext/>
              <w:keepLines/>
              <w:jc w:val="center"/>
              <w:rPr>
                <w:rFonts w:ascii="Arial" w:hAnsi="Arial"/>
                <w:sz w:val="18"/>
                <w:lang w:eastAsia="zh-CN"/>
              </w:rPr>
            </w:pPr>
          </w:p>
        </w:tc>
        <w:tc>
          <w:tcPr>
            <w:tcW w:w="1251" w:type="dxa"/>
            <w:vMerge/>
          </w:tcPr>
          <w:p w14:paraId="7F47F0F4" w14:textId="77777777" w:rsidR="00AD072D" w:rsidRPr="00EF20F7" w:rsidRDefault="00AD072D" w:rsidP="00BD3AE7">
            <w:pPr>
              <w:keepNext/>
              <w:keepLines/>
              <w:jc w:val="center"/>
              <w:rPr>
                <w:rFonts w:ascii="Arial" w:hAnsi="Arial"/>
                <w:sz w:val="18"/>
                <w:lang w:eastAsia="zh-CN"/>
              </w:rPr>
            </w:pPr>
          </w:p>
        </w:tc>
        <w:tc>
          <w:tcPr>
            <w:tcW w:w="1980" w:type="dxa"/>
          </w:tcPr>
          <w:p w14:paraId="05F3C472" w14:textId="77777777" w:rsidR="00AD072D" w:rsidRPr="00EF20F7" w:rsidRDefault="00AD072D" w:rsidP="00BD3AE7">
            <w:pPr>
              <w:keepNext/>
              <w:keepLines/>
              <w:jc w:val="center"/>
              <w:rPr>
                <w:rFonts w:ascii="Arial" w:hAnsi="Arial"/>
                <w:sz w:val="18"/>
              </w:rPr>
            </w:pPr>
            <w:r w:rsidRPr="00EF20F7">
              <w:rPr>
                <w:rFonts w:ascii="Arial" w:hAnsi="Arial"/>
                <w:sz w:val="18"/>
              </w:rPr>
              <w:t>Notify TCP connection establishment Failure Event</w:t>
            </w:r>
          </w:p>
        </w:tc>
        <w:tc>
          <w:tcPr>
            <w:tcW w:w="1260" w:type="dxa"/>
          </w:tcPr>
          <w:p w14:paraId="73C3EA01"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3DF52917" w14:textId="77777777" w:rsidR="00AD072D" w:rsidRPr="00EF20F7" w:rsidRDefault="00AD072D" w:rsidP="00BD3AE7">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p>
        </w:tc>
      </w:tr>
      <w:tr w:rsidR="00AD072D" w:rsidRPr="00EF20F7" w14:paraId="1EC768C1" w14:textId="77777777" w:rsidTr="00BD3AE7">
        <w:trPr>
          <w:cantSplit/>
          <w:jc w:val="center"/>
        </w:trPr>
        <w:tc>
          <w:tcPr>
            <w:tcW w:w="1466" w:type="dxa"/>
            <w:vMerge/>
          </w:tcPr>
          <w:p w14:paraId="176618B3" w14:textId="77777777" w:rsidR="00AD072D" w:rsidRPr="00EF20F7" w:rsidRDefault="00AD072D" w:rsidP="00BD3AE7">
            <w:pPr>
              <w:keepNext/>
              <w:keepLines/>
              <w:jc w:val="center"/>
              <w:rPr>
                <w:rFonts w:ascii="Arial" w:hAnsi="Arial"/>
                <w:sz w:val="18"/>
                <w:lang w:eastAsia="zh-CN"/>
              </w:rPr>
            </w:pPr>
          </w:p>
        </w:tc>
        <w:tc>
          <w:tcPr>
            <w:tcW w:w="1251" w:type="dxa"/>
            <w:vMerge/>
          </w:tcPr>
          <w:p w14:paraId="42CE53A2" w14:textId="77777777" w:rsidR="00AD072D" w:rsidRPr="00EF20F7" w:rsidRDefault="00AD072D" w:rsidP="00BD3AE7">
            <w:pPr>
              <w:keepNext/>
              <w:keepLines/>
              <w:jc w:val="center"/>
              <w:rPr>
                <w:rFonts w:ascii="Arial" w:hAnsi="Arial"/>
                <w:sz w:val="18"/>
                <w:lang w:eastAsia="zh-CN"/>
              </w:rPr>
            </w:pPr>
          </w:p>
        </w:tc>
        <w:tc>
          <w:tcPr>
            <w:tcW w:w="1980" w:type="dxa"/>
          </w:tcPr>
          <w:p w14:paraId="006B5392" w14:textId="77777777" w:rsidR="00AD072D" w:rsidRPr="00EF20F7" w:rsidRDefault="00AD072D" w:rsidP="00BD3AE7">
            <w:pPr>
              <w:keepNext/>
              <w:keepLines/>
              <w:jc w:val="center"/>
              <w:rPr>
                <w:rFonts w:ascii="Arial" w:hAnsi="Arial"/>
                <w:sz w:val="18"/>
              </w:rPr>
            </w:pPr>
            <w:r w:rsidRPr="00EF20F7">
              <w:rPr>
                <w:rFonts w:ascii="Arial" w:hAnsi="Arial"/>
                <w:sz w:val="18"/>
              </w:rPr>
              <w:t>Local certificate fingerprint Request</w:t>
            </w:r>
          </w:p>
        </w:tc>
        <w:tc>
          <w:tcPr>
            <w:tcW w:w="1260" w:type="dxa"/>
          </w:tcPr>
          <w:p w14:paraId="3071BE70"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16A3A396" w14:textId="77777777" w:rsidR="00AD072D" w:rsidRPr="00EF20F7" w:rsidRDefault="00AD072D" w:rsidP="00BD3AE7">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certificate fingerprint.</w:t>
            </w:r>
          </w:p>
        </w:tc>
      </w:tr>
      <w:tr w:rsidR="00AD072D" w:rsidRPr="00EF20F7" w14:paraId="4A220409" w14:textId="77777777" w:rsidTr="00BD3AE7">
        <w:trPr>
          <w:cantSplit/>
          <w:jc w:val="center"/>
        </w:trPr>
        <w:tc>
          <w:tcPr>
            <w:tcW w:w="1466" w:type="dxa"/>
            <w:vMerge/>
          </w:tcPr>
          <w:p w14:paraId="630A793C" w14:textId="77777777" w:rsidR="00AD072D" w:rsidRPr="00EF20F7" w:rsidRDefault="00AD072D" w:rsidP="00BD3AE7">
            <w:pPr>
              <w:keepNext/>
              <w:keepLines/>
              <w:jc w:val="center"/>
              <w:rPr>
                <w:rFonts w:ascii="Arial" w:hAnsi="Arial"/>
                <w:sz w:val="18"/>
                <w:lang w:eastAsia="zh-CN"/>
              </w:rPr>
            </w:pPr>
          </w:p>
        </w:tc>
        <w:tc>
          <w:tcPr>
            <w:tcW w:w="1251" w:type="dxa"/>
            <w:vMerge/>
          </w:tcPr>
          <w:p w14:paraId="23D9CF13" w14:textId="77777777" w:rsidR="00AD072D" w:rsidRPr="00EF20F7" w:rsidRDefault="00AD072D" w:rsidP="00BD3AE7">
            <w:pPr>
              <w:keepNext/>
              <w:keepLines/>
              <w:jc w:val="center"/>
              <w:rPr>
                <w:rFonts w:ascii="Arial" w:hAnsi="Arial"/>
                <w:sz w:val="18"/>
                <w:lang w:eastAsia="zh-CN"/>
              </w:rPr>
            </w:pPr>
          </w:p>
        </w:tc>
        <w:tc>
          <w:tcPr>
            <w:tcW w:w="1980" w:type="dxa"/>
          </w:tcPr>
          <w:p w14:paraId="75E9C6A5" w14:textId="77777777" w:rsidR="00AD072D" w:rsidRPr="00EF20F7" w:rsidRDefault="00AD072D" w:rsidP="00BD3AE7">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2476915E" w14:textId="77777777" w:rsidR="00AD072D" w:rsidRPr="00EF20F7" w:rsidRDefault="00AD072D" w:rsidP="00BD3AE7">
            <w:pPr>
              <w:keepNext/>
              <w:keepLines/>
              <w:jc w:val="center"/>
              <w:rPr>
                <w:rFonts w:ascii="Arial" w:hAnsi="Arial"/>
                <w:sz w:val="18"/>
              </w:rPr>
            </w:pPr>
            <w:r w:rsidRPr="00EF20F7">
              <w:rPr>
                <w:rFonts w:ascii="Arial" w:hAnsi="Arial" w:hint="eastAsia"/>
                <w:sz w:val="18"/>
              </w:rPr>
              <w:t>O</w:t>
            </w:r>
          </w:p>
        </w:tc>
        <w:tc>
          <w:tcPr>
            <w:tcW w:w="3780" w:type="dxa"/>
          </w:tcPr>
          <w:p w14:paraId="73B38C80" w14:textId="77777777" w:rsidR="00AD072D" w:rsidRPr="00EF20F7" w:rsidRDefault="00AD072D" w:rsidP="00BD3AE7">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p>
        </w:tc>
      </w:tr>
      <w:tr w:rsidR="00AD072D" w:rsidRPr="00EF20F7" w14:paraId="57F20BE4" w14:textId="77777777" w:rsidTr="00BD3AE7">
        <w:trPr>
          <w:cantSplit/>
          <w:jc w:val="center"/>
        </w:trPr>
        <w:tc>
          <w:tcPr>
            <w:tcW w:w="1466" w:type="dxa"/>
            <w:vMerge/>
          </w:tcPr>
          <w:p w14:paraId="160198BA" w14:textId="77777777" w:rsidR="00AD072D" w:rsidRPr="00EF20F7" w:rsidRDefault="00AD072D" w:rsidP="00BD3AE7">
            <w:pPr>
              <w:keepNext/>
              <w:keepLines/>
              <w:jc w:val="center"/>
              <w:rPr>
                <w:rFonts w:ascii="Arial" w:hAnsi="Arial"/>
                <w:sz w:val="18"/>
                <w:lang w:eastAsia="zh-CN"/>
              </w:rPr>
            </w:pPr>
          </w:p>
        </w:tc>
        <w:tc>
          <w:tcPr>
            <w:tcW w:w="1251" w:type="dxa"/>
            <w:vMerge/>
          </w:tcPr>
          <w:p w14:paraId="564CC7AC" w14:textId="77777777" w:rsidR="00AD072D" w:rsidRPr="00EF20F7" w:rsidRDefault="00AD072D" w:rsidP="00BD3AE7">
            <w:pPr>
              <w:keepNext/>
              <w:keepLines/>
              <w:jc w:val="center"/>
              <w:rPr>
                <w:rFonts w:ascii="Arial" w:hAnsi="Arial"/>
                <w:sz w:val="18"/>
                <w:lang w:eastAsia="zh-CN"/>
              </w:rPr>
            </w:pPr>
          </w:p>
        </w:tc>
        <w:tc>
          <w:tcPr>
            <w:tcW w:w="1980" w:type="dxa"/>
          </w:tcPr>
          <w:p w14:paraId="5A9502D9"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219B3838"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O</w:t>
            </w:r>
          </w:p>
        </w:tc>
        <w:tc>
          <w:tcPr>
            <w:tcW w:w="3780" w:type="dxa"/>
          </w:tcPr>
          <w:p w14:paraId="5AC879B5" w14:textId="77777777" w:rsidR="00AD072D" w:rsidRPr="00EF20F7" w:rsidRDefault="00AD072D" w:rsidP="00BD3AE7">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p>
        </w:tc>
      </w:tr>
      <w:tr w:rsidR="00AD072D" w:rsidRPr="00EF20F7" w14:paraId="65F8517B" w14:textId="77777777" w:rsidTr="00BD3AE7">
        <w:trPr>
          <w:cantSplit/>
          <w:jc w:val="center"/>
        </w:trPr>
        <w:tc>
          <w:tcPr>
            <w:tcW w:w="1466" w:type="dxa"/>
            <w:vMerge/>
          </w:tcPr>
          <w:p w14:paraId="7BBEFC52" w14:textId="77777777" w:rsidR="00AD072D" w:rsidRPr="00EF20F7" w:rsidRDefault="00AD072D" w:rsidP="00BD3AE7">
            <w:pPr>
              <w:keepNext/>
              <w:keepLines/>
              <w:jc w:val="center"/>
              <w:rPr>
                <w:rFonts w:ascii="Arial" w:hAnsi="Arial"/>
                <w:sz w:val="18"/>
                <w:lang w:eastAsia="zh-CN"/>
              </w:rPr>
            </w:pPr>
          </w:p>
        </w:tc>
        <w:tc>
          <w:tcPr>
            <w:tcW w:w="1251" w:type="dxa"/>
            <w:vMerge/>
          </w:tcPr>
          <w:p w14:paraId="68E2D577" w14:textId="77777777" w:rsidR="00AD072D" w:rsidRPr="00EF20F7" w:rsidRDefault="00AD072D" w:rsidP="00BD3AE7">
            <w:pPr>
              <w:keepNext/>
              <w:keepLines/>
              <w:jc w:val="center"/>
              <w:rPr>
                <w:rFonts w:ascii="Arial" w:hAnsi="Arial"/>
                <w:sz w:val="18"/>
                <w:lang w:eastAsia="zh-CN"/>
              </w:rPr>
            </w:pPr>
          </w:p>
        </w:tc>
        <w:tc>
          <w:tcPr>
            <w:tcW w:w="1980" w:type="dxa"/>
          </w:tcPr>
          <w:p w14:paraId="612423D9"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42803212"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O</w:t>
            </w:r>
          </w:p>
        </w:tc>
        <w:tc>
          <w:tcPr>
            <w:tcW w:w="3780" w:type="dxa"/>
          </w:tcPr>
          <w:p w14:paraId="4B0DA824" w14:textId="77777777" w:rsidR="00AD072D" w:rsidRPr="00EF20F7" w:rsidRDefault="00AD072D" w:rsidP="00BD3AE7">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p>
        </w:tc>
      </w:tr>
      <w:tr w:rsidR="00AD072D" w:rsidRPr="00EF20F7" w14:paraId="7FA6B767" w14:textId="77777777" w:rsidTr="00BD3AE7">
        <w:trPr>
          <w:cantSplit/>
          <w:jc w:val="center"/>
        </w:trPr>
        <w:tc>
          <w:tcPr>
            <w:tcW w:w="1466" w:type="dxa"/>
            <w:vMerge/>
          </w:tcPr>
          <w:p w14:paraId="025AC4D0" w14:textId="77777777" w:rsidR="00AD072D" w:rsidRPr="00EF20F7" w:rsidRDefault="00AD072D" w:rsidP="00BD3AE7">
            <w:pPr>
              <w:keepNext/>
              <w:keepLines/>
              <w:jc w:val="center"/>
              <w:rPr>
                <w:rFonts w:ascii="Arial" w:hAnsi="Arial"/>
                <w:sz w:val="18"/>
                <w:lang w:eastAsia="zh-CN"/>
              </w:rPr>
            </w:pPr>
          </w:p>
        </w:tc>
        <w:tc>
          <w:tcPr>
            <w:tcW w:w="1251" w:type="dxa"/>
            <w:vMerge/>
          </w:tcPr>
          <w:p w14:paraId="6F3D0CF7" w14:textId="77777777" w:rsidR="00AD072D" w:rsidRPr="00EF20F7" w:rsidRDefault="00AD072D" w:rsidP="00BD3AE7">
            <w:pPr>
              <w:keepNext/>
              <w:keepLines/>
              <w:jc w:val="center"/>
              <w:rPr>
                <w:rFonts w:ascii="Arial" w:hAnsi="Arial"/>
                <w:sz w:val="18"/>
                <w:lang w:eastAsia="zh-CN"/>
              </w:rPr>
            </w:pPr>
          </w:p>
        </w:tc>
        <w:tc>
          <w:tcPr>
            <w:tcW w:w="1980" w:type="dxa"/>
          </w:tcPr>
          <w:p w14:paraId="142762C9" w14:textId="77777777" w:rsidR="00AD072D" w:rsidRPr="00EF20F7" w:rsidRDefault="00AD072D" w:rsidP="00BD3AE7">
            <w:pPr>
              <w:keepNext/>
              <w:keepLines/>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46057796" w14:textId="77777777" w:rsidR="00AD072D" w:rsidRPr="00EF20F7" w:rsidRDefault="00AD072D" w:rsidP="00BD3AE7">
            <w:pPr>
              <w:keepNext/>
              <w:keepLines/>
              <w:jc w:val="center"/>
              <w:rPr>
                <w:rFonts w:ascii="Arial" w:hAnsi="Arial"/>
                <w:sz w:val="18"/>
              </w:rPr>
            </w:pPr>
            <w:r w:rsidRPr="00EF20F7">
              <w:rPr>
                <w:rFonts w:ascii="Arial" w:hAnsi="Arial" w:hint="eastAsia"/>
                <w:sz w:val="18"/>
              </w:rPr>
              <w:t>O</w:t>
            </w:r>
          </w:p>
        </w:tc>
        <w:tc>
          <w:tcPr>
            <w:tcW w:w="3780" w:type="dxa"/>
          </w:tcPr>
          <w:p w14:paraId="5AC982AB" w14:textId="77777777" w:rsidR="00AD072D" w:rsidRPr="00EF20F7" w:rsidRDefault="00AD072D" w:rsidP="00BD3AE7">
            <w:pPr>
              <w:keepNext/>
              <w:keepLines/>
              <w:rPr>
                <w:rFonts w:ascii="Arial" w:hAnsi="Arial"/>
                <w:sz w:val="18"/>
              </w:rPr>
            </w:pPr>
            <w:r w:rsidRPr="00EF20F7">
              <w:rPr>
                <w:rFonts w:ascii="Arial" w:hAnsi="Arial" w:hint="eastAsia"/>
                <w:sz w:val="18"/>
              </w:rPr>
              <w:t xml:space="preserve">This information element is present if the MRFC requests the MRFP to establish the CLUE 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p>
        </w:tc>
      </w:tr>
      <w:tr w:rsidR="00AD072D" w:rsidRPr="00EF20F7" w14:paraId="39DB0260" w14:textId="77777777" w:rsidTr="00BD3AE7">
        <w:trPr>
          <w:cantSplit/>
          <w:jc w:val="center"/>
        </w:trPr>
        <w:tc>
          <w:tcPr>
            <w:tcW w:w="1466" w:type="dxa"/>
            <w:vMerge/>
          </w:tcPr>
          <w:p w14:paraId="39D6F017" w14:textId="77777777" w:rsidR="00AD072D" w:rsidRPr="00EF20F7" w:rsidRDefault="00AD072D" w:rsidP="00BD3AE7">
            <w:pPr>
              <w:keepNext/>
              <w:keepLines/>
              <w:jc w:val="center"/>
              <w:rPr>
                <w:rFonts w:ascii="Arial" w:hAnsi="Arial"/>
                <w:sz w:val="18"/>
                <w:lang w:eastAsia="zh-CN"/>
              </w:rPr>
            </w:pPr>
          </w:p>
        </w:tc>
        <w:tc>
          <w:tcPr>
            <w:tcW w:w="1251" w:type="dxa"/>
            <w:vMerge/>
          </w:tcPr>
          <w:p w14:paraId="05C57DFF" w14:textId="77777777" w:rsidR="00AD072D" w:rsidRPr="00EF20F7" w:rsidRDefault="00AD072D" w:rsidP="00BD3AE7">
            <w:pPr>
              <w:keepNext/>
              <w:keepLines/>
              <w:jc w:val="center"/>
              <w:rPr>
                <w:rFonts w:ascii="Arial" w:hAnsi="Arial"/>
                <w:sz w:val="18"/>
                <w:lang w:eastAsia="zh-CN"/>
              </w:rPr>
            </w:pPr>
          </w:p>
        </w:tc>
        <w:tc>
          <w:tcPr>
            <w:tcW w:w="1980" w:type="dxa"/>
          </w:tcPr>
          <w:p w14:paraId="047F58BC" w14:textId="77777777" w:rsidR="00AD072D" w:rsidRPr="00EF20F7" w:rsidRDefault="00AD072D" w:rsidP="00BD3AE7">
            <w:pPr>
              <w:keepNext/>
              <w:keepLines/>
              <w:jc w:val="center"/>
              <w:rPr>
                <w:rFonts w:ascii="Arial" w:hAnsi="Arial"/>
                <w:sz w:val="18"/>
              </w:rPr>
            </w:pPr>
            <w:r w:rsidRPr="00EF20F7">
              <w:rPr>
                <w:rFonts w:ascii="Arial" w:hAnsi="Arial" w:cs="Arial"/>
                <w:sz w:val="18"/>
                <w:szCs w:val="18"/>
              </w:rPr>
              <w:t>Extended RTP Header for Sent ROI</w:t>
            </w:r>
          </w:p>
        </w:tc>
        <w:tc>
          <w:tcPr>
            <w:tcW w:w="1260" w:type="dxa"/>
          </w:tcPr>
          <w:p w14:paraId="247BE782"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406D3D72" w14:textId="77777777" w:rsidR="00AD072D" w:rsidRPr="00EF20F7" w:rsidRDefault="00AD072D" w:rsidP="00BD3AE7">
            <w:pPr>
              <w:keepNext/>
              <w:keepLines/>
              <w:rPr>
                <w:rFonts w:ascii="Arial" w:hAnsi="Arial"/>
                <w:sz w:val="18"/>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AD072D" w:rsidRPr="00EF20F7" w14:paraId="5807097E" w14:textId="77777777" w:rsidTr="00BD3AE7">
        <w:trPr>
          <w:cantSplit/>
          <w:jc w:val="center"/>
        </w:trPr>
        <w:tc>
          <w:tcPr>
            <w:tcW w:w="1466" w:type="dxa"/>
            <w:vMerge/>
          </w:tcPr>
          <w:p w14:paraId="21F6ED0D" w14:textId="77777777" w:rsidR="00AD072D" w:rsidRPr="00EF20F7" w:rsidRDefault="00AD072D" w:rsidP="00BD3AE7">
            <w:pPr>
              <w:keepNext/>
              <w:keepLines/>
              <w:jc w:val="center"/>
              <w:rPr>
                <w:rFonts w:ascii="Arial" w:hAnsi="Arial"/>
                <w:sz w:val="18"/>
                <w:lang w:eastAsia="zh-CN"/>
              </w:rPr>
            </w:pPr>
          </w:p>
        </w:tc>
        <w:tc>
          <w:tcPr>
            <w:tcW w:w="1251" w:type="dxa"/>
            <w:vMerge/>
          </w:tcPr>
          <w:p w14:paraId="18F0CCD7" w14:textId="77777777" w:rsidR="00AD072D" w:rsidRPr="00EF20F7" w:rsidRDefault="00AD072D" w:rsidP="00BD3AE7">
            <w:pPr>
              <w:keepNext/>
              <w:keepLines/>
              <w:jc w:val="center"/>
              <w:rPr>
                <w:rFonts w:ascii="Arial" w:hAnsi="Arial"/>
                <w:sz w:val="18"/>
                <w:lang w:eastAsia="zh-CN"/>
              </w:rPr>
            </w:pPr>
          </w:p>
        </w:tc>
        <w:tc>
          <w:tcPr>
            <w:tcW w:w="1980" w:type="dxa"/>
          </w:tcPr>
          <w:p w14:paraId="68EF01A9" w14:textId="77777777" w:rsidR="00AD072D" w:rsidRPr="00EF20F7" w:rsidRDefault="00AD072D" w:rsidP="00BD3AE7">
            <w:pPr>
              <w:keepNext/>
              <w:keepLines/>
              <w:jc w:val="center"/>
              <w:rPr>
                <w:rFonts w:ascii="Arial" w:hAnsi="Arial"/>
                <w:sz w:val="18"/>
              </w:rPr>
            </w:pPr>
            <w:r w:rsidRPr="00EF20F7">
              <w:rPr>
                <w:rFonts w:ascii="Arial" w:hAnsi="Arial"/>
                <w:sz w:val="18"/>
              </w:rPr>
              <w:t>Predefined ROI Sent</w:t>
            </w:r>
          </w:p>
        </w:tc>
        <w:tc>
          <w:tcPr>
            <w:tcW w:w="1260" w:type="dxa"/>
          </w:tcPr>
          <w:p w14:paraId="341F9B05"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3B8AD480" w14:textId="05A89137" w:rsidR="00AD072D" w:rsidRPr="00EF20F7" w:rsidRDefault="00AD072D" w:rsidP="00BD3AE7">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76A866DF" w14:textId="77777777" w:rsidTr="00BD3AE7">
        <w:trPr>
          <w:cantSplit/>
          <w:jc w:val="center"/>
        </w:trPr>
        <w:tc>
          <w:tcPr>
            <w:tcW w:w="1466" w:type="dxa"/>
            <w:vMerge/>
          </w:tcPr>
          <w:p w14:paraId="2103FC32" w14:textId="77777777" w:rsidR="00AD072D" w:rsidRPr="00EF20F7" w:rsidRDefault="00AD072D" w:rsidP="00BD3AE7">
            <w:pPr>
              <w:keepNext/>
              <w:keepLines/>
              <w:jc w:val="center"/>
              <w:rPr>
                <w:rFonts w:ascii="Arial" w:hAnsi="Arial"/>
                <w:sz w:val="18"/>
                <w:lang w:eastAsia="zh-CN"/>
              </w:rPr>
            </w:pPr>
          </w:p>
        </w:tc>
        <w:tc>
          <w:tcPr>
            <w:tcW w:w="1251" w:type="dxa"/>
            <w:vMerge/>
          </w:tcPr>
          <w:p w14:paraId="30EEC057" w14:textId="77777777" w:rsidR="00AD072D" w:rsidRPr="00EF20F7" w:rsidRDefault="00AD072D" w:rsidP="00BD3AE7">
            <w:pPr>
              <w:keepNext/>
              <w:keepLines/>
              <w:jc w:val="center"/>
              <w:rPr>
                <w:rFonts w:ascii="Arial" w:hAnsi="Arial"/>
                <w:sz w:val="18"/>
                <w:lang w:eastAsia="zh-CN"/>
              </w:rPr>
            </w:pPr>
          </w:p>
        </w:tc>
        <w:tc>
          <w:tcPr>
            <w:tcW w:w="1980" w:type="dxa"/>
          </w:tcPr>
          <w:p w14:paraId="52558998" w14:textId="77777777" w:rsidR="00AD072D" w:rsidRPr="00EF20F7" w:rsidRDefault="00AD072D" w:rsidP="00BD3AE7">
            <w:pPr>
              <w:keepNext/>
              <w:keepLines/>
              <w:jc w:val="center"/>
              <w:rPr>
                <w:rFonts w:ascii="Arial" w:hAnsi="Arial"/>
                <w:sz w:val="18"/>
              </w:rPr>
            </w:pPr>
            <w:r w:rsidRPr="00EF20F7">
              <w:rPr>
                <w:rFonts w:ascii="Arial" w:hAnsi="Arial"/>
                <w:sz w:val="18"/>
              </w:rPr>
              <w:t>Predefined ROI Received</w:t>
            </w:r>
          </w:p>
        </w:tc>
        <w:tc>
          <w:tcPr>
            <w:tcW w:w="1260" w:type="dxa"/>
          </w:tcPr>
          <w:p w14:paraId="368C6AB4"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43E6571A" w14:textId="5736EC15" w:rsidR="00AD072D" w:rsidRPr="00EF20F7" w:rsidRDefault="00AD072D" w:rsidP="00BD3AE7">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4EF8C5D8" w14:textId="77777777" w:rsidTr="00BD3AE7">
        <w:trPr>
          <w:cantSplit/>
          <w:jc w:val="center"/>
        </w:trPr>
        <w:tc>
          <w:tcPr>
            <w:tcW w:w="1466" w:type="dxa"/>
            <w:vMerge/>
          </w:tcPr>
          <w:p w14:paraId="357F5E77" w14:textId="77777777" w:rsidR="00AD072D" w:rsidRPr="00EF20F7" w:rsidRDefault="00AD072D" w:rsidP="00BD3AE7">
            <w:pPr>
              <w:keepNext/>
              <w:keepLines/>
              <w:jc w:val="center"/>
              <w:rPr>
                <w:rFonts w:ascii="Arial" w:hAnsi="Arial"/>
                <w:sz w:val="18"/>
                <w:lang w:eastAsia="zh-CN"/>
              </w:rPr>
            </w:pPr>
          </w:p>
        </w:tc>
        <w:tc>
          <w:tcPr>
            <w:tcW w:w="1251" w:type="dxa"/>
            <w:vMerge/>
          </w:tcPr>
          <w:p w14:paraId="7257D2F8" w14:textId="77777777" w:rsidR="00AD072D" w:rsidRPr="00EF20F7" w:rsidRDefault="00AD072D" w:rsidP="00BD3AE7">
            <w:pPr>
              <w:keepNext/>
              <w:keepLines/>
              <w:jc w:val="center"/>
              <w:rPr>
                <w:rFonts w:ascii="Arial" w:hAnsi="Arial"/>
                <w:sz w:val="18"/>
                <w:lang w:eastAsia="zh-CN"/>
              </w:rPr>
            </w:pPr>
          </w:p>
        </w:tc>
        <w:tc>
          <w:tcPr>
            <w:tcW w:w="1980" w:type="dxa"/>
          </w:tcPr>
          <w:p w14:paraId="2E4568D5" w14:textId="77777777" w:rsidR="00AD072D" w:rsidRPr="00EF20F7" w:rsidRDefault="00AD072D" w:rsidP="00BD3AE7">
            <w:pPr>
              <w:keepNext/>
              <w:keepLines/>
              <w:jc w:val="center"/>
              <w:rPr>
                <w:rFonts w:ascii="Arial" w:hAnsi="Arial"/>
                <w:sz w:val="18"/>
              </w:rPr>
            </w:pPr>
            <w:r w:rsidRPr="00EF20F7">
              <w:rPr>
                <w:rFonts w:ascii="Arial" w:hAnsi="Arial"/>
                <w:sz w:val="18"/>
              </w:rPr>
              <w:t>Arbitrary ROI Sent</w:t>
            </w:r>
          </w:p>
        </w:tc>
        <w:tc>
          <w:tcPr>
            <w:tcW w:w="1260" w:type="dxa"/>
          </w:tcPr>
          <w:p w14:paraId="37D38D38"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49DD6F04" w14:textId="08E607D4" w:rsidR="00AD072D" w:rsidRPr="00EF20F7" w:rsidRDefault="00AD072D" w:rsidP="00BD3AE7">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69B5D4A4" w14:textId="77777777" w:rsidTr="00BD3AE7">
        <w:trPr>
          <w:cantSplit/>
          <w:jc w:val="center"/>
        </w:trPr>
        <w:tc>
          <w:tcPr>
            <w:tcW w:w="1466" w:type="dxa"/>
            <w:vMerge/>
          </w:tcPr>
          <w:p w14:paraId="38CABDB2" w14:textId="77777777" w:rsidR="00AD072D" w:rsidRPr="00EF20F7" w:rsidRDefault="00AD072D" w:rsidP="00BD3AE7">
            <w:pPr>
              <w:keepNext/>
              <w:keepLines/>
              <w:jc w:val="center"/>
              <w:rPr>
                <w:rFonts w:ascii="Arial" w:hAnsi="Arial"/>
                <w:sz w:val="18"/>
                <w:lang w:eastAsia="zh-CN"/>
              </w:rPr>
            </w:pPr>
          </w:p>
        </w:tc>
        <w:tc>
          <w:tcPr>
            <w:tcW w:w="1251" w:type="dxa"/>
            <w:vMerge/>
          </w:tcPr>
          <w:p w14:paraId="54DC216A" w14:textId="77777777" w:rsidR="00AD072D" w:rsidRPr="00EF20F7" w:rsidRDefault="00AD072D" w:rsidP="00BD3AE7">
            <w:pPr>
              <w:keepNext/>
              <w:keepLines/>
              <w:jc w:val="center"/>
              <w:rPr>
                <w:rFonts w:ascii="Arial" w:hAnsi="Arial"/>
                <w:sz w:val="18"/>
                <w:lang w:eastAsia="zh-CN"/>
              </w:rPr>
            </w:pPr>
          </w:p>
        </w:tc>
        <w:tc>
          <w:tcPr>
            <w:tcW w:w="1980" w:type="dxa"/>
          </w:tcPr>
          <w:p w14:paraId="1BFAD1DA" w14:textId="77777777" w:rsidR="00AD072D" w:rsidRPr="00EF20F7" w:rsidRDefault="00AD072D" w:rsidP="00BD3AE7">
            <w:pPr>
              <w:keepNext/>
              <w:keepLines/>
              <w:jc w:val="center"/>
              <w:rPr>
                <w:rFonts w:ascii="Arial" w:hAnsi="Arial"/>
                <w:sz w:val="18"/>
              </w:rPr>
            </w:pPr>
            <w:r w:rsidRPr="00EF20F7">
              <w:rPr>
                <w:rFonts w:ascii="Arial" w:hAnsi="Arial"/>
                <w:sz w:val="18"/>
              </w:rPr>
              <w:t>Arbitrary ROI Received</w:t>
            </w:r>
          </w:p>
        </w:tc>
        <w:tc>
          <w:tcPr>
            <w:tcW w:w="1260" w:type="dxa"/>
          </w:tcPr>
          <w:p w14:paraId="005152B8"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4ADF0B00" w14:textId="46FFB6BC" w:rsidR="00AD072D" w:rsidRPr="00EF20F7" w:rsidRDefault="00AD072D" w:rsidP="00BD3AE7">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0C31C4BA" w14:textId="77777777" w:rsidTr="00BD3AE7">
        <w:trPr>
          <w:cantSplit/>
          <w:jc w:val="center"/>
        </w:trPr>
        <w:tc>
          <w:tcPr>
            <w:tcW w:w="1466" w:type="dxa"/>
            <w:vMerge/>
          </w:tcPr>
          <w:p w14:paraId="7FAB9767" w14:textId="77777777" w:rsidR="00AD072D" w:rsidRPr="00EF20F7" w:rsidRDefault="00AD072D" w:rsidP="00BD3AE7">
            <w:pPr>
              <w:keepNext/>
              <w:keepLines/>
              <w:jc w:val="center"/>
              <w:rPr>
                <w:rFonts w:ascii="Arial" w:hAnsi="Arial"/>
                <w:sz w:val="18"/>
                <w:lang w:eastAsia="zh-CN"/>
              </w:rPr>
            </w:pPr>
          </w:p>
        </w:tc>
        <w:tc>
          <w:tcPr>
            <w:tcW w:w="1251" w:type="dxa"/>
            <w:vMerge/>
          </w:tcPr>
          <w:p w14:paraId="74DC45F9" w14:textId="77777777" w:rsidR="00AD072D" w:rsidRPr="00EF20F7" w:rsidRDefault="00AD072D" w:rsidP="00BD3AE7">
            <w:pPr>
              <w:keepNext/>
              <w:keepLines/>
              <w:jc w:val="center"/>
              <w:rPr>
                <w:rFonts w:ascii="Arial" w:hAnsi="Arial"/>
                <w:sz w:val="18"/>
                <w:lang w:eastAsia="zh-CN"/>
              </w:rPr>
            </w:pPr>
          </w:p>
        </w:tc>
        <w:tc>
          <w:tcPr>
            <w:tcW w:w="1980" w:type="dxa"/>
          </w:tcPr>
          <w:p w14:paraId="41754F87" w14:textId="77777777" w:rsidR="00AD072D" w:rsidRPr="00EF20F7" w:rsidRDefault="00AD072D" w:rsidP="00BD3AE7">
            <w:pP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14:paraId="4C78C170"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4FA1C5E5" w14:textId="77777777" w:rsidR="00AD072D" w:rsidRPr="00EF20F7" w:rsidRDefault="00AD072D" w:rsidP="00BD3AE7">
            <w:pPr>
              <w:keepNext/>
              <w:keepLines/>
              <w:rPr>
                <w:rFonts w:ascii="Arial" w:hAnsi="Arial"/>
                <w:sz w:val="18"/>
              </w:rPr>
            </w:pPr>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CLUE message.</w:t>
            </w:r>
          </w:p>
        </w:tc>
      </w:tr>
      <w:tr w:rsidR="00AD072D" w:rsidRPr="00EF20F7" w14:paraId="1E504726" w14:textId="77777777" w:rsidTr="00BD3AE7">
        <w:trPr>
          <w:cantSplit/>
          <w:jc w:val="center"/>
        </w:trPr>
        <w:tc>
          <w:tcPr>
            <w:tcW w:w="1466" w:type="dxa"/>
            <w:vMerge/>
          </w:tcPr>
          <w:p w14:paraId="6C54C193" w14:textId="77777777" w:rsidR="00AD072D" w:rsidRPr="00EF20F7" w:rsidRDefault="00AD072D" w:rsidP="00BD3AE7">
            <w:pPr>
              <w:keepNext/>
              <w:keepLines/>
              <w:jc w:val="center"/>
              <w:rPr>
                <w:rFonts w:ascii="Arial" w:hAnsi="Arial"/>
                <w:sz w:val="18"/>
                <w:lang w:eastAsia="zh-CN"/>
              </w:rPr>
            </w:pPr>
          </w:p>
        </w:tc>
        <w:tc>
          <w:tcPr>
            <w:tcW w:w="1251" w:type="dxa"/>
            <w:vMerge/>
          </w:tcPr>
          <w:p w14:paraId="0A93127A" w14:textId="77777777" w:rsidR="00AD072D" w:rsidRPr="00EF20F7" w:rsidRDefault="00AD072D" w:rsidP="00BD3AE7">
            <w:pPr>
              <w:keepNext/>
              <w:keepLines/>
              <w:jc w:val="center"/>
              <w:rPr>
                <w:rFonts w:ascii="Arial" w:hAnsi="Arial"/>
                <w:sz w:val="18"/>
                <w:lang w:eastAsia="zh-CN"/>
              </w:rPr>
            </w:pPr>
          </w:p>
        </w:tc>
        <w:tc>
          <w:tcPr>
            <w:tcW w:w="1980" w:type="dxa"/>
          </w:tcPr>
          <w:p w14:paraId="47387F5A" w14:textId="77777777" w:rsidR="00AD072D" w:rsidRPr="00EF20F7" w:rsidRDefault="00AD072D" w:rsidP="00BD3AE7">
            <w:pPr>
              <w:keepNext/>
              <w:keepLines/>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5D7A7FE7"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3F89A373" w14:textId="77777777" w:rsidR="00AD072D" w:rsidRPr="00EF20F7" w:rsidRDefault="00AD072D" w:rsidP="00BD3AE7">
            <w:pPr>
              <w:keepNext/>
              <w:keepLines/>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AD072D" w:rsidRPr="00EF20F7" w14:paraId="7D161879" w14:textId="77777777" w:rsidTr="00BD3AE7">
        <w:trPr>
          <w:cantSplit/>
          <w:jc w:val="center"/>
        </w:trPr>
        <w:tc>
          <w:tcPr>
            <w:tcW w:w="1466" w:type="dxa"/>
            <w:vMerge/>
          </w:tcPr>
          <w:p w14:paraId="08C64484" w14:textId="77777777" w:rsidR="00AD072D" w:rsidRPr="00EF20F7" w:rsidRDefault="00AD072D" w:rsidP="00BD3AE7">
            <w:pPr>
              <w:keepNext/>
              <w:keepLines/>
              <w:jc w:val="center"/>
              <w:rPr>
                <w:rFonts w:ascii="Arial" w:hAnsi="Arial"/>
                <w:sz w:val="18"/>
                <w:lang w:eastAsia="zh-CN"/>
              </w:rPr>
            </w:pPr>
          </w:p>
        </w:tc>
        <w:tc>
          <w:tcPr>
            <w:tcW w:w="1251" w:type="dxa"/>
            <w:vMerge/>
          </w:tcPr>
          <w:p w14:paraId="393F28E9" w14:textId="77777777" w:rsidR="00AD072D" w:rsidRPr="00EF20F7" w:rsidRDefault="00AD072D" w:rsidP="00BD3AE7">
            <w:pPr>
              <w:keepNext/>
              <w:keepLines/>
              <w:jc w:val="center"/>
              <w:rPr>
                <w:rFonts w:ascii="Arial" w:hAnsi="Arial"/>
                <w:sz w:val="18"/>
                <w:lang w:eastAsia="zh-CN"/>
              </w:rPr>
            </w:pPr>
          </w:p>
        </w:tc>
        <w:tc>
          <w:tcPr>
            <w:tcW w:w="1980" w:type="dxa"/>
          </w:tcPr>
          <w:p w14:paraId="47114BE2" w14:textId="77777777" w:rsidR="00AD072D" w:rsidRPr="00EF20F7" w:rsidRDefault="00AD072D" w:rsidP="00BD3AE7">
            <w:pPr>
              <w:pStyle w:val="TAC"/>
              <w:rPr>
                <w:rFonts w:cs="Arial"/>
              </w:rPr>
            </w:pPr>
            <w:r w:rsidRPr="00EF20F7">
              <w:rPr>
                <w:rFonts w:cs="Arial"/>
              </w:rPr>
              <w:t>MMCMH policy</w:t>
            </w:r>
          </w:p>
        </w:tc>
        <w:tc>
          <w:tcPr>
            <w:tcW w:w="1260" w:type="dxa"/>
          </w:tcPr>
          <w:p w14:paraId="7D9903C0" w14:textId="77777777" w:rsidR="00AD072D" w:rsidRPr="00EF20F7" w:rsidRDefault="00AD072D" w:rsidP="00BD3AE7">
            <w:pPr>
              <w:pStyle w:val="TAC"/>
            </w:pPr>
            <w:r w:rsidRPr="00EF20F7">
              <w:t>O</w:t>
            </w:r>
          </w:p>
        </w:tc>
        <w:tc>
          <w:tcPr>
            <w:tcW w:w="3780" w:type="dxa"/>
          </w:tcPr>
          <w:p w14:paraId="7231D71B" w14:textId="77777777" w:rsidR="00AD072D" w:rsidRPr="00EF20F7" w:rsidRDefault="00AD072D" w:rsidP="00BD3AE7">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rsidR="00975A8F">
              <w:t>clause</w:t>
            </w:r>
            <w:r w:rsidRPr="00EF20F7">
              <w:t> 5.11.3.5.</w:t>
            </w:r>
          </w:p>
        </w:tc>
      </w:tr>
      <w:tr w:rsidR="00AD072D" w:rsidRPr="00EF20F7" w14:paraId="148BC3DA" w14:textId="77777777" w:rsidTr="00BD3AE7">
        <w:trPr>
          <w:cantSplit/>
          <w:jc w:val="center"/>
        </w:trPr>
        <w:tc>
          <w:tcPr>
            <w:tcW w:w="1466" w:type="dxa"/>
            <w:vMerge/>
          </w:tcPr>
          <w:p w14:paraId="53B5C8ED" w14:textId="77777777" w:rsidR="00AD072D" w:rsidRPr="00EF20F7" w:rsidRDefault="00AD072D" w:rsidP="00BD3AE7">
            <w:pPr>
              <w:keepNext/>
              <w:keepLines/>
              <w:jc w:val="center"/>
              <w:rPr>
                <w:rFonts w:ascii="Arial" w:hAnsi="Arial"/>
                <w:sz w:val="18"/>
                <w:lang w:eastAsia="zh-CN"/>
              </w:rPr>
            </w:pPr>
          </w:p>
        </w:tc>
        <w:tc>
          <w:tcPr>
            <w:tcW w:w="1251" w:type="dxa"/>
            <w:vMerge/>
          </w:tcPr>
          <w:p w14:paraId="7FEA0662" w14:textId="77777777" w:rsidR="00AD072D" w:rsidRPr="00EF20F7" w:rsidRDefault="00AD072D" w:rsidP="00BD3AE7">
            <w:pPr>
              <w:keepNext/>
              <w:keepLines/>
              <w:jc w:val="center"/>
              <w:rPr>
                <w:rFonts w:ascii="Arial" w:hAnsi="Arial"/>
                <w:sz w:val="18"/>
                <w:lang w:eastAsia="zh-CN"/>
              </w:rPr>
            </w:pPr>
          </w:p>
        </w:tc>
        <w:tc>
          <w:tcPr>
            <w:tcW w:w="1980" w:type="dxa"/>
          </w:tcPr>
          <w:p w14:paraId="5003D915" w14:textId="77777777" w:rsidR="00AD072D" w:rsidRPr="00EF20F7" w:rsidRDefault="00AD072D" w:rsidP="00BD3AE7">
            <w:pPr>
              <w:pStyle w:val="TAC"/>
            </w:pPr>
            <w:r w:rsidRPr="00EF20F7">
              <w:rPr>
                <w:rFonts w:cs="Arial"/>
              </w:rPr>
              <w:t>Stream content</w:t>
            </w:r>
          </w:p>
        </w:tc>
        <w:tc>
          <w:tcPr>
            <w:tcW w:w="1260" w:type="dxa"/>
          </w:tcPr>
          <w:p w14:paraId="3EABE1A8" w14:textId="77777777" w:rsidR="00AD072D" w:rsidRPr="00EF20F7" w:rsidRDefault="00AD072D" w:rsidP="00BD3AE7">
            <w:pPr>
              <w:pStyle w:val="TAC"/>
            </w:pPr>
            <w:r w:rsidRPr="00EF20F7">
              <w:t>O</w:t>
            </w:r>
          </w:p>
        </w:tc>
        <w:tc>
          <w:tcPr>
            <w:tcW w:w="3780" w:type="dxa"/>
          </w:tcPr>
          <w:p w14:paraId="62FCBA81" w14:textId="77777777" w:rsidR="00AD072D" w:rsidRPr="00EF20F7" w:rsidRDefault="00AD072D" w:rsidP="00BD3AE7">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1B11EB" w:rsidRPr="00EF20F7" w14:paraId="78F6A04F" w14:textId="77777777" w:rsidTr="00BD3AE7">
        <w:trPr>
          <w:cantSplit/>
          <w:jc w:val="center"/>
        </w:trPr>
        <w:tc>
          <w:tcPr>
            <w:tcW w:w="1466" w:type="dxa"/>
            <w:vMerge/>
          </w:tcPr>
          <w:p w14:paraId="50E545A1" w14:textId="77777777" w:rsidR="001B11EB" w:rsidRPr="00EF20F7" w:rsidRDefault="001B11EB" w:rsidP="001B11EB">
            <w:pPr>
              <w:keepNext/>
              <w:keepLines/>
              <w:jc w:val="center"/>
              <w:rPr>
                <w:rFonts w:ascii="Arial" w:hAnsi="Arial"/>
                <w:sz w:val="18"/>
                <w:lang w:eastAsia="zh-CN"/>
              </w:rPr>
            </w:pPr>
          </w:p>
        </w:tc>
        <w:tc>
          <w:tcPr>
            <w:tcW w:w="1251" w:type="dxa"/>
            <w:vMerge/>
          </w:tcPr>
          <w:p w14:paraId="06AD1D9D" w14:textId="77777777" w:rsidR="001B11EB" w:rsidRPr="00EF20F7" w:rsidRDefault="001B11EB" w:rsidP="001B11EB">
            <w:pPr>
              <w:keepNext/>
              <w:keepLines/>
              <w:jc w:val="center"/>
              <w:rPr>
                <w:rFonts w:ascii="Arial" w:hAnsi="Arial"/>
                <w:sz w:val="18"/>
                <w:lang w:eastAsia="zh-CN"/>
              </w:rPr>
            </w:pPr>
          </w:p>
        </w:tc>
        <w:tc>
          <w:tcPr>
            <w:tcW w:w="1980" w:type="dxa"/>
          </w:tcPr>
          <w:p w14:paraId="3A55C7A2" w14:textId="77777777" w:rsidR="001B11EB" w:rsidRPr="00EF20F7" w:rsidRDefault="001B11EB" w:rsidP="001B11EB">
            <w:pPr>
              <w:pStyle w:val="TAC"/>
            </w:pPr>
            <w:r w:rsidRPr="00EF20F7">
              <w:rPr>
                <w:rFonts w:cs="Arial"/>
                <w:szCs w:val="18"/>
              </w:rPr>
              <w:t>Simulcast desc</w:t>
            </w:r>
          </w:p>
        </w:tc>
        <w:tc>
          <w:tcPr>
            <w:tcW w:w="1260" w:type="dxa"/>
          </w:tcPr>
          <w:p w14:paraId="07D86327" w14:textId="77777777" w:rsidR="001B11EB" w:rsidRPr="00EF20F7" w:rsidRDefault="001B11EB" w:rsidP="001B11EB">
            <w:pPr>
              <w:pStyle w:val="TAC"/>
            </w:pPr>
            <w:r w:rsidRPr="00EF20F7">
              <w:t>O</w:t>
            </w:r>
          </w:p>
        </w:tc>
        <w:tc>
          <w:tcPr>
            <w:tcW w:w="3780" w:type="dxa"/>
          </w:tcPr>
          <w:p w14:paraId="136085B8" w14:textId="2F3DADA1" w:rsidR="001B11EB" w:rsidRPr="00EF20F7" w:rsidRDefault="001B11EB" w:rsidP="001B11EB">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1B11EB" w:rsidRPr="00EF20F7" w14:paraId="0B731067" w14:textId="77777777" w:rsidTr="00BD3AE7">
        <w:trPr>
          <w:cantSplit/>
          <w:jc w:val="center"/>
        </w:trPr>
        <w:tc>
          <w:tcPr>
            <w:tcW w:w="1466" w:type="dxa"/>
            <w:vMerge/>
          </w:tcPr>
          <w:p w14:paraId="2870E6F2" w14:textId="77777777" w:rsidR="001B11EB" w:rsidRPr="00EF20F7" w:rsidRDefault="001B11EB" w:rsidP="001B11EB">
            <w:pPr>
              <w:keepNext/>
              <w:keepLines/>
              <w:jc w:val="center"/>
              <w:rPr>
                <w:rFonts w:ascii="Arial" w:hAnsi="Arial"/>
                <w:sz w:val="18"/>
                <w:lang w:eastAsia="zh-CN"/>
              </w:rPr>
            </w:pPr>
          </w:p>
        </w:tc>
        <w:tc>
          <w:tcPr>
            <w:tcW w:w="1251" w:type="dxa"/>
            <w:vMerge/>
          </w:tcPr>
          <w:p w14:paraId="0E58894A" w14:textId="77777777" w:rsidR="001B11EB" w:rsidRPr="00EF20F7" w:rsidRDefault="001B11EB" w:rsidP="001B11EB">
            <w:pPr>
              <w:keepNext/>
              <w:keepLines/>
              <w:jc w:val="center"/>
              <w:rPr>
                <w:rFonts w:ascii="Arial" w:hAnsi="Arial"/>
                <w:sz w:val="18"/>
                <w:lang w:eastAsia="zh-CN"/>
              </w:rPr>
            </w:pPr>
          </w:p>
        </w:tc>
        <w:tc>
          <w:tcPr>
            <w:tcW w:w="1980" w:type="dxa"/>
          </w:tcPr>
          <w:p w14:paraId="75979846" w14:textId="77777777" w:rsidR="001B11EB" w:rsidRPr="00EF20F7" w:rsidRDefault="001B11EB" w:rsidP="001B11EB">
            <w:pPr>
              <w:pStyle w:val="TAC"/>
            </w:pPr>
            <w:r w:rsidRPr="00EF20F7">
              <w:rPr>
                <w:rFonts w:cs="Arial"/>
                <w:szCs w:val="18"/>
              </w:rPr>
              <w:t>Simulcast format</w:t>
            </w:r>
          </w:p>
        </w:tc>
        <w:tc>
          <w:tcPr>
            <w:tcW w:w="1260" w:type="dxa"/>
          </w:tcPr>
          <w:p w14:paraId="53B99EB4" w14:textId="77777777" w:rsidR="001B11EB" w:rsidRPr="00EF20F7" w:rsidRDefault="001B11EB" w:rsidP="001B11EB">
            <w:pPr>
              <w:pStyle w:val="TAC"/>
            </w:pPr>
            <w:r w:rsidRPr="00EF20F7">
              <w:t>O</w:t>
            </w:r>
          </w:p>
        </w:tc>
        <w:tc>
          <w:tcPr>
            <w:tcW w:w="3780" w:type="dxa"/>
          </w:tcPr>
          <w:p w14:paraId="130A412D" w14:textId="27878F1A" w:rsidR="001B11EB" w:rsidRPr="00EF20F7" w:rsidRDefault="001B11EB" w:rsidP="001B11EB">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AD072D" w:rsidRPr="00EF20F7" w14:paraId="24B417FD" w14:textId="77777777" w:rsidTr="00BD3AE7">
        <w:trPr>
          <w:cantSplit/>
          <w:jc w:val="center"/>
        </w:trPr>
        <w:tc>
          <w:tcPr>
            <w:tcW w:w="1466" w:type="dxa"/>
            <w:vMerge/>
          </w:tcPr>
          <w:p w14:paraId="5848E39B" w14:textId="77777777" w:rsidR="00AD072D" w:rsidRPr="00EF20F7" w:rsidRDefault="00AD072D" w:rsidP="00BD3AE7">
            <w:pPr>
              <w:keepNext/>
              <w:keepLines/>
              <w:jc w:val="center"/>
              <w:rPr>
                <w:rFonts w:ascii="Arial" w:hAnsi="Arial"/>
                <w:sz w:val="18"/>
                <w:lang w:eastAsia="zh-CN"/>
              </w:rPr>
            </w:pPr>
          </w:p>
        </w:tc>
        <w:tc>
          <w:tcPr>
            <w:tcW w:w="1251" w:type="dxa"/>
            <w:vMerge/>
          </w:tcPr>
          <w:p w14:paraId="7F50A73E" w14:textId="77777777" w:rsidR="00AD072D" w:rsidRPr="00EF20F7" w:rsidRDefault="00AD072D" w:rsidP="00BD3AE7">
            <w:pPr>
              <w:keepNext/>
              <w:keepLines/>
              <w:jc w:val="center"/>
              <w:rPr>
                <w:rFonts w:ascii="Arial" w:hAnsi="Arial"/>
                <w:sz w:val="18"/>
                <w:lang w:eastAsia="zh-CN"/>
              </w:rPr>
            </w:pPr>
          </w:p>
        </w:tc>
        <w:tc>
          <w:tcPr>
            <w:tcW w:w="1980" w:type="dxa"/>
          </w:tcPr>
          <w:p w14:paraId="542CF1FA" w14:textId="77777777" w:rsidR="00AD072D" w:rsidRPr="00EF20F7" w:rsidRDefault="00AD072D" w:rsidP="00BD3AE7">
            <w:pPr>
              <w:pStyle w:val="TAC"/>
            </w:pPr>
            <w:r w:rsidRPr="00EF20F7">
              <w:rPr>
                <w:rFonts w:cs="Arial"/>
                <w:szCs w:val="18"/>
              </w:rPr>
              <w:t>CCM pause-resume</w:t>
            </w:r>
          </w:p>
        </w:tc>
        <w:tc>
          <w:tcPr>
            <w:tcW w:w="1260" w:type="dxa"/>
          </w:tcPr>
          <w:p w14:paraId="5B4BF8C8" w14:textId="77777777" w:rsidR="00AD072D" w:rsidRPr="00EF20F7" w:rsidRDefault="00AD072D" w:rsidP="00BD3AE7">
            <w:pPr>
              <w:pStyle w:val="TAC"/>
            </w:pPr>
            <w:r w:rsidRPr="00EF20F7">
              <w:t>O</w:t>
            </w:r>
          </w:p>
        </w:tc>
        <w:tc>
          <w:tcPr>
            <w:tcW w:w="3780" w:type="dxa"/>
          </w:tcPr>
          <w:p w14:paraId="0C93FF41" w14:textId="77777777" w:rsidR="00AD072D" w:rsidRPr="00EF20F7" w:rsidRDefault="00AD072D" w:rsidP="00BD3AE7">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AD072D" w:rsidRPr="00EF20F7" w14:paraId="55E5B686" w14:textId="77777777" w:rsidTr="00BD3AE7">
        <w:trPr>
          <w:cantSplit/>
          <w:jc w:val="center"/>
        </w:trPr>
        <w:tc>
          <w:tcPr>
            <w:tcW w:w="1466" w:type="dxa"/>
            <w:vMerge/>
          </w:tcPr>
          <w:p w14:paraId="2C09014E" w14:textId="77777777" w:rsidR="00AD072D" w:rsidRPr="00EF20F7" w:rsidRDefault="00AD072D" w:rsidP="00BD3AE7">
            <w:pPr>
              <w:keepNext/>
              <w:keepLines/>
              <w:jc w:val="center"/>
              <w:rPr>
                <w:rFonts w:ascii="Arial" w:hAnsi="Arial"/>
                <w:sz w:val="18"/>
                <w:lang w:eastAsia="zh-CN"/>
              </w:rPr>
            </w:pPr>
          </w:p>
        </w:tc>
        <w:tc>
          <w:tcPr>
            <w:tcW w:w="1251" w:type="dxa"/>
            <w:vMerge/>
          </w:tcPr>
          <w:p w14:paraId="7083D03F" w14:textId="77777777" w:rsidR="00AD072D" w:rsidRPr="00EF20F7" w:rsidRDefault="00AD072D" w:rsidP="00BD3AE7">
            <w:pPr>
              <w:keepNext/>
              <w:keepLines/>
              <w:jc w:val="center"/>
              <w:rPr>
                <w:rFonts w:ascii="Arial" w:hAnsi="Arial"/>
                <w:sz w:val="18"/>
                <w:lang w:eastAsia="zh-CN"/>
              </w:rPr>
            </w:pPr>
          </w:p>
        </w:tc>
        <w:tc>
          <w:tcPr>
            <w:tcW w:w="1980" w:type="dxa"/>
          </w:tcPr>
          <w:p w14:paraId="0BD8E299" w14:textId="77777777" w:rsidR="00AD072D" w:rsidRPr="00EF20F7" w:rsidRDefault="00AD072D" w:rsidP="00BD3AE7">
            <w:pPr>
              <w:pStyle w:val="TAC"/>
            </w:pPr>
            <w:r w:rsidRPr="00EF20F7">
              <w:rPr>
                <w:rFonts w:cs="Arial"/>
                <w:szCs w:val="18"/>
              </w:rPr>
              <w:t>Autonomous request</w:t>
            </w:r>
          </w:p>
        </w:tc>
        <w:tc>
          <w:tcPr>
            <w:tcW w:w="1260" w:type="dxa"/>
          </w:tcPr>
          <w:p w14:paraId="1A79B5AA" w14:textId="77777777" w:rsidR="00AD072D" w:rsidRPr="00EF20F7" w:rsidRDefault="00AD072D" w:rsidP="00BD3AE7">
            <w:pPr>
              <w:pStyle w:val="TAC"/>
            </w:pPr>
            <w:r w:rsidRPr="00EF20F7">
              <w:t>O</w:t>
            </w:r>
          </w:p>
        </w:tc>
        <w:tc>
          <w:tcPr>
            <w:tcW w:w="3780" w:type="dxa"/>
          </w:tcPr>
          <w:p w14:paraId="4A3B096F" w14:textId="77777777" w:rsidR="00AD072D" w:rsidRPr="00EF20F7" w:rsidRDefault="00AD072D" w:rsidP="00BD3AE7">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AD072D" w:rsidRPr="00EF20F7" w14:paraId="49846F6A" w14:textId="77777777" w:rsidTr="00BD3AE7">
        <w:trPr>
          <w:cantSplit/>
          <w:jc w:val="center"/>
        </w:trPr>
        <w:tc>
          <w:tcPr>
            <w:tcW w:w="1466" w:type="dxa"/>
            <w:vMerge/>
          </w:tcPr>
          <w:p w14:paraId="68980C4B" w14:textId="77777777" w:rsidR="00AD072D" w:rsidRPr="00EF20F7" w:rsidRDefault="00AD072D" w:rsidP="00BD3AE7">
            <w:pPr>
              <w:keepNext/>
              <w:keepLines/>
              <w:jc w:val="center"/>
              <w:rPr>
                <w:rFonts w:ascii="Arial" w:hAnsi="Arial"/>
                <w:sz w:val="18"/>
                <w:lang w:eastAsia="zh-CN"/>
              </w:rPr>
            </w:pPr>
          </w:p>
        </w:tc>
        <w:tc>
          <w:tcPr>
            <w:tcW w:w="1251" w:type="dxa"/>
            <w:vMerge/>
          </w:tcPr>
          <w:p w14:paraId="2C1C7C61" w14:textId="77777777" w:rsidR="00AD072D" w:rsidRPr="00EF20F7" w:rsidRDefault="00AD072D" w:rsidP="00BD3AE7">
            <w:pPr>
              <w:keepNext/>
              <w:keepLines/>
              <w:jc w:val="center"/>
              <w:rPr>
                <w:rFonts w:ascii="Arial" w:hAnsi="Arial"/>
                <w:sz w:val="18"/>
                <w:lang w:eastAsia="zh-CN"/>
              </w:rPr>
            </w:pPr>
          </w:p>
        </w:tc>
        <w:tc>
          <w:tcPr>
            <w:tcW w:w="1980" w:type="dxa"/>
          </w:tcPr>
          <w:p w14:paraId="5BDC54A0" w14:textId="77777777" w:rsidR="00AD072D" w:rsidRPr="00EF20F7" w:rsidRDefault="00AD072D" w:rsidP="00BD3AE7">
            <w:pPr>
              <w:pStyle w:val="TAC"/>
              <w:rPr>
                <w:rFonts w:cs="Arial"/>
                <w:szCs w:val="18"/>
              </w:rPr>
            </w:pPr>
            <w:r w:rsidRPr="00EF20F7">
              <w:t>Autonomous response</w:t>
            </w:r>
          </w:p>
        </w:tc>
        <w:tc>
          <w:tcPr>
            <w:tcW w:w="1260" w:type="dxa"/>
          </w:tcPr>
          <w:p w14:paraId="2EA77197" w14:textId="77777777" w:rsidR="00AD072D" w:rsidRPr="00EF20F7" w:rsidRDefault="00AD072D" w:rsidP="00BD3AE7">
            <w:pPr>
              <w:pStyle w:val="TAC"/>
            </w:pPr>
            <w:r w:rsidRPr="00EF20F7">
              <w:t>O</w:t>
            </w:r>
          </w:p>
        </w:tc>
        <w:tc>
          <w:tcPr>
            <w:tcW w:w="3780" w:type="dxa"/>
          </w:tcPr>
          <w:p w14:paraId="68BD842C" w14:textId="77777777" w:rsidR="00AD072D" w:rsidRPr="00EF20F7" w:rsidRDefault="00AD072D" w:rsidP="00BD3AE7">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AD072D" w:rsidRPr="00EF20F7" w14:paraId="04C7CDD4" w14:textId="77777777" w:rsidTr="00BD3AE7">
        <w:trPr>
          <w:cantSplit/>
          <w:jc w:val="center"/>
        </w:trPr>
        <w:tc>
          <w:tcPr>
            <w:tcW w:w="1466" w:type="dxa"/>
            <w:vMerge w:val="restart"/>
          </w:tcPr>
          <w:p w14:paraId="78B310C4" w14:textId="77777777" w:rsidR="00AD072D" w:rsidRPr="00EF20F7" w:rsidRDefault="00AD072D" w:rsidP="00BD3AE7">
            <w:pPr>
              <w:keepNext/>
              <w:keepLines/>
              <w:jc w:val="center"/>
              <w:rPr>
                <w:rFonts w:ascii="Arial" w:hAnsi="Arial"/>
                <w:sz w:val="18"/>
              </w:rPr>
            </w:pPr>
            <w:r w:rsidRPr="00EF20F7">
              <w:rPr>
                <w:rFonts w:ascii="Arial" w:hAnsi="Arial"/>
                <w:sz w:val="18"/>
              </w:rPr>
              <w:t>Reserve IMS Resources Ack</w:t>
            </w:r>
          </w:p>
        </w:tc>
        <w:tc>
          <w:tcPr>
            <w:tcW w:w="1251" w:type="dxa"/>
            <w:vMerge w:val="restart"/>
          </w:tcPr>
          <w:p w14:paraId="0897388D"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2C612AC0" w14:textId="77777777" w:rsidR="00AD072D" w:rsidRPr="00EF20F7" w:rsidRDefault="00AD072D" w:rsidP="00BD3AE7">
            <w:pPr>
              <w:keepNext/>
              <w:keepLines/>
              <w:jc w:val="center"/>
              <w:rPr>
                <w:rFonts w:ascii="Arial" w:hAnsi="Arial"/>
                <w:sz w:val="18"/>
              </w:rPr>
            </w:pPr>
            <w:r w:rsidRPr="00EF20F7">
              <w:rPr>
                <w:rFonts w:ascii="Arial" w:hAnsi="Arial"/>
                <w:sz w:val="18"/>
              </w:rPr>
              <w:t>Context</w:t>
            </w:r>
          </w:p>
        </w:tc>
        <w:tc>
          <w:tcPr>
            <w:tcW w:w="1260" w:type="dxa"/>
          </w:tcPr>
          <w:p w14:paraId="26B1E410"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11870B43"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698916B9" w14:textId="77777777" w:rsidTr="00BD3AE7">
        <w:trPr>
          <w:cantSplit/>
          <w:jc w:val="center"/>
        </w:trPr>
        <w:tc>
          <w:tcPr>
            <w:tcW w:w="1466" w:type="dxa"/>
            <w:vMerge/>
          </w:tcPr>
          <w:p w14:paraId="002FF23F" w14:textId="77777777" w:rsidR="00AD072D" w:rsidRPr="00EF20F7" w:rsidRDefault="00AD072D" w:rsidP="00BD3AE7">
            <w:pPr>
              <w:keepNext/>
              <w:keepLines/>
              <w:jc w:val="center"/>
              <w:rPr>
                <w:rFonts w:ascii="Arial" w:hAnsi="Arial"/>
                <w:sz w:val="18"/>
              </w:rPr>
            </w:pPr>
          </w:p>
        </w:tc>
        <w:tc>
          <w:tcPr>
            <w:tcW w:w="1251" w:type="dxa"/>
            <w:vMerge/>
          </w:tcPr>
          <w:p w14:paraId="4A6CFF27" w14:textId="77777777" w:rsidR="00AD072D" w:rsidRPr="00EF20F7" w:rsidRDefault="00AD072D" w:rsidP="00BD3AE7">
            <w:pPr>
              <w:keepNext/>
              <w:keepLines/>
              <w:jc w:val="center"/>
              <w:rPr>
                <w:rFonts w:ascii="Arial" w:hAnsi="Arial"/>
                <w:sz w:val="18"/>
              </w:rPr>
            </w:pPr>
          </w:p>
        </w:tc>
        <w:tc>
          <w:tcPr>
            <w:tcW w:w="1980" w:type="dxa"/>
          </w:tcPr>
          <w:p w14:paraId="528551B6" w14:textId="77777777" w:rsidR="00AD072D" w:rsidRPr="00EF20F7" w:rsidRDefault="00AD072D" w:rsidP="00BD3AE7">
            <w:pPr>
              <w:keepNext/>
              <w:keepLines/>
              <w:jc w:val="center"/>
              <w:rPr>
                <w:rFonts w:ascii="Arial" w:hAnsi="Arial"/>
                <w:sz w:val="18"/>
              </w:rPr>
            </w:pPr>
            <w:r w:rsidRPr="00EF20F7">
              <w:rPr>
                <w:rFonts w:ascii="Arial" w:hAnsi="Arial"/>
                <w:sz w:val="18"/>
              </w:rPr>
              <w:t>Bearer Termination</w:t>
            </w:r>
          </w:p>
        </w:tc>
        <w:tc>
          <w:tcPr>
            <w:tcW w:w="1260" w:type="dxa"/>
          </w:tcPr>
          <w:p w14:paraId="5F9C9379"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14D2796D"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Bearer Termination where the command was executed.</w:t>
            </w:r>
          </w:p>
        </w:tc>
      </w:tr>
      <w:tr w:rsidR="00AD072D" w:rsidRPr="00EF20F7" w14:paraId="45CFB7A1" w14:textId="77777777" w:rsidTr="00BD3AE7">
        <w:trPr>
          <w:cantSplit/>
          <w:jc w:val="center"/>
        </w:trPr>
        <w:tc>
          <w:tcPr>
            <w:tcW w:w="1466" w:type="dxa"/>
            <w:vMerge/>
          </w:tcPr>
          <w:p w14:paraId="4B39A607" w14:textId="77777777" w:rsidR="00AD072D" w:rsidRPr="00EF20F7" w:rsidRDefault="00AD072D" w:rsidP="00BD3AE7">
            <w:pPr>
              <w:keepNext/>
              <w:keepLines/>
              <w:jc w:val="center"/>
              <w:rPr>
                <w:rFonts w:ascii="Arial" w:hAnsi="Arial"/>
                <w:sz w:val="18"/>
              </w:rPr>
            </w:pPr>
          </w:p>
        </w:tc>
        <w:tc>
          <w:tcPr>
            <w:tcW w:w="1251" w:type="dxa"/>
            <w:vMerge/>
          </w:tcPr>
          <w:p w14:paraId="7DA326D1" w14:textId="77777777" w:rsidR="00AD072D" w:rsidRPr="00EF20F7" w:rsidRDefault="00AD072D" w:rsidP="00BD3AE7">
            <w:pPr>
              <w:keepNext/>
              <w:keepLines/>
              <w:jc w:val="center"/>
              <w:rPr>
                <w:rFonts w:ascii="Arial" w:hAnsi="Arial"/>
                <w:sz w:val="18"/>
              </w:rPr>
            </w:pPr>
          </w:p>
        </w:tc>
        <w:tc>
          <w:tcPr>
            <w:tcW w:w="1980" w:type="dxa"/>
          </w:tcPr>
          <w:p w14:paraId="77151CAE" w14:textId="77777777" w:rsidR="00AD072D" w:rsidRPr="00EF20F7" w:rsidRDefault="00AD072D" w:rsidP="00BD3AE7">
            <w:pPr>
              <w:keepNext/>
              <w:keepLines/>
              <w:jc w:val="center"/>
              <w:rPr>
                <w:rFonts w:ascii="Arial" w:hAnsi="Arial"/>
                <w:sz w:val="18"/>
              </w:rPr>
            </w:pPr>
            <w:r w:rsidRPr="00EF20F7">
              <w:rPr>
                <w:rFonts w:ascii="Arial" w:hAnsi="Arial"/>
                <w:sz w:val="18"/>
              </w:rPr>
              <w:t>Local IMS Resources</w:t>
            </w:r>
          </w:p>
        </w:tc>
        <w:tc>
          <w:tcPr>
            <w:tcW w:w="1260" w:type="dxa"/>
          </w:tcPr>
          <w:p w14:paraId="7FFA29AE"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3B1DFCC2"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087684C2"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14:paraId="2579A9AE" w14:textId="77777777" w:rsidTr="00BD3AE7">
        <w:trPr>
          <w:cantSplit/>
          <w:jc w:val="center"/>
        </w:trPr>
        <w:tc>
          <w:tcPr>
            <w:tcW w:w="1466" w:type="dxa"/>
            <w:vMerge/>
          </w:tcPr>
          <w:p w14:paraId="4CC47B52" w14:textId="77777777" w:rsidR="00AD072D" w:rsidRPr="00EF20F7" w:rsidRDefault="00AD072D" w:rsidP="00BD3AE7">
            <w:pPr>
              <w:keepNext/>
              <w:keepLines/>
              <w:jc w:val="center"/>
              <w:rPr>
                <w:rFonts w:ascii="Arial" w:hAnsi="Arial"/>
                <w:sz w:val="18"/>
              </w:rPr>
            </w:pPr>
          </w:p>
        </w:tc>
        <w:tc>
          <w:tcPr>
            <w:tcW w:w="1251" w:type="dxa"/>
            <w:vMerge/>
          </w:tcPr>
          <w:p w14:paraId="28BBDED8" w14:textId="77777777" w:rsidR="00AD072D" w:rsidRPr="00EF20F7" w:rsidRDefault="00AD072D" w:rsidP="00BD3AE7">
            <w:pPr>
              <w:keepNext/>
              <w:keepLines/>
              <w:jc w:val="center"/>
              <w:rPr>
                <w:rFonts w:ascii="Arial" w:hAnsi="Arial"/>
                <w:sz w:val="18"/>
              </w:rPr>
            </w:pPr>
          </w:p>
        </w:tc>
        <w:tc>
          <w:tcPr>
            <w:tcW w:w="1980" w:type="dxa"/>
          </w:tcPr>
          <w:p w14:paraId="4A60C714" w14:textId="77777777" w:rsidR="00AD072D" w:rsidRPr="00EF20F7" w:rsidRDefault="00AD072D" w:rsidP="00BD3AE7">
            <w:pPr>
              <w:keepNext/>
              <w:keepLines/>
              <w:jc w:val="center"/>
              <w:rPr>
                <w:rFonts w:ascii="Arial" w:hAnsi="Arial"/>
                <w:sz w:val="18"/>
              </w:rPr>
            </w:pPr>
            <w:r w:rsidRPr="00EF20F7">
              <w:rPr>
                <w:rFonts w:ascii="Arial" w:hAnsi="Arial"/>
                <w:sz w:val="18"/>
              </w:rPr>
              <w:t>Local Connection Address</w:t>
            </w:r>
          </w:p>
        </w:tc>
        <w:tc>
          <w:tcPr>
            <w:tcW w:w="1260" w:type="dxa"/>
          </w:tcPr>
          <w:p w14:paraId="7DC23675"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1EB031CC"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68732C5C"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14:paraId="1C2D5B43" w14:textId="77777777" w:rsidTr="00BD3AE7">
        <w:trPr>
          <w:cantSplit/>
          <w:jc w:val="center"/>
        </w:trPr>
        <w:tc>
          <w:tcPr>
            <w:tcW w:w="1466" w:type="dxa"/>
            <w:vMerge/>
          </w:tcPr>
          <w:p w14:paraId="476F2D09" w14:textId="77777777" w:rsidR="00AD072D" w:rsidRPr="00EF20F7" w:rsidRDefault="00AD072D" w:rsidP="00BD3AE7">
            <w:pPr>
              <w:keepNext/>
              <w:keepLines/>
              <w:jc w:val="center"/>
              <w:rPr>
                <w:rFonts w:ascii="Arial" w:hAnsi="Arial"/>
                <w:sz w:val="18"/>
              </w:rPr>
            </w:pPr>
          </w:p>
        </w:tc>
        <w:tc>
          <w:tcPr>
            <w:tcW w:w="1251" w:type="dxa"/>
            <w:vMerge/>
          </w:tcPr>
          <w:p w14:paraId="0F1F8E49" w14:textId="77777777" w:rsidR="00AD072D" w:rsidRPr="00EF20F7" w:rsidRDefault="00AD072D" w:rsidP="00BD3AE7">
            <w:pPr>
              <w:keepNext/>
              <w:keepLines/>
              <w:jc w:val="center"/>
              <w:rPr>
                <w:rFonts w:ascii="Arial" w:hAnsi="Arial"/>
                <w:sz w:val="18"/>
              </w:rPr>
            </w:pPr>
          </w:p>
        </w:tc>
        <w:tc>
          <w:tcPr>
            <w:tcW w:w="1980" w:type="dxa"/>
          </w:tcPr>
          <w:p w14:paraId="48A23C18" w14:textId="77777777" w:rsidR="00AD072D" w:rsidRPr="00EF20F7" w:rsidRDefault="00AD072D" w:rsidP="00BD3AE7">
            <w:pPr>
              <w:keepNext/>
              <w:keepLines/>
              <w:jc w:val="center"/>
              <w:rPr>
                <w:rFonts w:ascii="Arial" w:hAnsi="Arial"/>
                <w:sz w:val="18"/>
              </w:rPr>
            </w:pPr>
            <w:r w:rsidRPr="00EF20F7">
              <w:rPr>
                <w:rFonts w:ascii="Arial" w:hAnsi="Arial"/>
                <w:sz w:val="18"/>
              </w:rPr>
              <w:t xml:space="preserve">ICE password </w:t>
            </w:r>
          </w:p>
        </w:tc>
        <w:tc>
          <w:tcPr>
            <w:tcW w:w="1260" w:type="dxa"/>
          </w:tcPr>
          <w:p w14:paraId="12E839B1"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71F9EE06" w14:textId="77777777" w:rsidR="00AD072D" w:rsidRPr="00EF20F7" w:rsidRDefault="00AD072D" w:rsidP="00BD3AE7">
            <w:pPr>
              <w:keepNext/>
              <w:keepLines/>
              <w:rPr>
                <w:rFonts w:ascii="Arial" w:hAnsi="Arial"/>
                <w:sz w:val="18"/>
              </w:rPr>
            </w:pPr>
            <w:r w:rsidRPr="00EF20F7">
              <w:rPr>
                <w:rFonts w:ascii="Arial" w:hAnsi="Arial"/>
                <w:sz w:val="18"/>
              </w:rPr>
              <w:t>This information element shall be present only if it was contained in the request. It indicates the ICE password assigned by the MRFP.</w:t>
            </w:r>
          </w:p>
        </w:tc>
      </w:tr>
      <w:tr w:rsidR="00AD072D" w:rsidRPr="00EF20F7" w14:paraId="28036B93" w14:textId="77777777" w:rsidTr="00BD3AE7">
        <w:trPr>
          <w:cantSplit/>
          <w:jc w:val="center"/>
        </w:trPr>
        <w:tc>
          <w:tcPr>
            <w:tcW w:w="1466" w:type="dxa"/>
            <w:vMerge/>
          </w:tcPr>
          <w:p w14:paraId="1312CF37" w14:textId="77777777" w:rsidR="00AD072D" w:rsidRPr="00EF20F7" w:rsidRDefault="00AD072D" w:rsidP="00BD3AE7">
            <w:pPr>
              <w:keepNext/>
              <w:keepLines/>
              <w:jc w:val="center"/>
              <w:rPr>
                <w:rFonts w:ascii="Arial" w:hAnsi="Arial"/>
                <w:sz w:val="18"/>
              </w:rPr>
            </w:pPr>
          </w:p>
        </w:tc>
        <w:tc>
          <w:tcPr>
            <w:tcW w:w="1251" w:type="dxa"/>
            <w:vMerge/>
          </w:tcPr>
          <w:p w14:paraId="53A43B75" w14:textId="77777777" w:rsidR="00AD072D" w:rsidRPr="00EF20F7" w:rsidRDefault="00AD072D" w:rsidP="00BD3AE7">
            <w:pPr>
              <w:keepNext/>
              <w:keepLines/>
              <w:jc w:val="center"/>
              <w:rPr>
                <w:rFonts w:ascii="Arial" w:hAnsi="Arial"/>
                <w:sz w:val="18"/>
              </w:rPr>
            </w:pPr>
          </w:p>
        </w:tc>
        <w:tc>
          <w:tcPr>
            <w:tcW w:w="1980" w:type="dxa"/>
          </w:tcPr>
          <w:p w14:paraId="5E89E679" w14:textId="77777777" w:rsidR="00AD072D" w:rsidRPr="00EF20F7" w:rsidRDefault="00AD072D" w:rsidP="00BD3AE7">
            <w:pPr>
              <w:keepNext/>
              <w:keepLines/>
              <w:jc w:val="center"/>
              <w:rPr>
                <w:rFonts w:ascii="Arial" w:hAnsi="Arial"/>
                <w:sz w:val="18"/>
              </w:rPr>
            </w:pPr>
            <w:r w:rsidRPr="00EF20F7">
              <w:rPr>
                <w:rFonts w:ascii="Arial" w:hAnsi="Arial"/>
                <w:sz w:val="18"/>
              </w:rPr>
              <w:t>ICE Ufrag</w:t>
            </w:r>
          </w:p>
        </w:tc>
        <w:tc>
          <w:tcPr>
            <w:tcW w:w="1260" w:type="dxa"/>
          </w:tcPr>
          <w:p w14:paraId="6B5B8A2B"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31D08823" w14:textId="77777777" w:rsidR="00AD072D" w:rsidRPr="00EF20F7" w:rsidRDefault="00AD072D" w:rsidP="00BD3AE7">
            <w:pPr>
              <w:keepNext/>
              <w:keepLines/>
              <w:rPr>
                <w:rFonts w:ascii="Arial" w:hAnsi="Arial"/>
                <w:sz w:val="18"/>
              </w:rPr>
            </w:pPr>
            <w:r w:rsidRPr="00EF20F7">
              <w:rPr>
                <w:rFonts w:ascii="Arial" w:hAnsi="Arial"/>
                <w:sz w:val="18"/>
              </w:rPr>
              <w:t>This information element shall be present only if it was contained in the request. It indicates the ICE Ufrag assigned by the MRFP.</w:t>
            </w:r>
          </w:p>
        </w:tc>
      </w:tr>
      <w:tr w:rsidR="00AD072D" w:rsidRPr="00EF20F7" w14:paraId="3FB1CADD" w14:textId="77777777" w:rsidTr="00BD3AE7">
        <w:trPr>
          <w:cantSplit/>
          <w:jc w:val="center"/>
        </w:trPr>
        <w:tc>
          <w:tcPr>
            <w:tcW w:w="1466" w:type="dxa"/>
            <w:vMerge/>
          </w:tcPr>
          <w:p w14:paraId="2642BD79" w14:textId="77777777" w:rsidR="00AD072D" w:rsidRPr="00EF20F7" w:rsidRDefault="00AD072D" w:rsidP="00BD3AE7">
            <w:pPr>
              <w:keepNext/>
              <w:keepLines/>
              <w:jc w:val="center"/>
              <w:rPr>
                <w:rFonts w:ascii="Arial" w:hAnsi="Arial"/>
                <w:sz w:val="18"/>
              </w:rPr>
            </w:pPr>
          </w:p>
        </w:tc>
        <w:tc>
          <w:tcPr>
            <w:tcW w:w="1251" w:type="dxa"/>
            <w:vMerge/>
          </w:tcPr>
          <w:p w14:paraId="696B80FA" w14:textId="77777777" w:rsidR="00AD072D" w:rsidRPr="00EF20F7" w:rsidRDefault="00AD072D" w:rsidP="00BD3AE7">
            <w:pPr>
              <w:keepNext/>
              <w:keepLines/>
              <w:jc w:val="center"/>
              <w:rPr>
                <w:rFonts w:ascii="Arial" w:hAnsi="Arial"/>
                <w:sz w:val="18"/>
              </w:rPr>
            </w:pPr>
          </w:p>
        </w:tc>
        <w:tc>
          <w:tcPr>
            <w:tcW w:w="1980" w:type="dxa"/>
          </w:tcPr>
          <w:p w14:paraId="5C3FF599" w14:textId="77777777" w:rsidR="00AD072D" w:rsidRPr="00EF20F7" w:rsidRDefault="00AD072D" w:rsidP="00BD3AE7">
            <w:pPr>
              <w:keepNext/>
              <w:keepLines/>
              <w:jc w:val="center"/>
              <w:rPr>
                <w:rFonts w:ascii="Arial" w:hAnsi="Arial"/>
                <w:sz w:val="18"/>
              </w:rPr>
            </w:pPr>
            <w:r w:rsidRPr="00EF20F7">
              <w:rPr>
                <w:rFonts w:ascii="Arial" w:hAnsi="Arial"/>
                <w:sz w:val="18"/>
              </w:rPr>
              <w:t>ICE host candidate</w:t>
            </w:r>
          </w:p>
        </w:tc>
        <w:tc>
          <w:tcPr>
            <w:tcW w:w="1260" w:type="dxa"/>
          </w:tcPr>
          <w:p w14:paraId="1CBDD550"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39AD12AA" w14:textId="77777777" w:rsidR="00AD072D" w:rsidRPr="00EF20F7" w:rsidRDefault="00AD072D" w:rsidP="00BD3AE7">
            <w:pPr>
              <w:keepNext/>
              <w:keepLines/>
              <w:rPr>
                <w:rFonts w:ascii="Arial" w:hAnsi="Arial"/>
                <w:sz w:val="18"/>
              </w:rPr>
            </w:pPr>
            <w:r w:rsidRPr="00EF20F7">
              <w:rPr>
                <w:rFonts w:ascii="Arial" w:hAnsi="Arial"/>
                <w:sz w:val="18"/>
              </w:rPr>
              <w:t>This information element shall be present only if it was contained in the request. It indicates the ICE host candidate assigned by the MRFP.</w:t>
            </w:r>
          </w:p>
        </w:tc>
      </w:tr>
      <w:tr w:rsidR="00AD072D" w:rsidRPr="00EF20F7" w14:paraId="42775593" w14:textId="77777777" w:rsidTr="00BD3AE7">
        <w:trPr>
          <w:cantSplit/>
          <w:jc w:val="center"/>
        </w:trPr>
        <w:tc>
          <w:tcPr>
            <w:tcW w:w="1466" w:type="dxa"/>
            <w:vMerge/>
          </w:tcPr>
          <w:p w14:paraId="22C06896" w14:textId="77777777" w:rsidR="00AD072D" w:rsidRPr="00EF20F7" w:rsidRDefault="00AD072D" w:rsidP="00BD3AE7">
            <w:pPr>
              <w:keepNext/>
              <w:keepLines/>
              <w:jc w:val="center"/>
              <w:rPr>
                <w:rFonts w:ascii="Arial" w:hAnsi="Arial"/>
                <w:sz w:val="18"/>
              </w:rPr>
            </w:pPr>
          </w:p>
        </w:tc>
        <w:tc>
          <w:tcPr>
            <w:tcW w:w="1251" w:type="dxa"/>
            <w:vMerge/>
          </w:tcPr>
          <w:p w14:paraId="4A791656" w14:textId="77777777" w:rsidR="00AD072D" w:rsidRPr="00EF20F7" w:rsidRDefault="00AD072D" w:rsidP="00BD3AE7">
            <w:pPr>
              <w:keepNext/>
              <w:keepLines/>
              <w:jc w:val="center"/>
              <w:rPr>
                <w:rFonts w:ascii="Arial" w:hAnsi="Arial"/>
                <w:sz w:val="18"/>
              </w:rPr>
            </w:pPr>
          </w:p>
        </w:tc>
        <w:tc>
          <w:tcPr>
            <w:tcW w:w="1980" w:type="dxa"/>
          </w:tcPr>
          <w:p w14:paraId="225AC4E6" w14:textId="77777777" w:rsidR="00AD072D" w:rsidRPr="00EF20F7" w:rsidRDefault="00AD072D" w:rsidP="00BD3AE7">
            <w:pPr>
              <w:keepNext/>
              <w:keepLines/>
              <w:jc w:val="center"/>
              <w:rPr>
                <w:rFonts w:ascii="Arial" w:hAnsi="Arial"/>
                <w:sz w:val="18"/>
              </w:rPr>
            </w:pPr>
            <w:r w:rsidRPr="00EF20F7">
              <w:rPr>
                <w:rFonts w:ascii="Arial" w:hAnsi="Arial"/>
                <w:sz w:val="18"/>
              </w:rPr>
              <w:t>ICE lite indication</w:t>
            </w:r>
          </w:p>
        </w:tc>
        <w:tc>
          <w:tcPr>
            <w:tcW w:w="1260" w:type="dxa"/>
          </w:tcPr>
          <w:p w14:paraId="0F40755D"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36E3210A" w14:textId="77777777" w:rsidR="00AD072D" w:rsidRPr="00EF20F7" w:rsidRDefault="00AD072D" w:rsidP="00BD3AE7">
            <w:pPr>
              <w:keepNext/>
              <w:keepLines/>
              <w:rPr>
                <w:rFonts w:ascii="Arial" w:hAnsi="Arial"/>
                <w:sz w:val="18"/>
              </w:rPr>
            </w:pPr>
            <w:r w:rsidRPr="00EF20F7">
              <w:rPr>
                <w:rFonts w:ascii="Arial" w:hAnsi="Arial"/>
                <w:sz w:val="18"/>
              </w:rPr>
              <w:t>This information element shall be present only if an ICE host candidate request was contained in the request, and the MRFP</w:t>
            </w:r>
            <w:r w:rsidRPr="00EF20F7" w:rsidDel="0012424E">
              <w:rPr>
                <w:rFonts w:ascii="Arial" w:hAnsi="Arial"/>
                <w:sz w:val="18"/>
              </w:rPr>
              <w:t xml:space="preserve"> </w:t>
            </w:r>
            <w:r w:rsidRPr="00EF20F7">
              <w:rPr>
                <w:rFonts w:ascii="Arial" w:hAnsi="Arial"/>
                <w:sz w:val="18"/>
              </w:rPr>
              <w:t>supports ICE lite, but not full ICE. It indicates that the MRFP only supports ICE lite.</w:t>
            </w:r>
          </w:p>
        </w:tc>
      </w:tr>
      <w:tr w:rsidR="00AD072D" w:rsidRPr="00EF20F7" w14:paraId="36ED187D" w14:textId="77777777" w:rsidTr="00BD3AE7">
        <w:trPr>
          <w:cantSplit/>
          <w:jc w:val="center"/>
        </w:trPr>
        <w:tc>
          <w:tcPr>
            <w:tcW w:w="1466" w:type="dxa"/>
            <w:vMerge/>
          </w:tcPr>
          <w:p w14:paraId="771AB32E" w14:textId="77777777" w:rsidR="00AD072D" w:rsidRPr="00EF20F7" w:rsidRDefault="00AD072D" w:rsidP="00BD3AE7">
            <w:pPr>
              <w:keepNext/>
              <w:keepLines/>
              <w:jc w:val="center"/>
              <w:rPr>
                <w:rFonts w:ascii="Arial" w:hAnsi="Arial"/>
                <w:sz w:val="18"/>
              </w:rPr>
            </w:pPr>
          </w:p>
        </w:tc>
        <w:tc>
          <w:tcPr>
            <w:tcW w:w="1251" w:type="dxa"/>
            <w:vMerge/>
          </w:tcPr>
          <w:p w14:paraId="5658D030" w14:textId="77777777" w:rsidR="00AD072D" w:rsidRPr="00EF20F7" w:rsidRDefault="00AD072D" w:rsidP="00BD3AE7">
            <w:pPr>
              <w:keepNext/>
              <w:keepLines/>
              <w:jc w:val="center"/>
              <w:rPr>
                <w:rFonts w:ascii="Arial" w:hAnsi="Arial"/>
                <w:sz w:val="18"/>
              </w:rPr>
            </w:pPr>
          </w:p>
        </w:tc>
        <w:tc>
          <w:tcPr>
            <w:tcW w:w="1980" w:type="dxa"/>
          </w:tcPr>
          <w:p w14:paraId="2837B19B" w14:textId="77777777" w:rsidR="00AD072D" w:rsidRPr="00EF20F7" w:rsidRDefault="00AD072D" w:rsidP="00BD3AE7">
            <w:pPr>
              <w:keepNext/>
              <w:keepLines/>
              <w:jc w:val="center"/>
              <w:rPr>
                <w:rFonts w:ascii="Arial" w:hAnsi="Arial"/>
                <w:sz w:val="18"/>
              </w:rPr>
            </w:pPr>
            <w:r w:rsidRPr="00EF20F7">
              <w:rPr>
                <w:rFonts w:ascii="Arial" w:hAnsi="Arial"/>
                <w:sz w:val="18"/>
              </w:rPr>
              <w:t>MSRP URI Path</w:t>
            </w:r>
          </w:p>
        </w:tc>
        <w:tc>
          <w:tcPr>
            <w:tcW w:w="1260" w:type="dxa"/>
          </w:tcPr>
          <w:p w14:paraId="7BA55DEC"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1211260A" w14:textId="77777777" w:rsidR="00AD072D" w:rsidRPr="00EF20F7" w:rsidRDefault="00AD072D" w:rsidP="00BD3AE7">
            <w:pPr>
              <w:keepNext/>
              <w:keepLines/>
              <w:rPr>
                <w:rFonts w:ascii="Arial" w:hAnsi="Arial"/>
                <w:sz w:val="18"/>
              </w:rPr>
            </w:pPr>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p>
        </w:tc>
      </w:tr>
      <w:tr w:rsidR="00AD072D" w:rsidRPr="00EF20F7" w14:paraId="7EB5142B" w14:textId="77777777" w:rsidTr="00BD3AE7">
        <w:trPr>
          <w:cantSplit/>
          <w:jc w:val="center"/>
        </w:trPr>
        <w:tc>
          <w:tcPr>
            <w:tcW w:w="1466" w:type="dxa"/>
            <w:vMerge/>
          </w:tcPr>
          <w:p w14:paraId="40D1387F" w14:textId="77777777" w:rsidR="00AD072D" w:rsidRPr="00EF20F7" w:rsidRDefault="00AD072D" w:rsidP="00BD3AE7">
            <w:pPr>
              <w:keepNext/>
              <w:keepLines/>
              <w:jc w:val="center"/>
              <w:rPr>
                <w:rFonts w:ascii="Arial" w:hAnsi="Arial"/>
                <w:sz w:val="18"/>
              </w:rPr>
            </w:pPr>
          </w:p>
        </w:tc>
        <w:tc>
          <w:tcPr>
            <w:tcW w:w="1251" w:type="dxa"/>
            <w:vMerge/>
          </w:tcPr>
          <w:p w14:paraId="357125BF" w14:textId="77777777" w:rsidR="00AD072D" w:rsidRPr="00EF20F7" w:rsidRDefault="00AD072D" w:rsidP="00BD3AE7">
            <w:pPr>
              <w:keepNext/>
              <w:keepLines/>
              <w:jc w:val="center"/>
              <w:rPr>
                <w:rFonts w:ascii="Arial" w:hAnsi="Arial"/>
                <w:sz w:val="18"/>
              </w:rPr>
            </w:pPr>
          </w:p>
        </w:tc>
        <w:tc>
          <w:tcPr>
            <w:tcW w:w="1980" w:type="dxa"/>
          </w:tcPr>
          <w:p w14:paraId="50C1E069" w14:textId="77777777" w:rsidR="00AD072D" w:rsidRPr="00EF20F7" w:rsidRDefault="00AD072D" w:rsidP="00BD3AE7">
            <w:pPr>
              <w:keepNext/>
              <w:keepLines/>
              <w:jc w:val="center"/>
              <w:rPr>
                <w:rFonts w:ascii="Arial" w:hAnsi="Arial"/>
                <w:sz w:val="18"/>
              </w:rPr>
            </w:pPr>
            <w:r w:rsidRPr="00EF20F7">
              <w:rPr>
                <w:rFonts w:ascii="Arial" w:hAnsi="Arial"/>
                <w:sz w:val="18"/>
              </w:rPr>
              <w:t>Local certificate fingerprint</w:t>
            </w:r>
          </w:p>
        </w:tc>
        <w:tc>
          <w:tcPr>
            <w:tcW w:w="1260" w:type="dxa"/>
          </w:tcPr>
          <w:p w14:paraId="38CAF5AF"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5D4016BC" w14:textId="77777777" w:rsidR="00AD072D" w:rsidRPr="00EF20F7" w:rsidRDefault="00AD072D" w:rsidP="00BD3AE7">
            <w:pPr>
              <w:keepNext/>
              <w:keepLines/>
              <w:rPr>
                <w:rFonts w:ascii="Arial" w:hAnsi="Arial"/>
                <w:sz w:val="18"/>
              </w:rPr>
            </w:pPr>
            <w:r w:rsidRPr="00EF20F7">
              <w:rPr>
                <w:rFonts w:ascii="Arial" w:hAnsi="Arial"/>
                <w:sz w:val="18"/>
              </w:rPr>
              <w:t>This information element may be present only if the Local certificate fingerprint Request was contained in the request. It indicates the local certificate fingerprint.</w:t>
            </w:r>
          </w:p>
        </w:tc>
      </w:tr>
      <w:tr w:rsidR="00AD072D" w:rsidRPr="00EF20F7" w14:paraId="0C6480B9" w14:textId="77777777" w:rsidTr="00BD3AE7">
        <w:trPr>
          <w:cantSplit/>
          <w:jc w:val="center"/>
        </w:trPr>
        <w:tc>
          <w:tcPr>
            <w:tcW w:w="1466" w:type="dxa"/>
            <w:vMerge/>
          </w:tcPr>
          <w:p w14:paraId="03D3A8B7" w14:textId="77777777" w:rsidR="00AD072D" w:rsidRPr="00EF20F7" w:rsidRDefault="00AD072D" w:rsidP="00BD3AE7">
            <w:pPr>
              <w:keepNext/>
              <w:keepLines/>
              <w:jc w:val="center"/>
              <w:rPr>
                <w:rFonts w:ascii="Arial" w:hAnsi="Arial"/>
                <w:sz w:val="18"/>
              </w:rPr>
            </w:pPr>
          </w:p>
        </w:tc>
        <w:tc>
          <w:tcPr>
            <w:tcW w:w="1251" w:type="dxa"/>
            <w:vMerge/>
          </w:tcPr>
          <w:p w14:paraId="69FC27F4" w14:textId="77777777" w:rsidR="00AD072D" w:rsidRPr="00EF20F7" w:rsidRDefault="00AD072D" w:rsidP="00BD3AE7">
            <w:pPr>
              <w:keepNext/>
              <w:keepLines/>
              <w:jc w:val="center"/>
              <w:rPr>
                <w:rFonts w:ascii="Arial" w:hAnsi="Arial"/>
                <w:sz w:val="18"/>
              </w:rPr>
            </w:pPr>
          </w:p>
        </w:tc>
        <w:tc>
          <w:tcPr>
            <w:tcW w:w="1980" w:type="dxa"/>
          </w:tcPr>
          <w:p w14:paraId="0995B3AE" w14:textId="77777777" w:rsidR="00AD072D" w:rsidRPr="00EF20F7" w:rsidRDefault="00AD072D" w:rsidP="00BD3AE7">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4F1ACD3D" w14:textId="77777777" w:rsidR="00AD072D" w:rsidRPr="00EF20F7" w:rsidRDefault="00AD072D" w:rsidP="00BD3AE7">
            <w:pPr>
              <w:keepNext/>
              <w:keepLines/>
              <w:jc w:val="center"/>
              <w:rPr>
                <w:rFonts w:ascii="Arial" w:hAnsi="Arial"/>
                <w:sz w:val="18"/>
              </w:rPr>
            </w:pPr>
            <w:r w:rsidRPr="00EF20F7">
              <w:rPr>
                <w:rFonts w:ascii="Arial" w:hAnsi="Arial" w:hint="eastAsia"/>
                <w:sz w:val="18"/>
              </w:rPr>
              <w:t>C</w:t>
            </w:r>
          </w:p>
        </w:tc>
        <w:tc>
          <w:tcPr>
            <w:tcW w:w="3780" w:type="dxa"/>
          </w:tcPr>
          <w:p w14:paraId="52406B62" w14:textId="77777777" w:rsidR="00AD072D" w:rsidRPr="00EF20F7" w:rsidRDefault="00AD072D" w:rsidP="00BD3AE7">
            <w:pPr>
              <w:keepNext/>
              <w:keepLines/>
              <w:rPr>
                <w:rFonts w:ascii="Arial" w:hAnsi="Arial"/>
                <w:sz w:val="18"/>
              </w:rPr>
            </w:pPr>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r>
      <w:tr w:rsidR="00AD072D" w:rsidRPr="00EF20F7" w14:paraId="0B753D54" w14:textId="77777777" w:rsidTr="00BD3AE7">
        <w:trPr>
          <w:cantSplit/>
          <w:jc w:val="center"/>
        </w:trPr>
        <w:tc>
          <w:tcPr>
            <w:tcW w:w="1466" w:type="dxa"/>
            <w:vMerge/>
          </w:tcPr>
          <w:p w14:paraId="06AADED3" w14:textId="77777777" w:rsidR="00AD072D" w:rsidRPr="00EF20F7" w:rsidRDefault="00AD072D" w:rsidP="00BD3AE7">
            <w:pPr>
              <w:keepNext/>
              <w:keepLines/>
              <w:jc w:val="center"/>
              <w:rPr>
                <w:rFonts w:ascii="Arial" w:hAnsi="Arial"/>
                <w:sz w:val="18"/>
              </w:rPr>
            </w:pPr>
          </w:p>
        </w:tc>
        <w:tc>
          <w:tcPr>
            <w:tcW w:w="1251" w:type="dxa"/>
            <w:vMerge/>
          </w:tcPr>
          <w:p w14:paraId="6432FF2B" w14:textId="77777777" w:rsidR="00AD072D" w:rsidRPr="00EF20F7" w:rsidRDefault="00AD072D" w:rsidP="00BD3AE7">
            <w:pPr>
              <w:keepNext/>
              <w:keepLines/>
              <w:jc w:val="center"/>
              <w:rPr>
                <w:rFonts w:ascii="Arial" w:hAnsi="Arial"/>
                <w:sz w:val="18"/>
              </w:rPr>
            </w:pPr>
          </w:p>
        </w:tc>
        <w:tc>
          <w:tcPr>
            <w:tcW w:w="1980" w:type="dxa"/>
          </w:tcPr>
          <w:p w14:paraId="13740F82"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66839D81"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C</w:t>
            </w:r>
          </w:p>
        </w:tc>
        <w:tc>
          <w:tcPr>
            <w:tcW w:w="3780" w:type="dxa"/>
          </w:tcPr>
          <w:p w14:paraId="623E4F4E" w14:textId="77777777" w:rsidR="00AD072D" w:rsidRPr="00EF20F7" w:rsidRDefault="00AD072D" w:rsidP="00BD3AE7">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p>
        </w:tc>
      </w:tr>
      <w:tr w:rsidR="00AD072D" w:rsidRPr="00EF20F7" w14:paraId="268511F3" w14:textId="77777777" w:rsidTr="00BD3AE7">
        <w:trPr>
          <w:cantSplit/>
          <w:jc w:val="center"/>
        </w:trPr>
        <w:tc>
          <w:tcPr>
            <w:tcW w:w="1466" w:type="dxa"/>
            <w:vMerge/>
          </w:tcPr>
          <w:p w14:paraId="2BBE78C3" w14:textId="77777777" w:rsidR="00AD072D" w:rsidRPr="00EF20F7" w:rsidRDefault="00AD072D" w:rsidP="00BD3AE7">
            <w:pPr>
              <w:keepNext/>
              <w:keepLines/>
              <w:jc w:val="center"/>
              <w:rPr>
                <w:rFonts w:ascii="Arial" w:hAnsi="Arial"/>
                <w:sz w:val="18"/>
              </w:rPr>
            </w:pPr>
          </w:p>
        </w:tc>
        <w:tc>
          <w:tcPr>
            <w:tcW w:w="1251" w:type="dxa"/>
            <w:vMerge/>
          </w:tcPr>
          <w:p w14:paraId="452BA1FD" w14:textId="77777777" w:rsidR="00AD072D" w:rsidRPr="00EF20F7" w:rsidRDefault="00AD072D" w:rsidP="00BD3AE7">
            <w:pPr>
              <w:keepNext/>
              <w:keepLines/>
              <w:jc w:val="center"/>
              <w:rPr>
                <w:rFonts w:ascii="Arial" w:hAnsi="Arial"/>
                <w:sz w:val="18"/>
              </w:rPr>
            </w:pPr>
          </w:p>
        </w:tc>
        <w:tc>
          <w:tcPr>
            <w:tcW w:w="1980" w:type="dxa"/>
          </w:tcPr>
          <w:p w14:paraId="35F235E3"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280A0A2D"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C</w:t>
            </w:r>
          </w:p>
        </w:tc>
        <w:tc>
          <w:tcPr>
            <w:tcW w:w="3780" w:type="dxa"/>
          </w:tcPr>
          <w:p w14:paraId="2435297B" w14:textId="77777777" w:rsidR="00AD072D" w:rsidRPr="00EF20F7" w:rsidRDefault="00AD072D" w:rsidP="00BD3AE7">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p>
        </w:tc>
      </w:tr>
      <w:tr w:rsidR="00AD072D" w:rsidRPr="00EF20F7" w14:paraId="249B217E" w14:textId="77777777" w:rsidTr="00BD3AE7">
        <w:trPr>
          <w:cantSplit/>
          <w:jc w:val="center"/>
        </w:trPr>
        <w:tc>
          <w:tcPr>
            <w:tcW w:w="1466" w:type="dxa"/>
            <w:vMerge/>
          </w:tcPr>
          <w:p w14:paraId="5A0E6EF1" w14:textId="77777777" w:rsidR="00AD072D" w:rsidRPr="00EF20F7" w:rsidRDefault="00AD072D" w:rsidP="00BD3AE7">
            <w:pPr>
              <w:keepNext/>
              <w:keepLines/>
              <w:jc w:val="center"/>
              <w:rPr>
                <w:rFonts w:ascii="Arial" w:hAnsi="Arial"/>
                <w:sz w:val="18"/>
              </w:rPr>
            </w:pPr>
          </w:p>
        </w:tc>
        <w:tc>
          <w:tcPr>
            <w:tcW w:w="1251" w:type="dxa"/>
            <w:vMerge/>
          </w:tcPr>
          <w:p w14:paraId="76C30151" w14:textId="77777777" w:rsidR="00AD072D" w:rsidRPr="00EF20F7" w:rsidRDefault="00AD072D" w:rsidP="00BD3AE7">
            <w:pPr>
              <w:keepNext/>
              <w:keepLines/>
              <w:jc w:val="center"/>
              <w:rPr>
                <w:rFonts w:ascii="Arial" w:hAnsi="Arial"/>
                <w:sz w:val="18"/>
              </w:rPr>
            </w:pPr>
          </w:p>
        </w:tc>
        <w:tc>
          <w:tcPr>
            <w:tcW w:w="1980" w:type="dxa"/>
          </w:tcPr>
          <w:p w14:paraId="3216849A" w14:textId="77777777" w:rsidR="00AD072D" w:rsidRPr="00EF20F7" w:rsidRDefault="00AD072D" w:rsidP="00BD3AE7">
            <w:pPr>
              <w:keepNext/>
              <w:keepLines/>
              <w:jc w:val="center"/>
              <w:rPr>
                <w:rFonts w:ascii="Arial" w:hAnsi="Arial"/>
                <w:sz w:val="18"/>
              </w:rPr>
            </w:pPr>
            <w:r w:rsidRPr="00EF20F7">
              <w:rPr>
                <w:rFonts w:ascii="Arial" w:hAnsi="Arial"/>
                <w:sz w:val="18"/>
              </w:rPr>
              <w:t>Local max message size</w:t>
            </w:r>
          </w:p>
        </w:tc>
        <w:tc>
          <w:tcPr>
            <w:tcW w:w="1260" w:type="dxa"/>
          </w:tcPr>
          <w:p w14:paraId="24E9CB4F" w14:textId="77777777" w:rsidR="00AD072D" w:rsidRPr="00EF20F7" w:rsidRDefault="00AD072D" w:rsidP="00BD3AE7">
            <w:pPr>
              <w:keepNext/>
              <w:keepLines/>
              <w:jc w:val="center"/>
              <w:rPr>
                <w:rFonts w:ascii="Arial" w:hAnsi="Arial"/>
                <w:sz w:val="18"/>
              </w:rPr>
            </w:pPr>
            <w:r w:rsidRPr="00EF20F7">
              <w:rPr>
                <w:rFonts w:ascii="Arial" w:hAnsi="Arial" w:hint="eastAsia"/>
                <w:sz w:val="18"/>
              </w:rPr>
              <w:t>C</w:t>
            </w:r>
          </w:p>
        </w:tc>
        <w:tc>
          <w:tcPr>
            <w:tcW w:w="3780" w:type="dxa"/>
          </w:tcPr>
          <w:p w14:paraId="3829547D" w14:textId="77777777" w:rsidR="00AD072D" w:rsidRPr="00EF20F7" w:rsidRDefault="00AD072D" w:rsidP="00BD3AE7">
            <w:pPr>
              <w:keepNext/>
              <w:keepLines/>
              <w:rPr>
                <w:rFonts w:ascii="Arial" w:hAnsi="Arial"/>
                <w:sz w:val="18"/>
              </w:rPr>
            </w:pPr>
            <w:r w:rsidRPr="00EF20F7">
              <w:rPr>
                <w:rFonts w:ascii="Arial" w:hAnsi="Arial"/>
                <w:sz w:val="18"/>
              </w:rPr>
              <w:t>This information element may be present only if the Local max message size Request was contained in the request. It indicates the local max message size.</w:t>
            </w:r>
          </w:p>
        </w:tc>
      </w:tr>
      <w:tr w:rsidR="00AD072D" w:rsidRPr="00EF20F7" w14:paraId="47F9206E" w14:textId="77777777" w:rsidTr="00BD3AE7">
        <w:trPr>
          <w:cantSplit/>
          <w:jc w:val="center"/>
        </w:trPr>
        <w:tc>
          <w:tcPr>
            <w:tcW w:w="1466" w:type="dxa"/>
            <w:vMerge/>
          </w:tcPr>
          <w:p w14:paraId="6E60AFB2" w14:textId="77777777" w:rsidR="00AD072D" w:rsidRPr="00EF20F7" w:rsidRDefault="00AD072D" w:rsidP="00BD3AE7">
            <w:pPr>
              <w:keepNext/>
              <w:keepLines/>
              <w:jc w:val="center"/>
              <w:rPr>
                <w:rFonts w:ascii="Arial" w:hAnsi="Arial"/>
                <w:sz w:val="18"/>
              </w:rPr>
            </w:pPr>
          </w:p>
        </w:tc>
        <w:tc>
          <w:tcPr>
            <w:tcW w:w="1251" w:type="dxa"/>
            <w:vMerge/>
          </w:tcPr>
          <w:p w14:paraId="0E41201A" w14:textId="77777777" w:rsidR="00AD072D" w:rsidRPr="00EF20F7" w:rsidRDefault="00AD072D" w:rsidP="00BD3AE7">
            <w:pPr>
              <w:keepNext/>
              <w:keepLines/>
              <w:jc w:val="center"/>
              <w:rPr>
                <w:rFonts w:ascii="Arial" w:hAnsi="Arial"/>
                <w:sz w:val="18"/>
              </w:rPr>
            </w:pPr>
          </w:p>
        </w:tc>
        <w:tc>
          <w:tcPr>
            <w:tcW w:w="1980" w:type="dxa"/>
          </w:tcPr>
          <w:p w14:paraId="7379303A" w14:textId="77777777" w:rsidR="00AD072D" w:rsidRPr="00EF20F7" w:rsidRDefault="00AD072D" w:rsidP="00BD3AE7">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0B3C1669"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C</w:t>
            </w:r>
          </w:p>
        </w:tc>
        <w:tc>
          <w:tcPr>
            <w:tcW w:w="3780" w:type="dxa"/>
          </w:tcPr>
          <w:p w14:paraId="1B347F02" w14:textId="77777777" w:rsidR="00AD072D" w:rsidRPr="00EF20F7" w:rsidRDefault="00AD072D" w:rsidP="00BD3AE7">
            <w:pPr>
              <w:keepNext/>
              <w:keepLines/>
              <w:rPr>
                <w:rFonts w:ascii="Arial" w:hAnsi="Arial"/>
                <w:sz w:val="18"/>
              </w:rPr>
            </w:pPr>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bl>
    <w:p w14:paraId="3B5DF859" w14:textId="77777777" w:rsidR="00AD072D" w:rsidRPr="00EF20F7" w:rsidRDefault="00AD072D" w:rsidP="00AD072D">
      <w:pPr>
        <w:rPr>
          <w:rFonts w:eastAsia="SimSun"/>
          <w:lang w:eastAsia="zh-CN"/>
        </w:rPr>
      </w:pPr>
    </w:p>
    <w:p w14:paraId="1F0D46C0" w14:textId="77777777" w:rsidR="00AD072D" w:rsidRPr="00EF20F7" w:rsidRDefault="00AD072D" w:rsidP="00AD072D">
      <w:pPr>
        <w:pStyle w:val="Heading2"/>
        <w:rPr>
          <w:lang w:eastAsia="zh-CN"/>
        </w:rPr>
      </w:pPr>
      <w:bookmarkStart w:id="503" w:name="_Toc517465120"/>
      <w:bookmarkStart w:id="504" w:name="_Toc67396825"/>
      <w:r w:rsidRPr="00EF20F7">
        <w:rPr>
          <w:lang w:eastAsia="zh-CN"/>
        </w:rPr>
        <w:lastRenderedPageBreak/>
        <w:t>8.22</w:t>
      </w:r>
      <w:r w:rsidRPr="00EF20F7">
        <w:rPr>
          <w:lang w:eastAsia="zh-CN"/>
        </w:rPr>
        <w:tab/>
        <w:t>Configure IMS Resources Procedure</w:t>
      </w:r>
      <w:bookmarkEnd w:id="503"/>
      <w:bookmarkEnd w:id="504"/>
    </w:p>
    <w:p w14:paraId="5B5FF41D" w14:textId="62BD7C56" w:rsidR="00AD072D" w:rsidRPr="00EF20F7" w:rsidRDefault="00AD072D" w:rsidP="00AD072D">
      <w:pPr>
        <w:keepNext/>
      </w:pPr>
      <w:r w:rsidRPr="00EF20F7">
        <w:t xml:space="preserve">This procedure is used to select multimedia-processing resources for an Mp interface connection; it is based on the procedure of the same name defined in 3GPP </w:t>
      </w:r>
      <w:r w:rsidR="001B11EB" w:rsidRPr="00EF20F7">
        <w:t>TS</w:t>
      </w:r>
      <w:r w:rsidR="001B11EB">
        <w:t> </w:t>
      </w:r>
      <w:r w:rsidR="001B11EB" w:rsidRPr="00EF20F7">
        <w:t>2</w:t>
      </w:r>
      <w:r w:rsidRPr="00EF20F7">
        <w:t>9.163</w:t>
      </w:r>
      <w:r w:rsidR="001B11EB">
        <w:t> </w:t>
      </w:r>
      <w:r w:rsidR="001B11EB" w:rsidRPr="00EF20F7">
        <w:t>[</w:t>
      </w:r>
      <w:r w:rsidRPr="00EF20F7">
        <w:rPr>
          <w:lang w:eastAsia="zh-CN"/>
        </w:rPr>
        <w:t>9</w:t>
      </w:r>
      <w:r w:rsidRPr="00EF20F7">
        <w:t>].</w:t>
      </w:r>
    </w:p>
    <w:p w14:paraId="0B24D780" w14:textId="77777777" w:rsidR="00AD072D" w:rsidRPr="00EF20F7" w:rsidRDefault="00AD072D" w:rsidP="00AD072D">
      <w:pPr>
        <w:pStyle w:val="TH"/>
      </w:pPr>
      <w:r w:rsidRPr="00EF20F7">
        <w:t xml:space="preserve">Table </w:t>
      </w:r>
      <w:r w:rsidRPr="00EF20F7">
        <w:rPr>
          <w:lang w:eastAsia="zh-CN"/>
        </w:rPr>
        <w:t>8</w:t>
      </w:r>
      <w:r w:rsidRPr="00EF20F7">
        <w:t>.</w:t>
      </w:r>
      <w:r w:rsidRPr="00EF20F7">
        <w:rPr>
          <w:lang w:eastAsia="zh-CN"/>
        </w:rPr>
        <w:t>22.1</w:t>
      </w:r>
      <w:r w:rsidRPr="00EF20F7">
        <w:t xml:space="preserve">: Procedures between </w:t>
      </w:r>
      <w:r w:rsidRPr="00EF20F7">
        <w:rPr>
          <w:lang w:eastAsia="zh-CN"/>
        </w:rPr>
        <w:t>MRFC</w:t>
      </w:r>
      <w:r w:rsidRPr="00EF20F7">
        <w:t xml:space="preserve"> and </w:t>
      </w:r>
      <w:r w:rsidRPr="00EF20F7">
        <w:rPr>
          <w:lang w:eastAsia="zh-CN"/>
        </w:rPr>
        <w:t>MRFP</w:t>
      </w:r>
      <w:r w:rsidRPr="00EF20F7">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AD072D" w:rsidRPr="00EF20F7" w14:paraId="46B13A03" w14:textId="77777777" w:rsidTr="00BD3AE7">
        <w:trPr>
          <w:jc w:val="center"/>
        </w:trPr>
        <w:tc>
          <w:tcPr>
            <w:tcW w:w="1466" w:type="dxa"/>
          </w:tcPr>
          <w:p w14:paraId="1F6C109C" w14:textId="77777777" w:rsidR="00AD072D" w:rsidRPr="00EF20F7" w:rsidRDefault="00AD072D" w:rsidP="00BD3AE7">
            <w:pPr>
              <w:keepNext/>
              <w:keepLines/>
              <w:jc w:val="center"/>
              <w:rPr>
                <w:rFonts w:ascii="Arial" w:hAnsi="Arial"/>
                <w:b/>
                <w:sz w:val="18"/>
              </w:rPr>
            </w:pPr>
            <w:r w:rsidRPr="00EF20F7">
              <w:rPr>
                <w:rFonts w:ascii="Arial" w:hAnsi="Arial"/>
                <w:b/>
                <w:sz w:val="18"/>
              </w:rPr>
              <w:t>Procedure</w:t>
            </w:r>
          </w:p>
        </w:tc>
        <w:tc>
          <w:tcPr>
            <w:tcW w:w="1251" w:type="dxa"/>
          </w:tcPr>
          <w:p w14:paraId="0FC5F29D" w14:textId="77777777" w:rsidR="00AD072D" w:rsidRPr="00EF20F7" w:rsidRDefault="00AD072D" w:rsidP="00BD3AE7">
            <w:pPr>
              <w:keepNext/>
              <w:keepLines/>
              <w:jc w:val="center"/>
              <w:rPr>
                <w:rFonts w:ascii="Arial" w:hAnsi="Arial"/>
                <w:b/>
                <w:sz w:val="18"/>
              </w:rPr>
            </w:pPr>
            <w:r w:rsidRPr="00EF20F7">
              <w:rPr>
                <w:rFonts w:ascii="Arial" w:hAnsi="Arial"/>
                <w:b/>
                <w:sz w:val="18"/>
              </w:rPr>
              <w:t>Initiated</w:t>
            </w:r>
          </w:p>
        </w:tc>
        <w:tc>
          <w:tcPr>
            <w:tcW w:w="1980" w:type="dxa"/>
          </w:tcPr>
          <w:p w14:paraId="37F91E84"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name</w:t>
            </w:r>
          </w:p>
        </w:tc>
        <w:tc>
          <w:tcPr>
            <w:tcW w:w="1260" w:type="dxa"/>
          </w:tcPr>
          <w:p w14:paraId="6B14919B"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required</w:t>
            </w:r>
          </w:p>
        </w:tc>
        <w:tc>
          <w:tcPr>
            <w:tcW w:w="3780" w:type="dxa"/>
          </w:tcPr>
          <w:p w14:paraId="0F22D77B"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description</w:t>
            </w:r>
          </w:p>
        </w:tc>
      </w:tr>
      <w:tr w:rsidR="00AD072D" w:rsidRPr="00EF20F7" w14:paraId="55BBAAA2" w14:textId="77777777" w:rsidTr="00BD3AE7">
        <w:trPr>
          <w:cantSplit/>
          <w:jc w:val="center"/>
        </w:trPr>
        <w:tc>
          <w:tcPr>
            <w:tcW w:w="1466" w:type="dxa"/>
            <w:vMerge w:val="restart"/>
          </w:tcPr>
          <w:p w14:paraId="180B6500" w14:textId="77777777" w:rsidR="00AD072D" w:rsidRPr="00EF20F7" w:rsidRDefault="00AD072D" w:rsidP="00BD3AE7">
            <w:pPr>
              <w:keepNext/>
              <w:keepLines/>
              <w:jc w:val="center"/>
              <w:rPr>
                <w:rFonts w:ascii="Arial" w:hAnsi="Arial"/>
                <w:sz w:val="18"/>
              </w:rPr>
            </w:pPr>
            <w:r w:rsidRPr="00EF20F7">
              <w:rPr>
                <w:rFonts w:ascii="Arial" w:hAnsi="Arial"/>
                <w:sz w:val="18"/>
              </w:rPr>
              <w:t>Configure IMS Resources</w:t>
            </w:r>
          </w:p>
        </w:tc>
        <w:tc>
          <w:tcPr>
            <w:tcW w:w="1251" w:type="dxa"/>
            <w:vMerge w:val="restart"/>
          </w:tcPr>
          <w:p w14:paraId="082E77A9"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79B14CE2" w14:textId="77777777" w:rsidR="00AD072D" w:rsidRPr="00EF20F7" w:rsidRDefault="00AD072D" w:rsidP="00BD3AE7">
            <w:pPr>
              <w:keepNext/>
              <w:keepLines/>
              <w:jc w:val="center"/>
              <w:rPr>
                <w:rFonts w:ascii="Arial" w:hAnsi="Arial"/>
                <w:sz w:val="18"/>
              </w:rPr>
            </w:pPr>
            <w:r w:rsidRPr="00EF20F7">
              <w:rPr>
                <w:rFonts w:ascii="Arial" w:hAnsi="Arial"/>
                <w:sz w:val="18"/>
              </w:rPr>
              <w:t xml:space="preserve">Context </w:t>
            </w:r>
          </w:p>
        </w:tc>
        <w:tc>
          <w:tcPr>
            <w:tcW w:w="1260" w:type="dxa"/>
          </w:tcPr>
          <w:p w14:paraId="21DF66AD"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1272B5F8"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context for the bearer termination.</w:t>
            </w:r>
          </w:p>
        </w:tc>
      </w:tr>
      <w:tr w:rsidR="00AD072D" w:rsidRPr="00EF20F7" w14:paraId="1DE2FD60" w14:textId="77777777" w:rsidTr="00BD3AE7">
        <w:trPr>
          <w:cantSplit/>
          <w:jc w:val="center"/>
        </w:trPr>
        <w:tc>
          <w:tcPr>
            <w:tcW w:w="1466" w:type="dxa"/>
            <w:vMerge/>
          </w:tcPr>
          <w:p w14:paraId="1B8DE3E4" w14:textId="77777777" w:rsidR="00AD072D" w:rsidRPr="00EF20F7" w:rsidRDefault="00AD072D" w:rsidP="00BD3AE7">
            <w:pPr>
              <w:keepNext/>
              <w:keepLines/>
              <w:jc w:val="center"/>
              <w:rPr>
                <w:rFonts w:ascii="Arial" w:hAnsi="Arial"/>
                <w:sz w:val="18"/>
              </w:rPr>
            </w:pPr>
          </w:p>
        </w:tc>
        <w:tc>
          <w:tcPr>
            <w:tcW w:w="1251" w:type="dxa"/>
            <w:vMerge/>
          </w:tcPr>
          <w:p w14:paraId="2D6C6FE8" w14:textId="77777777" w:rsidR="00AD072D" w:rsidRPr="00EF20F7" w:rsidRDefault="00AD072D" w:rsidP="00BD3AE7">
            <w:pPr>
              <w:keepNext/>
              <w:keepLines/>
              <w:jc w:val="center"/>
              <w:rPr>
                <w:rFonts w:ascii="Arial" w:hAnsi="Arial"/>
                <w:sz w:val="18"/>
              </w:rPr>
            </w:pPr>
          </w:p>
        </w:tc>
        <w:tc>
          <w:tcPr>
            <w:tcW w:w="1980" w:type="dxa"/>
          </w:tcPr>
          <w:p w14:paraId="340DD519" w14:textId="77777777" w:rsidR="00AD072D" w:rsidRPr="00EF20F7" w:rsidRDefault="00AD072D" w:rsidP="00BD3AE7">
            <w:pPr>
              <w:keepNext/>
              <w:keepLines/>
              <w:jc w:val="center"/>
              <w:rPr>
                <w:rFonts w:ascii="Arial" w:hAnsi="Arial"/>
                <w:sz w:val="18"/>
              </w:rPr>
            </w:pPr>
            <w:r w:rsidRPr="00EF20F7">
              <w:rPr>
                <w:rFonts w:ascii="Arial" w:hAnsi="Arial"/>
                <w:sz w:val="18"/>
              </w:rPr>
              <w:t>IMS Termination</w:t>
            </w:r>
          </w:p>
        </w:tc>
        <w:tc>
          <w:tcPr>
            <w:tcW w:w="1260" w:type="dxa"/>
          </w:tcPr>
          <w:p w14:paraId="11B4F44E"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660D0E1B"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existing bearer termination.</w:t>
            </w:r>
          </w:p>
        </w:tc>
      </w:tr>
      <w:tr w:rsidR="00AD072D" w:rsidRPr="00EF20F7" w14:paraId="009F9542" w14:textId="77777777" w:rsidTr="00BD3AE7">
        <w:trPr>
          <w:cantSplit/>
          <w:jc w:val="center"/>
        </w:trPr>
        <w:tc>
          <w:tcPr>
            <w:tcW w:w="1466" w:type="dxa"/>
            <w:vMerge/>
          </w:tcPr>
          <w:p w14:paraId="281EFE01" w14:textId="77777777" w:rsidR="00AD072D" w:rsidRPr="00EF20F7" w:rsidRDefault="00AD072D" w:rsidP="00BD3AE7">
            <w:pPr>
              <w:keepNext/>
              <w:keepLines/>
              <w:jc w:val="center"/>
              <w:rPr>
                <w:rFonts w:ascii="Arial" w:hAnsi="Arial"/>
                <w:sz w:val="18"/>
                <w:lang w:eastAsia="zh-CN"/>
              </w:rPr>
            </w:pPr>
          </w:p>
        </w:tc>
        <w:tc>
          <w:tcPr>
            <w:tcW w:w="1251" w:type="dxa"/>
            <w:vMerge/>
          </w:tcPr>
          <w:p w14:paraId="480333B2" w14:textId="77777777" w:rsidR="00AD072D" w:rsidRPr="00EF20F7" w:rsidRDefault="00AD072D" w:rsidP="00BD3AE7">
            <w:pPr>
              <w:keepNext/>
              <w:keepLines/>
              <w:jc w:val="center"/>
              <w:rPr>
                <w:rFonts w:ascii="Arial" w:hAnsi="Arial"/>
                <w:sz w:val="18"/>
                <w:lang w:eastAsia="zh-CN"/>
              </w:rPr>
            </w:pPr>
          </w:p>
        </w:tc>
        <w:tc>
          <w:tcPr>
            <w:tcW w:w="1980" w:type="dxa"/>
          </w:tcPr>
          <w:p w14:paraId="3DE30A82" w14:textId="77777777" w:rsidR="00AD072D" w:rsidRPr="00EF20F7" w:rsidRDefault="00AD072D" w:rsidP="00BD3AE7">
            <w:pPr>
              <w:keepNext/>
              <w:keepLines/>
              <w:jc w:val="center"/>
              <w:rPr>
                <w:rFonts w:ascii="Arial" w:hAnsi="Arial"/>
                <w:sz w:val="18"/>
              </w:rPr>
            </w:pPr>
            <w:r w:rsidRPr="00EF20F7">
              <w:rPr>
                <w:rFonts w:ascii="Arial" w:hAnsi="Arial"/>
                <w:sz w:val="18"/>
              </w:rPr>
              <w:t>Local IMS Resources</w:t>
            </w:r>
          </w:p>
        </w:tc>
        <w:tc>
          <w:tcPr>
            <w:tcW w:w="1260" w:type="dxa"/>
          </w:tcPr>
          <w:p w14:paraId="4A16E4B5"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6B50D888"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178FBF03"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14:paraId="3396840D" w14:textId="77777777" w:rsidTr="00BD3AE7">
        <w:trPr>
          <w:cantSplit/>
          <w:jc w:val="center"/>
        </w:trPr>
        <w:tc>
          <w:tcPr>
            <w:tcW w:w="1466" w:type="dxa"/>
            <w:vMerge/>
          </w:tcPr>
          <w:p w14:paraId="052DBD2D" w14:textId="77777777" w:rsidR="00AD072D" w:rsidRPr="00EF20F7" w:rsidRDefault="00AD072D" w:rsidP="00BD3AE7">
            <w:pPr>
              <w:keepNext/>
              <w:keepLines/>
              <w:jc w:val="center"/>
              <w:rPr>
                <w:rFonts w:ascii="Arial" w:hAnsi="Arial"/>
                <w:sz w:val="18"/>
                <w:lang w:eastAsia="zh-CN"/>
              </w:rPr>
            </w:pPr>
          </w:p>
        </w:tc>
        <w:tc>
          <w:tcPr>
            <w:tcW w:w="1251" w:type="dxa"/>
            <w:vMerge/>
          </w:tcPr>
          <w:p w14:paraId="46BF23AB" w14:textId="77777777" w:rsidR="00AD072D" w:rsidRPr="00EF20F7" w:rsidRDefault="00AD072D" w:rsidP="00BD3AE7">
            <w:pPr>
              <w:keepNext/>
              <w:keepLines/>
              <w:jc w:val="center"/>
              <w:rPr>
                <w:rFonts w:ascii="Arial" w:hAnsi="Arial"/>
                <w:sz w:val="18"/>
                <w:lang w:eastAsia="zh-CN"/>
              </w:rPr>
            </w:pPr>
          </w:p>
        </w:tc>
        <w:tc>
          <w:tcPr>
            <w:tcW w:w="1980" w:type="dxa"/>
          </w:tcPr>
          <w:p w14:paraId="2DC81E90" w14:textId="77777777" w:rsidR="00AD072D" w:rsidRPr="00EF20F7" w:rsidRDefault="00AD072D" w:rsidP="00BD3AE7">
            <w:pPr>
              <w:keepNext/>
              <w:keepLines/>
              <w:jc w:val="center"/>
              <w:rPr>
                <w:rFonts w:ascii="Arial" w:hAnsi="Arial"/>
                <w:sz w:val="18"/>
              </w:rPr>
            </w:pPr>
            <w:r w:rsidRPr="00EF20F7">
              <w:rPr>
                <w:rFonts w:ascii="Arial" w:hAnsi="Arial"/>
                <w:sz w:val="18"/>
              </w:rPr>
              <w:t>Remote IMS Resources</w:t>
            </w:r>
          </w:p>
        </w:tc>
        <w:tc>
          <w:tcPr>
            <w:tcW w:w="1260" w:type="dxa"/>
          </w:tcPr>
          <w:p w14:paraId="714940D1"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22488F35"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resource(s) (i.e. codecs) for which the MRFP shall send data.</w:t>
            </w:r>
          </w:p>
          <w:p w14:paraId="54AAB2B4"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14:paraId="1F2B47E5" w14:textId="77777777" w:rsidTr="00BD3AE7">
        <w:trPr>
          <w:cantSplit/>
          <w:jc w:val="center"/>
        </w:trPr>
        <w:tc>
          <w:tcPr>
            <w:tcW w:w="1466" w:type="dxa"/>
            <w:vMerge/>
          </w:tcPr>
          <w:p w14:paraId="3054A657" w14:textId="77777777" w:rsidR="00AD072D" w:rsidRPr="00EF20F7" w:rsidRDefault="00AD072D" w:rsidP="00BD3AE7">
            <w:pPr>
              <w:keepNext/>
              <w:keepLines/>
              <w:jc w:val="center"/>
              <w:rPr>
                <w:rFonts w:ascii="Arial" w:hAnsi="Arial"/>
                <w:sz w:val="18"/>
                <w:lang w:eastAsia="zh-CN"/>
              </w:rPr>
            </w:pPr>
          </w:p>
        </w:tc>
        <w:tc>
          <w:tcPr>
            <w:tcW w:w="1251" w:type="dxa"/>
            <w:vMerge/>
          </w:tcPr>
          <w:p w14:paraId="3A7E1340" w14:textId="77777777" w:rsidR="00AD072D" w:rsidRPr="00EF20F7" w:rsidRDefault="00AD072D" w:rsidP="00BD3AE7">
            <w:pPr>
              <w:keepNext/>
              <w:keepLines/>
              <w:jc w:val="center"/>
              <w:rPr>
                <w:rFonts w:ascii="Arial" w:hAnsi="Arial"/>
                <w:sz w:val="18"/>
                <w:lang w:eastAsia="zh-CN"/>
              </w:rPr>
            </w:pPr>
          </w:p>
        </w:tc>
        <w:tc>
          <w:tcPr>
            <w:tcW w:w="1980" w:type="dxa"/>
          </w:tcPr>
          <w:p w14:paraId="11B5483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Local Connection Address</w:t>
            </w:r>
          </w:p>
        </w:tc>
        <w:tc>
          <w:tcPr>
            <w:tcW w:w="1260" w:type="dxa"/>
          </w:tcPr>
          <w:p w14:paraId="729FD77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7919011C"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on the </w:t>
            </w:r>
            <w:r w:rsidRPr="00EF20F7">
              <w:rPr>
                <w:rFonts w:ascii="Arial" w:hAnsi="Arial"/>
                <w:sz w:val="18"/>
                <w:lang w:eastAsia="zh-CN"/>
              </w:rPr>
              <w:t>MRFP</w:t>
            </w:r>
            <w:r w:rsidRPr="00EF20F7">
              <w:rPr>
                <w:rFonts w:ascii="Arial" w:hAnsi="Arial"/>
                <w:sz w:val="18"/>
              </w:rPr>
              <w:t xml:space="preserve"> that the IMS user can send user plane data to.</w:t>
            </w:r>
          </w:p>
          <w:p w14:paraId="4F4C8123" w14:textId="77777777" w:rsidR="00AD072D" w:rsidRPr="00EF20F7" w:rsidRDefault="00AD072D" w:rsidP="00BD3AE7">
            <w:pPr>
              <w:keepNext/>
              <w:keepLines/>
              <w:spacing w:after="0"/>
              <w:rPr>
                <w:rFonts w:ascii="Arial" w:hAnsi="Arial"/>
                <w:sz w:val="18"/>
              </w:rPr>
            </w:pPr>
          </w:p>
          <w:p w14:paraId="45030032" w14:textId="77777777" w:rsidR="00AD072D" w:rsidRPr="00EF20F7" w:rsidRDefault="00AD072D" w:rsidP="00BD3AE7">
            <w:pPr>
              <w:keepNext/>
              <w:keepLines/>
              <w:spacing w:after="0"/>
              <w:rPr>
                <w:rFonts w:ascii="Arial" w:hAnsi="Arial"/>
                <w:sz w:val="18"/>
              </w:rPr>
            </w:pPr>
            <w:r w:rsidRPr="00EF20F7">
              <w:rPr>
                <w:rFonts w:ascii="Arial" w:hAnsi="Arial"/>
                <w:sz w:val="18"/>
              </w:rPr>
              <w:t>For terminations supporting video any combination of video, audio and messaging may contain multiple addresses.</w:t>
            </w:r>
          </w:p>
        </w:tc>
      </w:tr>
      <w:tr w:rsidR="00AD072D" w:rsidRPr="00EF20F7" w14:paraId="67FC7A05" w14:textId="77777777" w:rsidTr="00BD3AE7">
        <w:trPr>
          <w:cantSplit/>
          <w:jc w:val="center"/>
        </w:trPr>
        <w:tc>
          <w:tcPr>
            <w:tcW w:w="1466" w:type="dxa"/>
            <w:vMerge/>
          </w:tcPr>
          <w:p w14:paraId="5A71EBD7" w14:textId="77777777" w:rsidR="00AD072D" w:rsidRPr="00EF20F7" w:rsidRDefault="00AD072D" w:rsidP="00BD3AE7">
            <w:pPr>
              <w:keepNext/>
              <w:keepLines/>
              <w:jc w:val="center"/>
              <w:rPr>
                <w:rFonts w:ascii="Arial" w:hAnsi="Arial"/>
                <w:sz w:val="18"/>
                <w:lang w:eastAsia="zh-CN"/>
              </w:rPr>
            </w:pPr>
          </w:p>
        </w:tc>
        <w:tc>
          <w:tcPr>
            <w:tcW w:w="1251" w:type="dxa"/>
            <w:vMerge/>
          </w:tcPr>
          <w:p w14:paraId="5F71742A" w14:textId="77777777" w:rsidR="00AD072D" w:rsidRPr="00EF20F7" w:rsidRDefault="00AD072D" w:rsidP="00BD3AE7">
            <w:pPr>
              <w:keepNext/>
              <w:keepLines/>
              <w:jc w:val="center"/>
              <w:rPr>
                <w:rFonts w:ascii="Arial" w:hAnsi="Arial"/>
                <w:sz w:val="18"/>
                <w:lang w:eastAsia="zh-CN"/>
              </w:rPr>
            </w:pPr>
          </w:p>
        </w:tc>
        <w:tc>
          <w:tcPr>
            <w:tcW w:w="1980" w:type="dxa"/>
          </w:tcPr>
          <w:p w14:paraId="1E826007" w14:textId="77777777" w:rsidR="00AD072D" w:rsidRPr="00EF20F7" w:rsidRDefault="00AD072D" w:rsidP="00BD3AE7">
            <w:pPr>
              <w:keepNext/>
              <w:keepLines/>
              <w:jc w:val="center"/>
              <w:rPr>
                <w:rFonts w:ascii="Arial" w:hAnsi="Arial"/>
                <w:sz w:val="18"/>
              </w:rPr>
            </w:pPr>
            <w:r w:rsidRPr="00EF20F7">
              <w:rPr>
                <w:rFonts w:ascii="Arial" w:hAnsi="Arial"/>
                <w:sz w:val="18"/>
              </w:rPr>
              <w:t>Remote Connection Address</w:t>
            </w:r>
          </w:p>
        </w:tc>
        <w:tc>
          <w:tcPr>
            <w:tcW w:w="1260" w:type="dxa"/>
          </w:tcPr>
          <w:p w14:paraId="0AAAAE2F"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50E8F90C"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14A70F23"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14:paraId="2CAE64F9" w14:textId="77777777" w:rsidTr="00BD3AE7">
        <w:trPr>
          <w:cantSplit/>
          <w:jc w:val="center"/>
        </w:trPr>
        <w:tc>
          <w:tcPr>
            <w:tcW w:w="1466" w:type="dxa"/>
            <w:vMerge/>
          </w:tcPr>
          <w:p w14:paraId="5BE1F685" w14:textId="77777777" w:rsidR="00AD072D" w:rsidRPr="00EF20F7" w:rsidRDefault="00AD072D" w:rsidP="00BD3AE7">
            <w:pPr>
              <w:keepNext/>
              <w:keepLines/>
              <w:jc w:val="center"/>
              <w:rPr>
                <w:rFonts w:ascii="Arial" w:hAnsi="Arial"/>
                <w:sz w:val="18"/>
                <w:lang w:eastAsia="zh-CN"/>
              </w:rPr>
            </w:pPr>
          </w:p>
        </w:tc>
        <w:tc>
          <w:tcPr>
            <w:tcW w:w="1251" w:type="dxa"/>
            <w:vMerge/>
          </w:tcPr>
          <w:p w14:paraId="06BB2AF4" w14:textId="77777777" w:rsidR="00AD072D" w:rsidRPr="00EF20F7" w:rsidRDefault="00AD072D" w:rsidP="00BD3AE7">
            <w:pPr>
              <w:keepNext/>
              <w:keepLines/>
              <w:jc w:val="center"/>
              <w:rPr>
                <w:rFonts w:ascii="Arial" w:hAnsi="Arial"/>
                <w:sz w:val="18"/>
                <w:lang w:eastAsia="zh-CN"/>
              </w:rPr>
            </w:pPr>
          </w:p>
        </w:tc>
        <w:tc>
          <w:tcPr>
            <w:tcW w:w="1980" w:type="dxa"/>
          </w:tcPr>
          <w:p w14:paraId="556B95ED" w14:textId="77777777" w:rsidR="00AD072D" w:rsidRPr="00EF20F7" w:rsidRDefault="00AD072D" w:rsidP="00BD3AE7">
            <w:pPr>
              <w:keepNext/>
              <w:keepLines/>
              <w:jc w:val="center"/>
              <w:rPr>
                <w:rFonts w:ascii="Arial" w:hAnsi="Arial"/>
                <w:sz w:val="18"/>
              </w:rPr>
            </w:pPr>
            <w:r w:rsidRPr="00EF20F7">
              <w:rPr>
                <w:rFonts w:ascii="Arial" w:hAnsi="Arial"/>
                <w:sz w:val="18"/>
              </w:rPr>
              <w:t>Notify termination heartbeat</w:t>
            </w:r>
          </w:p>
        </w:tc>
        <w:tc>
          <w:tcPr>
            <w:tcW w:w="1260" w:type="dxa"/>
          </w:tcPr>
          <w:p w14:paraId="1B638349"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53B0475C" w14:textId="77777777" w:rsidR="00AD072D" w:rsidRPr="00EF20F7" w:rsidRDefault="00AD072D" w:rsidP="00BD3AE7">
            <w:pPr>
              <w:keepNext/>
              <w:keepLines/>
              <w:rPr>
                <w:rFonts w:ascii="Arial" w:hAnsi="Arial"/>
                <w:sz w:val="18"/>
              </w:rPr>
            </w:pPr>
            <w:r w:rsidRPr="00EF20F7">
              <w:rPr>
                <w:rFonts w:ascii="Arial" w:hAnsi="Arial"/>
                <w:sz w:val="18"/>
              </w:rPr>
              <w:t>This information element requests termination heartbeat indications.</w:t>
            </w:r>
          </w:p>
        </w:tc>
      </w:tr>
      <w:tr w:rsidR="00AD072D" w:rsidRPr="00EF20F7" w14:paraId="513429A3" w14:textId="77777777" w:rsidTr="00BD3AE7">
        <w:trPr>
          <w:cantSplit/>
          <w:jc w:val="center"/>
        </w:trPr>
        <w:tc>
          <w:tcPr>
            <w:tcW w:w="1466" w:type="dxa"/>
            <w:vMerge/>
          </w:tcPr>
          <w:p w14:paraId="3964620C" w14:textId="77777777" w:rsidR="00AD072D" w:rsidRPr="00EF20F7" w:rsidRDefault="00AD072D" w:rsidP="00BD3AE7">
            <w:pPr>
              <w:keepNext/>
              <w:keepLines/>
              <w:jc w:val="center"/>
              <w:rPr>
                <w:rFonts w:ascii="Arial" w:hAnsi="Arial"/>
                <w:sz w:val="18"/>
                <w:lang w:eastAsia="zh-CN"/>
              </w:rPr>
            </w:pPr>
          </w:p>
        </w:tc>
        <w:tc>
          <w:tcPr>
            <w:tcW w:w="1251" w:type="dxa"/>
            <w:vMerge/>
          </w:tcPr>
          <w:p w14:paraId="5B124C09" w14:textId="77777777" w:rsidR="00AD072D" w:rsidRPr="00EF20F7" w:rsidRDefault="00AD072D" w:rsidP="00BD3AE7">
            <w:pPr>
              <w:keepNext/>
              <w:keepLines/>
              <w:jc w:val="center"/>
              <w:rPr>
                <w:rFonts w:ascii="Arial" w:hAnsi="Arial"/>
                <w:sz w:val="18"/>
                <w:lang w:eastAsia="zh-CN"/>
              </w:rPr>
            </w:pPr>
          </w:p>
        </w:tc>
        <w:tc>
          <w:tcPr>
            <w:tcW w:w="1980" w:type="dxa"/>
          </w:tcPr>
          <w:p w14:paraId="67FBE1C3" w14:textId="77777777" w:rsidR="00AD072D" w:rsidRPr="00EF20F7" w:rsidRDefault="00AD072D" w:rsidP="00BD3AE7">
            <w:pPr>
              <w:keepNext/>
              <w:keepLines/>
              <w:jc w:val="center"/>
              <w:rPr>
                <w:rFonts w:ascii="Arial" w:hAnsi="Arial"/>
                <w:sz w:val="18"/>
              </w:rPr>
            </w:pPr>
            <w:r w:rsidRPr="00EF20F7">
              <w:rPr>
                <w:rFonts w:ascii="Arial" w:hAnsi="Arial"/>
                <w:sz w:val="18"/>
              </w:rPr>
              <w:t>ECN Enable</w:t>
            </w:r>
          </w:p>
        </w:tc>
        <w:tc>
          <w:tcPr>
            <w:tcW w:w="1260" w:type="dxa"/>
          </w:tcPr>
          <w:p w14:paraId="4510F6A4"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36D2D4A2" w14:textId="77777777" w:rsidR="00AD072D" w:rsidRPr="00EF20F7" w:rsidRDefault="00AD072D" w:rsidP="00BD3AE7">
            <w:pPr>
              <w:keepNext/>
              <w:keepLines/>
              <w:rPr>
                <w:rFonts w:ascii="Arial" w:hAnsi="Arial"/>
                <w:sz w:val="18"/>
              </w:rPr>
            </w:pPr>
            <w:r w:rsidRPr="00EF20F7">
              <w:rPr>
                <w:rFonts w:ascii="Arial" w:hAnsi="Arial"/>
                <w:sz w:val="18"/>
              </w:rPr>
              <w:t>This information element requests the MRFP to apply ECN procedures.</w:t>
            </w:r>
          </w:p>
        </w:tc>
      </w:tr>
      <w:tr w:rsidR="00AD072D" w:rsidRPr="00EF20F7" w14:paraId="4F08F7B9" w14:textId="77777777" w:rsidTr="00BD3AE7">
        <w:trPr>
          <w:cantSplit/>
          <w:jc w:val="center"/>
        </w:trPr>
        <w:tc>
          <w:tcPr>
            <w:tcW w:w="1466" w:type="dxa"/>
            <w:vMerge/>
          </w:tcPr>
          <w:p w14:paraId="592E2370" w14:textId="77777777" w:rsidR="00AD072D" w:rsidRPr="00EF20F7" w:rsidRDefault="00AD072D" w:rsidP="00BD3AE7">
            <w:pPr>
              <w:keepNext/>
              <w:keepLines/>
              <w:jc w:val="center"/>
              <w:rPr>
                <w:rFonts w:ascii="Arial" w:hAnsi="Arial"/>
                <w:sz w:val="18"/>
                <w:lang w:eastAsia="zh-CN"/>
              </w:rPr>
            </w:pPr>
          </w:p>
        </w:tc>
        <w:tc>
          <w:tcPr>
            <w:tcW w:w="1251" w:type="dxa"/>
            <w:vMerge/>
          </w:tcPr>
          <w:p w14:paraId="5A1255A1" w14:textId="77777777" w:rsidR="00AD072D" w:rsidRPr="00EF20F7" w:rsidRDefault="00AD072D" w:rsidP="00BD3AE7">
            <w:pPr>
              <w:keepNext/>
              <w:keepLines/>
              <w:jc w:val="center"/>
              <w:rPr>
                <w:rFonts w:ascii="Arial" w:hAnsi="Arial"/>
                <w:sz w:val="18"/>
                <w:lang w:eastAsia="zh-CN"/>
              </w:rPr>
            </w:pPr>
          </w:p>
        </w:tc>
        <w:tc>
          <w:tcPr>
            <w:tcW w:w="1980" w:type="dxa"/>
          </w:tcPr>
          <w:p w14:paraId="0C6BE871" w14:textId="77777777" w:rsidR="00AD072D" w:rsidRPr="00EF20F7" w:rsidRDefault="00AD072D" w:rsidP="00BD3AE7">
            <w:pPr>
              <w:keepNext/>
              <w:keepLines/>
              <w:jc w:val="center"/>
              <w:rPr>
                <w:rFonts w:ascii="Arial" w:hAnsi="Arial"/>
                <w:sz w:val="18"/>
              </w:rPr>
            </w:pPr>
            <w:r w:rsidRPr="00EF20F7">
              <w:rPr>
                <w:rFonts w:ascii="Arial" w:hAnsi="Arial"/>
                <w:sz w:val="18"/>
              </w:rPr>
              <w:t>ECN Initiation Method</w:t>
            </w:r>
          </w:p>
        </w:tc>
        <w:tc>
          <w:tcPr>
            <w:tcW w:w="1260" w:type="dxa"/>
          </w:tcPr>
          <w:p w14:paraId="22C1008F"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613F28B1" w14:textId="77777777" w:rsidR="00AD072D" w:rsidRPr="00EF20F7" w:rsidRDefault="00AD072D" w:rsidP="00BD3AE7">
            <w:pPr>
              <w:keepNext/>
              <w:keepLines/>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if ECN is enabled.</w:t>
            </w:r>
          </w:p>
        </w:tc>
      </w:tr>
      <w:tr w:rsidR="00AD072D" w:rsidRPr="00EF20F7" w14:paraId="6BDF13E3" w14:textId="77777777" w:rsidTr="00BD3AE7">
        <w:trPr>
          <w:cantSplit/>
          <w:jc w:val="center"/>
        </w:trPr>
        <w:tc>
          <w:tcPr>
            <w:tcW w:w="1466" w:type="dxa"/>
            <w:vMerge/>
          </w:tcPr>
          <w:p w14:paraId="261463DA" w14:textId="77777777" w:rsidR="00AD072D" w:rsidRPr="00EF20F7" w:rsidRDefault="00AD072D" w:rsidP="00BD3AE7">
            <w:pPr>
              <w:keepNext/>
              <w:keepLines/>
              <w:jc w:val="center"/>
              <w:rPr>
                <w:rFonts w:ascii="Arial" w:hAnsi="Arial"/>
                <w:sz w:val="18"/>
                <w:lang w:eastAsia="zh-CN"/>
              </w:rPr>
            </w:pPr>
          </w:p>
        </w:tc>
        <w:tc>
          <w:tcPr>
            <w:tcW w:w="1251" w:type="dxa"/>
            <w:vMerge/>
          </w:tcPr>
          <w:p w14:paraId="77476E65" w14:textId="77777777" w:rsidR="00AD072D" w:rsidRPr="00EF20F7" w:rsidRDefault="00AD072D" w:rsidP="00BD3AE7">
            <w:pPr>
              <w:keepNext/>
              <w:keepLines/>
              <w:jc w:val="center"/>
              <w:rPr>
                <w:rFonts w:ascii="Arial" w:hAnsi="Arial"/>
                <w:sz w:val="18"/>
                <w:lang w:eastAsia="zh-CN"/>
              </w:rPr>
            </w:pPr>
          </w:p>
        </w:tc>
        <w:tc>
          <w:tcPr>
            <w:tcW w:w="1980" w:type="dxa"/>
          </w:tcPr>
          <w:p w14:paraId="0A630E7B" w14:textId="77777777" w:rsidR="00AD072D" w:rsidRPr="00EF20F7" w:rsidRDefault="00AD072D" w:rsidP="00BD3AE7">
            <w:pPr>
              <w:keepNext/>
              <w:keepLines/>
              <w:jc w:val="center"/>
              <w:rPr>
                <w:rFonts w:ascii="Arial" w:hAnsi="Arial"/>
                <w:sz w:val="18"/>
              </w:rPr>
            </w:pPr>
            <w:r w:rsidRPr="00EF20F7">
              <w:rPr>
                <w:rFonts w:ascii="Arial" w:hAnsi="Arial"/>
                <w:sz w:val="18"/>
              </w:rPr>
              <w:t>Notify ECN Failure Event</w:t>
            </w:r>
          </w:p>
        </w:tc>
        <w:tc>
          <w:tcPr>
            <w:tcW w:w="1260" w:type="dxa"/>
          </w:tcPr>
          <w:p w14:paraId="152F4CD8"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52A3AADF" w14:textId="77777777" w:rsidR="00AD072D" w:rsidRPr="00EF20F7" w:rsidRDefault="00AD072D" w:rsidP="00BD3AE7">
            <w:pPr>
              <w:keepNext/>
              <w:keepLines/>
              <w:rPr>
                <w:rFonts w:ascii="Arial" w:hAnsi="Arial"/>
                <w:sz w:val="18"/>
              </w:rPr>
            </w:pPr>
            <w:r w:rsidRPr="00EF20F7">
              <w:rPr>
                <w:rFonts w:ascii="Arial" w:hAnsi="Arial"/>
                <w:sz w:val="18"/>
              </w:rPr>
              <w:t>This information element requests a notification if an ECN related error occurs. It may be included if ECN is enabled.</w:t>
            </w:r>
          </w:p>
        </w:tc>
      </w:tr>
      <w:tr w:rsidR="00AD072D" w:rsidRPr="00EF20F7" w14:paraId="5CFAE6B5" w14:textId="77777777" w:rsidTr="00BD3AE7">
        <w:trPr>
          <w:cantSplit/>
          <w:jc w:val="center"/>
        </w:trPr>
        <w:tc>
          <w:tcPr>
            <w:tcW w:w="1466" w:type="dxa"/>
            <w:vMerge/>
          </w:tcPr>
          <w:p w14:paraId="680AD45D" w14:textId="77777777" w:rsidR="00AD072D" w:rsidRPr="00EF20F7" w:rsidRDefault="00AD072D" w:rsidP="00BD3AE7">
            <w:pPr>
              <w:keepNext/>
              <w:keepLines/>
              <w:jc w:val="center"/>
              <w:rPr>
                <w:rFonts w:ascii="Arial" w:hAnsi="Arial"/>
                <w:sz w:val="18"/>
                <w:lang w:eastAsia="zh-CN"/>
              </w:rPr>
            </w:pPr>
          </w:p>
        </w:tc>
        <w:tc>
          <w:tcPr>
            <w:tcW w:w="1251" w:type="dxa"/>
            <w:vMerge/>
          </w:tcPr>
          <w:p w14:paraId="0281D904" w14:textId="77777777" w:rsidR="00AD072D" w:rsidRPr="00EF20F7" w:rsidRDefault="00AD072D" w:rsidP="00BD3AE7">
            <w:pPr>
              <w:keepNext/>
              <w:keepLines/>
              <w:jc w:val="center"/>
              <w:rPr>
                <w:rFonts w:ascii="Arial" w:hAnsi="Arial"/>
                <w:sz w:val="18"/>
                <w:lang w:eastAsia="zh-CN"/>
              </w:rPr>
            </w:pPr>
          </w:p>
        </w:tc>
        <w:tc>
          <w:tcPr>
            <w:tcW w:w="1980" w:type="dxa"/>
          </w:tcPr>
          <w:p w14:paraId="4A6F3124" w14:textId="77777777" w:rsidR="00AD072D" w:rsidRPr="00EF20F7" w:rsidRDefault="00AD072D" w:rsidP="00BD3AE7">
            <w:pPr>
              <w:keepNext/>
              <w:keepLines/>
              <w:jc w:val="center"/>
              <w:rPr>
                <w:rFonts w:ascii="Arial" w:hAnsi="Arial"/>
                <w:sz w:val="18"/>
              </w:rPr>
            </w:pPr>
            <w:r w:rsidRPr="00EF20F7">
              <w:rPr>
                <w:rFonts w:ascii="Arial" w:hAnsi="Arial"/>
                <w:sz w:val="18"/>
              </w:rPr>
              <w:t>Extended RTP Header for CVO</w:t>
            </w:r>
          </w:p>
        </w:tc>
        <w:tc>
          <w:tcPr>
            <w:tcW w:w="1260" w:type="dxa"/>
          </w:tcPr>
          <w:p w14:paraId="26BCFEE2"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3B8AF58D" w14:textId="77777777" w:rsidR="00AD072D" w:rsidRPr="00EF20F7" w:rsidRDefault="00AD072D" w:rsidP="00BD3AE7">
            <w:pPr>
              <w:keepNext/>
              <w:keepLines/>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AD072D" w:rsidRPr="00EF20F7" w14:paraId="5B58B9C9" w14:textId="77777777" w:rsidTr="00BD3AE7">
        <w:trPr>
          <w:cantSplit/>
          <w:jc w:val="center"/>
        </w:trPr>
        <w:tc>
          <w:tcPr>
            <w:tcW w:w="1466" w:type="dxa"/>
            <w:vMerge/>
          </w:tcPr>
          <w:p w14:paraId="20718858" w14:textId="77777777" w:rsidR="00AD072D" w:rsidRPr="00EF20F7" w:rsidRDefault="00AD072D" w:rsidP="00BD3AE7">
            <w:pPr>
              <w:keepNext/>
              <w:keepLines/>
              <w:jc w:val="center"/>
              <w:rPr>
                <w:rFonts w:ascii="Arial" w:hAnsi="Arial"/>
                <w:sz w:val="18"/>
                <w:lang w:eastAsia="zh-CN"/>
              </w:rPr>
            </w:pPr>
          </w:p>
        </w:tc>
        <w:tc>
          <w:tcPr>
            <w:tcW w:w="1251" w:type="dxa"/>
            <w:vMerge/>
          </w:tcPr>
          <w:p w14:paraId="3E886299" w14:textId="77777777" w:rsidR="00AD072D" w:rsidRPr="00EF20F7" w:rsidRDefault="00AD072D" w:rsidP="00BD3AE7">
            <w:pPr>
              <w:keepNext/>
              <w:keepLines/>
              <w:jc w:val="center"/>
              <w:rPr>
                <w:rFonts w:ascii="Arial" w:hAnsi="Arial"/>
                <w:sz w:val="18"/>
                <w:lang w:eastAsia="zh-CN"/>
              </w:rPr>
            </w:pPr>
          </w:p>
        </w:tc>
        <w:tc>
          <w:tcPr>
            <w:tcW w:w="1980" w:type="dxa"/>
          </w:tcPr>
          <w:p w14:paraId="113B5E21" w14:textId="77777777" w:rsidR="00AD072D" w:rsidRPr="00EF20F7" w:rsidRDefault="00AD072D" w:rsidP="00BD3AE7">
            <w:pPr>
              <w:keepNext/>
              <w:keepLines/>
              <w:jc w:val="center"/>
              <w:rPr>
                <w:rFonts w:ascii="Arial" w:hAnsi="Arial"/>
                <w:sz w:val="18"/>
              </w:rPr>
            </w:pPr>
            <w:r w:rsidRPr="00EF20F7">
              <w:rPr>
                <w:rFonts w:ascii="Arial" w:hAnsi="Arial"/>
                <w:sz w:val="18"/>
              </w:rPr>
              <w:t>Generic Image Attributes</w:t>
            </w:r>
          </w:p>
        </w:tc>
        <w:tc>
          <w:tcPr>
            <w:tcW w:w="1260" w:type="dxa"/>
          </w:tcPr>
          <w:p w14:paraId="2D96C399"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0BDA937C"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image attributes (e.g. image size) as defined by IETF RFC 6236 [28].</w:t>
            </w:r>
          </w:p>
        </w:tc>
      </w:tr>
      <w:tr w:rsidR="00AD072D" w:rsidRPr="00EF20F7" w14:paraId="036A81E7" w14:textId="77777777" w:rsidTr="00BD3AE7">
        <w:trPr>
          <w:cantSplit/>
          <w:jc w:val="center"/>
        </w:trPr>
        <w:tc>
          <w:tcPr>
            <w:tcW w:w="1466" w:type="dxa"/>
            <w:vMerge/>
          </w:tcPr>
          <w:p w14:paraId="75DC47A2" w14:textId="77777777" w:rsidR="00AD072D" w:rsidRPr="00EF20F7" w:rsidRDefault="00AD072D" w:rsidP="00BD3AE7">
            <w:pPr>
              <w:keepNext/>
              <w:keepLines/>
              <w:jc w:val="center"/>
              <w:rPr>
                <w:rFonts w:ascii="Arial" w:hAnsi="Arial"/>
                <w:sz w:val="18"/>
                <w:lang w:eastAsia="zh-CN"/>
              </w:rPr>
            </w:pPr>
          </w:p>
        </w:tc>
        <w:tc>
          <w:tcPr>
            <w:tcW w:w="1251" w:type="dxa"/>
            <w:vMerge/>
          </w:tcPr>
          <w:p w14:paraId="1EB4F61C" w14:textId="77777777" w:rsidR="00AD072D" w:rsidRPr="00EF20F7" w:rsidRDefault="00AD072D" w:rsidP="00BD3AE7">
            <w:pPr>
              <w:keepNext/>
              <w:keepLines/>
              <w:jc w:val="center"/>
              <w:rPr>
                <w:rFonts w:ascii="Arial" w:hAnsi="Arial"/>
                <w:sz w:val="18"/>
                <w:lang w:eastAsia="zh-CN"/>
              </w:rPr>
            </w:pPr>
          </w:p>
        </w:tc>
        <w:tc>
          <w:tcPr>
            <w:tcW w:w="1980" w:type="dxa"/>
          </w:tcPr>
          <w:p w14:paraId="1F524526"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32338664"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7DB77E05" w14:textId="77777777" w:rsidR="00AD072D" w:rsidRPr="00EF20F7" w:rsidRDefault="00AD072D" w:rsidP="00BD3AE7">
            <w:pPr>
              <w:keepNext/>
              <w:keepLines/>
              <w:rPr>
                <w:rFonts w:ascii="Arial" w:hAnsi="Arial"/>
                <w:sz w:val="18"/>
              </w:rPr>
            </w:pPr>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AD072D" w:rsidRPr="00EF20F7" w14:paraId="3941E63D" w14:textId="77777777" w:rsidTr="00BD3AE7">
        <w:trPr>
          <w:cantSplit/>
          <w:jc w:val="center"/>
        </w:trPr>
        <w:tc>
          <w:tcPr>
            <w:tcW w:w="1466" w:type="dxa"/>
            <w:vMerge/>
          </w:tcPr>
          <w:p w14:paraId="2806269A" w14:textId="77777777" w:rsidR="00AD072D" w:rsidRPr="00EF20F7" w:rsidRDefault="00AD072D" w:rsidP="00BD3AE7">
            <w:pPr>
              <w:keepNext/>
              <w:keepLines/>
              <w:jc w:val="center"/>
              <w:rPr>
                <w:rFonts w:ascii="Arial" w:hAnsi="Arial"/>
                <w:sz w:val="18"/>
                <w:lang w:eastAsia="zh-CN"/>
              </w:rPr>
            </w:pPr>
          </w:p>
        </w:tc>
        <w:tc>
          <w:tcPr>
            <w:tcW w:w="1251" w:type="dxa"/>
            <w:vMerge/>
          </w:tcPr>
          <w:p w14:paraId="0F03B7D1" w14:textId="77777777" w:rsidR="00AD072D" w:rsidRPr="00EF20F7" w:rsidRDefault="00AD072D" w:rsidP="00BD3AE7">
            <w:pPr>
              <w:keepNext/>
              <w:keepLines/>
              <w:jc w:val="center"/>
              <w:rPr>
                <w:rFonts w:ascii="Arial" w:hAnsi="Arial"/>
                <w:sz w:val="18"/>
                <w:lang w:eastAsia="zh-CN"/>
              </w:rPr>
            </w:pPr>
          </w:p>
        </w:tc>
        <w:tc>
          <w:tcPr>
            <w:tcW w:w="1980" w:type="dxa"/>
          </w:tcPr>
          <w:p w14:paraId="1CAF868C"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14C9767D" w14:textId="77777777" w:rsidR="00AD072D" w:rsidRPr="00EF20F7" w:rsidRDefault="00AD072D" w:rsidP="00BD3AE7">
            <w:pPr>
              <w:keepNext/>
              <w:keepLines/>
              <w:jc w:val="center"/>
              <w:rPr>
                <w:rFonts w:ascii="Arial" w:hAnsi="Arial"/>
                <w:sz w:val="18"/>
              </w:rPr>
            </w:pPr>
            <w:r w:rsidRPr="00EF20F7">
              <w:rPr>
                <w:rFonts w:ascii="Arial" w:hAnsi="Arial"/>
                <w:sz w:val="18"/>
              </w:rPr>
              <w:t>C</w:t>
            </w:r>
          </w:p>
        </w:tc>
        <w:tc>
          <w:tcPr>
            <w:tcW w:w="3780" w:type="dxa"/>
          </w:tcPr>
          <w:p w14:paraId="0FD353C8" w14:textId="77777777" w:rsidR="00AD072D" w:rsidRPr="00EF20F7" w:rsidRDefault="00AD072D" w:rsidP="00BD3AE7">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p>
        </w:tc>
      </w:tr>
      <w:tr w:rsidR="00AD072D" w:rsidRPr="00EF20F7" w14:paraId="0F6817D9" w14:textId="77777777" w:rsidTr="00BD3AE7">
        <w:trPr>
          <w:cantSplit/>
          <w:jc w:val="center"/>
        </w:trPr>
        <w:tc>
          <w:tcPr>
            <w:tcW w:w="1466" w:type="dxa"/>
            <w:vMerge/>
          </w:tcPr>
          <w:p w14:paraId="302A900C" w14:textId="77777777" w:rsidR="00AD072D" w:rsidRPr="00EF20F7" w:rsidRDefault="00AD072D" w:rsidP="00BD3AE7">
            <w:pPr>
              <w:keepNext/>
              <w:keepLines/>
              <w:jc w:val="center"/>
              <w:rPr>
                <w:rFonts w:ascii="Arial" w:hAnsi="Arial"/>
                <w:sz w:val="18"/>
                <w:lang w:eastAsia="zh-CN"/>
              </w:rPr>
            </w:pPr>
          </w:p>
        </w:tc>
        <w:tc>
          <w:tcPr>
            <w:tcW w:w="1251" w:type="dxa"/>
            <w:vMerge/>
          </w:tcPr>
          <w:p w14:paraId="6BE4E6B0" w14:textId="77777777" w:rsidR="00AD072D" w:rsidRPr="00EF20F7" w:rsidRDefault="00AD072D" w:rsidP="00BD3AE7">
            <w:pPr>
              <w:keepNext/>
              <w:keepLines/>
              <w:jc w:val="center"/>
              <w:rPr>
                <w:rFonts w:ascii="Arial" w:hAnsi="Arial"/>
                <w:sz w:val="18"/>
                <w:lang w:eastAsia="zh-CN"/>
              </w:rPr>
            </w:pPr>
          </w:p>
        </w:tc>
        <w:tc>
          <w:tcPr>
            <w:tcW w:w="1980" w:type="dxa"/>
          </w:tcPr>
          <w:p w14:paraId="4772CEF8" w14:textId="77777777" w:rsidR="00AD072D" w:rsidRPr="00EF20F7" w:rsidRDefault="00AD072D" w:rsidP="00BD3AE7">
            <w:pPr>
              <w:keepNext/>
              <w:keepLines/>
              <w:jc w:val="center"/>
              <w:rPr>
                <w:rFonts w:ascii="Arial" w:hAnsi="Arial"/>
                <w:sz w:val="18"/>
              </w:rPr>
            </w:pPr>
            <w:r w:rsidRPr="00EF20F7">
              <w:rPr>
                <w:rFonts w:ascii="Arial" w:hAnsi="Arial" w:hint="eastAsia"/>
                <w:sz w:val="18"/>
                <w:lang w:eastAsia="zh-CN"/>
              </w:rPr>
              <w:t>Notify New Peer Reflexive Candidate</w:t>
            </w:r>
          </w:p>
        </w:tc>
        <w:tc>
          <w:tcPr>
            <w:tcW w:w="1260" w:type="dxa"/>
          </w:tcPr>
          <w:p w14:paraId="1A7AE2A1"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C</w:t>
            </w:r>
          </w:p>
        </w:tc>
        <w:tc>
          <w:tcPr>
            <w:tcW w:w="3780" w:type="dxa"/>
          </w:tcPr>
          <w:p w14:paraId="7754E87E" w14:textId="77777777" w:rsidR="00AD072D" w:rsidRPr="00EF20F7" w:rsidRDefault="00AD072D" w:rsidP="00BD3AE7">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new peer reflexive candidate was discovered during a connectivity check.</w:t>
            </w:r>
            <w:r w:rsidRPr="00EF20F7">
              <w:rPr>
                <w:rFonts w:ascii="Arial" w:hAnsi="Arial"/>
                <w:sz w:val="18"/>
                <w:lang w:eastAsia="zh-CN"/>
              </w:rPr>
              <w:t xml:space="preserve"> It is only applicable for full ICE.</w:t>
            </w:r>
          </w:p>
        </w:tc>
      </w:tr>
      <w:tr w:rsidR="00AD072D" w:rsidRPr="00EF20F7" w14:paraId="44C4DF30" w14:textId="77777777" w:rsidTr="00BD3AE7">
        <w:trPr>
          <w:cantSplit/>
          <w:jc w:val="center"/>
        </w:trPr>
        <w:tc>
          <w:tcPr>
            <w:tcW w:w="1466" w:type="dxa"/>
            <w:vMerge/>
          </w:tcPr>
          <w:p w14:paraId="27678CDE" w14:textId="77777777" w:rsidR="00AD072D" w:rsidRPr="00EF20F7" w:rsidRDefault="00AD072D" w:rsidP="00BD3AE7">
            <w:pPr>
              <w:keepNext/>
              <w:keepLines/>
              <w:jc w:val="center"/>
              <w:rPr>
                <w:rFonts w:ascii="Arial" w:hAnsi="Arial"/>
                <w:sz w:val="18"/>
                <w:lang w:eastAsia="zh-CN"/>
              </w:rPr>
            </w:pPr>
          </w:p>
        </w:tc>
        <w:tc>
          <w:tcPr>
            <w:tcW w:w="1251" w:type="dxa"/>
            <w:vMerge/>
          </w:tcPr>
          <w:p w14:paraId="4A93DA7E" w14:textId="77777777" w:rsidR="00AD072D" w:rsidRPr="00EF20F7" w:rsidRDefault="00AD072D" w:rsidP="00BD3AE7">
            <w:pPr>
              <w:keepNext/>
              <w:keepLines/>
              <w:jc w:val="center"/>
              <w:rPr>
                <w:rFonts w:ascii="Arial" w:hAnsi="Arial"/>
                <w:sz w:val="18"/>
                <w:lang w:eastAsia="zh-CN"/>
              </w:rPr>
            </w:pPr>
          </w:p>
        </w:tc>
        <w:tc>
          <w:tcPr>
            <w:tcW w:w="1980" w:type="dxa"/>
          </w:tcPr>
          <w:p w14:paraId="2531F64E" w14:textId="77777777" w:rsidR="00AD072D" w:rsidRPr="00EF20F7" w:rsidRDefault="00AD072D" w:rsidP="00BD3AE7">
            <w:pPr>
              <w:keepNext/>
              <w:keepLines/>
              <w:jc w:val="center"/>
              <w:rPr>
                <w:rFonts w:ascii="Arial" w:hAnsi="Arial"/>
                <w:sz w:val="18"/>
                <w:lang w:eastAsia="zh-CN"/>
              </w:rPr>
            </w:pPr>
            <w:r w:rsidRPr="00EF20F7">
              <w:rPr>
                <w:rFonts w:ascii="Arial" w:hAnsi="Arial" w:hint="eastAsia"/>
                <w:sz w:val="18"/>
                <w:lang w:eastAsia="zh-CN"/>
              </w:rPr>
              <w:t>Additional ICE Connectivity Check</w:t>
            </w:r>
          </w:p>
        </w:tc>
        <w:tc>
          <w:tcPr>
            <w:tcW w:w="1260" w:type="dxa"/>
          </w:tcPr>
          <w:p w14:paraId="08C2E2B5"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C</w:t>
            </w:r>
          </w:p>
        </w:tc>
        <w:tc>
          <w:tcPr>
            <w:tcW w:w="3780" w:type="dxa"/>
          </w:tcPr>
          <w:p w14:paraId="37800176" w14:textId="77777777" w:rsidR="00AD072D" w:rsidRPr="00EF20F7" w:rsidRDefault="00AD072D" w:rsidP="00BD3AE7">
            <w:pPr>
              <w:keepNext/>
              <w:keepLines/>
              <w:rPr>
                <w:rFonts w:ascii="Arial" w:hAnsi="Arial"/>
                <w:sz w:val="18"/>
                <w:lang w:eastAsia="zh-CN"/>
              </w:rPr>
            </w:pPr>
            <w:r w:rsidRPr="00EF20F7">
              <w:rPr>
                <w:rFonts w:ascii="Arial" w:hAnsi="Arial" w:hint="eastAsia"/>
                <w:sz w:val="18"/>
                <w:lang w:eastAsia="zh-CN"/>
              </w:rPr>
              <w:t>This information element requests the MRFP to perform additional ICE connectivity check as defined by</w:t>
            </w:r>
            <w:r w:rsidRPr="00EF20F7">
              <w:rPr>
                <w:rFonts w:ascii="Arial" w:hAnsi="Arial"/>
                <w:sz w:val="18"/>
                <w:lang w:eastAsia="zh-CN"/>
              </w:rPr>
              <w:t xml:space="preserve"> 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AD072D" w:rsidRPr="00EF20F7" w14:paraId="1CAC397C" w14:textId="77777777" w:rsidTr="00BD3AE7">
        <w:trPr>
          <w:cantSplit/>
          <w:jc w:val="center"/>
        </w:trPr>
        <w:tc>
          <w:tcPr>
            <w:tcW w:w="1466" w:type="dxa"/>
            <w:vMerge/>
          </w:tcPr>
          <w:p w14:paraId="4FB30DAD" w14:textId="77777777" w:rsidR="00AD072D" w:rsidRPr="00EF20F7" w:rsidRDefault="00AD072D" w:rsidP="00BD3AE7">
            <w:pPr>
              <w:keepNext/>
              <w:keepLines/>
              <w:jc w:val="center"/>
              <w:rPr>
                <w:rFonts w:ascii="Arial" w:hAnsi="Arial"/>
                <w:sz w:val="18"/>
                <w:lang w:eastAsia="zh-CN"/>
              </w:rPr>
            </w:pPr>
          </w:p>
        </w:tc>
        <w:tc>
          <w:tcPr>
            <w:tcW w:w="1251" w:type="dxa"/>
            <w:vMerge/>
          </w:tcPr>
          <w:p w14:paraId="23208C80" w14:textId="77777777" w:rsidR="00AD072D" w:rsidRPr="00EF20F7" w:rsidRDefault="00AD072D" w:rsidP="00BD3AE7">
            <w:pPr>
              <w:keepNext/>
              <w:keepLines/>
              <w:jc w:val="center"/>
              <w:rPr>
                <w:rFonts w:ascii="Arial" w:hAnsi="Arial"/>
                <w:sz w:val="18"/>
                <w:lang w:eastAsia="zh-CN"/>
              </w:rPr>
            </w:pPr>
          </w:p>
        </w:tc>
        <w:tc>
          <w:tcPr>
            <w:tcW w:w="1980" w:type="dxa"/>
          </w:tcPr>
          <w:p w14:paraId="32BADE7F"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ICE received candidate</w:t>
            </w:r>
          </w:p>
        </w:tc>
        <w:tc>
          <w:tcPr>
            <w:tcW w:w="1260" w:type="dxa"/>
          </w:tcPr>
          <w:p w14:paraId="45F6795D"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O</w:t>
            </w:r>
          </w:p>
        </w:tc>
        <w:tc>
          <w:tcPr>
            <w:tcW w:w="3780" w:type="dxa"/>
          </w:tcPr>
          <w:p w14:paraId="1B9ACCB7" w14:textId="77777777" w:rsidR="00AD072D" w:rsidRPr="00EF20F7" w:rsidRDefault="00AD072D" w:rsidP="00BD3AE7">
            <w:pPr>
              <w:keepNext/>
              <w:keepLines/>
              <w:rPr>
                <w:rFonts w:ascii="Arial" w:hAnsi="Arial"/>
                <w:sz w:val="18"/>
                <w:lang w:eastAsia="zh-CN"/>
              </w:rPr>
            </w:pPr>
            <w:r w:rsidRPr="00EF20F7">
              <w:rPr>
                <w:rFonts w:ascii="Arial" w:hAnsi="Arial"/>
                <w:sz w:val="18"/>
                <w:lang w:eastAsia="zh-CN"/>
              </w:rPr>
              <w:t>This information element is present if MRFC indicates a received candidate for ICE.</w:t>
            </w:r>
          </w:p>
        </w:tc>
      </w:tr>
      <w:tr w:rsidR="00AD072D" w:rsidRPr="00EF20F7" w14:paraId="6DFDEDE3" w14:textId="77777777" w:rsidTr="00BD3AE7">
        <w:trPr>
          <w:cantSplit/>
          <w:jc w:val="center"/>
        </w:trPr>
        <w:tc>
          <w:tcPr>
            <w:tcW w:w="1466" w:type="dxa"/>
            <w:vMerge/>
          </w:tcPr>
          <w:p w14:paraId="16261BF2" w14:textId="77777777" w:rsidR="00AD072D" w:rsidRPr="00EF20F7" w:rsidRDefault="00AD072D" w:rsidP="00BD3AE7">
            <w:pPr>
              <w:keepNext/>
              <w:keepLines/>
              <w:jc w:val="center"/>
              <w:rPr>
                <w:rFonts w:ascii="Arial" w:hAnsi="Arial"/>
                <w:sz w:val="18"/>
                <w:lang w:eastAsia="zh-CN"/>
              </w:rPr>
            </w:pPr>
          </w:p>
        </w:tc>
        <w:tc>
          <w:tcPr>
            <w:tcW w:w="1251" w:type="dxa"/>
            <w:vMerge/>
          </w:tcPr>
          <w:p w14:paraId="4F0ADAD8" w14:textId="77777777" w:rsidR="00AD072D" w:rsidRPr="00EF20F7" w:rsidRDefault="00AD072D" w:rsidP="00BD3AE7">
            <w:pPr>
              <w:keepNext/>
              <w:keepLines/>
              <w:jc w:val="center"/>
              <w:rPr>
                <w:rFonts w:ascii="Arial" w:hAnsi="Arial"/>
                <w:sz w:val="18"/>
                <w:lang w:eastAsia="zh-CN"/>
              </w:rPr>
            </w:pPr>
          </w:p>
        </w:tc>
        <w:tc>
          <w:tcPr>
            <w:tcW w:w="1980" w:type="dxa"/>
          </w:tcPr>
          <w:p w14:paraId="6E7A78B1"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ICE received password</w:t>
            </w:r>
          </w:p>
        </w:tc>
        <w:tc>
          <w:tcPr>
            <w:tcW w:w="1260" w:type="dxa"/>
          </w:tcPr>
          <w:p w14:paraId="6B75118A"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O</w:t>
            </w:r>
          </w:p>
        </w:tc>
        <w:tc>
          <w:tcPr>
            <w:tcW w:w="3780" w:type="dxa"/>
          </w:tcPr>
          <w:p w14:paraId="052EC310" w14:textId="77777777" w:rsidR="00AD072D" w:rsidRPr="00EF20F7" w:rsidRDefault="00AD072D" w:rsidP="00BD3AE7">
            <w:pPr>
              <w:keepNext/>
              <w:keepLines/>
              <w:rPr>
                <w:rFonts w:ascii="Arial" w:hAnsi="Arial"/>
                <w:sz w:val="18"/>
                <w:lang w:eastAsia="zh-CN"/>
              </w:rPr>
            </w:pPr>
            <w:r w:rsidRPr="00EF20F7">
              <w:rPr>
                <w:rFonts w:ascii="Arial" w:hAnsi="Arial"/>
                <w:sz w:val="18"/>
                <w:lang w:eastAsia="zh-CN"/>
              </w:rPr>
              <w:t>This information element is present if MRFC indicates a received password for ICE.</w:t>
            </w:r>
          </w:p>
        </w:tc>
      </w:tr>
      <w:tr w:rsidR="00AD072D" w:rsidRPr="00EF20F7" w14:paraId="35FA2924" w14:textId="77777777" w:rsidTr="00BD3AE7">
        <w:trPr>
          <w:cantSplit/>
          <w:jc w:val="center"/>
        </w:trPr>
        <w:tc>
          <w:tcPr>
            <w:tcW w:w="1466" w:type="dxa"/>
            <w:vMerge/>
          </w:tcPr>
          <w:p w14:paraId="419C1CB1" w14:textId="77777777" w:rsidR="00AD072D" w:rsidRPr="00EF20F7" w:rsidRDefault="00AD072D" w:rsidP="00BD3AE7">
            <w:pPr>
              <w:keepNext/>
              <w:keepLines/>
              <w:jc w:val="center"/>
              <w:rPr>
                <w:rFonts w:ascii="Arial" w:hAnsi="Arial"/>
                <w:sz w:val="18"/>
                <w:lang w:eastAsia="zh-CN"/>
              </w:rPr>
            </w:pPr>
          </w:p>
        </w:tc>
        <w:tc>
          <w:tcPr>
            <w:tcW w:w="1251" w:type="dxa"/>
            <w:vMerge/>
          </w:tcPr>
          <w:p w14:paraId="1D059CA0" w14:textId="77777777" w:rsidR="00AD072D" w:rsidRPr="00EF20F7" w:rsidRDefault="00AD072D" w:rsidP="00BD3AE7">
            <w:pPr>
              <w:keepNext/>
              <w:keepLines/>
              <w:jc w:val="center"/>
              <w:rPr>
                <w:rFonts w:ascii="Arial" w:hAnsi="Arial"/>
                <w:sz w:val="18"/>
                <w:lang w:eastAsia="zh-CN"/>
              </w:rPr>
            </w:pPr>
          </w:p>
        </w:tc>
        <w:tc>
          <w:tcPr>
            <w:tcW w:w="1980" w:type="dxa"/>
          </w:tcPr>
          <w:p w14:paraId="7B56764C"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ICE received Ufrag</w:t>
            </w:r>
          </w:p>
        </w:tc>
        <w:tc>
          <w:tcPr>
            <w:tcW w:w="1260" w:type="dxa"/>
          </w:tcPr>
          <w:p w14:paraId="3F052916"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O</w:t>
            </w:r>
          </w:p>
        </w:tc>
        <w:tc>
          <w:tcPr>
            <w:tcW w:w="3780" w:type="dxa"/>
          </w:tcPr>
          <w:p w14:paraId="440604FD" w14:textId="77777777" w:rsidR="00AD072D" w:rsidRPr="00EF20F7" w:rsidRDefault="00AD072D" w:rsidP="00BD3AE7">
            <w:pPr>
              <w:keepNext/>
              <w:keepLines/>
              <w:rPr>
                <w:rFonts w:ascii="Arial" w:hAnsi="Arial"/>
                <w:sz w:val="18"/>
                <w:lang w:eastAsia="zh-CN"/>
              </w:rPr>
            </w:pPr>
            <w:r w:rsidRPr="00EF20F7">
              <w:rPr>
                <w:rFonts w:ascii="Arial" w:hAnsi="Arial"/>
                <w:sz w:val="18"/>
                <w:lang w:eastAsia="zh-CN"/>
              </w:rPr>
              <w:t>This information element is present if MRFC indicates a received Ufrag for ICE.</w:t>
            </w:r>
          </w:p>
        </w:tc>
      </w:tr>
      <w:tr w:rsidR="00AD072D" w:rsidRPr="00EF20F7" w14:paraId="74801BE0" w14:textId="77777777" w:rsidTr="00BD3AE7">
        <w:trPr>
          <w:cantSplit/>
          <w:jc w:val="center"/>
        </w:trPr>
        <w:tc>
          <w:tcPr>
            <w:tcW w:w="1466" w:type="dxa"/>
            <w:vMerge/>
          </w:tcPr>
          <w:p w14:paraId="59090BA4" w14:textId="77777777" w:rsidR="00AD072D" w:rsidRPr="00EF20F7" w:rsidRDefault="00AD072D" w:rsidP="00BD3AE7">
            <w:pPr>
              <w:keepNext/>
              <w:keepLines/>
              <w:jc w:val="center"/>
              <w:rPr>
                <w:rFonts w:ascii="Arial" w:hAnsi="Arial"/>
                <w:sz w:val="18"/>
                <w:lang w:eastAsia="zh-CN"/>
              </w:rPr>
            </w:pPr>
          </w:p>
        </w:tc>
        <w:tc>
          <w:tcPr>
            <w:tcW w:w="1251" w:type="dxa"/>
            <w:vMerge/>
          </w:tcPr>
          <w:p w14:paraId="4B1069F2" w14:textId="77777777" w:rsidR="00AD072D" w:rsidRPr="00EF20F7" w:rsidRDefault="00AD072D" w:rsidP="00BD3AE7">
            <w:pPr>
              <w:keepNext/>
              <w:keepLines/>
              <w:jc w:val="center"/>
              <w:rPr>
                <w:rFonts w:ascii="Arial" w:hAnsi="Arial"/>
                <w:sz w:val="18"/>
                <w:lang w:eastAsia="zh-CN"/>
              </w:rPr>
            </w:pPr>
          </w:p>
        </w:tc>
        <w:tc>
          <w:tcPr>
            <w:tcW w:w="1980" w:type="dxa"/>
          </w:tcPr>
          <w:p w14:paraId="4FBD3ACF"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MSRP URI Path</w:t>
            </w:r>
          </w:p>
        </w:tc>
        <w:tc>
          <w:tcPr>
            <w:tcW w:w="1260" w:type="dxa"/>
          </w:tcPr>
          <w:p w14:paraId="2986057F"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O</w:t>
            </w:r>
          </w:p>
        </w:tc>
        <w:tc>
          <w:tcPr>
            <w:tcW w:w="3780" w:type="dxa"/>
          </w:tcPr>
          <w:p w14:paraId="158D9B00" w14:textId="77777777" w:rsidR="00AD072D" w:rsidRPr="00EF20F7" w:rsidRDefault="00AD072D" w:rsidP="00BD3AE7">
            <w:pPr>
              <w:keepNext/>
              <w:keepLines/>
              <w:rPr>
                <w:rFonts w:ascii="Arial" w:hAnsi="Arial"/>
                <w:sz w:val="18"/>
                <w:lang w:eastAsia="zh-CN"/>
              </w:rPr>
            </w:pPr>
            <w:r w:rsidRPr="00EF20F7">
              <w:rPr>
                <w:rFonts w:ascii="Arial" w:hAnsi="Arial"/>
                <w:sz w:val="18"/>
                <w:lang w:eastAsia="zh-CN"/>
              </w:rPr>
              <w:t>This information element provides the MSRP URI path information that the MRFP will insert in the MSRP message "To</w:t>
            </w:r>
            <w:r w:rsidRPr="00EF20F7">
              <w:rPr>
                <w:rFonts w:ascii="Arial" w:hAnsi="Arial"/>
                <w:sz w:val="18"/>
                <w:lang w:eastAsia="zh-CN"/>
              </w:rPr>
              <w:noBreakHyphen/>
              <w:t>Path" header field.</w:t>
            </w:r>
          </w:p>
        </w:tc>
      </w:tr>
      <w:tr w:rsidR="00AD072D" w:rsidRPr="00EF20F7" w14:paraId="1620022C" w14:textId="77777777" w:rsidTr="00BD3AE7">
        <w:trPr>
          <w:cantSplit/>
          <w:jc w:val="center"/>
        </w:trPr>
        <w:tc>
          <w:tcPr>
            <w:tcW w:w="1466" w:type="dxa"/>
            <w:vMerge/>
          </w:tcPr>
          <w:p w14:paraId="71BA4826" w14:textId="77777777" w:rsidR="00AD072D" w:rsidRPr="00EF20F7" w:rsidRDefault="00AD072D" w:rsidP="00BD3AE7">
            <w:pPr>
              <w:keepNext/>
              <w:keepLines/>
              <w:jc w:val="center"/>
              <w:rPr>
                <w:rFonts w:ascii="Arial" w:hAnsi="Arial"/>
                <w:sz w:val="18"/>
                <w:lang w:eastAsia="zh-CN"/>
              </w:rPr>
            </w:pPr>
          </w:p>
        </w:tc>
        <w:tc>
          <w:tcPr>
            <w:tcW w:w="1251" w:type="dxa"/>
            <w:vMerge/>
          </w:tcPr>
          <w:p w14:paraId="126EC9AD" w14:textId="77777777" w:rsidR="00AD072D" w:rsidRPr="00EF20F7" w:rsidRDefault="00AD072D" w:rsidP="00BD3AE7">
            <w:pPr>
              <w:keepNext/>
              <w:keepLines/>
              <w:jc w:val="center"/>
              <w:rPr>
                <w:rFonts w:ascii="Arial" w:hAnsi="Arial"/>
                <w:sz w:val="18"/>
                <w:lang w:eastAsia="zh-CN"/>
              </w:rPr>
            </w:pPr>
          </w:p>
        </w:tc>
        <w:tc>
          <w:tcPr>
            <w:tcW w:w="1980" w:type="dxa"/>
          </w:tcPr>
          <w:p w14:paraId="3F3BACAB"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Establish TCP connection</w:t>
            </w:r>
          </w:p>
        </w:tc>
        <w:tc>
          <w:tcPr>
            <w:tcW w:w="1260" w:type="dxa"/>
          </w:tcPr>
          <w:p w14:paraId="6F5BE626"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O</w:t>
            </w:r>
          </w:p>
        </w:tc>
        <w:tc>
          <w:tcPr>
            <w:tcW w:w="3780" w:type="dxa"/>
          </w:tcPr>
          <w:p w14:paraId="33992B54" w14:textId="77777777" w:rsidR="00AD072D" w:rsidRPr="00EF20F7" w:rsidRDefault="00AD072D" w:rsidP="00BD3AE7">
            <w:pPr>
              <w:keepNext/>
              <w:keepLines/>
              <w:rPr>
                <w:rFonts w:ascii="Arial" w:hAnsi="Arial"/>
                <w:sz w:val="18"/>
                <w:lang w:eastAsia="zh-CN"/>
              </w:rPr>
            </w:pPr>
            <w:r w:rsidRPr="00EF20F7">
              <w:rPr>
                <w:rFonts w:ascii="Arial" w:hAnsi="Arial"/>
                <w:sz w:val="18"/>
                <w:lang w:eastAsia="zh-CN"/>
              </w:rPr>
              <w:t>This information element requests the MRFP to take a TCP client role and to initiate a</w:t>
            </w:r>
            <w:r w:rsidRPr="00EF20F7">
              <w:rPr>
                <w:rFonts w:ascii="Arial" w:hAnsi="Arial" w:hint="eastAsia"/>
                <w:sz w:val="18"/>
                <w:lang w:eastAsia="zh-CN"/>
              </w:rPr>
              <w:t xml:space="preserve"> </w:t>
            </w:r>
            <w:r w:rsidRPr="00EF20F7">
              <w:rPr>
                <w:rFonts w:ascii="Arial" w:hAnsi="Arial"/>
                <w:sz w:val="18"/>
                <w:lang w:eastAsia="zh-CN"/>
              </w:rPr>
              <w:t>TCP connection establishment.</w:t>
            </w:r>
          </w:p>
        </w:tc>
      </w:tr>
      <w:tr w:rsidR="00AD072D" w:rsidRPr="00EF20F7" w14:paraId="41743CD2" w14:textId="77777777" w:rsidTr="00BD3AE7">
        <w:trPr>
          <w:cantSplit/>
          <w:jc w:val="center"/>
        </w:trPr>
        <w:tc>
          <w:tcPr>
            <w:tcW w:w="1466" w:type="dxa"/>
            <w:vMerge/>
          </w:tcPr>
          <w:p w14:paraId="64FFFE7D" w14:textId="77777777" w:rsidR="00AD072D" w:rsidRPr="00EF20F7" w:rsidRDefault="00AD072D" w:rsidP="00BD3AE7">
            <w:pPr>
              <w:keepNext/>
              <w:keepLines/>
              <w:jc w:val="center"/>
              <w:rPr>
                <w:rFonts w:ascii="Arial" w:hAnsi="Arial"/>
                <w:sz w:val="18"/>
                <w:lang w:eastAsia="zh-CN"/>
              </w:rPr>
            </w:pPr>
          </w:p>
        </w:tc>
        <w:tc>
          <w:tcPr>
            <w:tcW w:w="1251" w:type="dxa"/>
            <w:vMerge/>
          </w:tcPr>
          <w:p w14:paraId="4BD2FD91" w14:textId="77777777" w:rsidR="00AD072D" w:rsidRPr="00EF20F7" w:rsidRDefault="00AD072D" w:rsidP="00BD3AE7">
            <w:pPr>
              <w:keepNext/>
              <w:keepLines/>
              <w:jc w:val="center"/>
              <w:rPr>
                <w:rFonts w:ascii="Arial" w:hAnsi="Arial"/>
                <w:sz w:val="18"/>
                <w:lang w:eastAsia="zh-CN"/>
              </w:rPr>
            </w:pPr>
          </w:p>
        </w:tc>
        <w:tc>
          <w:tcPr>
            <w:tcW w:w="1980" w:type="dxa"/>
          </w:tcPr>
          <w:p w14:paraId="78567CB0"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Notify TCP connection establishment Failure Event</w:t>
            </w:r>
          </w:p>
        </w:tc>
        <w:tc>
          <w:tcPr>
            <w:tcW w:w="1260" w:type="dxa"/>
          </w:tcPr>
          <w:p w14:paraId="28FA640D"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O</w:t>
            </w:r>
          </w:p>
        </w:tc>
        <w:tc>
          <w:tcPr>
            <w:tcW w:w="3780" w:type="dxa"/>
          </w:tcPr>
          <w:p w14:paraId="28DD00CB" w14:textId="77777777" w:rsidR="00AD072D" w:rsidRPr="00EF20F7" w:rsidRDefault="00AD072D" w:rsidP="00BD3AE7">
            <w:pPr>
              <w:keepNext/>
              <w:keepLines/>
              <w:rPr>
                <w:rFonts w:ascii="Arial" w:hAnsi="Arial"/>
                <w:sz w:val="18"/>
                <w:lang w:eastAsia="zh-CN"/>
              </w:rPr>
            </w:pPr>
            <w:r w:rsidRPr="00EF20F7">
              <w:rPr>
                <w:rFonts w:ascii="Arial" w:hAnsi="Arial"/>
                <w:sz w:val="18"/>
                <w:lang w:eastAsia="zh-CN"/>
              </w:rPr>
              <w:t xml:space="preserve">This </w:t>
            </w:r>
            <w:r w:rsidRPr="00EF20F7">
              <w:rPr>
                <w:rFonts w:ascii="Arial" w:hAnsi="Arial" w:hint="eastAsia"/>
                <w:sz w:val="18"/>
                <w:lang w:eastAsia="zh-CN"/>
              </w:rPr>
              <w:t xml:space="preserve">information element </w:t>
            </w:r>
            <w:r w:rsidRPr="00EF20F7">
              <w:rPr>
                <w:rFonts w:ascii="Arial" w:hAnsi="Arial"/>
                <w:sz w:val="18"/>
                <w:lang w:eastAsia="zh-CN"/>
              </w:rPr>
              <w:t>requests a notification if a</w:t>
            </w:r>
            <w:r w:rsidRPr="00EF20F7">
              <w:rPr>
                <w:rFonts w:ascii="Arial" w:hAnsi="Arial" w:hint="eastAsia"/>
                <w:sz w:val="18"/>
                <w:lang w:eastAsia="zh-CN"/>
              </w:rPr>
              <w:t xml:space="preserve"> </w:t>
            </w:r>
            <w:r w:rsidRPr="00EF20F7">
              <w:rPr>
                <w:rFonts w:ascii="Arial" w:hAnsi="Arial"/>
                <w:sz w:val="18"/>
                <w:lang w:eastAsia="zh-CN"/>
              </w:rPr>
              <w:t>TCP connection establishment failure occurs.</w:t>
            </w:r>
          </w:p>
        </w:tc>
      </w:tr>
      <w:tr w:rsidR="00AD072D" w:rsidRPr="00EF20F7" w14:paraId="7729E1D2" w14:textId="77777777" w:rsidTr="00BD3AE7">
        <w:trPr>
          <w:cantSplit/>
          <w:jc w:val="center"/>
        </w:trPr>
        <w:tc>
          <w:tcPr>
            <w:tcW w:w="1466" w:type="dxa"/>
            <w:vMerge/>
          </w:tcPr>
          <w:p w14:paraId="234E0C4C" w14:textId="77777777" w:rsidR="00AD072D" w:rsidRPr="00EF20F7" w:rsidRDefault="00AD072D" w:rsidP="00BD3AE7">
            <w:pPr>
              <w:keepNext/>
              <w:keepLines/>
              <w:jc w:val="center"/>
              <w:rPr>
                <w:rFonts w:ascii="Arial" w:hAnsi="Arial"/>
                <w:sz w:val="18"/>
                <w:lang w:eastAsia="zh-CN"/>
              </w:rPr>
            </w:pPr>
          </w:p>
        </w:tc>
        <w:tc>
          <w:tcPr>
            <w:tcW w:w="1251" w:type="dxa"/>
            <w:vMerge/>
          </w:tcPr>
          <w:p w14:paraId="043A8872" w14:textId="77777777" w:rsidR="00AD072D" w:rsidRPr="00EF20F7" w:rsidRDefault="00AD072D" w:rsidP="00BD3AE7">
            <w:pPr>
              <w:keepNext/>
              <w:keepLines/>
              <w:jc w:val="center"/>
              <w:rPr>
                <w:rFonts w:ascii="Arial" w:hAnsi="Arial"/>
                <w:sz w:val="18"/>
                <w:lang w:eastAsia="zh-CN"/>
              </w:rPr>
            </w:pPr>
          </w:p>
        </w:tc>
        <w:tc>
          <w:tcPr>
            <w:tcW w:w="1980" w:type="dxa"/>
          </w:tcPr>
          <w:p w14:paraId="54911FCE"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 xml:space="preserve">Establish </w:t>
            </w:r>
            <w:r w:rsidRPr="00EF20F7">
              <w:rPr>
                <w:rFonts w:ascii="Arial" w:hAnsi="Arial" w:hint="eastAsia"/>
                <w:sz w:val="18"/>
                <w:lang w:eastAsia="zh-CN"/>
              </w:rPr>
              <w:t>(D)</w:t>
            </w:r>
            <w:r w:rsidRPr="00EF20F7">
              <w:rPr>
                <w:rFonts w:ascii="Arial" w:hAnsi="Arial"/>
                <w:sz w:val="18"/>
                <w:lang w:eastAsia="zh-CN"/>
              </w:rPr>
              <w:t>TLS session</w:t>
            </w:r>
          </w:p>
        </w:tc>
        <w:tc>
          <w:tcPr>
            <w:tcW w:w="1260" w:type="dxa"/>
          </w:tcPr>
          <w:p w14:paraId="5E7E09FC"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O</w:t>
            </w:r>
          </w:p>
        </w:tc>
        <w:tc>
          <w:tcPr>
            <w:tcW w:w="3780" w:type="dxa"/>
          </w:tcPr>
          <w:p w14:paraId="2451F4D2" w14:textId="77777777" w:rsidR="00AD072D" w:rsidRPr="00EF20F7" w:rsidRDefault="00AD072D" w:rsidP="00BD3AE7">
            <w:pPr>
              <w:keepNext/>
              <w:keepLines/>
              <w:rPr>
                <w:rFonts w:ascii="Arial" w:hAnsi="Arial"/>
                <w:sz w:val="18"/>
                <w:lang w:eastAsia="zh-CN"/>
              </w:rPr>
            </w:pPr>
            <w:r w:rsidRPr="00EF20F7">
              <w:rPr>
                <w:rFonts w:ascii="Arial" w:hAnsi="Arial"/>
                <w:sz w:val="18"/>
                <w:lang w:eastAsia="zh-CN"/>
              </w:rPr>
              <w:t xml:space="preserve">This information element requests the MRFP to take a </w:t>
            </w:r>
            <w:r w:rsidRPr="00EF20F7">
              <w:rPr>
                <w:rFonts w:ascii="Arial" w:hAnsi="Arial" w:hint="eastAsia"/>
                <w:sz w:val="18"/>
                <w:lang w:eastAsia="zh-CN"/>
              </w:rPr>
              <w:t>(D)</w:t>
            </w:r>
            <w:r w:rsidRPr="00EF20F7">
              <w:rPr>
                <w:rFonts w:ascii="Arial" w:hAnsi="Arial"/>
                <w:sz w:val="18"/>
                <w:lang w:eastAsia="zh-CN"/>
              </w:rPr>
              <w:t>TLS client role and to initiate a</w:t>
            </w:r>
            <w:r w:rsidRPr="00EF20F7">
              <w:rPr>
                <w:rFonts w:ascii="Arial" w:hAnsi="Arial" w:hint="eastAsia"/>
                <w:sz w:val="18"/>
                <w:lang w:eastAsia="zh-CN"/>
              </w:rPr>
              <w:t xml:space="preserve"> (D)</w:t>
            </w:r>
            <w:r w:rsidRPr="00EF20F7">
              <w:rPr>
                <w:rFonts w:ascii="Arial" w:hAnsi="Arial"/>
                <w:sz w:val="18"/>
                <w:lang w:eastAsia="zh-CN"/>
              </w:rPr>
              <w:t>TLS session establishment.</w:t>
            </w:r>
          </w:p>
        </w:tc>
      </w:tr>
      <w:tr w:rsidR="00AD072D" w:rsidRPr="00EF20F7" w14:paraId="2A4222C3" w14:textId="77777777" w:rsidTr="00BD3AE7">
        <w:trPr>
          <w:cantSplit/>
          <w:jc w:val="center"/>
        </w:trPr>
        <w:tc>
          <w:tcPr>
            <w:tcW w:w="1466" w:type="dxa"/>
            <w:vMerge/>
          </w:tcPr>
          <w:p w14:paraId="1CC924B6" w14:textId="77777777" w:rsidR="00AD072D" w:rsidRPr="00EF20F7" w:rsidRDefault="00AD072D" w:rsidP="00BD3AE7">
            <w:pPr>
              <w:keepNext/>
              <w:keepLines/>
              <w:jc w:val="center"/>
              <w:rPr>
                <w:rFonts w:ascii="Arial" w:hAnsi="Arial"/>
                <w:sz w:val="18"/>
                <w:lang w:eastAsia="zh-CN"/>
              </w:rPr>
            </w:pPr>
          </w:p>
        </w:tc>
        <w:tc>
          <w:tcPr>
            <w:tcW w:w="1251" w:type="dxa"/>
            <w:vMerge/>
          </w:tcPr>
          <w:p w14:paraId="6B92117D" w14:textId="77777777" w:rsidR="00AD072D" w:rsidRPr="00EF20F7" w:rsidRDefault="00AD072D" w:rsidP="00BD3AE7">
            <w:pPr>
              <w:keepNext/>
              <w:keepLines/>
              <w:jc w:val="center"/>
              <w:rPr>
                <w:rFonts w:ascii="Arial" w:hAnsi="Arial"/>
                <w:sz w:val="18"/>
                <w:lang w:eastAsia="zh-CN"/>
              </w:rPr>
            </w:pPr>
          </w:p>
        </w:tc>
        <w:tc>
          <w:tcPr>
            <w:tcW w:w="1980" w:type="dxa"/>
          </w:tcPr>
          <w:p w14:paraId="5DB5CB2A"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 xml:space="preserve">Notify </w:t>
            </w:r>
            <w:r w:rsidRPr="00EF20F7">
              <w:rPr>
                <w:rFonts w:ascii="Arial" w:hAnsi="Arial" w:hint="eastAsia"/>
                <w:sz w:val="18"/>
                <w:lang w:eastAsia="zh-CN"/>
              </w:rPr>
              <w:t>(D)</w:t>
            </w:r>
            <w:r w:rsidRPr="00EF20F7">
              <w:rPr>
                <w:rFonts w:ascii="Arial" w:hAnsi="Arial"/>
                <w:sz w:val="18"/>
                <w:lang w:eastAsia="zh-CN"/>
              </w:rPr>
              <w:t>TLS session establishment Failure Event</w:t>
            </w:r>
          </w:p>
        </w:tc>
        <w:tc>
          <w:tcPr>
            <w:tcW w:w="1260" w:type="dxa"/>
          </w:tcPr>
          <w:p w14:paraId="223FF3AF"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O</w:t>
            </w:r>
          </w:p>
        </w:tc>
        <w:tc>
          <w:tcPr>
            <w:tcW w:w="3780" w:type="dxa"/>
          </w:tcPr>
          <w:p w14:paraId="0A7449DC" w14:textId="77777777" w:rsidR="00AD072D" w:rsidRPr="00EF20F7" w:rsidRDefault="00AD072D" w:rsidP="00BD3AE7">
            <w:pPr>
              <w:keepNext/>
              <w:keepLines/>
              <w:rPr>
                <w:rFonts w:ascii="Arial" w:hAnsi="Arial"/>
                <w:sz w:val="18"/>
                <w:lang w:eastAsia="zh-CN"/>
              </w:rPr>
            </w:pPr>
            <w:r w:rsidRPr="00EF20F7">
              <w:rPr>
                <w:rFonts w:ascii="Arial" w:hAnsi="Arial"/>
                <w:sz w:val="18"/>
                <w:lang w:eastAsia="zh-CN"/>
              </w:rPr>
              <w:t xml:space="preserve">This information element requests a notification if a </w:t>
            </w:r>
            <w:r w:rsidRPr="00EF20F7">
              <w:rPr>
                <w:rFonts w:ascii="Arial" w:hAnsi="Arial" w:hint="eastAsia"/>
                <w:sz w:val="18"/>
                <w:lang w:eastAsia="zh-CN"/>
              </w:rPr>
              <w:t>(D)</w:t>
            </w:r>
            <w:r w:rsidRPr="00EF20F7">
              <w:rPr>
                <w:rFonts w:ascii="Arial" w:hAnsi="Arial"/>
                <w:sz w:val="18"/>
                <w:lang w:eastAsia="zh-CN"/>
              </w:rPr>
              <w:t>TLS session establishment failure occurs.</w:t>
            </w:r>
          </w:p>
        </w:tc>
      </w:tr>
      <w:tr w:rsidR="00AD072D" w:rsidRPr="00EF20F7" w14:paraId="7FDA0617" w14:textId="77777777" w:rsidTr="00BD3AE7">
        <w:trPr>
          <w:cantSplit/>
          <w:jc w:val="center"/>
        </w:trPr>
        <w:tc>
          <w:tcPr>
            <w:tcW w:w="1466" w:type="dxa"/>
            <w:vMerge/>
          </w:tcPr>
          <w:p w14:paraId="463C6244" w14:textId="77777777" w:rsidR="00AD072D" w:rsidRPr="00EF20F7" w:rsidRDefault="00AD072D" w:rsidP="00BD3AE7">
            <w:pPr>
              <w:keepNext/>
              <w:keepLines/>
              <w:jc w:val="center"/>
              <w:rPr>
                <w:rFonts w:ascii="Arial" w:hAnsi="Arial"/>
                <w:sz w:val="18"/>
                <w:lang w:eastAsia="zh-CN"/>
              </w:rPr>
            </w:pPr>
          </w:p>
        </w:tc>
        <w:tc>
          <w:tcPr>
            <w:tcW w:w="1251" w:type="dxa"/>
            <w:vMerge/>
          </w:tcPr>
          <w:p w14:paraId="159292DD" w14:textId="77777777" w:rsidR="00AD072D" w:rsidRPr="00EF20F7" w:rsidRDefault="00AD072D" w:rsidP="00BD3AE7">
            <w:pPr>
              <w:keepNext/>
              <w:keepLines/>
              <w:jc w:val="center"/>
              <w:rPr>
                <w:rFonts w:ascii="Arial" w:hAnsi="Arial"/>
                <w:sz w:val="18"/>
                <w:lang w:eastAsia="zh-CN"/>
              </w:rPr>
            </w:pPr>
          </w:p>
        </w:tc>
        <w:tc>
          <w:tcPr>
            <w:tcW w:w="1980" w:type="dxa"/>
          </w:tcPr>
          <w:p w14:paraId="3318D8B1"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Pre-Shared Key</w:t>
            </w:r>
          </w:p>
        </w:tc>
        <w:tc>
          <w:tcPr>
            <w:tcW w:w="1260" w:type="dxa"/>
          </w:tcPr>
          <w:p w14:paraId="5B3DBED0"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O</w:t>
            </w:r>
          </w:p>
        </w:tc>
        <w:tc>
          <w:tcPr>
            <w:tcW w:w="3780" w:type="dxa"/>
          </w:tcPr>
          <w:p w14:paraId="6ACE1A76" w14:textId="77777777" w:rsidR="00AD072D" w:rsidRPr="00EF20F7" w:rsidRDefault="00AD072D" w:rsidP="00BD3AE7">
            <w:pPr>
              <w:keepNext/>
              <w:keepLines/>
              <w:rPr>
                <w:rFonts w:ascii="Arial" w:hAnsi="Arial"/>
                <w:sz w:val="18"/>
                <w:lang w:eastAsia="zh-CN"/>
              </w:rPr>
            </w:pPr>
            <w:r w:rsidRPr="00EF20F7">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AD072D" w:rsidRPr="00EF20F7" w14:paraId="2331C5AD" w14:textId="77777777" w:rsidTr="00BD3AE7">
        <w:trPr>
          <w:cantSplit/>
          <w:jc w:val="center"/>
        </w:trPr>
        <w:tc>
          <w:tcPr>
            <w:tcW w:w="1466" w:type="dxa"/>
            <w:vMerge/>
          </w:tcPr>
          <w:p w14:paraId="6A28AFD7" w14:textId="77777777" w:rsidR="00AD072D" w:rsidRPr="00EF20F7" w:rsidRDefault="00AD072D" w:rsidP="00BD3AE7">
            <w:pPr>
              <w:keepNext/>
              <w:keepLines/>
              <w:jc w:val="center"/>
              <w:rPr>
                <w:rFonts w:ascii="Arial" w:hAnsi="Arial"/>
                <w:sz w:val="18"/>
                <w:lang w:eastAsia="zh-CN"/>
              </w:rPr>
            </w:pPr>
          </w:p>
        </w:tc>
        <w:tc>
          <w:tcPr>
            <w:tcW w:w="1251" w:type="dxa"/>
            <w:vMerge/>
          </w:tcPr>
          <w:p w14:paraId="35EEC550" w14:textId="77777777" w:rsidR="00AD072D" w:rsidRPr="00EF20F7" w:rsidRDefault="00AD072D" w:rsidP="00BD3AE7">
            <w:pPr>
              <w:keepNext/>
              <w:keepLines/>
              <w:jc w:val="center"/>
              <w:rPr>
                <w:rFonts w:ascii="Arial" w:hAnsi="Arial"/>
                <w:sz w:val="18"/>
                <w:lang w:eastAsia="zh-CN"/>
              </w:rPr>
            </w:pPr>
          </w:p>
        </w:tc>
        <w:tc>
          <w:tcPr>
            <w:tcW w:w="1980" w:type="dxa"/>
          </w:tcPr>
          <w:p w14:paraId="241471B8"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Allowed RTCP APP message types</w:t>
            </w:r>
          </w:p>
        </w:tc>
        <w:tc>
          <w:tcPr>
            <w:tcW w:w="1260" w:type="dxa"/>
          </w:tcPr>
          <w:p w14:paraId="3F5B69A6" w14:textId="77777777" w:rsidR="00AD072D" w:rsidRPr="00EF20F7" w:rsidRDefault="00AD072D" w:rsidP="00BD3AE7">
            <w:pPr>
              <w:keepNext/>
              <w:keepLines/>
              <w:jc w:val="center"/>
              <w:rPr>
                <w:rFonts w:ascii="Arial" w:hAnsi="Arial"/>
                <w:sz w:val="18"/>
                <w:lang w:eastAsia="zh-CN"/>
              </w:rPr>
            </w:pPr>
            <w:r w:rsidRPr="00EF20F7">
              <w:t>O</w:t>
            </w:r>
          </w:p>
        </w:tc>
        <w:tc>
          <w:tcPr>
            <w:tcW w:w="3780" w:type="dxa"/>
          </w:tcPr>
          <w:p w14:paraId="30F0DBEC" w14:textId="77777777" w:rsidR="00AD072D" w:rsidRPr="00EF20F7" w:rsidRDefault="00AD072D" w:rsidP="00BD3AE7">
            <w:pPr>
              <w:keepNext/>
              <w:keepLines/>
              <w:rPr>
                <w:rFonts w:ascii="Arial" w:hAnsi="Arial"/>
                <w:sz w:val="18"/>
                <w:lang w:eastAsia="zh-CN"/>
              </w:rPr>
            </w:pPr>
            <w:r w:rsidRPr="00EF20F7">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p>
        </w:tc>
      </w:tr>
      <w:tr w:rsidR="00AD072D" w:rsidRPr="00EF20F7" w14:paraId="166CDAE6" w14:textId="77777777" w:rsidTr="00BD3AE7">
        <w:trPr>
          <w:cantSplit/>
          <w:jc w:val="center"/>
        </w:trPr>
        <w:tc>
          <w:tcPr>
            <w:tcW w:w="1466" w:type="dxa"/>
            <w:vMerge/>
          </w:tcPr>
          <w:p w14:paraId="477948A0" w14:textId="77777777" w:rsidR="00AD072D" w:rsidRPr="00EF20F7" w:rsidRDefault="00AD072D" w:rsidP="00BD3AE7">
            <w:pPr>
              <w:keepNext/>
              <w:keepLines/>
              <w:jc w:val="center"/>
              <w:rPr>
                <w:rFonts w:ascii="Arial" w:hAnsi="Arial"/>
                <w:sz w:val="18"/>
                <w:lang w:eastAsia="zh-CN"/>
              </w:rPr>
            </w:pPr>
          </w:p>
        </w:tc>
        <w:tc>
          <w:tcPr>
            <w:tcW w:w="1251" w:type="dxa"/>
            <w:vMerge/>
          </w:tcPr>
          <w:p w14:paraId="12E4069B" w14:textId="77777777" w:rsidR="00AD072D" w:rsidRPr="00EF20F7" w:rsidRDefault="00AD072D" w:rsidP="00BD3AE7">
            <w:pPr>
              <w:keepNext/>
              <w:keepLines/>
              <w:jc w:val="center"/>
              <w:rPr>
                <w:rFonts w:ascii="Arial" w:hAnsi="Arial"/>
                <w:sz w:val="18"/>
                <w:lang w:eastAsia="zh-CN"/>
              </w:rPr>
            </w:pPr>
          </w:p>
        </w:tc>
        <w:tc>
          <w:tcPr>
            <w:tcW w:w="1980" w:type="dxa"/>
          </w:tcPr>
          <w:p w14:paraId="50DE320A" w14:textId="77777777" w:rsidR="00AD072D" w:rsidRPr="00EF20F7" w:rsidRDefault="00AD072D" w:rsidP="00BD3AE7">
            <w:pPr>
              <w:keepNext/>
              <w:keepLines/>
              <w:jc w:val="center"/>
              <w:rPr>
                <w:rFonts w:ascii="Arial" w:hAnsi="Arial"/>
                <w:sz w:val="18"/>
                <w:lang w:eastAsia="zh-CN"/>
              </w:rPr>
            </w:pPr>
            <w:r w:rsidRPr="00EF20F7">
              <w:rPr>
                <w:rFonts w:ascii="Arial" w:hAnsi="Arial" w:cs="Arial"/>
                <w:sz w:val="18"/>
                <w:szCs w:val="18"/>
              </w:rPr>
              <w:t>Extended RTP Header for Sent ROI</w:t>
            </w:r>
          </w:p>
        </w:tc>
        <w:tc>
          <w:tcPr>
            <w:tcW w:w="1260" w:type="dxa"/>
          </w:tcPr>
          <w:p w14:paraId="77327947"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66639C37" w14:textId="77777777" w:rsidR="00AD072D" w:rsidRPr="00EF20F7" w:rsidRDefault="00AD072D" w:rsidP="00BD3AE7">
            <w:pPr>
              <w:keepNext/>
              <w:keepLines/>
              <w:rPr>
                <w:rFonts w:ascii="Arial" w:hAnsi="Arial"/>
                <w:sz w:val="18"/>
                <w:lang w:eastAsia="zh-CN"/>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AD072D" w:rsidRPr="00EF20F7" w14:paraId="64A0D732" w14:textId="77777777" w:rsidTr="00BD3AE7">
        <w:trPr>
          <w:cantSplit/>
          <w:jc w:val="center"/>
        </w:trPr>
        <w:tc>
          <w:tcPr>
            <w:tcW w:w="1466" w:type="dxa"/>
            <w:vMerge/>
          </w:tcPr>
          <w:p w14:paraId="69167920" w14:textId="77777777" w:rsidR="00AD072D" w:rsidRPr="00EF20F7" w:rsidRDefault="00AD072D" w:rsidP="00BD3AE7">
            <w:pPr>
              <w:keepNext/>
              <w:keepLines/>
              <w:jc w:val="center"/>
              <w:rPr>
                <w:rFonts w:ascii="Arial" w:hAnsi="Arial"/>
                <w:sz w:val="18"/>
                <w:lang w:eastAsia="zh-CN"/>
              </w:rPr>
            </w:pPr>
          </w:p>
        </w:tc>
        <w:tc>
          <w:tcPr>
            <w:tcW w:w="1251" w:type="dxa"/>
            <w:vMerge/>
          </w:tcPr>
          <w:p w14:paraId="1E31BD15" w14:textId="77777777" w:rsidR="00AD072D" w:rsidRPr="00EF20F7" w:rsidRDefault="00AD072D" w:rsidP="00BD3AE7">
            <w:pPr>
              <w:keepNext/>
              <w:keepLines/>
              <w:jc w:val="center"/>
              <w:rPr>
                <w:rFonts w:ascii="Arial" w:hAnsi="Arial"/>
                <w:sz w:val="18"/>
                <w:lang w:eastAsia="zh-CN"/>
              </w:rPr>
            </w:pPr>
          </w:p>
        </w:tc>
        <w:tc>
          <w:tcPr>
            <w:tcW w:w="1980" w:type="dxa"/>
          </w:tcPr>
          <w:p w14:paraId="752F9D27" w14:textId="77777777" w:rsidR="00AD072D" w:rsidRPr="00EF20F7" w:rsidRDefault="00AD072D" w:rsidP="00BD3AE7">
            <w:pPr>
              <w:keepNext/>
              <w:keepLines/>
              <w:jc w:val="center"/>
              <w:rPr>
                <w:rFonts w:ascii="Arial" w:hAnsi="Arial"/>
                <w:sz w:val="18"/>
                <w:lang w:eastAsia="zh-CN"/>
              </w:rPr>
            </w:pPr>
            <w:r w:rsidRPr="00EF20F7">
              <w:rPr>
                <w:rFonts w:ascii="Arial" w:hAnsi="Arial"/>
                <w:sz w:val="18"/>
              </w:rPr>
              <w:t>Predefined ROI Sent</w:t>
            </w:r>
          </w:p>
        </w:tc>
        <w:tc>
          <w:tcPr>
            <w:tcW w:w="1260" w:type="dxa"/>
          </w:tcPr>
          <w:p w14:paraId="3EACC8CB"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059FF5AE" w14:textId="30E2C72C" w:rsidR="00AD072D" w:rsidRPr="00EF20F7" w:rsidRDefault="00AD072D" w:rsidP="00BD3AE7">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25FCE868" w14:textId="77777777" w:rsidTr="00BD3AE7">
        <w:trPr>
          <w:cantSplit/>
          <w:jc w:val="center"/>
        </w:trPr>
        <w:tc>
          <w:tcPr>
            <w:tcW w:w="1466" w:type="dxa"/>
            <w:vMerge/>
          </w:tcPr>
          <w:p w14:paraId="096C81D8" w14:textId="77777777" w:rsidR="00AD072D" w:rsidRPr="00EF20F7" w:rsidRDefault="00AD072D" w:rsidP="00BD3AE7">
            <w:pPr>
              <w:keepNext/>
              <w:keepLines/>
              <w:jc w:val="center"/>
              <w:rPr>
                <w:rFonts w:ascii="Arial" w:hAnsi="Arial"/>
                <w:sz w:val="18"/>
                <w:lang w:eastAsia="zh-CN"/>
              </w:rPr>
            </w:pPr>
          </w:p>
        </w:tc>
        <w:tc>
          <w:tcPr>
            <w:tcW w:w="1251" w:type="dxa"/>
            <w:vMerge/>
          </w:tcPr>
          <w:p w14:paraId="22BDE56E" w14:textId="77777777" w:rsidR="00AD072D" w:rsidRPr="00EF20F7" w:rsidRDefault="00AD072D" w:rsidP="00BD3AE7">
            <w:pPr>
              <w:keepNext/>
              <w:keepLines/>
              <w:jc w:val="center"/>
              <w:rPr>
                <w:rFonts w:ascii="Arial" w:hAnsi="Arial"/>
                <w:sz w:val="18"/>
                <w:lang w:eastAsia="zh-CN"/>
              </w:rPr>
            </w:pPr>
          </w:p>
        </w:tc>
        <w:tc>
          <w:tcPr>
            <w:tcW w:w="1980" w:type="dxa"/>
          </w:tcPr>
          <w:p w14:paraId="6A177C02" w14:textId="77777777" w:rsidR="00AD072D" w:rsidRPr="00EF20F7" w:rsidRDefault="00AD072D" w:rsidP="00BD3AE7">
            <w:pPr>
              <w:keepNext/>
              <w:keepLines/>
              <w:jc w:val="center"/>
              <w:rPr>
                <w:rFonts w:ascii="Arial" w:hAnsi="Arial"/>
                <w:sz w:val="18"/>
                <w:lang w:eastAsia="zh-CN"/>
              </w:rPr>
            </w:pPr>
            <w:r w:rsidRPr="00EF20F7">
              <w:rPr>
                <w:rFonts w:ascii="Arial" w:hAnsi="Arial"/>
                <w:sz w:val="18"/>
              </w:rPr>
              <w:t>Predefined ROI Received</w:t>
            </w:r>
          </w:p>
        </w:tc>
        <w:tc>
          <w:tcPr>
            <w:tcW w:w="1260" w:type="dxa"/>
          </w:tcPr>
          <w:p w14:paraId="21FD4AC5"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0D2A2C94" w14:textId="09E5C131" w:rsidR="00AD072D" w:rsidRPr="00EF20F7" w:rsidRDefault="00AD072D" w:rsidP="00BD3AE7">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58297AB8" w14:textId="77777777" w:rsidTr="00BD3AE7">
        <w:trPr>
          <w:cantSplit/>
          <w:jc w:val="center"/>
        </w:trPr>
        <w:tc>
          <w:tcPr>
            <w:tcW w:w="1466" w:type="dxa"/>
            <w:vMerge/>
          </w:tcPr>
          <w:p w14:paraId="726CB1EC" w14:textId="77777777" w:rsidR="00AD072D" w:rsidRPr="00EF20F7" w:rsidRDefault="00AD072D" w:rsidP="00BD3AE7">
            <w:pPr>
              <w:keepNext/>
              <w:keepLines/>
              <w:jc w:val="center"/>
              <w:rPr>
                <w:rFonts w:ascii="Arial" w:hAnsi="Arial"/>
                <w:sz w:val="18"/>
                <w:lang w:eastAsia="zh-CN"/>
              </w:rPr>
            </w:pPr>
          </w:p>
        </w:tc>
        <w:tc>
          <w:tcPr>
            <w:tcW w:w="1251" w:type="dxa"/>
            <w:vMerge/>
          </w:tcPr>
          <w:p w14:paraId="4EF2AA43" w14:textId="77777777" w:rsidR="00AD072D" w:rsidRPr="00EF20F7" w:rsidRDefault="00AD072D" w:rsidP="00BD3AE7">
            <w:pPr>
              <w:keepNext/>
              <w:keepLines/>
              <w:jc w:val="center"/>
              <w:rPr>
                <w:rFonts w:ascii="Arial" w:hAnsi="Arial"/>
                <w:sz w:val="18"/>
                <w:lang w:eastAsia="zh-CN"/>
              </w:rPr>
            </w:pPr>
          </w:p>
        </w:tc>
        <w:tc>
          <w:tcPr>
            <w:tcW w:w="1980" w:type="dxa"/>
          </w:tcPr>
          <w:p w14:paraId="4E7AAC2C" w14:textId="77777777" w:rsidR="00AD072D" w:rsidRPr="00EF20F7" w:rsidRDefault="00AD072D" w:rsidP="00BD3AE7">
            <w:pPr>
              <w:keepNext/>
              <w:keepLines/>
              <w:jc w:val="center"/>
              <w:rPr>
                <w:rFonts w:ascii="Arial" w:hAnsi="Arial"/>
                <w:sz w:val="18"/>
                <w:lang w:eastAsia="zh-CN"/>
              </w:rPr>
            </w:pPr>
            <w:r w:rsidRPr="00EF20F7">
              <w:rPr>
                <w:rFonts w:ascii="Arial" w:hAnsi="Arial"/>
                <w:sz w:val="18"/>
              </w:rPr>
              <w:t>Arbitrary ROI Sent</w:t>
            </w:r>
          </w:p>
        </w:tc>
        <w:tc>
          <w:tcPr>
            <w:tcW w:w="1260" w:type="dxa"/>
          </w:tcPr>
          <w:p w14:paraId="532BFA09"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5924143E" w14:textId="4C336D3B" w:rsidR="00AD072D" w:rsidRPr="00EF20F7" w:rsidRDefault="00AD072D" w:rsidP="00BD3AE7">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0BD6AF2C" w14:textId="77777777" w:rsidTr="00BD3AE7">
        <w:trPr>
          <w:cantSplit/>
          <w:jc w:val="center"/>
        </w:trPr>
        <w:tc>
          <w:tcPr>
            <w:tcW w:w="1466" w:type="dxa"/>
            <w:vMerge/>
          </w:tcPr>
          <w:p w14:paraId="4A55C9C6" w14:textId="77777777" w:rsidR="00AD072D" w:rsidRPr="00EF20F7" w:rsidRDefault="00AD072D" w:rsidP="00BD3AE7">
            <w:pPr>
              <w:keepNext/>
              <w:keepLines/>
              <w:jc w:val="center"/>
              <w:rPr>
                <w:rFonts w:ascii="Arial" w:hAnsi="Arial"/>
                <w:sz w:val="18"/>
                <w:lang w:eastAsia="zh-CN"/>
              </w:rPr>
            </w:pPr>
          </w:p>
        </w:tc>
        <w:tc>
          <w:tcPr>
            <w:tcW w:w="1251" w:type="dxa"/>
            <w:vMerge/>
          </w:tcPr>
          <w:p w14:paraId="582A7E1B" w14:textId="77777777" w:rsidR="00AD072D" w:rsidRPr="00EF20F7" w:rsidRDefault="00AD072D" w:rsidP="00BD3AE7">
            <w:pPr>
              <w:keepNext/>
              <w:keepLines/>
              <w:jc w:val="center"/>
              <w:rPr>
                <w:rFonts w:ascii="Arial" w:hAnsi="Arial"/>
                <w:sz w:val="18"/>
                <w:lang w:eastAsia="zh-CN"/>
              </w:rPr>
            </w:pPr>
          </w:p>
        </w:tc>
        <w:tc>
          <w:tcPr>
            <w:tcW w:w="1980" w:type="dxa"/>
          </w:tcPr>
          <w:p w14:paraId="7134AF17" w14:textId="77777777" w:rsidR="00AD072D" w:rsidRPr="00EF20F7" w:rsidRDefault="00AD072D" w:rsidP="00BD3AE7">
            <w:pPr>
              <w:keepNext/>
              <w:keepLines/>
              <w:jc w:val="center"/>
              <w:rPr>
                <w:rFonts w:ascii="Arial" w:hAnsi="Arial"/>
                <w:sz w:val="18"/>
                <w:lang w:eastAsia="zh-CN"/>
              </w:rPr>
            </w:pPr>
            <w:r w:rsidRPr="00EF20F7">
              <w:rPr>
                <w:rFonts w:ascii="Arial" w:hAnsi="Arial"/>
                <w:sz w:val="18"/>
              </w:rPr>
              <w:t>Arbitrary ROI Received</w:t>
            </w:r>
          </w:p>
        </w:tc>
        <w:tc>
          <w:tcPr>
            <w:tcW w:w="1260" w:type="dxa"/>
          </w:tcPr>
          <w:p w14:paraId="0D2E0B08"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3A69E72E" w14:textId="7DB56612" w:rsidR="00AD072D" w:rsidRPr="00EF20F7" w:rsidRDefault="00AD072D" w:rsidP="00BD3AE7">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B11EB" w:rsidRPr="00EF20F7">
              <w:rPr>
                <w:rFonts w:ascii="Arial" w:hAnsi="Arial" w:cs="Arial"/>
                <w:sz w:val="18"/>
                <w:szCs w:val="18"/>
              </w:rPr>
              <w:t>TS</w:t>
            </w:r>
            <w:r w:rsidR="001B11EB">
              <w:rPr>
                <w:rFonts w:ascii="Arial" w:hAnsi="Arial" w:cs="Arial"/>
                <w:sz w:val="18"/>
                <w:szCs w:val="18"/>
              </w:rPr>
              <w:t> </w:t>
            </w:r>
            <w:r w:rsidR="001B11EB" w:rsidRPr="00EF20F7">
              <w:rPr>
                <w:rFonts w:ascii="Arial" w:hAnsi="Arial" w:cs="Arial"/>
                <w:sz w:val="18"/>
                <w:szCs w:val="18"/>
              </w:rPr>
              <w:t>2</w:t>
            </w:r>
            <w:r w:rsidRPr="00EF20F7">
              <w:rPr>
                <w:rFonts w:ascii="Arial" w:hAnsi="Arial" w:cs="Arial"/>
                <w:sz w:val="18"/>
                <w:szCs w:val="18"/>
              </w:rPr>
              <w:t>6.114</w:t>
            </w:r>
            <w:r w:rsidR="001B11EB">
              <w:rPr>
                <w:rFonts w:ascii="Arial" w:hAnsi="Arial" w:cs="Arial"/>
                <w:sz w:val="18"/>
                <w:szCs w:val="18"/>
              </w:rPr>
              <w:t> </w:t>
            </w:r>
            <w:r w:rsidR="001B11EB" w:rsidRPr="00EF20F7">
              <w:rPr>
                <w:rFonts w:ascii="Arial" w:hAnsi="Arial" w:cs="Arial"/>
                <w:sz w:val="18"/>
                <w:szCs w:val="18"/>
              </w:rPr>
              <w:t>[</w:t>
            </w:r>
            <w:r w:rsidRPr="00EF20F7">
              <w:rPr>
                <w:rFonts w:ascii="Arial" w:hAnsi="Arial" w:cs="Arial"/>
                <w:sz w:val="18"/>
                <w:szCs w:val="18"/>
              </w:rPr>
              <w:t xml:space="preserve">23]. </w:t>
            </w:r>
          </w:p>
        </w:tc>
      </w:tr>
      <w:tr w:rsidR="00AD072D" w:rsidRPr="00EF20F7" w14:paraId="3EE1729A" w14:textId="77777777" w:rsidTr="00BD3AE7">
        <w:trPr>
          <w:cantSplit/>
          <w:jc w:val="center"/>
        </w:trPr>
        <w:tc>
          <w:tcPr>
            <w:tcW w:w="1466" w:type="dxa"/>
            <w:vMerge/>
          </w:tcPr>
          <w:p w14:paraId="460AEE32" w14:textId="77777777" w:rsidR="00AD072D" w:rsidRPr="00EF20F7" w:rsidRDefault="00AD072D" w:rsidP="00BD3AE7">
            <w:pPr>
              <w:keepNext/>
              <w:keepLines/>
              <w:jc w:val="center"/>
              <w:rPr>
                <w:rFonts w:ascii="Arial" w:hAnsi="Arial"/>
                <w:sz w:val="18"/>
                <w:lang w:eastAsia="zh-CN"/>
              </w:rPr>
            </w:pPr>
          </w:p>
        </w:tc>
        <w:tc>
          <w:tcPr>
            <w:tcW w:w="1251" w:type="dxa"/>
            <w:vMerge/>
          </w:tcPr>
          <w:p w14:paraId="2C60CB62" w14:textId="77777777" w:rsidR="00AD072D" w:rsidRPr="00EF20F7" w:rsidRDefault="00AD072D" w:rsidP="00BD3AE7">
            <w:pPr>
              <w:keepNext/>
              <w:keepLines/>
              <w:jc w:val="center"/>
              <w:rPr>
                <w:rFonts w:ascii="Arial" w:hAnsi="Arial"/>
                <w:sz w:val="18"/>
                <w:lang w:eastAsia="zh-CN"/>
              </w:rPr>
            </w:pPr>
          </w:p>
        </w:tc>
        <w:tc>
          <w:tcPr>
            <w:tcW w:w="1980" w:type="dxa"/>
          </w:tcPr>
          <w:p w14:paraId="18673290" w14:textId="77777777" w:rsidR="00AD072D" w:rsidRPr="00EF20F7" w:rsidRDefault="00AD072D" w:rsidP="00BD3AE7">
            <w:pPr>
              <w:keepNext/>
              <w:keepLines/>
              <w:jc w:val="center"/>
              <w:rPr>
                <w:rFonts w:ascii="Arial" w:hAnsi="Arial"/>
                <w:sz w:val="18"/>
                <w:lang w:eastAsia="zh-CN"/>
              </w:rPr>
            </w:pPr>
            <w:r w:rsidRPr="00EF20F7">
              <w:rPr>
                <w:rFonts w:ascii="Arial" w:hAnsi="Arial"/>
                <w:sz w:val="18"/>
              </w:rPr>
              <w:t>Remote certificate fingerprint</w:t>
            </w:r>
          </w:p>
        </w:tc>
        <w:tc>
          <w:tcPr>
            <w:tcW w:w="1260" w:type="dxa"/>
          </w:tcPr>
          <w:p w14:paraId="4A0B8E7C" w14:textId="77777777" w:rsidR="00AD072D" w:rsidRPr="00EF20F7" w:rsidRDefault="00AD072D" w:rsidP="00BD3AE7">
            <w:pPr>
              <w:keepNext/>
              <w:keepLines/>
              <w:jc w:val="center"/>
            </w:pPr>
            <w:r w:rsidRPr="00EF20F7">
              <w:rPr>
                <w:rFonts w:ascii="Arial" w:hAnsi="Arial"/>
                <w:sz w:val="18"/>
              </w:rPr>
              <w:t>O</w:t>
            </w:r>
          </w:p>
        </w:tc>
        <w:tc>
          <w:tcPr>
            <w:tcW w:w="3780" w:type="dxa"/>
          </w:tcPr>
          <w:p w14:paraId="38661286" w14:textId="77777777" w:rsidR="00AD072D" w:rsidRPr="00EF20F7" w:rsidRDefault="00AD072D" w:rsidP="00BD3AE7">
            <w:pPr>
              <w:keepNext/>
              <w:keepLines/>
              <w:rPr>
                <w:rFonts w:ascii="Arial" w:hAnsi="Arial"/>
                <w:sz w:val="18"/>
                <w:lang w:eastAsia="zh-CN"/>
              </w:rPr>
            </w:pPr>
            <w:r w:rsidRPr="00EF20F7">
              <w:rPr>
                <w:rFonts w:ascii="Arial" w:hAnsi="Arial" w:hint="eastAsia"/>
                <w:sz w:val="18"/>
                <w:lang w:eastAsia="zh-CN"/>
              </w:rPr>
              <w:t xml:space="preserve">This information element is present if the MRFC requests the MRFP to establish the CLUE data channel. </w:t>
            </w:r>
            <w:r w:rsidRPr="00EF20F7">
              <w:rPr>
                <w:rFonts w:ascii="Arial" w:hAnsi="Arial"/>
                <w:sz w:val="18"/>
              </w:rPr>
              <w:t>It indicates the remote certificate fingerprint.</w:t>
            </w:r>
          </w:p>
        </w:tc>
      </w:tr>
      <w:tr w:rsidR="00AD072D" w:rsidRPr="00EF20F7" w14:paraId="1F75911C" w14:textId="77777777" w:rsidTr="00BD3AE7">
        <w:trPr>
          <w:cantSplit/>
          <w:jc w:val="center"/>
        </w:trPr>
        <w:tc>
          <w:tcPr>
            <w:tcW w:w="1466" w:type="dxa"/>
            <w:vMerge/>
          </w:tcPr>
          <w:p w14:paraId="69F64234" w14:textId="77777777" w:rsidR="00AD072D" w:rsidRPr="00EF20F7" w:rsidRDefault="00AD072D" w:rsidP="00BD3AE7">
            <w:pPr>
              <w:keepNext/>
              <w:keepLines/>
              <w:jc w:val="center"/>
              <w:rPr>
                <w:rFonts w:ascii="Arial" w:hAnsi="Arial"/>
                <w:sz w:val="18"/>
                <w:lang w:eastAsia="zh-CN"/>
              </w:rPr>
            </w:pPr>
          </w:p>
        </w:tc>
        <w:tc>
          <w:tcPr>
            <w:tcW w:w="1251" w:type="dxa"/>
            <w:vMerge/>
          </w:tcPr>
          <w:p w14:paraId="2756B0F0" w14:textId="77777777" w:rsidR="00AD072D" w:rsidRPr="00EF20F7" w:rsidRDefault="00AD072D" w:rsidP="00BD3AE7">
            <w:pPr>
              <w:keepNext/>
              <w:keepLines/>
              <w:jc w:val="center"/>
              <w:rPr>
                <w:rFonts w:ascii="Arial" w:hAnsi="Arial"/>
                <w:sz w:val="18"/>
                <w:lang w:eastAsia="zh-CN"/>
              </w:rPr>
            </w:pPr>
          </w:p>
        </w:tc>
        <w:tc>
          <w:tcPr>
            <w:tcW w:w="1980" w:type="dxa"/>
          </w:tcPr>
          <w:p w14:paraId="43CEBE2E" w14:textId="77777777" w:rsidR="00AD072D" w:rsidRPr="00EF20F7" w:rsidRDefault="00AD072D" w:rsidP="00BD3AE7">
            <w:pPr>
              <w:keepNext/>
              <w:keepLines/>
              <w:jc w:val="center"/>
              <w:rPr>
                <w:rFonts w:ascii="Arial" w:hAnsi="Arial"/>
                <w:sz w:val="18"/>
                <w:lang w:eastAsia="zh-CN"/>
              </w:rPr>
            </w:pPr>
            <w:r w:rsidRPr="00EF20F7">
              <w:rPr>
                <w:rFonts w:ascii="Arial" w:hAnsi="Arial"/>
                <w:sz w:val="18"/>
              </w:rPr>
              <w:t>Remote sctp port</w:t>
            </w:r>
          </w:p>
        </w:tc>
        <w:tc>
          <w:tcPr>
            <w:tcW w:w="1260" w:type="dxa"/>
          </w:tcPr>
          <w:p w14:paraId="6D62C020" w14:textId="77777777" w:rsidR="00AD072D" w:rsidRPr="00EF20F7" w:rsidRDefault="00AD072D" w:rsidP="00BD3AE7">
            <w:pPr>
              <w:keepNext/>
              <w:keepLines/>
              <w:jc w:val="center"/>
            </w:pPr>
            <w:r w:rsidRPr="00EF20F7">
              <w:rPr>
                <w:rFonts w:ascii="Arial" w:hAnsi="Arial" w:hint="eastAsia"/>
                <w:sz w:val="18"/>
              </w:rPr>
              <w:t>O</w:t>
            </w:r>
          </w:p>
        </w:tc>
        <w:tc>
          <w:tcPr>
            <w:tcW w:w="3780" w:type="dxa"/>
          </w:tcPr>
          <w:p w14:paraId="00718E87" w14:textId="77777777" w:rsidR="00AD072D" w:rsidRPr="00EF20F7" w:rsidRDefault="00AD072D" w:rsidP="00BD3AE7">
            <w:pPr>
              <w:keepNext/>
              <w:keepLines/>
              <w:rPr>
                <w:rFonts w:ascii="Arial" w:hAnsi="Arial"/>
                <w:sz w:val="18"/>
                <w:lang w:eastAsia="zh-CN"/>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p>
        </w:tc>
      </w:tr>
      <w:tr w:rsidR="00AD072D" w:rsidRPr="00EF20F7" w14:paraId="1313BEA1" w14:textId="77777777" w:rsidTr="00BD3AE7">
        <w:trPr>
          <w:cantSplit/>
          <w:jc w:val="center"/>
        </w:trPr>
        <w:tc>
          <w:tcPr>
            <w:tcW w:w="1466" w:type="dxa"/>
            <w:vMerge/>
          </w:tcPr>
          <w:p w14:paraId="7C4C9E42" w14:textId="77777777" w:rsidR="00AD072D" w:rsidRPr="00EF20F7" w:rsidRDefault="00AD072D" w:rsidP="00BD3AE7">
            <w:pPr>
              <w:keepNext/>
              <w:keepLines/>
              <w:jc w:val="center"/>
              <w:rPr>
                <w:rFonts w:ascii="Arial" w:hAnsi="Arial"/>
                <w:sz w:val="18"/>
                <w:lang w:eastAsia="zh-CN"/>
              </w:rPr>
            </w:pPr>
          </w:p>
        </w:tc>
        <w:tc>
          <w:tcPr>
            <w:tcW w:w="1251" w:type="dxa"/>
            <w:vMerge/>
          </w:tcPr>
          <w:p w14:paraId="2260536F" w14:textId="77777777" w:rsidR="00AD072D" w:rsidRPr="00EF20F7" w:rsidRDefault="00AD072D" w:rsidP="00BD3AE7">
            <w:pPr>
              <w:keepNext/>
              <w:keepLines/>
              <w:jc w:val="center"/>
              <w:rPr>
                <w:rFonts w:ascii="Arial" w:hAnsi="Arial"/>
                <w:sz w:val="18"/>
                <w:lang w:eastAsia="zh-CN"/>
              </w:rPr>
            </w:pPr>
          </w:p>
        </w:tc>
        <w:tc>
          <w:tcPr>
            <w:tcW w:w="1980" w:type="dxa"/>
          </w:tcPr>
          <w:p w14:paraId="646D9886" w14:textId="77777777" w:rsidR="00AD072D" w:rsidRPr="00EF20F7" w:rsidRDefault="00AD072D" w:rsidP="00BD3AE7">
            <w:pPr>
              <w:keepNext/>
              <w:keepLines/>
              <w:jc w:val="center"/>
              <w:rPr>
                <w:rFonts w:ascii="Arial" w:hAnsi="Arial"/>
                <w:sz w:val="18"/>
                <w:lang w:eastAsia="zh-CN"/>
              </w:rPr>
            </w:pPr>
            <w:r w:rsidRPr="00EF20F7">
              <w:rPr>
                <w:rFonts w:ascii="Arial" w:hAnsi="Arial"/>
                <w:sz w:val="18"/>
              </w:rPr>
              <w:t>Remote max message size</w:t>
            </w:r>
          </w:p>
        </w:tc>
        <w:tc>
          <w:tcPr>
            <w:tcW w:w="1260" w:type="dxa"/>
          </w:tcPr>
          <w:p w14:paraId="5B81264B" w14:textId="77777777" w:rsidR="00AD072D" w:rsidRPr="00EF20F7" w:rsidRDefault="00AD072D" w:rsidP="00BD3AE7">
            <w:pPr>
              <w:keepNext/>
              <w:keepLines/>
              <w:jc w:val="center"/>
            </w:pPr>
            <w:r w:rsidRPr="00EF20F7">
              <w:rPr>
                <w:rFonts w:ascii="Arial" w:hAnsi="Arial" w:hint="eastAsia"/>
                <w:sz w:val="18"/>
              </w:rPr>
              <w:t>O</w:t>
            </w:r>
          </w:p>
        </w:tc>
        <w:tc>
          <w:tcPr>
            <w:tcW w:w="3780" w:type="dxa"/>
          </w:tcPr>
          <w:p w14:paraId="04A6EE61" w14:textId="77777777" w:rsidR="00AD072D" w:rsidRPr="00EF20F7" w:rsidRDefault="00AD072D" w:rsidP="00BD3AE7">
            <w:pPr>
              <w:keepNext/>
              <w:keepLines/>
              <w:rPr>
                <w:rFonts w:ascii="Arial" w:hAnsi="Arial"/>
                <w:sz w:val="18"/>
                <w:lang w:eastAsia="zh-CN"/>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p>
        </w:tc>
      </w:tr>
      <w:tr w:rsidR="00AD072D" w:rsidRPr="00EF20F7" w14:paraId="28EA84AD" w14:textId="77777777" w:rsidTr="00BD3AE7">
        <w:trPr>
          <w:cantSplit/>
          <w:jc w:val="center"/>
        </w:trPr>
        <w:tc>
          <w:tcPr>
            <w:tcW w:w="1466" w:type="dxa"/>
            <w:vMerge/>
          </w:tcPr>
          <w:p w14:paraId="7784F396" w14:textId="77777777" w:rsidR="00AD072D" w:rsidRPr="00EF20F7" w:rsidRDefault="00AD072D" w:rsidP="00BD3AE7">
            <w:pPr>
              <w:keepNext/>
              <w:keepLines/>
              <w:jc w:val="center"/>
              <w:rPr>
                <w:rFonts w:ascii="Arial" w:hAnsi="Arial"/>
                <w:sz w:val="18"/>
                <w:lang w:eastAsia="zh-CN"/>
              </w:rPr>
            </w:pPr>
          </w:p>
        </w:tc>
        <w:tc>
          <w:tcPr>
            <w:tcW w:w="1251" w:type="dxa"/>
            <w:vMerge/>
          </w:tcPr>
          <w:p w14:paraId="4281BE2C" w14:textId="77777777" w:rsidR="00AD072D" w:rsidRPr="00EF20F7" w:rsidRDefault="00AD072D" w:rsidP="00BD3AE7">
            <w:pPr>
              <w:keepNext/>
              <w:keepLines/>
              <w:jc w:val="center"/>
              <w:rPr>
                <w:rFonts w:ascii="Arial" w:hAnsi="Arial"/>
                <w:sz w:val="18"/>
                <w:lang w:eastAsia="zh-CN"/>
              </w:rPr>
            </w:pPr>
          </w:p>
        </w:tc>
        <w:tc>
          <w:tcPr>
            <w:tcW w:w="1980" w:type="dxa"/>
          </w:tcPr>
          <w:p w14:paraId="0669816B" w14:textId="77777777" w:rsidR="00AD072D" w:rsidRPr="00EF20F7" w:rsidRDefault="00AD072D" w:rsidP="00BD3AE7">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18969AC6"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64BC5A8B" w14:textId="77777777" w:rsidR="00AD072D" w:rsidRPr="00EF20F7" w:rsidRDefault="00AD072D" w:rsidP="00BD3AE7">
            <w:pPr>
              <w:keepNext/>
              <w:keepLines/>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AD072D" w:rsidRPr="00EF20F7" w14:paraId="4A43A551" w14:textId="77777777" w:rsidTr="00BD3AE7">
        <w:trPr>
          <w:cantSplit/>
          <w:jc w:val="center"/>
        </w:trPr>
        <w:tc>
          <w:tcPr>
            <w:tcW w:w="1466" w:type="dxa"/>
            <w:vMerge/>
          </w:tcPr>
          <w:p w14:paraId="47F0B631" w14:textId="77777777" w:rsidR="00AD072D" w:rsidRPr="00EF20F7" w:rsidRDefault="00AD072D" w:rsidP="00BD3AE7">
            <w:pPr>
              <w:keepNext/>
              <w:keepLines/>
              <w:jc w:val="center"/>
              <w:rPr>
                <w:rFonts w:ascii="Arial" w:hAnsi="Arial"/>
                <w:sz w:val="18"/>
                <w:lang w:eastAsia="zh-CN"/>
              </w:rPr>
            </w:pPr>
          </w:p>
        </w:tc>
        <w:tc>
          <w:tcPr>
            <w:tcW w:w="1251" w:type="dxa"/>
            <w:vMerge/>
          </w:tcPr>
          <w:p w14:paraId="788A4B5E" w14:textId="77777777" w:rsidR="00AD072D" w:rsidRPr="00EF20F7" w:rsidRDefault="00AD072D" w:rsidP="00BD3AE7">
            <w:pPr>
              <w:keepNext/>
              <w:keepLines/>
              <w:jc w:val="center"/>
              <w:rPr>
                <w:rFonts w:ascii="Arial" w:hAnsi="Arial"/>
                <w:sz w:val="18"/>
                <w:lang w:eastAsia="zh-CN"/>
              </w:rPr>
            </w:pPr>
          </w:p>
        </w:tc>
        <w:tc>
          <w:tcPr>
            <w:tcW w:w="1980" w:type="dxa"/>
          </w:tcPr>
          <w:p w14:paraId="6C7A3F9F" w14:textId="77777777" w:rsidR="00AD072D" w:rsidRPr="00EF20F7" w:rsidRDefault="00AD072D" w:rsidP="00BD3AE7">
            <w:pPr>
              <w:pStyle w:val="TAC"/>
            </w:pPr>
            <w:r w:rsidRPr="00EF20F7">
              <w:t>Additional Bandwidth Properties</w:t>
            </w:r>
          </w:p>
        </w:tc>
        <w:tc>
          <w:tcPr>
            <w:tcW w:w="1260" w:type="dxa"/>
          </w:tcPr>
          <w:p w14:paraId="28E794F3" w14:textId="77777777" w:rsidR="00AD072D" w:rsidRPr="00EF20F7" w:rsidRDefault="00AD072D" w:rsidP="00BD3AE7">
            <w:pPr>
              <w:pStyle w:val="TAC"/>
            </w:pPr>
            <w:r w:rsidRPr="00EF20F7">
              <w:t>O</w:t>
            </w:r>
          </w:p>
        </w:tc>
        <w:tc>
          <w:tcPr>
            <w:tcW w:w="3780" w:type="dxa"/>
          </w:tcPr>
          <w:p w14:paraId="5749EE31" w14:textId="77777777" w:rsidR="00AD072D" w:rsidRPr="00EF20F7" w:rsidRDefault="00AD072D" w:rsidP="00BD3AE7">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AD072D" w:rsidRPr="00EF20F7" w14:paraId="45546279" w14:textId="77777777" w:rsidTr="00BD3AE7">
        <w:trPr>
          <w:cantSplit/>
          <w:jc w:val="center"/>
        </w:trPr>
        <w:tc>
          <w:tcPr>
            <w:tcW w:w="1466" w:type="dxa"/>
            <w:vMerge/>
          </w:tcPr>
          <w:p w14:paraId="2029F443" w14:textId="77777777" w:rsidR="00AD072D" w:rsidRPr="00EF20F7" w:rsidRDefault="00AD072D" w:rsidP="00BD3AE7">
            <w:pPr>
              <w:keepNext/>
              <w:keepLines/>
              <w:jc w:val="center"/>
              <w:rPr>
                <w:rFonts w:ascii="Arial" w:hAnsi="Arial"/>
                <w:sz w:val="18"/>
                <w:lang w:eastAsia="zh-CN"/>
              </w:rPr>
            </w:pPr>
          </w:p>
        </w:tc>
        <w:tc>
          <w:tcPr>
            <w:tcW w:w="1251" w:type="dxa"/>
            <w:vMerge/>
          </w:tcPr>
          <w:p w14:paraId="048C6E08" w14:textId="77777777" w:rsidR="00AD072D" w:rsidRPr="00EF20F7" w:rsidRDefault="00AD072D" w:rsidP="00BD3AE7">
            <w:pPr>
              <w:keepNext/>
              <w:keepLines/>
              <w:jc w:val="center"/>
              <w:rPr>
                <w:rFonts w:ascii="Arial" w:hAnsi="Arial"/>
                <w:sz w:val="18"/>
                <w:lang w:eastAsia="zh-CN"/>
              </w:rPr>
            </w:pPr>
          </w:p>
        </w:tc>
        <w:tc>
          <w:tcPr>
            <w:tcW w:w="1980" w:type="dxa"/>
          </w:tcPr>
          <w:p w14:paraId="1A65EB85" w14:textId="77777777" w:rsidR="00AD072D" w:rsidRPr="00EF20F7" w:rsidRDefault="00AD072D" w:rsidP="00BD3AE7">
            <w:pPr>
              <w:pStyle w:val="TAC"/>
            </w:pPr>
            <w:r w:rsidRPr="00EF20F7">
              <w:rPr>
                <w:lang w:eastAsia="zh-CN"/>
              </w:rPr>
              <w:t>CCM BASE</w:t>
            </w:r>
          </w:p>
        </w:tc>
        <w:tc>
          <w:tcPr>
            <w:tcW w:w="1260" w:type="dxa"/>
          </w:tcPr>
          <w:p w14:paraId="53091326" w14:textId="77777777" w:rsidR="00AD072D" w:rsidRPr="00EF20F7" w:rsidRDefault="00AD072D" w:rsidP="00BD3AE7">
            <w:pPr>
              <w:pStyle w:val="TAC"/>
            </w:pPr>
            <w:r w:rsidRPr="00EF20F7">
              <w:t>O</w:t>
            </w:r>
          </w:p>
        </w:tc>
        <w:tc>
          <w:tcPr>
            <w:tcW w:w="3780" w:type="dxa"/>
          </w:tcPr>
          <w:p w14:paraId="1E307DBC" w14:textId="77777777" w:rsidR="00AD072D" w:rsidRPr="00EF20F7" w:rsidRDefault="00AD072D" w:rsidP="00BD3AE7">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AD072D" w:rsidRPr="00EF20F7" w14:paraId="6BDA788F" w14:textId="77777777" w:rsidTr="00BD3AE7">
        <w:trPr>
          <w:cantSplit/>
          <w:jc w:val="center"/>
        </w:trPr>
        <w:tc>
          <w:tcPr>
            <w:tcW w:w="1466" w:type="dxa"/>
            <w:vMerge/>
          </w:tcPr>
          <w:p w14:paraId="5152993E" w14:textId="77777777" w:rsidR="00AD072D" w:rsidRPr="00EF20F7" w:rsidRDefault="00AD072D" w:rsidP="00BD3AE7">
            <w:pPr>
              <w:keepNext/>
              <w:keepLines/>
              <w:jc w:val="center"/>
              <w:rPr>
                <w:rFonts w:ascii="Arial" w:hAnsi="Arial"/>
                <w:sz w:val="18"/>
                <w:lang w:eastAsia="zh-CN"/>
              </w:rPr>
            </w:pPr>
          </w:p>
        </w:tc>
        <w:tc>
          <w:tcPr>
            <w:tcW w:w="1251" w:type="dxa"/>
            <w:vMerge/>
          </w:tcPr>
          <w:p w14:paraId="68CDBED4" w14:textId="77777777" w:rsidR="00AD072D" w:rsidRPr="00EF20F7" w:rsidRDefault="00AD072D" w:rsidP="00BD3AE7">
            <w:pPr>
              <w:keepNext/>
              <w:keepLines/>
              <w:jc w:val="center"/>
              <w:rPr>
                <w:rFonts w:ascii="Arial" w:hAnsi="Arial"/>
                <w:sz w:val="18"/>
                <w:lang w:eastAsia="zh-CN"/>
              </w:rPr>
            </w:pPr>
          </w:p>
        </w:tc>
        <w:tc>
          <w:tcPr>
            <w:tcW w:w="1980" w:type="dxa"/>
          </w:tcPr>
          <w:p w14:paraId="381ECD04" w14:textId="77777777" w:rsidR="00AD072D" w:rsidRPr="00EF20F7" w:rsidRDefault="00AD072D" w:rsidP="00BD3AE7">
            <w:pPr>
              <w:pStyle w:val="TAC"/>
            </w:pPr>
            <w:r w:rsidRPr="00EF20F7">
              <w:rPr>
                <w:rFonts w:cs="Arial"/>
              </w:rPr>
              <w:t>Stream content</w:t>
            </w:r>
          </w:p>
        </w:tc>
        <w:tc>
          <w:tcPr>
            <w:tcW w:w="1260" w:type="dxa"/>
          </w:tcPr>
          <w:p w14:paraId="10ABF1EA" w14:textId="77777777" w:rsidR="00AD072D" w:rsidRPr="00EF20F7" w:rsidRDefault="00AD072D" w:rsidP="00BD3AE7">
            <w:pPr>
              <w:pStyle w:val="TAC"/>
            </w:pPr>
            <w:r w:rsidRPr="00EF20F7">
              <w:t>O</w:t>
            </w:r>
          </w:p>
        </w:tc>
        <w:tc>
          <w:tcPr>
            <w:tcW w:w="3780" w:type="dxa"/>
          </w:tcPr>
          <w:p w14:paraId="2F6C6138" w14:textId="77777777" w:rsidR="00AD072D" w:rsidRPr="00EF20F7" w:rsidRDefault="00AD072D" w:rsidP="00BD3AE7">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1B11EB" w:rsidRPr="00EF20F7" w14:paraId="5E74D1CC" w14:textId="77777777" w:rsidTr="00BD3AE7">
        <w:trPr>
          <w:cantSplit/>
          <w:jc w:val="center"/>
        </w:trPr>
        <w:tc>
          <w:tcPr>
            <w:tcW w:w="1466" w:type="dxa"/>
            <w:vMerge/>
          </w:tcPr>
          <w:p w14:paraId="374FF046" w14:textId="77777777" w:rsidR="001B11EB" w:rsidRPr="00EF20F7" w:rsidRDefault="001B11EB" w:rsidP="001B11EB">
            <w:pPr>
              <w:keepNext/>
              <w:keepLines/>
              <w:jc w:val="center"/>
              <w:rPr>
                <w:rFonts w:ascii="Arial" w:hAnsi="Arial"/>
                <w:sz w:val="18"/>
                <w:lang w:eastAsia="zh-CN"/>
              </w:rPr>
            </w:pPr>
          </w:p>
        </w:tc>
        <w:tc>
          <w:tcPr>
            <w:tcW w:w="1251" w:type="dxa"/>
            <w:vMerge/>
          </w:tcPr>
          <w:p w14:paraId="10C17DAE" w14:textId="77777777" w:rsidR="001B11EB" w:rsidRPr="00EF20F7" w:rsidRDefault="001B11EB" w:rsidP="001B11EB">
            <w:pPr>
              <w:keepNext/>
              <w:keepLines/>
              <w:jc w:val="center"/>
              <w:rPr>
                <w:rFonts w:ascii="Arial" w:hAnsi="Arial"/>
                <w:sz w:val="18"/>
                <w:lang w:eastAsia="zh-CN"/>
              </w:rPr>
            </w:pPr>
          </w:p>
        </w:tc>
        <w:tc>
          <w:tcPr>
            <w:tcW w:w="1980" w:type="dxa"/>
          </w:tcPr>
          <w:p w14:paraId="69FF444A" w14:textId="77777777" w:rsidR="001B11EB" w:rsidRPr="00EF20F7" w:rsidRDefault="001B11EB" w:rsidP="001B11EB">
            <w:pPr>
              <w:pStyle w:val="TAC"/>
            </w:pPr>
            <w:r w:rsidRPr="00EF20F7">
              <w:rPr>
                <w:rFonts w:cs="Arial"/>
                <w:szCs w:val="18"/>
              </w:rPr>
              <w:t>Simulcast desc</w:t>
            </w:r>
          </w:p>
        </w:tc>
        <w:tc>
          <w:tcPr>
            <w:tcW w:w="1260" w:type="dxa"/>
          </w:tcPr>
          <w:p w14:paraId="00EBC10D" w14:textId="77777777" w:rsidR="001B11EB" w:rsidRPr="00EF20F7" w:rsidRDefault="001B11EB" w:rsidP="001B11EB">
            <w:pPr>
              <w:pStyle w:val="TAC"/>
            </w:pPr>
            <w:r w:rsidRPr="00EF20F7">
              <w:t>O</w:t>
            </w:r>
          </w:p>
        </w:tc>
        <w:tc>
          <w:tcPr>
            <w:tcW w:w="3780" w:type="dxa"/>
          </w:tcPr>
          <w:p w14:paraId="6F59ADFE" w14:textId="41AA7F9B" w:rsidR="001B11EB" w:rsidRPr="00EF20F7" w:rsidRDefault="001B11EB" w:rsidP="001B11EB">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1B11EB" w:rsidRPr="00EF20F7" w14:paraId="4FA046EC" w14:textId="77777777" w:rsidTr="00BD3AE7">
        <w:trPr>
          <w:cantSplit/>
          <w:jc w:val="center"/>
        </w:trPr>
        <w:tc>
          <w:tcPr>
            <w:tcW w:w="1466" w:type="dxa"/>
            <w:vMerge/>
          </w:tcPr>
          <w:p w14:paraId="42A17379" w14:textId="77777777" w:rsidR="001B11EB" w:rsidRPr="00EF20F7" w:rsidRDefault="001B11EB" w:rsidP="001B11EB">
            <w:pPr>
              <w:keepNext/>
              <w:keepLines/>
              <w:jc w:val="center"/>
              <w:rPr>
                <w:rFonts w:ascii="Arial" w:hAnsi="Arial"/>
                <w:sz w:val="18"/>
                <w:lang w:eastAsia="zh-CN"/>
              </w:rPr>
            </w:pPr>
          </w:p>
        </w:tc>
        <w:tc>
          <w:tcPr>
            <w:tcW w:w="1251" w:type="dxa"/>
            <w:vMerge/>
          </w:tcPr>
          <w:p w14:paraId="46D7C62B" w14:textId="77777777" w:rsidR="001B11EB" w:rsidRPr="00EF20F7" w:rsidRDefault="001B11EB" w:rsidP="001B11EB">
            <w:pPr>
              <w:keepNext/>
              <w:keepLines/>
              <w:jc w:val="center"/>
              <w:rPr>
                <w:rFonts w:ascii="Arial" w:hAnsi="Arial"/>
                <w:sz w:val="18"/>
                <w:lang w:eastAsia="zh-CN"/>
              </w:rPr>
            </w:pPr>
          </w:p>
        </w:tc>
        <w:tc>
          <w:tcPr>
            <w:tcW w:w="1980" w:type="dxa"/>
          </w:tcPr>
          <w:p w14:paraId="5EDA37F6" w14:textId="77777777" w:rsidR="001B11EB" w:rsidRPr="00EF20F7" w:rsidRDefault="001B11EB" w:rsidP="001B11EB">
            <w:pPr>
              <w:pStyle w:val="TAC"/>
            </w:pPr>
            <w:r w:rsidRPr="00EF20F7">
              <w:rPr>
                <w:rFonts w:cs="Arial"/>
                <w:szCs w:val="18"/>
              </w:rPr>
              <w:t>Simulcast format</w:t>
            </w:r>
          </w:p>
        </w:tc>
        <w:tc>
          <w:tcPr>
            <w:tcW w:w="1260" w:type="dxa"/>
          </w:tcPr>
          <w:p w14:paraId="74A1B81F" w14:textId="77777777" w:rsidR="001B11EB" w:rsidRPr="00EF20F7" w:rsidRDefault="001B11EB" w:rsidP="001B11EB">
            <w:pPr>
              <w:pStyle w:val="TAC"/>
            </w:pPr>
            <w:r w:rsidRPr="00EF20F7">
              <w:t>O</w:t>
            </w:r>
          </w:p>
        </w:tc>
        <w:tc>
          <w:tcPr>
            <w:tcW w:w="3780" w:type="dxa"/>
          </w:tcPr>
          <w:p w14:paraId="7B2182B5" w14:textId="0D071976" w:rsidR="001B11EB" w:rsidRPr="00EF20F7" w:rsidRDefault="001B11EB" w:rsidP="001B11EB">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AD072D" w:rsidRPr="00EF20F7" w14:paraId="5DB13C96" w14:textId="77777777" w:rsidTr="00BD3AE7">
        <w:trPr>
          <w:cantSplit/>
          <w:jc w:val="center"/>
        </w:trPr>
        <w:tc>
          <w:tcPr>
            <w:tcW w:w="1466" w:type="dxa"/>
            <w:vMerge/>
          </w:tcPr>
          <w:p w14:paraId="52CDBE99" w14:textId="77777777" w:rsidR="00AD072D" w:rsidRPr="00EF20F7" w:rsidRDefault="00AD072D" w:rsidP="00BD3AE7">
            <w:pPr>
              <w:keepNext/>
              <w:keepLines/>
              <w:jc w:val="center"/>
              <w:rPr>
                <w:rFonts w:ascii="Arial" w:hAnsi="Arial"/>
                <w:sz w:val="18"/>
                <w:lang w:eastAsia="zh-CN"/>
              </w:rPr>
            </w:pPr>
          </w:p>
        </w:tc>
        <w:tc>
          <w:tcPr>
            <w:tcW w:w="1251" w:type="dxa"/>
            <w:vMerge/>
          </w:tcPr>
          <w:p w14:paraId="3A15DEE1" w14:textId="77777777" w:rsidR="00AD072D" w:rsidRPr="00EF20F7" w:rsidRDefault="00AD072D" w:rsidP="00BD3AE7">
            <w:pPr>
              <w:keepNext/>
              <w:keepLines/>
              <w:jc w:val="center"/>
              <w:rPr>
                <w:rFonts w:ascii="Arial" w:hAnsi="Arial"/>
                <w:sz w:val="18"/>
                <w:lang w:eastAsia="zh-CN"/>
              </w:rPr>
            </w:pPr>
          </w:p>
        </w:tc>
        <w:tc>
          <w:tcPr>
            <w:tcW w:w="1980" w:type="dxa"/>
          </w:tcPr>
          <w:p w14:paraId="74143BC5" w14:textId="77777777" w:rsidR="00AD072D" w:rsidRPr="00EF20F7" w:rsidRDefault="00AD072D" w:rsidP="00BD3AE7">
            <w:pPr>
              <w:pStyle w:val="TAC"/>
            </w:pPr>
            <w:r w:rsidRPr="00EF20F7">
              <w:rPr>
                <w:rFonts w:cs="Arial"/>
                <w:szCs w:val="18"/>
              </w:rPr>
              <w:t>CCM pause-resume</w:t>
            </w:r>
          </w:p>
        </w:tc>
        <w:tc>
          <w:tcPr>
            <w:tcW w:w="1260" w:type="dxa"/>
          </w:tcPr>
          <w:p w14:paraId="4745F332" w14:textId="77777777" w:rsidR="00AD072D" w:rsidRPr="00EF20F7" w:rsidRDefault="00AD072D" w:rsidP="00BD3AE7">
            <w:pPr>
              <w:pStyle w:val="TAC"/>
            </w:pPr>
            <w:r w:rsidRPr="00EF20F7">
              <w:t>O</w:t>
            </w:r>
          </w:p>
        </w:tc>
        <w:tc>
          <w:tcPr>
            <w:tcW w:w="3780" w:type="dxa"/>
          </w:tcPr>
          <w:p w14:paraId="618F9E1A" w14:textId="77777777" w:rsidR="00AD072D" w:rsidRPr="00EF20F7" w:rsidRDefault="00AD072D" w:rsidP="00BD3AE7">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AD072D" w:rsidRPr="00EF20F7" w14:paraId="518D6C69" w14:textId="77777777" w:rsidTr="00BD3AE7">
        <w:trPr>
          <w:cantSplit/>
          <w:jc w:val="center"/>
        </w:trPr>
        <w:tc>
          <w:tcPr>
            <w:tcW w:w="1466" w:type="dxa"/>
            <w:vMerge/>
          </w:tcPr>
          <w:p w14:paraId="736E2AF8" w14:textId="77777777" w:rsidR="00AD072D" w:rsidRPr="00EF20F7" w:rsidRDefault="00AD072D" w:rsidP="00BD3AE7">
            <w:pPr>
              <w:keepNext/>
              <w:keepLines/>
              <w:jc w:val="center"/>
              <w:rPr>
                <w:rFonts w:ascii="Arial" w:hAnsi="Arial"/>
                <w:sz w:val="18"/>
                <w:lang w:eastAsia="zh-CN"/>
              </w:rPr>
            </w:pPr>
          </w:p>
        </w:tc>
        <w:tc>
          <w:tcPr>
            <w:tcW w:w="1251" w:type="dxa"/>
            <w:vMerge/>
          </w:tcPr>
          <w:p w14:paraId="64735C2F" w14:textId="77777777" w:rsidR="00AD072D" w:rsidRPr="00EF20F7" w:rsidRDefault="00AD072D" w:rsidP="00BD3AE7">
            <w:pPr>
              <w:keepNext/>
              <w:keepLines/>
              <w:jc w:val="center"/>
              <w:rPr>
                <w:rFonts w:ascii="Arial" w:hAnsi="Arial"/>
                <w:sz w:val="18"/>
                <w:lang w:eastAsia="zh-CN"/>
              </w:rPr>
            </w:pPr>
          </w:p>
        </w:tc>
        <w:tc>
          <w:tcPr>
            <w:tcW w:w="1980" w:type="dxa"/>
          </w:tcPr>
          <w:p w14:paraId="38A46D16" w14:textId="77777777" w:rsidR="00AD072D" w:rsidRPr="00EF20F7" w:rsidRDefault="00AD072D" w:rsidP="00BD3AE7">
            <w:pPr>
              <w:pStyle w:val="TAC"/>
            </w:pPr>
            <w:r w:rsidRPr="00EF20F7">
              <w:rPr>
                <w:rFonts w:cs="Arial"/>
                <w:szCs w:val="18"/>
              </w:rPr>
              <w:t>Autonomous request</w:t>
            </w:r>
          </w:p>
        </w:tc>
        <w:tc>
          <w:tcPr>
            <w:tcW w:w="1260" w:type="dxa"/>
          </w:tcPr>
          <w:p w14:paraId="16F9C20E" w14:textId="77777777" w:rsidR="00AD072D" w:rsidRPr="00EF20F7" w:rsidRDefault="00AD072D" w:rsidP="00BD3AE7">
            <w:pPr>
              <w:pStyle w:val="TAC"/>
            </w:pPr>
            <w:r w:rsidRPr="00EF20F7">
              <w:t>O</w:t>
            </w:r>
          </w:p>
        </w:tc>
        <w:tc>
          <w:tcPr>
            <w:tcW w:w="3780" w:type="dxa"/>
          </w:tcPr>
          <w:p w14:paraId="06965D7E" w14:textId="77777777" w:rsidR="00AD072D" w:rsidRPr="00EF20F7" w:rsidRDefault="00AD072D" w:rsidP="00BD3AE7">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AD072D" w:rsidRPr="00EF20F7" w14:paraId="54C719B0" w14:textId="77777777" w:rsidTr="00BD3AE7">
        <w:trPr>
          <w:cantSplit/>
          <w:jc w:val="center"/>
        </w:trPr>
        <w:tc>
          <w:tcPr>
            <w:tcW w:w="1466" w:type="dxa"/>
            <w:vMerge/>
          </w:tcPr>
          <w:p w14:paraId="3984D67B" w14:textId="77777777" w:rsidR="00AD072D" w:rsidRPr="00EF20F7" w:rsidRDefault="00AD072D" w:rsidP="00BD3AE7">
            <w:pPr>
              <w:keepNext/>
              <w:keepLines/>
              <w:jc w:val="center"/>
              <w:rPr>
                <w:rFonts w:ascii="Arial" w:hAnsi="Arial"/>
                <w:sz w:val="18"/>
                <w:lang w:eastAsia="zh-CN"/>
              </w:rPr>
            </w:pPr>
          </w:p>
        </w:tc>
        <w:tc>
          <w:tcPr>
            <w:tcW w:w="1251" w:type="dxa"/>
            <w:vMerge/>
          </w:tcPr>
          <w:p w14:paraId="3824FA76" w14:textId="77777777" w:rsidR="00AD072D" w:rsidRPr="00EF20F7" w:rsidRDefault="00AD072D" w:rsidP="00BD3AE7">
            <w:pPr>
              <w:keepNext/>
              <w:keepLines/>
              <w:jc w:val="center"/>
              <w:rPr>
                <w:rFonts w:ascii="Arial" w:hAnsi="Arial"/>
                <w:sz w:val="18"/>
                <w:lang w:eastAsia="zh-CN"/>
              </w:rPr>
            </w:pPr>
          </w:p>
        </w:tc>
        <w:tc>
          <w:tcPr>
            <w:tcW w:w="1980" w:type="dxa"/>
          </w:tcPr>
          <w:p w14:paraId="7DA9492B" w14:textId="77777777" w:rsidR="00AD072D" w:rsidRPr="00EF20F7" w:rsidRDefault="00AD072D" w:rsidP="00BD3AE7">
            <w:pPr>
              <w:pStyle w:val="TAC"/>
              <w:rPr>
                <w:rFonts w:cs="Arial"/>
                <w:szCs w:val="18"/>
              </w:rPr>
            </w:pPr>
            <w:r w:rsidRPr="00EF20F7">
              <w:t>Autonomous response</w:t>
            </w:r>
          </w:p>
        </w:tc>
        <w:tc>
          <w:tcPr>
            <w:tcW w:w="1260" w:type="dxa"/>
          </w:tcPr>
          <w:p w14:paraId="626901B0" w14:textId="77777777" w:rsidR="00AD072D" w:rsidRPr="00EF20F7" w:rsidRDefault="00AD072D" w:rsidP="00BD3AE7">
            <w:pPr>
              <w:pStyle w:val="TAC"/>
            </w:pPr>
            <w:r w:rsidRPr="00EF20F7">
              <w:t>O</w:t>
            </w:r>
          </w:p>
        </w:tc>
        <w:tc>
          <w:tcPr>
            <w:tcW w:w="3780" w:type="dxa"/>
          </w:tcPr>
          <w:p w14:paraId="71729B92" w14:textId="77777777" w:rsidR="00AD072D" w:rsidRPr="00EF20F7" w:rsidRDefault="00AD072D" w:rsidP="00BD3AE7">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AD072D" w:rsidRPr="00EF20F7" w14:paraId="24D63D33" w14:textId="77777777" w:rsidTr="00BD3AE7">
        <w:trPr>
          <w:cantSplit/>
          <w:jc w:val="center"/>
        </w:trPr>
        <w:tc>
          <w:tcPr>
            <w:tcW w:w="1466" w:type="dxa"/>
            <w:vMerge/>
          </w:tcPr>
          <w:p w14:paraId="75315345" w14:textId="77777777" w:rsidR="00AD072D" w:rsidRPr="00EF20F7" w:rsidRDefault="00AD072D" w:rsidP="00BD3AE7">
            <w:pPr>
              <w:keepNext/>
              <w:keepLines/>
              <w:jc w:val="center"/>
              <w:rPr>
                <w:rFonts w:ascii="Arial" w:hAnsi="Arial"/>
                <w:sz w:val="18"/>
                <w:lang w:eastAsia="zh-CN"/>
              </w:rPr>
            </w:pPr>
          </w:p>
        </w:tc>
        <w:tc>
          <w:tcPr>
            <w:tcW w:w="1251" w:type="dxa"/>
            <w:vMerge/>
          </w:tcPr>
          <w:p w14:paraId="00547236" w14:textId="77777777" w:rsidR="00AD072D" w:rsidRPr="00EF20F7" w:rsidRDefault="00AD072D" w:rsidP="00BD3AE7">
            <w:pPr>
              <w:keepNext/>
              <w:keepLines/>
              <w:jc w:val="center"/>
              <w:rPr>
                <w:rFonts w:ascii="Arial" w:hAnsi="Arial"/>
                <w:sz w:val="18"/>
                <w:lang w:eastAsia="zh-CN"/>
              </w:rPr>
            </w:pPr>
          </w:p>
        </w:tc>
        <w:tc>
          <w:tcPr>
            <w:tcW w:w="1980" w:type="dxa"/>
          </w:tcPr>
          <w:p w14:paraId="42AE23B6" w14:textId="77777777" w:rsidR="00AD072D" w:rsidRPr="00EF20F7" w:rsidRDefault="00AD072D" w:rsidP="00BD3AE7">
            <w:pPr>
              <w:pStyle w:val="TAC"/>
            </w:pPr>
            <w:r w:rsidRPr="00EF20F7">
              <w:t>Concurrent Codec Capabilities</w:t>
            </w:r>
          </w:p>
        </w:tc>
        <w:tc>
          <w:tcPr>
            <w:tcW w:w="1260" w:type="dxa"/>
          </w:tcPr>
          <w:p w14:paraId="2D9CC966" w14:textId="77777777" w:rsidR="00AD072D" w:rsidRPr="00EF20F7" w:rsidRDefault="00AD072D" w:rsidP="00BD3AE7">
            <w:pPr>
              <w:pStyle w:val="TAC"/>
            </w:pPr>
            <w:r w:rsidRPr="00EF20F7">
              <w:t>O</w:t>
            </w:r>
          </w:p>
        </w:tc>
        <w:tc>
          <w:tcPr>
            <w:tcW w:w="3780" w:type="dxa"/>
          </w:tcPr>
          <w:p w14:paraId="72E70C78" w14:textId="77777777" w:rsidR="00AD072D" w:rsidRPr="00EF20F7" w:rsidRDefault="00AD072D" w:rsidP="00BD3AE7">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AD072D" w:rsidRPr="00EF20F7" w14:paraId="6B4CE455" w14:textId="77777777" w:rsidTr="00BD3AE7">
        <w:trPr>
          <w:cantSplit/>
          <w:jc w:val="center"/>
        </w:trPr>
        <w:tc>
          <w:tcPr>
            <w:tcW w:w="1466" w:type="dxa"/>
            <w:vMerge w:val="restart"/>
          </w:tcPr>
          <w:p w14:paraId="49F68CB1" w14:textId="77777777" w:rsidR="00AD072D" w:rsidRPr="00EF20F7" w:rsidRDefault="00AD072D" w:rsidP="00BD3AE7">
            <w:pPr>
              <w:keepNext/>
              <w:keepLines/>
              <w:jc w:val="center"/>
              <w:rPr>
                <w:rFonts w:ascii="Arial" w:hAnsi="Arial"/>
                <w:sz w:val="18"/>
              </w:rPr>
            </w:pPr>
            <w:r w:rsidRPr="00EF20F7">
              <w:rPr>
                <w:rFonts w:ascii="Arial" w:hAnsi="Arial"/>
                <w:sz w:val="18"/>
              </w:rPr>
              <w:t>Configure IMS Resources Ack</w:t>
            </w:r>
          </w:p>
        </w:tc>
        <w:tc>
          <w:tcPr>
            <w:tcW w:w="1251" w:type="dxa"/>
            <w:vMerge w:val="restart"/>
          </w:tcPr>
          <w:p w14:paraId="128040DD"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5D451A9A" w14:textId="77777777" w:rsidR="00AD072D" w:rsidRPr="00EF20F7" w:rsidRDefault="00AD072D" w:rsidP="00BD3AE7">
            <w:pPr>
              <w:keepNext/>
              <w:keepLines/>
              <w:jc w:val="center"/>
              <w:rPr>
                <w:rFonts w:ascii="Arial" w:hAnsi="Arial"/>
                <w:sz w:val="18"/>
              </w:rPr>
            </w:pPr>
            <w:r w:rsidRPr="00EF20F7">
              <w:rPr>
                <w:rFonts w:ascii="Arial" w:hAnsi="Arial"/>
                <w:sz w:val="18"/>
              </w:rPr>
              <w:t>Context</w:t>
            </w:r>
          </w:p>
        </w:tc>
        <w:tc>
          <w:tcPr>
            <w:tcW w:w="1260" w:type="dxa"/>
          </w:tcPr>
          <w:p w14:paraId="3F1A6840"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731E4513"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context where the command was executed.</w:t>
            </w:r>
          </w:p>
        </w:tc>
      </w:tr>
      <w:tr w:rsidR="00AD072D" w:rsidRPr="00EF20F7" w14:paraId="5E0EB672" w14:textId="77777777" w:rsidTr="00BD3AE7">
        <w:trPr>
          <w:cantSplit/>
          <w:jc w:val="center"/>
        </w:trPr>
        <w:tc>
          <w:tcPr>
            <w:tcW w:w="1466" w:type="dxa"/>
            <w:vMerge/>
          </w:tcPr>
          <w:p w14:paraId="7FE08996" w14:textId="77777777" w:rsidR="00AD072D" w:rsidRPr="00EF20F7" w:rsidRDefault="00AD072D" w:rsidP="00BD3AE7">
            <w:pPr>
              <w:keepNext/>
              <w:keepLines/>
              <w:jc w:val="center"/>
              <w:rPr>
                <w:rFonts w:ascii="Arial" w:hAnsi="Arial"/>
                <w:sz w:val="18"/>
              </w:rPr>
            </w:pPr>
          </w:p>
        </w:tc>
        <w:tc>
          <w:tcPr>
            <w:tcW w:w="1251" w:type="dxa"/>
            <w:vMerge/>
          </w:tcPr>
          <w:p w14:paraId="640B314E" w14:textId="77777777" w:rsidR="00AD072D" w:rsidRPr="00EF20F7" w:rsidRDefault="00AD072D" w:rsidP="00BD3AE7">
            <w:pPr>
              <w:keepNext/>
              <w:keepLines/>
              <w:jc w:val="center"/>
              <w:rPr>
                <w:rFonts w:ascii="Arial" w:hAnsi="Arial"/>
                <w:sz w:val="18"/>
              </w:rPr>
            </w:pPr>
          </w:p>
        </w:tc>
        <w:tc>
          <w:tcPr>
            <w:tcW w:w="1980" w:type="dxa"/>
          </w:tcPr>
          <w:p w14:paraId="1C6F7A3E" w14:textId="77777777" w:rsidR="00AD072D" w:rsidRPr="00EF20F7" w:rsidRDefault="00AD072D" w:rsidP="00BD3AE7">
            <w:pPr>
              <w:keepNext/>
              <w:keepLines/>
              <w:jc w:val="center"/>
              <w:rPr>
                <w:rFonts w:ascii="Arial" w:hAnsi="Arial"/>
                <w:sz w:val="18"/>
              </w:rPr>
            </w:pPr>
            <w:r w:rsidRPr="00EF20F7">
              <w:rPr>
                <w:rFonts w:ascii="Arial" w:hAnsi="Arial"/>
                <w:sz w:val="18"/>
              </w:rPr>
              <w:t>IMS Termination</w:t>
            </w:r>
          </w:p>
        </w:tc>
        <w:tc>
          <w:tcPr>
            <w:tcW w:w="1260" w:type="dxa"/>
          </w:tcPr>
          <w:p w14:paraId="7BB16E7E"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60E8CD09"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Bearer Termination where the command was executed.</w:t>
            </w:r>
          </w:p>
        </w:tc>
      </w:tr>
      <w:tr w:rsidR="00AD072D" w:rsidRPr="00EF20F7" w14:paraId="22A14EAA" w14:textId="77777777" w:rsidTr="00BD3AE7">
        <w:trPr>
          <w:cantSplit/>
          <w:jc w:val="center"/>
        </w:trPr>
        <w:tc>
          <w:tcPr>
            <w:tcW w:w="1466" w:type="dxa"/>
            <w:vMerge/>
          </w:tcPr>
          <w:p w14:paraId="757A2DFE" w14:textId="77777777" w:rsidR="00AD072D" w:rsidRPr="00EF20F7" w:rsidRDefault="00AD072D" w:rsidP="00BD3AE7">
            <w:pPr>
              <w:keepNext/>
              <w:keepLines/>
              <w:jc w:val="center"/>
              <w:rPr>
                <w:rFonts w:ascii="Arial" w:hAnsi="Arial"/>
                <w:sz w:val="18"/>
              </w:rPr>
            </w:pPr>
          </w:p>
        </w:tc>
        <w:tc>
          <w:tcPr>
            <w:tcW w:w="1251" w:type="dxa"/>
            <w:vMerge/>
          </w:tcPr>
          <w:p w14:paraId="6B436FC4" w14:textId="77777777" w:rsidR="00AD072D" w:rsidRPr="00EF20F7" w:rsidRDefault="00AD072D" w:rsidP="00BD3AE7">
            <w:pPr>
              <w:keepNext/>
              <w:keepLines/>
              <w:jc w:val="center"/>
              <w:rPr>
                <w:rFonts w:ascii="Arial" w:hAnsi="Arial"/>
                <w:sz w:val="18"/>
              </w:rPr>
            </w:pPr>
          </w:p>
        </w:tc>
        <w:tc>
          <w:tcPr>
            <w:tcW w:w="1980" w:type="dxa"/>
          </w:tcPr>
          <w:p w14:paraId="1523B435" w14:textId="77777777" w:rsidR="00AD072D" w:rsidRPr="00EF20F7" w:rsidRDefault="00AD072D" w:rsidP="00BD3AE7">
            <w:pPr>
              <w:keepNext/>
              <w:keepLines/>
              <w:jc w:val="center"/>
              <w:rPr>
                <w:rFonts w:ascii="Arial" w:hAnsi="Arial"/>
                <w:sz w:val="18"/>
              </w:rPr>
            </w:pPr>
            <w:r w:rsidRPr="00EF20F7">
              <w:rPr>
                <w:rFonts w:ascii="Arial" w:hAnsi="Arial"/>
                <w:sz w:val="18"/>
              </w:rPr>
              <w:t>Local IMS Resources</w:t>
            </w:r>
          </w:p>
        </w:tc>
        <w:tc>
          <w:tcPr>
            <w:tcW w:w="1260" w:type="dxa"/>
          </w:tcPr>
          <w:p w14:paraId="15C50E6D" w14:textId="77777777" w:rsidR="00AD072D" w:rsidRPr="00EF20F7" w:rsidRDefault="00AD072D" w:rsidP="00BD3AE7">
            <w:pPr>
              <w:keepNext/>
              <w:keepLines/>
              <w:jc w:val="center"/>
              <w:rPr>
                <w:rFonts w:ascii="Arial" w:hAnsi="Arial"/>
                <w:sz w:val="18"/>
              </w:rPr>
            </w:pPr>
            <w:r w:rsidRPr="00EF20F7">
              <w:rPr>
                <w:rFonts w:ascii="Arial" w:hAnsi="Arial"/>
                <w:sz w:val="18"/>
              </w:rPr>
              <w:t>O</w:t>
            </w:r>
          </w:p>
        </w:tc>
        <w:tc>
          <w:tcPr>
            <w:tcW w:w="3780" w:type="dxa"/>
          </w:tcPr>
          <w:p w14:paraId="43C735C7"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4C66E663"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14:paraId="5103CD00" w14:textId="77777777" w:rsidTr="00BD3AE7">
        <w:trPr>
          <w:cantSplit/>
          <w:jc w:val="center"/>
        </w:trPr>
        <w:tc>
          <w:tcPr>
            <w:tcW w:w="1466" w:type="dxa"/>
            <w:vMerge/>
          </w:tcPr>
          <w:p w14:paraId="21539C69" w14:textId="77777777" w:rsidR="00AD072D" w:rsidRPr="00EF20F7" w:rsidRDefault="00AD072D" w:rsidP="00BD3AE7">
            <w:pPr>
              <w:keepNext/>
              <w:keepLines/>
              <w:jc w:val="center"/>
              <w:rPr>
                <w:rFonts w:ascii="Arial" w:hAnsi="Arial"/>
                <w:sz w:val="18"/>
              </w:rPr>
            </w:pPr>
          </w:p>
        </w:tc>
        <w:tc>
          <w:tcPr>
            <w:tcW w:w="1251" w:type="dxa"/>
            <w:vMerge/>
          </w:tcPr>
          <w:p w14:paraId="1FA43B04" w14:textId="77777777" w:rsidR="00AD072D" w:rsidRPr="00EF20F7" w:rsidRDefault="00AD072D" w:rsidP="00BD3AE7">
            <w:pPr>
              <w:keepNext/>
              <w:keepLines/>
              <w:jc w:val="center"/>
              <w:rPr>
                <w:rFonts w:ascii="Arial" w:hAnsi="Arial"/>
                <w:sz w:val="18"/>
              </w:rPr>
            </w:pPr>
          </w:p>
        </w:tc>
        <w:tc>
          <w:tcPr>
            <w:tcW w:w="1980" w:type="dxa"/>
          </w:tcPr>
          <w:p w14:paraId="7A78DE3E" w14:textId="77777777" w:rsidR="00AD072D" w:rsidRPr="00EF20F7" w:rsidRDefault="00AD072D" w:rsidP="00BD3AE7">
            <w:pPr>
              <w:keepNext/>
              <w:keepLines/>
              <w:jc w:val="center"/>
              <w:rPr>
                <w:rFonts w:ascii="Arial" w:hAnsi="Arial"/>
                <w:sz w:val="18"/>
              </w:rPr>
            </w:pPr>
            <w:r w:rsidRPr="00EF20F7">
              <w:rPr>
                <w:rFonts w:ascii="Arial" w:hAnsi="Arial"/>
                <w:sz w:val="18"/>
              </w:rPr>
              <w:t>Remote IMS Resources</w:t>
            </w:r>
          </w:p>
        </w:tc>
        <w:tc>
          <w:tcPr>
            <w:tcW w:w="1260" w:type="dxa"/>
          </w:tcPr>
          <w:p w14:paraId="09F2EFE8"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47EA42AA"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resource(s) (i.e. codecs) for which the MRFP shall send data.</w:t>
            </w:r>
          </w:p>
          <w:p w14:paraId="010C541F"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AD072D" w:rsidRPr="00EF20F7" w14:paraId="45E5CF45" w14:textId="77777777" w:rsidTr="00BD3AE7">
        <w:trPr>
          <w:cantSplit/>
          <w:jc w:val="center"/>
        </w:trPr>
        <w:tc>
          <w:tcPr>
            <w:tcW w:w="1466" w:type="dxa"/>
            <w:vMerge/>
          </w:tcPr>
          <w:p w14:paraId="19DC6B7F" w14:textId="77777777" w:rsidR="00AD072D" w:rsidRPr="00EF20F7" w:rsidRDefault="00AD072D" w:rsidP="00BD3AE7">
            <w:pPr>
              <w:keepNext/>
              <w:keepLines/>
              <w:jc w:val="center"/>
              <w:rPr>
                <w:rFonts w:ascii="Arial" w:hAnsi="Arial"/>
                <w:sz w:val="18"/>
              </w:rPr>
            </w:pPr>
          </w:p>
        </w:tc>
        <w:tc>
          <w:tcPr>
            <w:tcW w:w="1251" w:type="dxa"/>
            <w:vMerge/>
          </w:tcPr>
          <w:p w14:paraId="381494B2" w14:textId="77777777" w:rsidR="00AD072D" w:rsidRPr="00EF20F7" w:rsidRDefault="00AD072D" w:rsidP="00BD3AE7">
            <w:pPr>
              <w:keepNext/>
              <w:keepLines/>
              <w:jc w:val="center"/>
              <w:rPr>
                <w:rFonts w:ascii="Arial" w:hAnsi="Arial"/>
                <w:sz w:val="18"/>
              </w:rPr>
            </w:pPr>
          </w:p>
        </w:tc>
        <w:tc>
          <w:tcPr>
            <w:tcW w:w="1980" w:type="dxa"/>
          </w:tcPr>
          <w:p w14:paraId="089934E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Local Connection Address</w:t>
            </w:r>
          </w:p>
        </w:tc>
        <w:tc>
          <w:tcPr>
            <w:tcW w:w="1260" w:type="dxa"/>
          </w:tcPr>
          <w:p w14:paraId="78902DC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tcPr>
          <w:p w14:paraId="4E3928A6"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 xml:space="preserve">) </w:t>
            </w:r>
            <w:r w:rsidRPr="00EF20F7">
              <w:rPr>
                <w:rFonts w:ascii="Arial" w:hAnsi="Arial"/>
                <w:sz w:val="18"/>
              </w:rPr>
              <w:t xml:space="preserve">on the </w:t>
            </w:r>
            <w:r w:rsidRPr="00EF20F7">
              <w:rPr>
                <w:rFonts w:ascii="Arial" w:hAnsi="Arial"/>
                <w:sz w:val="18"/>
                <w:lang w:eastAsia="zh-CN"/>
              </w:rPr>
              <w:t>MRFP</w:t>
            </w:r>
            <w:r w:rsidRPr="00EF20F7">
              <w:rPr>
                <w:rFonts w:ascii="Arial" w:hAnsi="Arial"/>
                <w:sz w:val="18"/>
              </w:rPr>
              <w:t xml:space="preserve"> that the IMS user can send user plane data to.</w:t>
            </w:r>
          </w:p>
          <w:p w14:paraId="01D93DCD" w14:textId="77777777" w:rsidR="00AD072D" w:rsidRPr="00EF20F7" w:rsidRDefault="00AD072D" w:rsidP="00BD3AE7">
            <w:pPr>
              <w:keepNext/>
              <w:keepLines/>
              <w:spacing w:after="0"/>
              <w:rPr>
                <w:rFonts w:ascii="Arial" w:hAnsi="Arial"/>
                <w:sz w:val="18"/>
              </w:rPr>
            </w:pPr>
          </w:p>
          <w:p w14:paraId="06249E9E" w14:textId="77777777" w:rsidR="00AD072D" w:rsidRPr="00EF20F7" w:rsidRDefault="00AD072D" w:rsidP="00BD3AE7">
            <w:pPr>
              <w:keepNext/>
              <w:keepLines/>
              <w:spacing w:after="0"/>
              <w:rPr>
                <w:rFonts w:ascii="Arial" w:hAnsi="Arial"/>
                <w:sz w:val="18"/>
              </w:rPr>
            </w:pPr>
            <w:r w:rsidRPr="00EF20F7">
              <w:rPr>
                <w:rFonts w:ascii="Arial" w:hAnsi="Arial"/>
                <w:sz w:val="18"/>
              </w:rPr>
              <w:t>For terminations supporting any combination of video, audio and messaging this may contain multiple addresses.</w:t>
            </w:r>
          </w:p>
        </w:tc>
      </w:tr>
      <w:tr w:rsidR="00AD072D" w:rsidRPr="00EF20F7" w14:paraId="745DC37A" w14:textId="77777777" w:rsidTr="00BD3AE7">
        <w:trPr>
          <w:cantSplit/>
          <w:jc w:val="center"/>
        </w:trPr>
        <w:tc>
          <w:tcPr>
            <w:tcW w:w="1466" w:type="dxa"/>
            <w:vMerge/>
          </w:tcPr>
          <w:p w14:paraId="1C4D598F" w14:textId="77777777" w:rsidR="00AD072D" w:rsidRPr="00EF20F7" w:rsidRDefault="00AD072D" w:rsidP="00BD3AE7">
            <w:pPr>
              <w:keepNext/>
              <w:keepLines/>
              <w:jc w:val="center"/>
              <w:rPr>
                <w:rFonts w:ascii="Arial" w:hAnsi="Arial"/>
                <w:sz w:val="18"/>
              </w:rPr>
            </w:pPr>
          </w:p>
        </w:tc>
        <w:tc>
          <w:tcPr>
            <w:tcW w:w="1251" w:type="dxa"/>
            <w:vMerge/>
          </w:tcPr>
          <w:p w14:paraId="5E7182C9" w14:textId="77777777" w:rsidR="00AD072D" w:rsidRPr="00EF20F7" w:rsidRDefault="00AD072D" w:rsidP="00BD3AE7">
            <w:pPr>
              <w:keepNext/>
              <w:keepLines/>
              <w:jc w:val="center"/>
              <w:rPr>
                <w:rFonts w:ascii="Arial" w:hAnsi="Arial"/>
                <w:sz w:val="18"/>
              </w:rPr>
            </w:pPr>
          </w:p>
        </w:tc>
        <w:tc>
          <w:tcPr>
            <w:tcW w:w="1980" w:type="dxa"/>
          </w:tcPr>
          <w:p w14:paraId="43B34FEE" w14:textId="77777777" w:rsidR="00AD072D" w:rsidRPr="00EF20F7" w:rsidRDefault="00AD072D" w:rsidP="00BD3AE7">
            <w:pPr>
              <w:keepNext/>
              <w:keepLines/>
              <w:jc w:val="center"/>
              <w:rPr>
                <w:rFonts w:ascii="Arial" w:hAnsi="Arial"/>
                <w:sz w:val="18"/>
              </w:rPr>
            </w:pPr>
            <w:r w:rsidRPr="00EF20F7">
              <w:rPr>
                <w:rFonts w:ascii="Arial" w:hAnsi="Arial"/>
                <w:sz w:val="18"/>
              </w:rPr>
              <w:t>Remote Connection Address</w:t>
            </w:r>
          </w:p>
        </w:tc>
        <w:tc>
          <w:tcPr>
            <w:tcW w:w="1260" w:type="dxa"/>
          </w:tcPr>
          <w:p w14:paraId="510E416A"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2AF06530"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6366A892" w14:textId="77777777" w:rsidR="00AD072D" w:rsidRPr="00EF20F7" w:rsidRDefault="00AD072D" w:rsidP="00BD3AE7">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bl>
    <w:p w14:paraId="4C210260" w14:textId="77777777" w:rsidR="00AD072D" w:rsidRPr="00EF20F7" w:rsidRDefault="00AD072D" w:rsidP="00AD072D">
      <w:pPr>
        <w:rPr>
          <w:rFonts w:eastAsia="SimSun"/>
          <w:lang w:eastAsia="zh-CN"/>
        </w:rPr>
      </w:pPr>
    </w:p>
    <w:p w14:paraId="2964FBD0" w14:textId="77777777" w:rsidR="00AD072D" w:rsidRPr="00EF20F7" w:rsidRDefault="00AD072D" w:rsidP="00AD072D">
      <w:pPr>
        <w:pStyle w:val="Heading2"/>
        <w:rPr>
          <w:lang w:eastAsia="zh-CN"/>
        </w:rPr>
      </w:pPr>
      <w:bookmarkStart w:id="505" w:name="_Toc517465121"/>
      <w:bookmarkStart w:id="506" w:name="_Toc67396826"/>
      <w:r w:rsidRPr="00EF20F7">
        <w:rPr>
          <w:lang w:eastAsia="zh-CN"/>
        </w:rPr>
        <w:t>8.23</w:t>
      </w:r>
      <w:r w:rsidRPr="00EF20F7">
        <w:rPr>
          <w:lang w:eastAsia="zh-CN"/>
        </w:rPr>
        <w:tab/>
        <w:t>Release IMS Termination</w:t>
      </w:r>
      <w:bookmarkEnd w:id="505"/>
      <w:bookmarkEnd w:id="506"/>
    </w:p>
    <w:p w14:paraId="221D135C" w14:textId="300E82E0" w:rsidR="00AD072D" w:rsidRPr="00EF20F7" w:rsidRDefault="00AD072D" w:rsidP="00AD072D">
      <w:pPr>
        <w:keepNext/>
      </w:pPr>
      <w:r w:rsidRPr="00EF20F7">
        <w:t xml:space="preserve">This procedure is used to release a termination towards the IMS and free all related resources; it is based on the procedure of the same name defined in 3GPP </w:t>
      </w:r>
      <w:r w:rsidR="001B11EB" w:rsidRPr="00EF20F7">
        <w:t>TS</w:t>
      </w:r>
      <w:r w:rsidR="001B11EB">
        <w:t> </w:t>
      </w:r>
      <w:r w:rsidR="001B11EB" w:rsidRPr="00EF20F7">
        <w:t>2</w:t>
      </w:r>
      <w:r w:rsidRPr="00EF20F7">
        <w:t>9.163</w:t>
      </w:r>
      <w:r w:rsidR="001B11EB">
        <w:t> </w:t>
      </w:r>
      <w:r w:rsidR="001B11EB" w:rsidRPr="00EF20F7">
        <w:t>[</w:t>
      </w:r>
      <w:r w:rsidRPr="00EF20F7">
        <w:rPr>
          <w:lang w:eastAsia="zh-CN"/>
        </w:rPr>
        <w:t>9</w:t>
      </w:r>
      <w:r w:rsidRPr="00EF20F7">
        <w:t>].</w:t>
      </w:r>
    </w:p>
    <w:p w14:paraId="507C7E1F" w14:textId="77777777" w:rsidR="00AD072D" w:rsidRPr="00EF20F7" w:rsidRDefault="00AD072D" w:rsidP="00AD072D">
      <w:pPr>
        <w:pStyle w:val="TH"/>
      </w:pPr>
      <w:r w:rsidRPr="00EF20F7">
        <w:t>Table 8.</w:t>
      </w:r>
      <w:r w:rsidRPr="00EF20F7">
        <w:rPr>
          <w:lang w:eastAsia="zh-CN"/>
        </w:rPr>
        <w:t>23.1</w:t>
      </w:r>
      <w:r w:rsidRPr="00EF20F7">
        <w:t xml:space="preserve">: Procedures between </w:t>
      </w:r>
      <w:r w:rsidRPr="00EF20F7">
        <w:rPr>
          <w:lang w:eastAsia="zh-CN"/>
        </w:rPr>
        <w:t>MRFC</w:t>
      </w:r>
      <w:r w:rsidRPr="00EF20F7">
        <w:t xml:space="preserve"> and </w:t>
      </w:r>
      <w:r w:rsidRPr="00EF20F7">
        <w:rPr>
          <w:lang w:eastAsia="zh-CN"/>
        </w:rPr>
        <w:t>MRFP</w:t>
      </w:r>
      <w:r w:rsidRPr="00EF20F7">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0E005FC5" w14:textId="77777777" w:rsidTr="00BD3AE7">
        <w:trPr>
          <w:jc w:val="center"/>
        </w:trPr>
        <w:tc>
          <w:tcPr>
            <w:tcW w:w="1637" w:type="dxa"/>
          </w:tcPr>
          <w:p w14:paraId="52FF52F6" w14:textId="77777777" w:rsidR="00AD072D" w:rsidRPr="00EF20F7" w:rsidRDefault="00AD072D" w:rsidP="00BD3AE7">
            <w:pPr>
              <w:keepNext/>
              <w:keepLines/>
              <w:jc w:val="center"/>
              <w:rPr>
                <w:rFonts w:ascii="Arial" w:hAnsi="Arial"/>
                <w:b/>
                <w:sz w:val="18"/>
              </w:rPr>
            </w:pPr>
            <w:r w:rsidRPr="00EF20F7">
              <w:rPr>
                <w:rFonts w:ascii="Arial" w:hAnsi="Arial"/>
                <w:b/>
                <w:sz w:val="18"/>
              </w:rPr>
              <w:t>Procedure</w:t>
            </w:r>
          </w:p>
        </w:tc>
        <w:tc>
          <w:tcPr>
            <w:tcW w:w="1080" w:type="dxa"/>
          </w:tcPr>
          <w:p w14:paraId="281E9032" w14:textId="77777777" w:rsidR="00AD072D" w:rsidRPr="00EF20F7" w:rsidRDefault="00AD072D" w:rsidP="00BD3AE7">
            <w:pPr>
              <w:keepNext/>
              <w:keepLines/>
              <w:jc w:val="center"/>
              <w:rPr>
                <w:rFonts w:ascii="Arial" w:hAnsi="Arial"/>
                <w:b/>
                <w:sz w:val="18"/>
              </w:rPr>
            </w:pPr>
            <w:r w:rsidRPr="00EF20F7">
              <w:rPr>
                <w:rFonts w:ascii="Arial" w:hAnsi="Arial"/>
                <w:b/>
                <w:sz w:val="18"/>
              </w:rPr>
              <w:t>Initiated</w:t>
            </w:r>
          </w:p>
        </w:tc>
        <w:tc>
          <w:tcPr>
            <w:tcW w:w="1980" w:type="dxa"/>
          </w:tcPr>
          <w:p w14:paraId="378E8610"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name</w:t>
            </w:r>
          </w:p>
        </w:tc>
        <w:tc>
          <w:tcPr>
            <w:tcW w:w="1260" w:type="dxa"/>
          </w:tcPr>
          <w:p w14:paraId="71B9DA9E"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required</w:t>
            </w:r>
          </w:p>
        </w:tc>
        <w:tc>
          <w:tcPr>
            <w:tcW w:w="3780" w:type="dxa"/>
          </w:tcPr>
          <w:p w14:paraId="0204D231" w14:textId="77777777" w:rsidR="00AD072D" w:rsidRPr="00EF20F7" w:rsidRDefault="00AD072D" w:rsidP="00BD3AE7">
            <w:pPr>
              <w:keepNext/>
              <w:keepLines/>
              <w:jc w:val="center"/>
              <w:rPr>
                <w:rFonts w:ascii="Arial" w:hAnsi="Arial"/>
                <w:b/>
                <w:sz w:val="18"/>
              </w:rPr>
            </w:pPr>
            <w:r w:rsidRPr="00EF20F7">
              <w:rPr>
                <w:rFonts w:ascii="Arial" w:hAnsi="Arial"/>
                <w:b/>
                <w:sz w:val="18"/>
              </w:rPr>
              <w:t>Information element description</w:t>
            </w:r>
          </w:p>
        </w:tc>
      </w:tr>
      <w:tr w:rsidR="00AD072D" w:rsidRPr="00EF20F7" w14:paraId="73436815" w14:textId="77777777" w:rsidTr="00BD3AE7">
        <w:trPr>
          <w:cantSplit/>
          <w:jc w:val="center"/>
        </w:trPr>
        <w:tc>
          <w:tcPr>
            <w:tcW w:w="1637" w:type="dxa"/>
            <w:vMerge w:val="restart"/>
          </w:tcPr>
          <w:p w14:paraId="3F66C45D" w14:textId="77777777" w:rsidR="00AD072D" w:rsidRPr="00EF20F7" w:rsidRDefault="00AD072D" w:rsidP="00BD3AE7">
            <w:pPr>
              <w:keepNext/>
              <w:keepLines/>
              <w:jc w:val="center"/>
              <w:rPr>
                <w:rFonts w:ascii="Arial" w:hAnsi="Arial"/>
                <w:bCs/>
                <w:sz w:val="18"/>
              </w:rPr>
            </w:pPr>
            <w:r w:rsidRPr="00EF20F7">
              <w:rPr>
                <w:rFonts w:ascii="Arial" w:hAnsi="Arial"/>
                <w:bCs/>
                <w:sz w:val="18"/>
              </w:rPr>
              <w:t>Release IMS Termination</w:t>
            </w:r>
          </w:p>
        </w:tc>
        <w:tc>
          <w:tcPr>
            <w:tcW w:w="1080" w:type="dxa"/>
            <w:vMerge w:val="restart"/>
          </w:tcPr>
          <w:p w14:paraId="6487EC50"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D81B2AC" w14:textId="77777777" w:rsidR="00AD072D" w:rsidRPr="00EF20F7" w:rsidRDefault="00AD072D" w:rsidP="00BD3AE7">
            <w:pPr>
              <w:keepNext/>
              <w:keepLines/>
              <w:jc w:val="center"/>
              <w:rPr>
                <w:rFonts w:ascii="Arial" w:hAnsi="Arial"/>
                <w:sz w:val="18"/>
              </w:rPr>
            </w:pPr>
            <w:r w:rsidRPr="00EF20F7">
              <w:rPr>
                <w:rFonts w:ascii="Arial" w:hAnsi="Arial"/>
                <w:sz w:val="18"/>
              </w:rPr>
              <w:t>Context</w:t>
            </w:r>
          </w:p>
        </w:tc>
        <w:tc>
          <w:tcPr>
            <w:tcW w:w="1260" w:type="dxa"/>
          </w:tcPr>
          <w:p w14:paraId="03B042C2"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1BFDD0E3"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existing context for the bearer termination.</w:t>
            </w:r>
          </w:p>
        </w:tc>
      </w:tr>
      <w:tr w:rsidR="00AD072D" w:rsidRPr="00EF20F7" w14:paraId="4FC1089D" w14:textId="77777777" w:rsidTr="00BD3AE7">
        <w:trPr>
          <w:cantSplit/>
          <w:jc w:val="center"/>
        </w:trPr>
        <w:tc>
          <w:tcPr>
            <w:tcW w:w="1637" w:type="dxa"/>
            <w:vMerge/>
          </w:tcPr>
          <w:p w14:paraId="7BFCE2BD" w14:textId="77777777" w:rsidR="00AD072D" w:rsidRPr="00EF20F7" w:rsidRDefault="00AD072D" w:rsidP="00BD3AE7">
            <w:pPr>
              <w:keepNext/>
              <w:keepLines/>
              <w:jc w:val="center"/>
              <w:rPr>
                <w:rFonts w:ascii="Arial" w:hAnsi="Arial"/>
                <w:sz w:val="18"/>
              </w:rPr>
            </w:pPr>
          </w:p>
        </w:tc>
        <w:tc>
          <w:tcPr>
            <w:tcW w:w="1080" w:type="dxa"/>
            <w:vMerge/>
          </w:tcPr>
          <w:p w14:paraId="2F936944" w14:textId="77777777" w:rsidR="00AD072D" w:rsidRPr="00EF20F7" w:rsidRDefault="00AD072D" w:rsidP="00BD3AE7">
            <w:pPr>
              <w:keepNext/>
              <w:keepLines/>
              <w:jc w:val="center"/>
              <w:rPr>
                <w:rFonts w:ascii="Arial" w:hAnsi="Arial"/>
                <w:sz w:val="18"/>
              </w:rPr>
            </w:pPr>
          </w:p>
        </w:tc>
        <w:tc>
          <w:tcPr>
            <w:tcW w:w="1980" w:type="dxa"/>
          </w:tcPr>
          <w:p w14:paraId="453A323D" w14:textId="77777777" w:rsidR="00AD072D" w:rsidRPr="00EF20F7" w:rsidRDefault="00AD072D" w:rsidP="00BD3AE7">
            <w:pPr>
              <w:keepNext/>
              <w:keepLines/>
              <w:jc w:val="center"/>
              <w:rPr>
                <w:rFonts w:ascii="Arial" w:hAnsi="Arial"/>
                <w:sz w:val="18"/>
              </w:rPr>
            </w:pPr>
            <w:r w:rsidRPr="00EF20F7">
              <w:rPr>
                <w:rFonts w:ascii="Arial" w:hAnsi="Arial"/>
                <w:sz w:val="18"/>
              </w:rPr>
              <w:t>Bearer Termination</w:t>
            </w:r>
          </w:p>
        </w:tc>
        <w:tc>
          <w:tcPr>
            <w:tcW w:w="1260" w:type="dxa"/>
          </w:tcPr>
          <w:p w14:paraId="64A63483"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57396413"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bearer termination to be released.</w:t>
            </w:r>
          </w:p>
        </w:tc>
      </w:tr>
      <w:tr w:rsidR="00AD072D" w:rsidRPr="00EF20F7" w14:paraId="272D1E6D" w14:textId="77777777" w:rsidTr="00BD3AE7">
        <w:trPr>
          <w:cantSplit/>
          <w:jc w:val="center"/>
        </w:trPr>
        <w:tc>
          <w:tcPr>
            <w:tcW w:w="1637" w:type="dxa"/>
            <w:vMerge w:val="restart"/>
          </w:tcPr>
          <w:p w14:paraId="3B745576" w14:textId="77777777" w:rsidR="00AD072D" w:rsidRPr="00EF20F7" w:rsidRDefault="00AD072D" w:rsidP="00BD3AE7">
            <w:pPr>
              <w:keepNext/>
              <w:keepLines/>
              <w:jc w:val="center"/>
              <w:rPr>
                <w:rFonts w:ascii="Arial" w:hAnsi="Arial"/>
                <w:sz w:val="18"/>
              </w:rPr>
            </w:pPr>
            <w:r w:rsidRPr="00EF20F7">
              <w:rPr>
                <w:rFonts w:ascii="Arial" w:hAnsi="Arial"/>
                <w:bCs/>
                <w:sz w:val="18"/>
              </w:rPr>
              <w:t>Release IMS Termination</w:t>
            </w:r>
            <w:r w:rsidRPr="00EF20F7">
              <w:rPr>
                <w:rFonts w:ascii="Arial" w:hAnsi="Arial"/>
                <w:sz w:val="18"/>
              </w:rPr>
              <w:t xml:space="preserve"> Ack</w:t>
            </w:r>
          </w:p>
        </w:tc>
        <w:tc>
          <w:tcPr>
            <w:tcW w:w="1080" w:type="dxa"/>
            <w:vMerge w:val="restart"/>
          </w:tcPr>
          <w:p w14:paraId="78FF7551" w14:textId="77777777" w:rsidR="00AD072D" w:rsidRPr="00EF20F7" w:rsidRDefault="00AD072D" w:rsidP="00BD3AE7">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7B44A260" w14:textId="77777777" w:rsidR="00AD072D" w:rsidRPr="00EF20F7" w:rsidRDefault="00AD072D" w:rsidP="00BD3AE7">
            <w:pPr>
              <w:keepNext/>
              <w:keepLines/>
              <w:jc w:val="center"/>
              <w:rPr>
                <w:rFonts w:ascii="Arial" w:hAnsi="Arial"/>
                <w:sz w:val="18"/>
              </w:rPr>
            </w:pPr>
            <w:r w:rsidRPr="00EF20F7">
              <w:rPr>
                <w:rFonts w:ascii="Arial" w:hAnsi="Arial"/>
                <w:sz w:val="18"/>
              </w:rPr>
              <w:t>Context</w:t>
            </w:r>
          </w:p>
        </w:tc>
        <w:tc>
          <w:tcPr>
            <w:tcW w:w="1260" w:type="dxa"/>
          </w:tcPr>
          <w:p w14:paraId="13164A1E"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59262382"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context where the command was executed.</w:t>
            </w:r>
          </w:p>
        </w:tc>
      </w:tr>
      <w:tr w:rsidR="00AD072D" w:rsidRPr="00EF20F7" w14:paraId="34B7EBC0" w14:textId="77777777" w:rsidTr="00BD3AE7">
        <w:trPr>
          <w:cantSplit/>
          <w:jc w:val="center"/>
        </w:trPr>
        <w:tc>
          <w:tcPr>
            <w:tcW w:w="1637" w:type="dxa"/>
            <w:vMerge/>
          </w:tcPr>
          <w:p w14:paraId="08F4FA2B" w14:textId="77777777" w:rsidR="00AD072D" w:rsidRPr="00EF20F7" w:rsidRDefault="00AD072D" w:rsidP="00BD3AE7">
            <w:pPr>
              <w:keepNext/>
              <w:keepLines/>
              <w:jc w:val="center"/>
              <w:rPr>
                <w:rFonts w:ascii="Arial" w:hAnsi="Arial"/>
                <w:sz w:val="18"/>
              </w:rPr>
            </w:pPr>
          </w:p>
        </w:tc>
        <w:tc>
          <w:tcPr>
            <w:tcW w:w="1080" w:type="dxa"/>
            <w:vMerge/>
          </w:tcPr>
          <w:p w14:paraId="392DEA6F" w14:textId="77777777" w:rsidR="00AD072D" w:rsidRPr="00EF20F7" w:rsidRDefault="00AD072D" w:rsidP="00BD3AE7">
            <w:pPr>
              <w:keepNext/>
              <w:keepLines/>
              <w:jc w:val="center"/>
              <w:rPr>
                <w:rFonts w:ascii="Arial" w:hAnsi="Arial"/>
                <w:sz w:val="18"/>
              </w:rPr>
            </w:pPr>
          </w:p>
        </w:tc>
        <w:tc>
          <w:tcPr>
            <w:tcW w:w="1980" w:type="dxa"/>
          </w:tcPr>
          <w:p w14:paraId="3187819C" w14:textId="77777777" w:rsidR="00AD072D" w:rsidRPr="00EF20F7" w:rsidRDefault="00AD072D" w:rsidP="00BD3AE7">
            <w:pPr>
              <w:keepNext/>
              <w:keepLines/>
              <w:jc w:val="center"/>
              <w:rPr>
                <w:rFonts w:ascii="Arial" w:hAnsi="Arial"/>
                <w:sz w:val="18"/>
              </w:rPr>
            </w:pPr>
            <w:r w:rsidRPr="00EF20F7">
              <w:rPr>
                <w:rFonts w:ascii="Arial" w:hAnsi="Arial"/>
                <w:sz w:val="18"/>
              </w:rPr>
              <w:t>Bearer Termination</w:t>
            </w:r>
          </w:p>
        </w:tc>
        <w:tc>
          <w:tcPr>
            <w:tcW w:w="1260" w:type="dxa"/>
          </w:tcPr>
          <w:p w14:paraId="36841CFB"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3780" w:type="dxa"/>
          </w:tcPr>
          <w:p w14:paraId="0558A4D3" w14:textId="77777777" w:rsidR="00AD072D" w:rsidRPr="00EF20F7" w:rsidRDefault="00AD072D" w:rsidP="00BD3AE7">
            <w:pPr>
              <w:keepNext/>
              <w:keepLines/>
              <w:rPr>
                <w:rFonts w:ascii="Arial" w:hAnsi="Arial"/>
                <w:sz w:val="18"/>
              </w:rPr>
            </w:pPr>
            <w:r w:rsidRPr="00EF20F7">
              <w:rPr>
                <w:rFonts w:ascii="Arial" w:hAnsi="Arial"/>
                <w:sz w:val="18"/>
              </w:rPr>
              <w:t>This information element indicates the Bearer Termination where the command was executed.</w:t>
            </w:r>
          </w:p>
        </w:tc>
      </w:tr>
    </w:tbl>
    <w:p w14:paraId="0EDBE7F7" w14:textId="77777777" w:rsidR="00AD072D" w:rsidRPr="00EF20F7" w:rsidRDefault="00AD072D" w:rsidP="00AD072D">
      <w:pPr>
        <w:rPr>
          <w:rFonts w:eastAsia="SimSun"/>
          <w:lang w:eastAsia="zh-CN"/>
        </w:rPr>
      </w:pPr>
    </w:p>
    <w:p w14:paraId="255E9F96" w14:textId="77777777" w:rsidR="00AD072D" w:rsidRPr="00EF20F7" w:rsidRDefault="00AD072D" w:rsidP="00AD072D">
      <w:pPr>
        <w:pStyle w:val="Heading2"/>
        <w:rPr>
          <w:lang w:eastAsia="zh-CN"/>
        </w:rPr>
      </w:pPr>
      <w:bookmarkStart w:id="507" w:name="_Toc517465122"/>
      <w:bookmarkStart w:id="508" w:name="_Toc67396827"/>
      <w:r w:rsidRPr="00EF20F7">
        <w:rPr>
          <w:lang w:eastAsia="zh-CN"/>
        </w:rPr>
        <w:t>8.24</w:t>
      </w:r>
      <w:r>
        <w:rPr>
          <w:lang w:eastAsia="zh-CN"/>
        </w:rPr>
        <w:tab/>
      </w:r>
      <w:r w:rsidRPr="00EF20F7">
        <w:rPr>
          <w:lang w:eastAsia="zh-CN"/>
        </w:rPr>
        <w:t>Start TTS</w:t>
      </w:r>
      <w:bookmarkEnd w:id="507"/>
      <w:bookmarkEnd w:id="508"/>
    </w:p>
    <w:p w14:paraId="3A1D0174" w14:textId="77777777" w:rsidR="00AD072D" w:rsidRPr="00EF20F7" w:rsidRDefault="00AD072D" w:rsidP="00AD072D">
      <w:pPr>
        <w:keepNext/>
      </w:pPr>
      <w:r w:rsidRPr="00EF20F7">
        <w:t>This procedure is used to request to start TTS.</w:t>
      </w:r>
    </w:p>
    <w:p w14:paraId="05CD8F51" w14:textId="77777777" w:rsidR="00AD072D" w:rsidRPr="00EF20F7" w:rsidRDefault="00AD072D" w:rsidP="00AD072D">
      <w:pPr>
        <w:pStyle w:val="TH"/>
      </w:pPr>
      <w:r w:rsidRPr="00EF20F7">
        <w:t>Table 8.</w:t>
      </w:r>
      <w:r w:rsidRPr="00EF20F7">
        <w:rPr>
          <w:rFonts w:eastAsia="SimSun"/>
          <w:lang w:eastAsia="zh-CN"/>
        </w:rPr>
        <w:t>24</w:t>
      </w:r>
      <w:r w:rsidRPr="00EF20F7">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AD072D" w:rsidRPr="00EF20F7" w14:paraId="422514D5" w14:textId="77777777" w:rsidTr="00BD3AE7">
        <w:trPr>
          <w:jc w:val="center"/>
        </w:trPr>
        <w:tc>
          <w:tcPr>
            <w:tcW w:w="0" w:type="auto"/>
          </w:tcPr>
          <w:p w14:paraId="39FFD78A"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26FC9D0E"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4421E658"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638EAA03"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731D3271"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52F4067B" w14:textId="77777777" w:rsidTr="00BD3AE7">
        <w:trPr>
          <w:cantSplit/>
          <w:jc w:val="center"/>
        </w:trPr>
        <w:tc>
          <w:tcPr>
            <w:tcW w:w="0" w:type="auto"/>
            <w:vMerge w:val="restart"/>
          </w:tcPr>
          <w:p w14:paraId="239D0BEB" w14:textId="77777777" w:rsidR="00AD072D" w:rsidRPr="00EF20F7" w:rsidRDefault="00AD072D" w:rsidP="00BD3AE7">
            <w:pPr>
              <w:spacing w:after="0"/>
              <w:jc w:val="center"/>
              <w:rPr>
                <w:rFonts w:ascii="Arial" w:hAnsi="Arial"/>
                <w:sz w:val="18"/>
              </w:rPr>
            </w:pPr>
            <w:r w:rsidRPr="00EF20F7">
              <w:rPr>
                <w:rFonts w:ascii="Arial" w:hAnsi="Arial"/>
                <w:sz w:val="18"/>
              </w:rPr>
              <w:t>Start TTS</w:t>
            </w:r>
          </w:p>
        </w:tc>
        <w:tc>
          <w:tcPr>
            <w:tcW w:w="0" w:type="auto"/>
            <w:vMerge w:val="restart"/>
          </w:tcPr>
          <w:p w14:paraId="5ADEF65C" w14:textId="77777777" w:rsidR="00AD072D" w:rsidRPr="00EF20F7" w:rsidRDefault="00AD072D" w:rsidP="00BD3AE7">
            <w:pPr>
              <w:spacing w:after="0"/>
              <w:jc w:val="center"/>
              <w:rPr>
                <w:rFonts w:ascii="Arial" w:hAnsi="Arial"/>
                <w:sz w:val="18"/>
              </w:rPr>
            </w:pPr>
            <w:r w:rsidRPr="00EF20F7">
              <w:rPr>
                <w:rFonts w:ascii="Arial" w:hAnsi="Arial"/>
                <w:sz w:val="18"/>
              </w:rPr>
              <w:t>MRFC</w:t>
            </w:r>
          </w:p>
        </w:tc>
        <w:tc>
          <w:tcPr>
            <w:tcW w:w="0" w:type="auto"/>
          </w:tcPr>
          <w:p w14:paraId="369E05E8"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675570FE"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3DCA6B3"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44613FDE" w14:textId="77777777" w:rsidTr="00BD3AE7">
        <w:trPr>
          <w:cantSplit/>
          <w:jc w:val="center"/>
        </w:trPr>
        <w:tc>
          <w:tcPr>
            <w:tcW w:w="0" w:type="auto"/>
            <w:vMerge/>
          </w:tcPr>
          <w:p w14:paraId="76A97446" w14:textId="77777777" w:rsidR="00AD072D" w:rsidRPr="00EF20F7" w:rsidRDefault="00AD072D" w:rsidP="00BD3AE7">
            <w:pPr>
              <w:spacing w:after="0"/>
              <w:jc w:val="center"/>
              <w:rPr>
                <w:rFonts w:ascii="Arial" w:hAnsi="Arial"/>
                <w:sz w:val="18"/>
              </w:rPr>
            </w:pPr>
          </w:p>
        </w:tc>
        <w:tc>
          <w:tcPr>
            <w:tcW w:w="0" w:type="auto"/>
            <w:vMerge/>
          </w:tcPr>
          <w:p w14:paraId="5DDE883B" w14:textId="77777777" w:rsidR="00AD072D" w:rsidRPr="00EF20F7" w:rsidRDefault="00AD072D" w:rsidP="00BD3AE7">
            <w:pPr>
              <w:spacing w:after="0"/>
              <w:jc w:val="center"/>
              <w:rPr>
                <w:rFonts w:ascii="Arial" w:hAnsi="Arial"/>
                <w:sz w:val="18"/>
              </w:rPr>
            </w:pPr>
          </w:p>
        </w:tc>
        <w:tc>
          <w:tcPr>
            <w:tcW w:w="0" w:type="auto"/>
          </w:tcPr>
          <w:p w14:paraId="3D1D215E" w14:textId="77777777" w:rsidR="00AD072D" w:rsidRPr="00EF20F7" w:rsidRDefault="00AD072D" w:rsidP="00BD3AE7">
            <w:pPr>
              <w:spacing w:after="0"/>
              <w:jc w:val="center"/>
              <w:rPr>
                <w:rFonts w:ascii="Arial" w:hAnsi="Arial"/>
                <w:sz w:val="18"/>
              </w:rPr>
            </w:pPr>
            <w:r w:rsidRPr="00EF20F7">
              <w:rPr>
                <w:rFonts w:ascii="Arial" w:hAnsi="Arial"/>
                <w:sz w:val="18"/>
              </w:rPr>
              <w:t>Bearer Termination/Bearer Termination Request</w:t>
            </w:r>
          </w:p>
        </w:tc>
        <w:tc>
          <w:tcPr>
            <w:tcW w:w="0" w:type="auto"/>
          </w:tcPr>
          <w:p w14:paraId="2195D623"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C44BF08"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existing bearer termination or requests a new bearer termination where the TTS is sent.</w:t>
            </w:r>
          </w:p>
        </w:tc>
      </w:tr>
      <w:tr w:rsidR="00AD072D" w:rsidRPr="00EF20F7" w14:paraId="0D917F34" w14:textId="77777777" w:rsidTr="00BD3AE7">
        <w:trPr>
          <w:cantSplit/>
          <w:jc w:val="center"/>
        </w:trPr>
        <w:tc>
          <w:tcPr>
            <w:tcW w:w="0" w:type="auto"/>
            <w:vMerge/>
          </w:tcPr>
          <w:p w14:paraId="61DBF6B2" w14:textId="77777777" w:rsidR="00AD072D" w:rsidRPr="00EF20F7" w:rsidRDefault="00AD072D" w:rsidP="00BD3AE7">
            <w:pPr>
              <w:spacing w:after="0"/>
              <w:jc w:val="center"/>
              <w:rPr>
                <w:rFonts w:ascii="Arial" w:hAnsi="Arial"/>
                <w:sz w:val="18"/>
              </w:rPr>
            </w:pPr>
          </w:p>
        </w:tc>
        <w:tc>
          <w:tcPr>
            <w:tcW w:w="0" w:type="auto"/>
            <w:vMerge/>
          </w:tcPr>
          <w:p w14:paraId="4E93FCB4" w14:textId="77777777" w:rsidR="00AD072D" w:rsidRPr="00EF20F7" w:rsidRDefault="00AD072D" w:rsidP="00BD3AE7">
            <w:pPr>
              <w:spacing w:after="0"/>
              <w:jc w:val="center"/>
              <w:rPr>
                <w:rFonts w:ascii="Arial" w:hAnsi="Arial"/>
                <w:sz w:val="18"/>
              </w:rPr>
            </w:pPr>
          </w:p>
        </w:tc>
        <w:tc>
          <w:tcPr>
            <w:tcW w:w="0" w:type="auto"/>
          </w:tcPr>
          <w:p w14:paraId="1E5270C4" w14:textId="77777777" w:rsidR="00AD072D" w:rsidRPr="00EF20F7" w:rsidRDefault="00AD072D" w:rsidP="00BD3AE7">
            <w:pPr>
              <w:spacing w:after="0"/>
              <w:jc w:val="center"/>
              <w:rPr>
                <w:rFonts w:ascii="Arial" w:hAnsi="Arial"/>
                <w:sz w:val="18"/>
              </w:rPr>
            </w:pPr>
            <w:r w:rsidRPr="00EF20F7">
              <w:rPr>
                <w:rFonts w:ascii="Arial" w:hAnsi="Arial"/>
                <w:sz w:val="18"/>
              </w:rPr>
              <w:t>Direction</w:t>
            </w:r>
          </w:p>
        </w:tc>
        <w:tc>
          <w:tcPr>
            <w:tcW w:w="0" w:type="auto"/>
          </w:tcPr>
          <w:p w14:paraId="5BBCCDD8"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7531AB9C"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direction of the TTS to be sent.</w:t>
            </w:r>
          </w:p>
        </w:tc>
      </w:tr>
      <w:tr w:rsidR="00AD072D" w:rsidRPr="00EF20F7" w14:paraId="6360499E" w14:textId="77777777" w:rsidTr="00BD3AE7">
        <w:trPr>
          <w:cantSplit/>
          <w:jc w:val="center"/>
        </w:trPr>
        <w:tc>
          <w:tcPr>
            <w:tcW w:w="0" w:type="auto"/>
            <w:vMerge/>
          </w:tcPr>
          <w:p w14:paraId="21C9A75D" w14:textId="77777777" w:rsidR="00AD072D" w:rsidRPr="00EF20F7" w:rsidRDefault="00AD072D" w:rsidP="00BD3AE7">
            <w:pPr>
              <w:spacing w:after="0"/>
              <w:jc w:val="center"/>
              <w:rPr>
                <w:rFonts w:ascii="Arial" w:hAnsi="Arial"/>
                <w:sz w:val="18"/>
              </w:rPr>
            </w:pPr>
          </w:p>
        </w:tc>
        <w:tc>
          <w:tcPr>
            <w:tcW w:w="0" w:type="auto"/>
            <w:vMerge/>
          </w:tcPr>
          <w:p w14:paraId="50265A79" w14:textId="77777777" w:rsidR="00AD072D" w:rsidRPr="00EF20F7" w:rsidRDefault="00AD072D" w:rsidP="00BD3AE7">
            <w:pPr>
              <w:spacing w:after="0"/>
              <w:jc w:val="center"/>
              <w:rPr>
                <w:rFonts w:ascii="Arial" w:hAnsi="Arial"/>
                <w:sz w:val="18"/>
              </w:rPr>
            </w:pPr>
          </w:p>
        </w:tc>
        <w:tc>
          <w:tcPr>
            <w:tcW w:w="0" w:type="auto"/>
          </w:tcPr>
          <w:p w14:paraId="6A69BCEE" w14:textId="77777777" w:rsidR="00AD072D" w:rsidRPr="00EF20F7" w:rsidRDefault="00AD072D" w:rsidP="00BD3AE7">
            <w:pPr>
              <w:spacing w:after="0"/>
              <w:jc w:val="center"/>
              <w:rPr>
                <w:rFonts w:ascii="Arial" w:hAnsi="Arial"/>
                <w:sz w:val="18"/>
              </w:rPr>
            </w:pPr>
            <w:r w:rsidRPr="00EF20F7">
              <w:rPr>
                <w:rFonts w:ascii="Arial" w:hAnsi="Arial"/>
                <w:sz w:val="18"/>
              </w:rPr>
              <w:t>Notify TTS Completed</w:t>
            </w:r>
          </w:p>
        </w:tc>
        <w:tc>
          <w:tcPr>
            <w:tcW w:w="0" w:type="auto"/>
          </w:tcPr>
          <w:p w14:paraId="7581E2A8"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12E12BF6" w14:textId="77777777" w:rsidR="00AD072D" w:rsidRPr="00EF20F7" w:rsidRDefault="00AD072D" w:rsidP="00BD3AE7">
            <w:pPr>
              <w:spacing w:after="0"/>
              <w:rPr>
                <w:rFonts w:ascii="Arial" w:hAnsi="Arial"/>
                <w:sz w:val="18"/>
              </w:rPr>
            </w:pPr>
            <w:r w:rsidRPr="00EF20F7">
              <w:rPr>
                <w:rFonts w:ascii="Arial" w:hAnsi="Arial"/>
                <w:sz w:val="18"/>
              </w:rPr>
              <w:t>This information element requests a notification of a completed TTS.</w:t>
            </w:r>
          </w:p>
        </w:tc>
      </w:tr>
      <w:tr w:rsidR="00AD072D" w:rsidRPr="00EF20F7" w14:paraId="57C42391" w14:textId="77777777" w:rsidTr="00BD3AE7">
        <w:trPr>
          <w:cantSplit/>
          <w:jc w:val="center"/>
        </w:trPr>
        <w:tc>
          <w:tcPr>
            <w:tcW w:w="0" w:type="auto"/>
            <w:vMerge/>
          </w:tcPr>
          <w:p w14:paraId="7FF516A6" w14:textId="77777777" w:rsidR="00AD072D" w:rsidRPr="00EF20F7" w:rsidRDefault="00AD072D" w:rsidP="00BD3AE7">
            <w:pPr>
              <w:spacing w:after="0"/>
              <w:jc w:val="center"/>
              <w:rPr>
                <w:rFonts w:ascii="Arial" w:hAnsi="Arial"/>
                <w:sz w:val="18"/>
              </w:rPr>
            </w:pPr>
          </w:p>
        </w:tc>
        <w:tc>
          <w:tcPr>
            <w:tcW w:w="0" w:type="auto"/>
            <w:vMerge/>
          </w:tcPr>
          <w:p w14:paraId="7872DFDA" w14:textId="77777777" w:rsidR="00AD072D" w:rsidRPr="00EF20F7" w:rsidRDefault="00AD072D" w:rsidP="00BD3AE7">
            <w:pPr>
              <w:spacing w:after="0"/>
              <w:jc w:val="center"/>
              <w:rPr>
                <w:rFonts w:ascii="Arial" w:hAnsi="Arial"/>
                <w:sz w:val="18"/>
              </w:rPr>
            </w:pPr>
          </w:p>
        </w:tc>
        <w:tc>
          <w:tcPr>
            <w:tcW w:w="0" w:type="auto"/>
          </w:tcPr>
          <w:p w14:paraId="6A02B0A5" w14:textId="77777777" w:rsidR="00AD072D" w:rsidRPr="00EF20F7" w:rsidRDefault="00AD072D" w:rsidP="00BD3AE7">
            <w:pPr>
              <w:spacing w:after="0"/>
              <w:jc w:val="center"/>
              <w:rPr>
                <w:rFonts w:ascii="Arial" w:hAnsi="Arial"/>
                <w:sz w:val="18"/>
              </w:rPr>
            </w:pPr>
            <w:r w:rsidRPr="00EF20F7">
              <w:rPr>
                <w:rFonts w:ascii="Arial" w:hAnsi="Arial"/>
                <w:sz w:val="18"/>
              </w:rPr>
              <w:t>DTMF stop TTS</w:t>
            </w:r>
          </w:p>
        </w:tc>
        <w:tc>
          <w:tcPr>
            <w:tcW w:w="0" w:type="auto"/>
          </w:tcPr>
          <w:p w14:paraId="043F8CED"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150E118E"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MRFP to detect the DTMF digits and stop the TTS when a pre-defined DTMF digit is detected.</w:t>
            </w:r>
          </w:p>
        </w:tc>
      </w:tr>
      <w:tr w:rsidR="00AD072D" w:rsidRPr="00EF20F7" w14:paraId="55FAE88A" w14:textId="77777777" w:rsidTr="00BD3AE7">
        <w:trPr>
          <w:cantSplit/>
          <w:jc w:val="center"/>
        </w:trPr>
        <w:tc>
          <w:tcPr>
            <w:tcW w:w="0" w:type="auto"/>
            <w:vMerge/>
          </w:tcPr>
          <w:p w14:paraId="1A95473F" w14:textId="77777777" w:rsidR="00AD072D" w:rsidRPr="00EF20F7" w:rsidRDefault="00AD072D" w:rsidP="00BD3AE7">
            <w:pPr>
              <w:spacing w:after="0"/>
              <w:jc w:val="center"/>
              <w:rPr>
                <w:rFonts w:ascii="Arial" w:hAnsi="Arial"/>
                <w:sz w:val="18"/>
              </w:rPr>
            </w:pPr>
          </w:p>
        </w:tc>
        <w:tc>
          <w:tcPr>
            <w:tcW w:w="0" w:type="auto"/>
            <w:vMerge/>
          </w:tcPr>
          <w:p w14:paraId="6BDAFFFF" w14:textId="77777777" w:rsidR="00AD072D" w:rsidRPr="00EF20F7" w:rsidRDefault="00AD072D" w:rsidP="00BD3AE7">
            <w:pPr>
              <w:spacing w:after="0"/>
              <w:jc w:val="center"/>
              <w:rPr>
                <w:rFonts w:ascii="Arial" w:hAnsi="Arial"/>
                <w:sz w:val="18"/>
              </w:rPr>
            </w:pPr>
          </w:p>
        </w:tc>
        <w:tc>
          <w:tcPr>
            <w:tcW w:w="0" w:type="auto"/>
          </w:tcPr>
          <w:p w14:paraId="4B9BB7BF" w14:textId="77777777" w:rsidR="00AD072D" w:rsidRPr="00EF20F7" w:rsidRDefault="00AD072D" w:rsidP="00BD3AE7">
            <w:pPr>
              <w:spacing w:after="0"/>
              <w:jc w:val="center"/>
              <w:rPr>
                <w:rFonts w:ascii="Arial" w:hAnsi="Arial"/>
                <w:sz w:val="18"/>
              </w:rPr>
            </w:pPr>
            <w:r w:rsidRPr="00EF20F7">
              <w:rPr>
                <w:rFonts w:ascii="Arial" w:hAnsi="Arial"/>
                <w:sz w:val="18"/>
              </w:rPr>
              <w:t>SSML</w:t>
            </w:r>
          </w:p>
        </w:tc>
        <w:tc>
          <w:tcPr>
            <w:tcW w:w="0" w:type="auto"/>
          </w:tcPr>
          <w:p w14:paraId="2FE4F99F"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7E491D6D"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text to be spoken as SSML script.</w:t>
            </w:r>
          </w:p>
        </w:tc>
      </w:tr>
      <w:tr w:rsidR="00AD072D" w:rsidRPr="00EF20F7" w14:paraId="4BCA3140" w14:textId="77777777" w:rsidTr="00BD3AE7">
        <w:trPr>
          <w:cantSplit/>
          <w:jc w:val="center"/>
        </w:trPr>
        <w:tc>
          <w:tcPr>
            <w:tcW w:w="0" w:type="auto"/>
            <w:vMerge/>
          </w:tcPr>
          <w:p w14:paraId="15B7DF69" w14:textId="77777777" w:rsidR="00AD072D" w:rsidRPr="00EF20F7" w:rsidRDefault="00AD072D" w:rsidP="00BD3AE7">
            <w:pPr>
              <w:spacing w:after="0"/>
              <w:jc w:val="center"/>
              <w:rPr>
                <w:rFonts w:ascii="Arial" w:hAnsi="Arial"/>
                <w:sz w:val="18"/>
              </w:rPr>
            </w:pPr>
          </w:p>
        </w:tc>
        <w:tc>
          <w:tcPr>
            <w:tcW w:w="0" w:type="auto"/>
            <w:vMerge/>
          </w:tcPr>
          <w:p w14:paraId="4A027A7D" w14:textId="77777777" w:rsidR="00AD072D" w:rsidRPr="00EF20F7" w:rsidRDefault="00AD072D" w:rsidP="00BD3AE7">
            <w:pPr>
              <w:spacing w:after="0"/>
              <w:jc w:val="center"/>
              <w:rPr>
                <w:rFonts w:ascii="Arial" w:hAnsi="Arial"/>
                <w:sz w:val="18"/>
              </w:rPr>
            </w:pPr>
          </w:p>
        </w:tc>
        <w:tc>
          <w:tcPr>
            <w:tcW w:w="0" w:type="auto"/>
          </w:tcPr>
          <w:p w14:paraId="5C21E1DA" w14:textId="77777777" w:rsidR="00AD072D" w:rsidRPr="00EF20F7" w:rsidRDefault="00AD072D" w:rsidP="00BD3AE7">
            <w:pPr>
              <w:spacing w:after="0"/>
              <w:jc w:val="center"/>
              <w:rPr>
                <w:rFonts w:ascii="Arial" w:hAnsi="Arial"/>
                <w:sz w:val="18"/>
              </w:rPr>
            </w:pPr>
            <w:r w:rsidRPr="00EF20F7">
              <w:rPr>
                <w:rFonts w:ascii="Arial" w:hAnsi="Arial"/>
                <w:sz w:val="18"/>
              </w:rPr>
              <w:t>Iterations</w:t>
            </w:r>
          </w:p>
        </w:tc>
        <w:tc>
          <w:tcPr>
            <w:tcW w:w="0" w:type="auto"/>
          </w:tcPr>
          <w:p w14:paraId="1AE25D3C" w14:textId="77777777" w:rsidR="00AD072D" w:rsidRPr="00EF20F7" w:rsidRDefault="00AD072D" w:rsidP="00BD3AE7">
            <w:pPr>
              <w:spacing w:after="0"/>
              <w:jc w:val="center"/>
              <w:rPr>
                <w:rFonts w:ascii="Arial" w:hAnsi="Arial"/>
                <w:sz w:val="18"/>
              </w:rPr>
            </w:pPr>
            <w:r w:rsidRPr="00EF20F7">
              <w:rPr>
                <w:rFonts w:ascii="Arial" w:hAnsi="Arial"/>
                <w:sz w:val="18"/>
                <w:lang w:eastAsia="zh-CN"/>
              </w:rPr>
              <w:t>O</w:t>
            </w:r>
          </w:p>
        </w:tc>
        <w:tc>
          <w:tcPr>
            <w:tcW w:w="0" w:type="auto"/>
          </w:tcPr>
          <w:p w14:paraId="791F95FE"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number of times the </w:t>
            </w:r>
            <w:r w:rsidRPr="00EF20F7">
              <w:rPr>
                <w:rFonts w:ascii="Arial" w:hAnsi="Arial"/>
                <w:sz w:val="18"/>
                <w:lang w:eastAsia="zh-CN"/>
              </w:rPr>
              <w:t>TTS</w:t>
            </w:r>
            <w:r w:rsidRPr="00EF20F7">
              <w:rPr>
                <w:rFonts w:ascii="Arial" w:hAnsi="Arial"/>
                <w:sz w:val="18"/>
              </w:rPr>
              <w:t xml:space="preserve"> shall be played</w:t>
            </w:r>
            <w:r w:rsidRPr="00EF20F7">
              <w:rPr>
                <w:rFonts w:ascii="Arial" w:hAnsi="Arial"/>
                <w:sz w:val="18"/>
                <w:lang w:eastAsia="zh-CN"/>
              </w:rPr>
              <w:t>.</w:t>
            </w:r>
          </w:p>
        </w:tc>
      </w:tr>
      <w:tr w:rsidR="00AD072D" w:rsidRPr="00EF20F7" w14:paraId="55E8BCB2" w14:textId="77777777" w:rsidTr="00BD3AE7">
        <w:trPr>
          <w:cantSplit/>
          <w:jc w:val="center"/>
        </w:trPr>
        <w:tc>
          <w:tcPr>
            <w:tcW w:w="0" w:type="auto"/>
            <w:vMerge/>
          </w:tcPr>
          <w:p w14:paraId="26D04762" w14:textId="77777777" w:rsidR="00AD072D" w:rsidRPr="00EF20F7" w:rsidRDefault="00AD072D" w:rsidP="00BD3AE7">
            <w:pPr>
              <w:spacing w:after="0"/>
              <w:jc w:val="center"/>
              <w:rPr>
                <w:rFonts w:ascii="Arial" w:hAnsi="Arial"/>
                <w:sz w:val="18"/>
              </w:rPr>
            </w:pPr>
          </w:p>
        </w:tc>
        <w:tc>
          <w:tcPr>
            <w:tcW w:w="0" w:type="auto"/>
            <w:vMerge/>
          </w:tcPr>
          <w:p w14:paraId="1F4F39FE" w14:textId="77777777" w:rsidR="00AD072D" w:rsidRPr="00EF20F7" w:rsidRDefault="00AD072D" w:rsidP="00BD3AE7">
            <w:pPr>
              <w:spacing w:after="0"/>
              <w:jc w:val="center"/>
              <w:rPr>
                <w:rFonts w:ascii="Arial" w:hAnsi="Arial"/>
                <w:sz w:val="18"/>
              </w:rPr>
            </w:pPr>
          </w:p>
        </w:tc>
        <w:tc>
          <w:tcPr>
            <w:tcW w:w="0" w:type="auto"/>
          </w:tcPr>
          <w:p w14:paraId="3D709260" w14:textId="77777777" w:rsidR="00AD072D" w:rsidRPr="00EF20F7" w:rsidRDefault="00AD072D" w:rsidP="00BD3AE7">
            <w:pPr>
              <w:spacing w:after="0"/>
              <w:jc w:val="center"/>
              <w:rPr>
                <w:rFonts w:ascii="Arial" w:hAnsi="Arial"/>
                <w:sz w:val="18"/>
              </w:rPr>
            </w:pPr>
            <w:r w:rsidRPr="00EF20F7">
              <w:rPr>
                <w:rFonts w:ascii="Arial" w:hAnsi="Arial"/>
                <w:sz w:val="18"/>
              </w:rPr>
              <w:t>Notify termination heartbeat</w:t>
            </w:r>
          </w:p>
        </w:tc>
        <w:tc>
          <w:tcPr>
            <w:tcW w:w="0" w:type="auto"/>
          </w:tcPr>
          <w:p w14:paraId="22AC4332"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C</w:t>
            </w:r>
          </w:p>
        </w:tc>
        <w:tc>
          <w:tcPr>
            <w:tcW w:w="0" w:type="auto"/>
          </w:tcPr>
          <w:p w14:paraId="459A923B" w14:textId="77777777" w:rsidR="00AD072D" w:rsidRPr="00EF20F7" w:rsidRDefault="00AD072D" w:rsidP="00BD3AE7">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AD072D" w:rsidRPr="00EF20F7" w14:paraId="5D9E7504" w14:textId="77777777" w:rsidTr="00BD3AE7">
        <w:trPr>
          <w:cantSplit/>
          <w:trHeight w:val="288"/>
          <w:jc w:val="center"/>
        </w:trPr>
        <w:tc>
          <w:tcPr>
            <w:tcW w:w="0" w:type="auto"/>
            <w:vMerge w:val="restart"/>
          </w:tcPr>
          <w:p w14:paraId="5C9BDBA5" w14:textId="77777777" w:rsidR="00AD072D" w:rsidRPr="00EF20F7" w:rsidRDefault="00AD072D" w:rsidP="00BD3AE7">
            <w:pPr>
              <w:spacing w:after="0"/>
              <w:jc w:val="center"/>
              <w:rPr>
                <w:rFonts w:ascii="Arial" w:hAnsi="Arial"/>
                <w:sz w:val="18"/>
              </w:rPr>
            </w:pPr>
            <w:r w:rsidRPr="00EF20F7">
              <w:rPr>
                <w:rFonts w:ascii="Arial" w:hAnsi="Arial"/>
                <w:sz w:val="18"/>
              </w:rPr>
              <w:lastRenderedPageBreak/>
              <w:t>Start TTS Ack</w:t>
            </w:r>
          </w:p>
        </w:tc>
        <w:tc>
          <w:tcPr>
            <w:tcW w:w="0" w:type="auto"/>
            <w:vMerge w:val="restart"/>
          </w:tcPr>
          <w:p w14:paraId="624620C1" w14:textId="77777777" w:rsidR="00AD072D" w:rsidRPr="00EF20F7" w:rsidRDefault="00AD072D" w:rsidP="00BD3AE7">
            <w:pPr>
              <w:spacing w:after="0"/>
              <w:jc w:val="center"/>
              <w:rPr>
                <w:rFonts w:ascii="Arial" w:hAnsi="Arial"/>
                <w:sz w:val="18"/>
              </w:rPr>
            </w:pPr>
            <w:r w:rsidRPr="00EF20F7">
              <w:rPr>
                <w:rFonts w:ascii="Arial" w:hAnsi="Arial"/>
                <w:sz w:val="18"/>
              </w:rPr>
              <w:t>MRFP</w:t>
            </w:r>
          </w:p>
        </w:tc>
        <w:tc>
          <w:tcPr>
            <w:tcW w:w="0" w:type="auto"/>
          </w:tcPr>
          <w:p w14:paraId="376387D2"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005E58DD"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3E83B408"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077331BE" w14:textId="77777777" w:rsidTr="00BD3AE7">
        <w:trPr>
          <w:cantSplit/>
          <w:jc w:val="center"/>
        </w:trPr>
        <w:tc>
          <w:tcPr>
            <w:tcW w:w="0" w:type="auto"/>
            <w:vMerge/>
          </w:tcPr>
          <w:p w14:paraId="22FC0813" w14:textId="77777777" w:rsidR="00AD072D" w:rsidRPr="00EF20F7" w:rsidRDefault="00AD072D" w:rsidP="00BD3AE7">
            <w:pPr>
              <w:spacing w:after="0"/>
              <w:jc w:val="center"/>
              <w:rPr>
                <w:rFonts w:ascii="Arial" w:hAnsi="Arial"/>
                <w:sz w:val="18"/>
              </w:rPr>
            </w:pPr>
          </w:p>
        </w:tc>
        <w:tc>
          <w:tcPr>
            <w:tcW w:w="0" w:type="auto"/>
            <w:vMerge/>
          </w:tcPr>
          <w:p w14:paraId="39CE90C7" w14:textId="77777777" w:rsidR="00AD072D" w:rsidRPr="00EF20F7" w:rsidRDefault="00AD072D" w:rsidP="00BD3AE7">
            <w:pPr>
              <w:spacing w:after="0"/>
              <w:jc w:val="center"/>
              <w:rPr>
                <w:rFonts w:ascii="Arial" w:hAnsi="Arial"/>
                <w:sz w:val="18"/>
              </w:rPr>
            </w:pPr>
          </w:p>
        </w:tc>
        <w:tc>
          <w:tcPr>
            <w:tcW w:w="0" w:type="auto"/>
          </w:tcPr>
          <w:p w14:paraId="4494EDE5"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20774E99"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1C0F0658"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6947FC58" w14:textId="77777777" w:rsidR="00AD072D" w:rsidRPr="00EF20F7" w:rsidRDefault="00AD072D" w:rsidP="00AD072D">
      <w:pPr>
        <w:pStyle w:val="NO"/>
      </w:pPr>
      <w:r w:rsidRPr="00EF20F7">
        <w:t>NOTE</w:t>
      </w:r>
      <w:r w:rsidRPr="00EF20F7">
        <w:tab/>
        <w:t>This procedure may be combined with other procedures such as to ADD bearer connections.</w:t>
      </w:r>
    </w:p>
    <w:p w14:paraId="09A8B043" w14:textId="77777777" w:rsidR="00AD072D" w:rsidRPr="00EF20F7" w:rsidRDefault="00AD072D" w:rsidP="00AD072D">
      <w:pPr>
        <w:pStyle w:val="Heading2"/>
        <w:rPr>
          <w:lang w:eastAsia="zh-CN"/>
        </w:rPr>
      </w:pPr>
      <w:bookmarkStart w:id="509" w:name="_Toc517465123"/>
      <w:bookmarkStart w:id="510" w:name="_Toc67396828"/>
      <w:r w:rsidRPr="00EF20F7">
        <w:rPr>
          <w:lang w:eastAsia="zh-CN"/>
        </w:rPr>
        <w:t>8.25</w:t>
      </w:r>
      <w:r>
        <w:rPr>
          <w:lang w:eastAsia="zh-CN"/>
        </w:rPr>
        <w:tab/>
      </w:r>
      <w:r w:rsidRPr="00EF20F7">
        <w:rPr>
          <w:lang w:eastAsia="zh-CN"/>
        </w:rPr>
        <w:t>Stop TTS</w:t>
      </w:r>
      <w:bookmarkEnd w:id="509"/>
      <w:bookmarkEnd w:id="510"/>
    </w:p>
    <w:p w14:paraId="277EAA39" w14:textId="77777777" w:rsidR="00AD072D" w:rsidRPr="00EF20F7" w:rsidRDefault="00AD072D" w:rsidP="00AD072D">
      <w:r w:rsidRPr="00EF20F7">
        <w:t>This procedure is used to stop TTS.</w:t>
      </w:r>
    </w:p>
    <w:p w14:paraId="415502CE" w14:textId="77777777" w:rsidR="00AD072D" w:rsidRPr="00EF20F7" w:rsidRDefault="00AD072D" w:rsidP="00AD072D">
      <w:pPr>
        <w:pStyle w:val="TH"/>
      </w:pPr>
      <w:r w:rsidRPr="00EF20F7">
        <w:t>Table 8.</w:t>
      </w:r>
      <w:r w:rsidRPr="00EF20F7">
        <w:rPr>
          <w:rFonts w:eastAsia="SimSun"/>
          <w:lang w:eastAsia="zh-CN"/>
        </w:rPr>
        <w:t>25</w:t>
      </w:r>
      <w:r w:rsidRPr="00EF20F7">
        <w:t>.</w:t>
      </w:r>
      <w:r w:rsidRPr="00EF20F7">
        <w:rPr>
          <w:rFonts w:eastAsia="SimSun"/>
        </w:rPr>
        <w:t>1</w:t>
      </w:r>
      <w:r w:rsidRPr="00EF20F7">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AD072D" w:rsidRPr="00EF20F7" w14:paraId="7D87823D" w14:textId="77777777" w:rsidTr="00BD3AE7">
        <w:trPr>
          <w:jc w:val="center"/>
        </w:trPr>
        <w:tc>
          <w:tcPr>
            <w:tcW w:w="0" w:type="auto"/>
          </w:tcPr>
          <w:p w14:paraId="75597837"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0465DEF4" w14:textId="77777777" w:rsidR="00AD072D" w:rsidRPr="00EF20F7" w:rsidRDefault="00AD072D" w:rsidP="00BD3AE7">
            <w:pPr>
              <w:spacing w:after="0"/>
              <w:jc w:val="center"/>
              <w:rPr>
                <w:rFonts w:ascii="Arial" w:hAnsi="Arial"/>
                <w:sz w:val="18"/>
              </w:rPr>
            </w:pPr>
            <w:r w:rsidRPr="00EF20F7">
              <w:rPr>
                <w:rFonts w:ascii="Arial" w:hAnsi="Arial"/>
                <w:sz w:val="18"/>
              </w:rPr>
              <w:t>Initiated</w:t>
            </w:r>
          </w:p>
        </w:tc>
        <w:tc>
          <w:tcPr>
            <w:tcW w:w="0" w:type="auto"/>
          </w:tcPr>
          <w:p w14:paraId="5326EB9D"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1729CFFD"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3A1CCA3E"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0AB74634" w14:textId="77777777" w:rsidTr="00BD3AE7">
        <w:trPr>
          <w:cantSplit/>
          <w:jc w:val="center"/>
        </w:trPr>
        <w:tc>
          <w:tcPr>
            <w:tcW w:w="0" w:type="auto"/>
            <w:vMerge w:val="restart"/>
          </w:tcPr>
          <w:p w14:paraId="529C5692" w14:textId="77777777" w:rsidR="00AD072D" w:rsidRPr="00EF20F7" w:rsidRDefault="00AD072D" w:rsidP="00BD3AE7">
            <w:pPr>
              <w:spacing w:after="0"/>
              <w:jc w:val="center"/>
              <w:rPr>
                <w:rFonts w:ascii="Arial" w:hAnsi="Arial"/>
                <w:sz w:val="18"/>
              </w:rPr>
            </w:pPr>
            <w:r w:rsidRPr="00EF20F7">
              <w:rPr>
                <w:rFonts w:ascii="Arial" w:hAnsi="Arial"/>
                <w:sz w:val="18"/>
              </w:rPr>
              <w:t>Stop TTS</w:t>
            </w:r>
          </w:p>
        </w:tc>
        <w:tc>
          <w:tcPr>
            <w:tcW w:w="0" w:type="auto"/>
            <w:vMerge w:val="restart"/>
          </w:tcPr>
          <w:p w14:paraId="52B1F4FB" w14:textId="77777777" w:rsidR="00AD072D" w:rsidRPr="00EF20F7" w:rsidRDefault="00AD072D" w:rsidP="00BD3AE7">
            <w:pPr>
              <w:spacing w:after="0"/>
              <w:jc w:val="center"/>
              <w:rPr>
                <w:rFonts w:ascii="Arial" w:hAnsi="Arial"/>
                <w:sz w:val="18"/>
              </w:rPr>
            </w:pPr>
            <w:r w:rsidRPr="00EF20F7">
              <w:rPr>
                <w:rFonts w:ascii="Arial" w:hAnsi="Arial"/>
                <w:sz w:val="18"/>
              </w:rPr>
              <w:t>MRFC</w:t>
            </w:r>
          </w:p>
        </w:tc>
        <w:tc>
          <w:tcPr>
            <w:tcW w:w="0" w:type="auto"/>
          </w:tcPr>
          <w:p w14:paraId="10102823"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56E09038"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0099574"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227E86A5" w14:textId="77777777" w:rsidTr="00BD3AE7">
        <w:trPr>
          <w:cantSplit/>
          <w:jc w:val="center"/>
        </w:trPr>
        <w:tc>
          <w:tcPr>
            <w:tcW w:w="0" w:type="auto"/>
            <w:vMerge/>
          </w:tcPr>
          <w:p w14:paraId="340D022C" w14:textId="77777777" w:rsidR="00AD072D" w:rsidRPr="00EF20F7" w:rsidRDefault="00AD072D" w:rsidP="00BD3AE7">
            <w:pPr>
              <w:spacing w:after="0"/>
              <w:jc w:val="center"/>
              <w:rPr>
                <w:rFonts w:ascii="Arial" w:hAnsi="Arial"/>
                <w:sz w:val="18"/>
              </w:rPr>
            </w:pPr>
          </w:p>
        </w:tc>
        <w:tc>
          <w:tcPr>
            <w:tcW w:w="0" w:type="auto"/>
            <w:vMerge/>
          </w:tcPr>
          <w:p w14:paraId="72192BD7" w14:textId="77777777" w:rsidR="00AD072D" w:rsidRPr="00EF20F7" w:rsidRDefault="00AD072D" w:rsidP="00BD3AE7">
            <w:pPr>
              <w:spacing w:after="0"/>
              <w:jc w:val="center"/>
              <w:rPr>
                <w:rFonts w:ascii="Arial" w:hAnsi="Arial"/>
                <w:sz w:val="18"/>
              </w:rPr>
            </w:pPr>
          </w:p>
        </w:tc>
        <w:tc>
          <w:tcPr>
            <w:tcW w:w="0" w:type="auto"/>
          </w:tcPr>
          <w:p w14:paraId="4AB3C746"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6DF09F1F"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4315482C"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TTS is stopped.</w:t>
            </w:r>
          </w:p>
        </w:tc>
      </w:tr>
      <w:tr w:rsidR="00AD072D" w:rsidRPr="00EF20F7" w14:paraId="529D1067" w14:textId="77777777" w:rsidTr="00BD3AE7">
        <w:trPr>
          <w:cantSplit/>
          <w:jc w:val="center"/>
        </w:trPr>
        <w:tc>
          <w:tcPr>
            <w:tcW w:w="0" w:type="auto"/>
            <w:vMerge/>
          </w:tcPr>
          <w:p w14:paraId="6B00266E" w14:textId="77777777" w:rsidR="00AD072D" w:rsidRPr="00EF20F7" w:rsidRDefault="00AD072D" w:rsidP="00BD3AE7">
            <w:pPr>
              <w:spacing w:after="0"/>
              <w:jc w:val="center"/>
              <w:rPr>
                <w:rFonts w:ascii="Arial" w:hAnsi="Arial"/>
                <w:sz w:val="18"/>
              </w:rPr>
            </w:pPr>
          </w:p>
        </w:tc>
        <w:tc>
          <w:tcPr>
            <w:tcW w:w="0" w:type="auto"/>
            <w:vMerge/>
          </w:tcPr>
          <w:p w14:paraId="7FCF3687" w14:textId="77777777" w:rsidR="00AD072D" w:rsidRPr="00EF20F7" w:rsidRDefault="00AD072D" w:rsidP="00BD3AE7">
            <w:pPr>
              <w:spacing w:after="0"/>
              <w:jc w:val="center"/>
              <w:rPr>
                <w:rFonts w:ascii="Arial" w:hAnsi="Arial"/>
                <w:sz w:val="18"/>
              </w:rPr>
            </w:pPr>
          </w:p>
        </w:tc>
        <w:tc>
          <w:tcPr>
            <w:tcW w:w="0" w:type="auto"/>
          </w:tcPr>
          <w:p w14:paraId="4B6BE0E3" w14:textId="77777777" w:rsidR="00AD072D" w:rsidRPr="00EF20F7" w:rsidRDefault="00AD072D" w:rsidP="00BD3AE7">
            <w:pPr>
              <w:spacing w:after="0"/>
              <w:jc w:val="center"/>
              <w:rPr>
                <w:rFonts w:ascii="Arial" w:hAnsi="Arial"/>
                <w:sz w:val="18"/>
              </w:rPr>
            </w:pPr>
            <w:r w:rsidRPr="00EF20F7">
              <w:rPr>
                <w:rFonts w:ascii="Arial" w:hAnsi="Arial"/>
                <w:sz w:val="18"/>
              </w:rPr>
              <w:t>Stop TTS</w:t>
            </w:r>
          </w:p>
        </w:tc>
        <w:tc>
          <w:tcPr>
            <w:tcW w:w="0" w:type="auto"/>
          </w:tcPr>
          <w:p w14:paraId="049F4A72"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DF7B30E"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requests that TTS is stopped. </w:t>
            </w:r>
          </w:p>
        </w:tc>
      </w:tr>
      <w:tr w:rsidR="00AD072D" w:rsidRPr="00EF20F7" w14:paraId="75F25BDF" w14:textId="77777777" w:rsidTr="00BD3AE7">
        <w:trPr>
          <w:cantSplit/>
          <w:jc w:val="center"/>
        </w:trPr>
        <w:tc>
          <w:tcPr>
            <w:tcW w:w="0" w:type="auto"/>
            <w:vMerge w:val="restart"/>
          </w:tcPr>
          <w:p w14:paraId="6E8B240B" w14:textId="77777777" w:rsidR="00AD072D" w:rsidRPr="00EF20F7" w:rsidRDefault="00AD072D" w:rsidP="00BD3AE7">
            <w:pPr>
              <w:spacing w:after="0"/>
              <w:jc w:val="center"/>
              <w:rPr>
                <w:rFonts w:ascii="Arial" w:hAnsi="Arial"/>
                <w:sz w:val="18"/>
              </w:rPr>
            </w:pPr>
            <w:r w:rsidRPr="00EF20F7">
              <w:rPr>
                <w:rFonts w:ascii="Arial" w:hAnsi="Arial"/>
                <w:sz w:val="18"/>
              </w:rPr>
              <w:t>Stop TTS Ack</w:t>
            </w:r>
          </w:p>
        </w:tc>
        <w:tc>
          <w:tcPr>
            <w:tcW w:w="0" w:type="auto"/>
            <w:vMerge w:val="restart"/>
          </w:tcPr>
          <w:p w14:paraId="6AF2B806" w14:textId="77777777" w:rsidR="00AD072D" w:rsidRPr="00EF20F7" w:rsidRDefault="00AD072D" w:rsidP="00BD3AE7">
            <w:pPr>
              <w:spacing w:after="0"/>
              <w:jc w:val="center"/>
              <w:rPr>
                <w:rFonts w:ascii="Arial" w:hAnsi="Arial"/>
                <w:sz w:val="18"/>
              </w:rPr>
            </w:pPr>
            <w:r w:rsidRPr="00EF20F7">
              <w:rPr>
                <w:rFonts w:ascii="Arial" w:hAnsi="Arial"/>
                <w:sz w:val="18"/>
              </w:rPr>
              <w:t>MRFP</w:t>
            </w:r>
          </w:p>
        </w:tc>
        <w:tc>
          <w:tcPr>
            <w:tcW w:w="0" w:type="auto"/>
          </w:tcPr>
          <w:p w14:paraId="7C8AAC19"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6EF926E7"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7565471"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6A2DE857" w14:textId="77777777" w:rsidTr="00BD3AE7">
        <w:trPr>
          <w:cantSplit/>
          <w:jc w:val="center"/>
        </w:trPr>
        <w:tc>
          <w:tcPr>
            <w:tcW w:w="0" w:type="auto"/>
            <w:vMerge/>
          </w:tcPr>
          <w:p w14:paraId="6DBB7EA2" w14:textId="77777777" w:rsidR="00AD072D" w:rsidRPr="00EF20F7" w:rsidRDefault="00AD072D" w:rsidP="00BD3AE7">
            <w:pPr>
              <w:spacing w:after="0"/>
              <w:jc w:val="center"/>
              <w:rPr>
                <w:rFonts w:ascii="Arial" w:hAnsi="Arial"/>
                <w:sz w:val="18"/>
              </w:rPr>
            </w:pPr>
          </w:p>
        </w:tc>
        <w:tc>
          <w:tcPr>
            <w:tcW w:w="0" w:type="auto"/>
            <w:vMerge/>
          </w:tcPr>
          <w:p w14:paraId="4CF5FA2C" w14:textId="77777777" w:rsidR="00AD072D" w:rsidRPr="00EF20F7" w:rsidRDefault="00AD072D" w:rsidP="00BD3AE7">
            <w:pPr>
              <w:spacing w:after="0"/>
              <w:jc w:val="center"/>
              <w:rPr>
                <w:rFonts w:ascii="Arial" w:hAnsi="Arial"/>
                <w:sz w:val="18"/>
              </w:rPr>
            </w:pPr>
          </w:p>
        </w:tc>
        <w:tc>
          <w:tcPr>
            <w:tcW w:w="0" w:type="auto"/>
          </w:tcPr>
          <w:p w14:paraId="138B446D"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60CCC64A"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ADFE3AB"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7E374DE8" w14:textId="77777777" w:rsidR="00AD072D" w:rsidRPr="00EF20F7" w:rsidRDefault="00AD072D" w:rsidP="00AD072D"/>
    <w:p w14:paraId="2AB4CA99" w14:textId="77777777" w:rsidR="00AD072D" w:rsidRPr="00EF20F7" w:rsidRDefault="00AD072D" w:rsidP="00AD072D">
      <w:pPr>
        <w:pStyle w:val="Heading2"/>
        <w:rPr>
          <w:lang w:eastAsia="zh-CN"/>
        </w:rPr>
      </w:pPr>
      <w:bookmarkStart w:id="511" w:name="_Toc517465124"/>
      <w:bookmarkStart w:id="512" w:name="_Toc67396829"/>
      <w:r w:rsidRPr="00EF20F7">
        <w:rPr>
          <w:lang w:eastAsia="zh-CN"/>
        </w:rPr>
        <w:t>8.26</w:t>
      </w:r>
      <w:r>
        <w:rPr>
          <w:lang w:eastAsia="zh-CN"/>
        </w:rPr>
        <w:tab/>
      </w:r>
      <w:r w:rsidRPr="00EF20F7">
        <w:rPr>
          <w:lang w:eastAsia="zh-CN"/>
        </w:rPr>
        <w:t>TTS Completed</w:t>
      </w:r>
      <w:bookmarkEnd w:id="511"/>
      <w:bookmarkEnd w:id="512"/>
    </w:p>
    <w:p w14:paraId="74CD193C" w14:textId="77777777" w:rsidR="00AD072D" w:rsidRPr="00EF20F7" w:rsidRDefault="00AD072D" w:rsidP="00AD072D">
      <w:r w:rsidRPr="00EF20F7">
        <w:t>This procedure is used to report the TTS result.</w:t>
      </w:r>
    </w:p>
    <w:p w14:paraId="7B4E01D6" w14:textId="77777777" w:rsidR="00AD072D" w:rsidRPr="00EF20F7" w:rsidRDefault="00AD072D" w:rsidP="00AD072D">
      <w:pPr>
        <w:pStyle w:val="TH"/>
      </w:pPr>
      <w:r w:rsidRPr="00EF20F7">
        <w:t>Table 8.</w:t>
      </w:r>
      <w:r w:rsidRPr="00EF20F7">
        <w:rPr>
          <w:rFonts w:eastAsia="SimSun"/>
          <w:lang w:eastAsia="zh-CN"/>
        </w:rPr>
        <w:t>26</w:t>
      </w:r>
      <w:r w:rsidRPr="00EF20F7">
        <w:t>.</w:t>
      </w:r>
      <w:r w:rsidRPr="00EF20F7">
        <w:rPr>
          <w:rFonts w:eastAsia="SimSun"/>
        </w:rPr>
        <w:t>1</w:t>
      </w:r>
      <w:r w:rsidRPr="00EF20F7">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AD072D" w:rsidRPr="00EF20F7" w14:paraId="060CAD43" w14:textId="77777777" w:rsidTr="00BD3AE7">
        <w:trPr>
          <w:jc w:val="center"/>
        </w:trPr>
        <w:tc>
          <w:tcPr>
            <w:tcW w:w="0" w:type="auto"/>
          </w:tcPr>
          <w:p w14:paraId="7AA9766F"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52317EBA"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4FD78FE5"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1BB8145E"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7FF21B42"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58249B9C" w14:textId="77777777" w:rsidTr="00BD3AE7">
        <w:trPr>
          <w:cantSplit/>
          <w:jc w:val="center"/>
        </w:trPr>
        <w:tc>
          <w:tcPr>
            <w:tcW w:w="0" w:type="auto"/>
            <w:vMerge w:val="restart"/>
          </w:tcPr>
          <w:p w14:paraId="2F5FA79A" w14:textId="77777777" w:rsidR="00AD072D" w:rsidRPr="00EF20F7" w:rsidRDefault="00AD072D" w:rsidP="00BD3AE7">
            <w:pPr>
              <w:spacing w:after="0"/>
              <w:jc w:val="center"/>
              <w:rPr>
                <w:rFonts w:ascii="Arial" w:hAnsi="Arial"/>
                <w:sz w:val="18"/>
              </w:rPr>
            </w:pPr>
            <w:r w:rsidRPr="00EF20F7">
              <w:rPr>
                <w:rFonts w:ascii="Arial" w:hAnsi="Arial"/>
                <w:sz w:val="18"/>
              </w:rPr>
              <w:t>TTS Completed</w:t>
            </w:r>
          </w:p>
        </w:tc>
        <w:tc>
          <w:tcPr>
            <w:tcW w:w="0" w:type="auto"/>
            <w:vMerge w:val="restart"/>
          </w:tcPr>
          <w:p w14:paraId="03AD84A2" w14:textId="77777777" w:rsidR="00AD072D" w:rsidRPr="00EF20F7" w:rsidRDefault="00AD072D" w:rsidP="00BD3AE7">
            <w:pPr>
              <w:spacing w:after="0"/>
              <w:jc w:val="center"/>
              <w:rPr>
                <w:rFonts w:ascii="Arial" w:hAnsi="Arial"/>
                <w:sz w:val="18"/>
              </w:rPr>
            </w:pPr>
            <w:r w:rsidRPr="00EF20F7">
              <w:rPr>
                <w:rFonts w:ascii="Arial" w:hAnsi="Arial"/>
                <w:sz w:val="18"/>
              </w:rPr>
              <w:t>MRFP</w:t>
            </w:r>
          </w:p>
        </w:tc>
        <w:tc>
          <w:tcPr>
            <w:tcW w:w="0" w:type="auto"/>
          </w:tcPr>
          <w:p w14:paraId="32C5EB7B"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6DE7A319"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A68F8FB"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5758D9A6" w14:textId="77777777" w:rsidTr="00BD3AE7">
        <w:trPr>
          <w:cantSplit/>
          <w:jc w:val="center"/>
        </w:trPr>
        <w:tc>
          <w:tcPr>
            <w:tcW w:w="0" w:type="auto"/>
            <w:vMerge/>
          </w:tcPr>
          <w:p w14:paraId="0F729521" w14:textId="77777777" w:rsidR="00AD072D" w:rsidRPr="00EF20F7" w:rsidRDefault="00AD072D" w:rsidP="00BD3AE7">
            <w:pPr>
              <w:spacing w:after="0"/>
              <w:jc w:val="center"/>
              <w:rPr>
                <w:rFonts w:ascii="Arial" w:hAnsi="Arial"/>
                <w:sz w:val="18"/>
              </w:rPr>
            </w:pPr>
          </w:p>
        </w:tc>
        <w:tc>
          <w:tcPr>
            <w:tcW w:w="0" w:type="auto"/>
            <w:vMerge/>
          </w:tcPr>
          <w:p w14:paraId="39CFC438" w14:textId="77777777" w:rsidR="00AD072D" w:rsidRPr="00EF20F7" w:rsidRDefault="00AD072D" w:rsidP="00BD3AE7">
            <w:pPr>
              <w:spacing w:after="0"/>
              <w:jc w:val="center"/>
              <w:rPr>
                <w:rFonts w:ascii="Arial" w:hAnsi="Arial"/>
                <w:sz w:val="18"/>
              </w:rPr>
            </w:pPr>
          </w:p>
        </w:tc>
        <w:tc>
          <w:tcPr>
            <w:tcW w:w="0" w:type="auto"/>
          </w:tcPr>
          <w:p w14:paraId="72A758C8"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1905D297"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F6CADEB"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TTS is requested.</w:t>
            </w:r>
          </w:p>
        </w:tc>
      </w:tr>
      <w:tr w:rsidR="00AD072D" w:rsidRPr="00EF20F7" w14:paraId="66F1E575" w14:textId="77777777" w:rsidTr="00BD3AE7">
        <w:trPr>
          <w:cantSplit/>
          <w:jc w:val="center"/>
        </w:trPr>
        <w:tc>
          <w:tcPr>
            <w:tcW w:w="0" w:type="auto"/>
            <w:vMerge/>
          </w:tcPr>
          <w:p w14:paraId="06A2A7E0" w14:textId="77777777" w:rsidR="00AD072D" w:rsidRPr="00EF20F7" w:rsidRDefault="00AD072D" w:rsidP="00BD3AE7">
            <w:pPr>
              <w:spacing w:after="0"/>
              <w:jc w:val="center"/>
              <w:rPr>
                <w:rFonts w:ascii="Arial" w:hAnsi="Arial"/>
                <w:sz w:val="18"/>
              </w:rPr>
            </w:pPr>
          </w:p>
        </w:tc>
        <w:tc>
          <w:tcPr>
            <w:tcW w:w="0" w:type="auto"/>
            <w:vMerge/>
          </w:tcPr>
          <w:p w14:paraId="290EE570" w14:textId="77777777" w:rsidR="00AD072D" w:rsidRPr="00EF20F7" w:rsidRDefault="00AD072D" w:rsidP="00BD3AE7">
            <w:pPr>
              <w:spacing w:after="0"/>
              <w:jc w:val="center"/>
              <w:rPr>
                <w:rFonts w:ascii="Arial" w:hAnsi="Arial"/>
                <w:sz w:val="18"/>
              </w:rPr>
            </w:pPr>
          </w:p>
        </w:tc>
        <w:tc>
          <w:tcPr>
            <w:tcW w:w="0" w:type="auto"/>
          </w:tcPr>
          <w:p w14:paraId="3B84C1D8" w14:textId="77777777" w:rsidR="00AD072D" w:rsidRPr="00EF20F7" w:rsidRDefault="00AD072D" w:rsidP="00BD3AE7">
            <w:pPr>
              <w:spacing w:after="0"/>
              <w:jc w:val="center"/>
              <w:rPr>
                <w:rFonts w:ascii="Arial" w:hAnsi="Arial"/>
                <w:sz w:val="18"/>
              </w:rPr>
            </w:pPr>
            <w:r w:rsidRPr="00EF20F7">
              <w:rPr>
                <w:rFonts w:ascii="Arial" w:hAnsi="Arial"/>
                <w:sz w:val="18"/>
              </w:rPr>
              <w:t>TTS Completed</w:t>
            </w:r>
          </w:p>
        </w:tc>
        <w:tc>
          <w:tcPr>
            <w:tcW w:w="0" w:type="auto"/>
          </w:tcPr>
          <w:p w14:paraId="6F0D523C"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D18AEAC" w14:textId="77777777" w:rsidR="00AD072D" w:rsidRPr="00EF20F7" w:rsidRDefault="00AD072D" w:rsidP="00BD3AE7">
            <w:pPr>
              <w:spacing w:after="0"/>
              <w:rPr>
                <w:rFonts w:ascii="Arial" w:hAnsi="Arial"/>
                <w:sz w:val="18"/>
              </w:rPr>
            </w:pPr>
            <w:r w:rsidRPr="00EF20F7">
              <w:rPr>
                <w:rFonts w:ascii="Arial" w:hAnsi="Arial"/>
                <w:sz w:val="18"/>
              </w:rPr>
              <w:t>This information element indicates completed of the TTS.</w:t>
            </w:r>
          </w:p>
        </w:tc>
      </w:tr>
      <w:tr w:rsidR="00AD072D" w:rsidRPr="00EF20F7" w14:paraId="1B794889" w14:textId="77777777" w:rsidTr="00BD3AE7">
        <w:trPr>
          <w:cantSplit/>
          <w:jc w:val="center"/>
        </w:trPr>
        <w:tc>
          <w:tcPr>
            <w:tcW w:w="0" w:type="auto"/>
            <w:vMerge/>
          </w:tcPr>
          <w:p w14:paraId="68FCA5C6" w14:textId="77777777" w:rsidR="00AD072D" w:rsidRPr="00EF20F7" w:rsidRDefault="00AD072D" w:rsidP="00BD3AE7">
            <w:pPr>
              <w:spacing w:after="0"/>
              <w:jc w:val="center"/>
              <w:rPr>
                <w:rFonts w:ascii="Arial" w:hAnsi="Arial"/>
                <w:sz w:val="18"/>
              </w:rPr>
            </w:pPr>
          </w:p>
        </w:tc>
        <w:tc>
          <w:tcPr>
            <w:tcW w:w="0" w:type="auto"/>
            <w:vMerge/>
          </w:tcPr>
          <w:p w14:paraId="3F7088D4" w14:textId="77777777" w:rsidR="00AD072D" w:rsidRPr="00EF20F7" w:rsidRDefault="00AD072D" w:rsidP="00BD3AE7">
            <w:pPr>
              <w:spacing w:after="0"/>
              <w:jc w:val="center"/>
              <w:rPr>
                <w:rFonts w:ascii="Arial" w:hAnsi="Arial"/>
                <w:sz w:val="18"/>
              </w:rPr>
            </w:pPr>
          </w:p>
        </w:tc>
        <w:tc>
          <w:tcPr>
            <w:tcW w:w="0" w:type="auto"/>
          </w:tcPr>
          <w:p w14:paraId="5B3DF612" w14:textId="77777777" w:rsidR="00AD072D" w:rsidRPr="00EF20F7" w:rsidRDefault="00AD072D" w:rsidP="00BD3AE7">
            <w:pPr>
              <w:spacing w:after="0"/>
              <w:jc w:val="center"/>
              <w:rPr>
                <w:rFonts w:ascii="Arial" w:hAnsi="Arial"/>
                <w:sz w:val="18"/>
              </w:rPr>
            </w:pPr>
            <w:r w:rsidRPr="00EF20F7">
              <w:rPr>
                <w:rFonts w:ascii="Arial" w:hAnsi="Arial"/>
                <w:sz w:val="18"/>
              </w:rPr>
              <w:t>Cause</w:t>
            </w:r>
          </w:p>
        </w:tc>
        <w:tc>
          <w:tcPr>
            <w:tcW w:w="0" w:type="auto"/>
          </w:tcPr>
          <w:p w14:paraId="7315EE32"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B5FF651"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return code of TTS.</w:t>
            </w:r>
          </w:p>
        </w:tc>
      </w:tr>
      <w:tr w:rsidR="00AD072D" w:rsidRPr="00EF20F7" w14:paraId="5CE48B45" w14:textId="77777777" w:rsidTr="00BD3AE7">
        <w:trPr>
          <w:cantSplit/>
          <w:jc w:val="center"/>
        </w:trPr>
        <w:tc>
          <w:tcPr>
            <w:tcW w:w="0" w:type="auto"/>
            <w:vMerge w:val="restart"/>
          </w:tcPr>
          <w:p w14:paraId="16E071B6" w14:textId="77777777" w:rsidR="00AD072D" w:rsidRPr="00EF20F7" w:rsidRDefault="00AD072D" w:rsidP="00BD3AE7">
            <w:pPr>
              <w:spacing w:after="0"/>
              <w:jc w:val="center"/>
              <w:rPr>
                <w:rFonts w:ascii="Arial" w:hAnsi="Arial"/>
                <w:sz w:val="18"/>
              </w:rPr>
            </w:pPr>
            <w:r w:rsidRPr="00EF20F7">
              <w:rPr>
                <w:rFonts w:ascii="Arial" w:hAnsi="Arial"/>
                <w:sz w:val="18"/>
              </w:rPr>
              <w:t>TTS Completed Ack</w:t>
            </w:r>
          </w:p>
        </w:tc>
        <w:tc>
          <w:tcPr>
            <w:tcW w:w="0" w:type="auto"/>
            <w:vMerge w:val="restart"/>
          </w:tcPr>
          <w:p w14:paraId="3B770099" w14:textId="77777777" w:rsidR="00AD072D" w:rsidRPr="00EF20F7" w:rsidRDefault="00AD072D" w:rsidP="00BD3AE7">
            <w:pPr>
              <w:spacing w:after="0"/>
              <w:jc w:val="center"/>
              <w:rPr>
                <w:rFonts w:ascii="Arial" w:hAnsi="Arial"/>
                <w:sz w:val="18"/>
              </w:rPr>
            </w:pPr>
            <w:r w:rsidRPr="00EF20F7">
              <w:rPr>
                <w:rFonts w:ascii="Arial" w:hAnsi="Arial"/>
                <w:sz w:val="18"/>
              </w:rPr>
              <w:t>MRFC</w:t>
            </w:r>
          </w:p>
        </w:tc>
        <w:tc>
          <w:tcPr>
            <w:tcW w:w="0" w:type="auto"/>
          </w:tcPr>
          <w:p w14:paraId="5F5ED13C"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538DDAF7"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4160C5A"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0DEB76B1" w14:textId="77777777" w:rsidTr="00BD3AE7">
        <w:trPr>
          <w:cantSplit/>
          <w:jc w:val="center"/>
        </w:trPr>
        <w:tc>
          <w:tcPr>
            <w:tcW w:w="0" w:type="auto"/>
            <w:vMerge/>
          </w:tcPr>
          <w:p w14:paraId="46BFC735" w14:textId="77777777" w:rsidR="00AD072D" w:rsidRPr="00EF20F7" w:rsidRDefault="00AD072D" w:rsidP="00BD3AE7">
            <w:pPr>
              <w:spacing w:after="0"/>
              <w:jc w:val="center"/>
              <w:rPr>
                <w:rFonts w:ascii="Arial" w:hAnsi="Arial"/>
                <w:sz w:val="18"/>
              </w:rPr>
            </w:pPr>
          </w:p>
        </w:tc>
        <w:tc>
          <w:tcPr>
            <w:tcW w:w="0" w:type="auto"/>
            <w:vMerge/>
          </w:tcPr>
          <w:p w14:paraId="464A20BC" w14:textId="77777777" w:rsidR="00AD072D" w:rsidRPr="00EF20F7" w:rsidRDefault="00AD072D" w:rsidP="00BD3AE7">
            <w:pPr>
              <w:spacing w:after="0"/>
              <w:jc w:val="center"/>
              <w:rPr>
                <w:rFonts w:ascii="Arial" w:hAnsi="Arial"/>
                <w:sz w:val="18"/>
              </w:rPr>
            </w:pPr>
          </w:p>
        </w:tc>
        <w:tc>
          <w:tcPr>
            <w:tcW w:w="0" w:type="auto"/>
          </w:tcPr>
          <w:p w14:paraId="24D69607"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57465A31"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40FEE6DD"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1D3525F1" w14:textId="77777777" w:rsidR="00AD072D" w:rsidRPr="00EF20F7" w:rsidRDefault="00AD072D" w:rsidP="00AD072D">
      <w:pPr>
        <w:rPr>
          <w:rFonts w:eastAsia="SimSun"/>
          <w:lang w:eastAsia="zh-CN"/>
        </w:rPr>
      </w:pPr>
    </w:p>
    <w:p w14:paraId="1AFD4686" w14:textId="77777777" w:rsidR="00AD072D" w:rsidRPr="00EF20F7" w:rsidRDefault="00AD072D" w:rsidP="00AD072D">
      <w:pPr>
        <w:pStyle w:val="Heading2"/>
        <w:rPr>
          <w:lang w:eastAsia="zh-CN"/>
        </w:rPr>
      </w:pPr>
      <w:bookmarkStart w:id="513" w:name="_Toc517465125"/>
      <w:bookmarkStart w:id="514" w:name="_Toc67396830"/>
      <w:r w:rsidRPr="00EF20F7">
        <w:rPr>
          <w:lang w:eastAsia="zh-CN"/>
        </w:rPr>
        <w:t>8.27</w:t>
      </w:r>
      <w:r>
        <w:rPr>
          <w:lang w:eastAsia="zh-CN"/>
        </w:rPr>
        <w:tab/>
      </w:r>
      <w:r w:rsidRPr="00EF20F7">
        <w:rPr>
          <w:lang w:eastAsia="zh-CN"/>
        </w:rPr>
        <w:t>Start ASR</w:t>
      </w:r>
      <w:bookmarkEnd w:id="513"/>
      <w:bookmarkEnd w:id="514"/>
    </w:p>
    <w:p w14:paraId="01875076" w14:textId="77777777" w:rsidR="00AD072D" w:rsidRPr="00EF20F7" w:rsidRDefault="00AD072D" w:rsidP="00AD072D">
      <w:pPr>
        <w:keepNext/>
      </w:pPr>
      <w:r w:rsidRPr="00EF20F7">
        <w:t>This procedure is used to request to start ASR.</w:t>
      </w:r>
    </w:p>
    <w:p w14:paraId="3F2660CF" w14:textId="77777777" w:rsidR="00AD072D" w:rsidRPr="00EF20F7" w:rsidRDefault="00AD072D" w:rsidP="00AD072D">
      <w:pPr>
        <w:pStyle w:val="TH"/>
        <w:rPr>
          <w:rFonts w:eastAsia="SimSun"/>
          <w:lang w:eastAsia="zh-CN"/>
        </w:rPr>
      </w:pPr>
      <w:r w:rsidRPr="00EF20F7">
        <w:t xml:space="preserve">Table </w:t>
      </w:r>
      <w:r w:rsidRPr="00EF20F7">
        <w:rPr>
          <w:lang w:eastAsia="zh-CN"/>
        </w:rPr>
        <w:t>8.</w:t>
      </w:r>
      <w:r w:rsidRPr="00EF20F7">
        <w:rPr>
          <w:rFonts w:eastAsia="SimSun"/>
          <w:lang w:eastAsia="zh-CN"/>
        </w:rPr>
        <w:t>27</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AD072D" w:rsidRPr="00EF20F7" w14:paraId="106285E6" w14:textId="77777777" w:rsidTr="00BD3AE7">
        <w:trPr>
          <w:jc w:val="center"/>
        </w:trPr>
        <w:tc>
          <w:tcPr>
            <w:tcW w:w="1129" w:type="dxa"/>
          </w:tcPr>
          <w:p w14:paraId="3E5CC9E8"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750" w:type="dxa"/>
          </w:tcPr>
          <w:p w14:paraId="08BA8D05"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2264" w:type="dxa"/>
          </w:tcPr>
          <w:p w14:paraId="77C0B415"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1126" w:type="dxa"/>
          </w:tcPr>
          <w:p w14:paraId="36C97D78"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4643" w:type="dxa"/>
          </w:tcPr>
          <w:p w14:paraId="6ADF3789"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182EEE67" w14:textId="77777777" w:rsidTr="00BD3AE7">
        <w:trPr>
          <w:cantSplit/>
          <w:jc w:val="center"/>
        </w:trPr>
        <w:tc>
          <w:tcPr>
            <w:tcW w:w="1129" w:type="dxa"/>
            <w:vMerge w:val="restart"/>
          </w:tcPr>
          <w:p w14:paraId="2EB7773D"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Start ASR</w:t>
            </w:r>
          </w:p>
        </w:tc>
        <w:tc>
          <w:tcPr>
            <w:tcW w:w="750" w:type="dxa"/>
            <w:vMerge w:val="restart"/>
          </w:tcPr>
          <w:p w14:paraId="4F6618DB"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MRFC</w:t>
            </w:r>
          </w:p>
        </w:tc>
        <w:tc>
          <w:tcPr>
            <w:tcW w:w="2264" w:type="dxa"/>
          </w:tcPr>
          <w:p w14:paraId="1AD45E28"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1126" w:type="dxa"/>
          </w:tcPr>
          <w:p w14:paraId="602CDAC7"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4643" w:type="dxa"/>
          </w:tcPr>
          <w:p w14:paraId="33D1F19D"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1C9F8434" w14:textId="77777777" w:rsidTr="00BD3AE7">
        <w:trPr>
          <w:cantSplit/>
          <w:jc w:val="center"/>
        </w:trPr>
        <w:tc>
          <w:tcPr>
            <w:tcW w:w="1129" w:type="dxa"/>
            <w:vMerge/>
          </w:tcPr>
          <w:p w14:paraId="5B7C9B24" w14:textId="77777777" w:rsidR="00AD072D" w:rsidRPr="00EF20F7" w:rsidRDefault="00AD072D" w:rsidP="00BD3AE7">
            <w:pPr>
              <w:spacing w:after="0"/>
              <w:jc w:val="center"/>
              <w:rPr>
                <w:rFonts w:ascii="Arial" w:hAnsi="Arial"/>
                <w:sz w:val="18"/>
              </w:rPr>
            </w:pPr>
          </w:p>
        </w:tc>
        <w:tc>
          <w:tcPr>
            <w:tcW w:w="750" w:type="dxa"/>
            <w:vMerge/>
          </w:tcPr>
          <w:p w14:paraId="565896FC" w14:textId="77777777" w:rsidR="00AD072D" w:rsidRPr="00EF20F7" w:rsidRDefault="00AD072D" w:rsidP="00BD3AE7">
            <w:pPr>
              <w:spacing w:after="0"/>
              <w:jc w:val="center"/>
              <w:rPr>
                <w:rFonts w:ascii="Arial" w:hAnsi="Arial"/>
                <w:sz w:val="18"/>
              </w:rPr>
            </w:pPr>
          </w:p>
        </w:tc>
        <w:tc>
          <w:tcPr>
            <w:tcW w:w="2264" w:type="dxa"/>
          </w:tcPr>
          <w:p w14:paraId="1FA51266" w14:textId="77777777" w:rsidR="00AD072D" w:rsidRPr="00EF20F7" w:rsidRDefault="00AD072D" w:rsidP="00BD3AE7">
            <w:pPr>
              <w:spacing w:after="0"/>
              <w:jc w:val="center"/>
              <w:rPr>
                <w:rFonts w:ascii="Arial" w:hAnsi="Arial"/>
                <w:sz w:val="18"/>
              </w:rPr>
            </w:pPr>
            <w:r w:rsidRPr="00EF20F7">
              <w:rPr>
                <w:rFonts w:ascii="Arial" w:hAnsi="Arial"/>
                <w:sz w:val="18"/>
              </w:rPr>
              <w:t>Bearer Termination/Bearer Termination Request</w:t>
            </w:r>
          </w:p>
        </w:tc>
        <w:tc>
          <w:tcPr>
            <w:tcW w:w="1126" w:type="dxa"/>
          </w:tcPr>
          <w:p w14:paraId="1ABF8629"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4643" w:type="dxa"/>
          </w:tcPr>
          <w:p w14:paraId="408A81BA"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ASR is requested</w:t>
            </w:r>
            <w:r w:rsidRPr="00EF20F7">
              <w:rPr>
                <w:rFonts w:ascii="Arial" w:hAnsi="Arial"/>
                <w:sz w:val="18"/>
              </w:rPr>
              <w:t>.</w:t>
            </w:r>
          </w:p>
        </w:tc>
      </w:tr>
      <w:tr w:rsidR="00AD072D" w:rsidRPr="00EF20F7" w14:paraId="1D78A2F8" w14:textId="77777777" w:rsidTr="00BD3AE7">
        <w:trPr>
          <w:cantSplit/>
          <w:jc w:val="center"/>
        </w:trPr>
        <w:tc>
          <w:tcPr>
            <w:tcW w:w="1129" w:type="dxa"/>
            <w:vMerge/>
          </w:tcPr>
          <w:p w14:paraId="2E9F8B3E" w14:textId="77777777" w:rsidR="00AD072D" w:rsidRPr="00EF20F7" w:rsidRDefault="00AD072D" w:rsidP="00BD3AE7">
            <w:pPr>
              <w:spacing w:after="0"/>
              <w:jc w:val="center"/>
              <w:rPr>
                <w:rFonts w:ascii="Arial" w:hAnsi="Arial"/>
                <w:sz w:val="18"/>
              </w:rPr>
            </w:pPr>
          </w:p>
        </w:tc>
        <w:tc>
          <w:tcPr>
            <w:tcW w:w="750" w:type="dxa"/>
            <w:vMerge/>
          </w:tcPr>
          <w:p w14:paraId="39ADA6E3" w14:textId="77777777" w:rsidR="00AD072D" w:rsidRPr="00EF20F7" w:rsidRDefault="00AD072D" w:rsidP="00BD3AE7">
            <w:pPr>
              <w:spacing w:after="0"/>
              <w:jc w:val="center"/>
              <w:rPr>
                <w:rFonts w:ascii="Arial" w:hAnsi="Arial"/>
                <w:sz w:val="18"/>
              </w:rPr>
            </w:pPr>
          </w:p>
        </w:tc>
        <w:tc>
          <w:tcPr>
            <w:tcW w:w="2264" w:type="dxa"/>
          </w:tcPr>
          <w:p w14:paraId="55E81261" w14:textId="77777777" w:rsidR="00AD072D" w:rsidRPr="00EF20F7" w:rsidRDefault="00AD072D" w:rsidP="00BD3AE7">
            <w:pPr>
              <w:spacing w:after="0"/>
              <w:jc w:val="center"/>
              <w:rPr>
                <w:rFonts w:ascii="Arial" w:hAnsi="Arial"/>
                <w:sz w:val="18"/>
              </w:rPr>
            </w:pPr>
            <w:r w:rsidRPr="00EF20F7">
              <w:rPr>
                <w:rFonts w:ascii="Arial" w:hAnsi="Arial"/>
                <w:sz w:val="18"/>
                <w:lang w:eastAsia="zh-CN"/>
              </w:rPr>
              <w:t>Recognition Mode</w:t>
            </w:r>
          </w:p>
        </w:tc>
        <w:tc>
          <w:tcPr>
            <w:tcW w:w="1126" w:type="dxa"/>
          </w:tcPr>
          <w:p w14:paraId="4315EAC1" w14:textId="77777777" w:rsidR="00AD072D" w:rsidRPr="00EF20F7" w:rsidRDefault="00AD072D" w:rsidP="00BD3AE7">
            <w:pPr>
              <w:spacing w:after="0"/>
              <w:jc w:val="center"/>
              <w:rPr>
                <w:rFonts w:ascii="Arial" w:hAnsi="Arial"/>
                <w:sz w:val="18"/>
              </w:rPr>
            </w:pPr>
            <w:r w:rsidRPr="00EF20F7">
              <w:rPr>
                <w:rFonts w:ascii="Arial" w:hAnsi="Arial"/>
                <w:sz w:val="18"/>
                <w:lang w:eastAsia="zh-CN"/>
              </w:rPr>
              <w:t>O</w:t>
            </w:r>
          </w:p>
        </w:tc>
        <w:tc>
          <w:tcPr>
            <w:tcW w:w="4643" w:type="dxa"/>
          </w:tcPr>
          <w:p w14:paraId="3ADBCDF2" w14:textId="77777777" w:rsidR="00AD072D" w:rsidRPr="00EF20F7" w:rsidRDefault="00AD072D" w:rsidP="00BD3AE7">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 the</w:t>
            </w:r>
            <w:r w:rsidRPr="00EF20F7">
              <w:rPr>
                <w:rFonts w:ascii="Arial" w:hAnsi="Arial"/>
                <w:sz w:val="18"/>
                <w:lang w:eastAsia="zh-CN"/>
              </w:rPr>
              <w:t xml:space="preserve"> recognition mode: Normal Recognition Mode, Hotword Recognition Mode.</w:t>
            </w:r>
          </w:p>
        </w:tc>
      </w:tr>
      <w:tr w:rsidR="00AD072D" w:rsidRPr="00EF20F7" w14:paraId="71D85428" w14:textId="77777777" w:rsidTr="00BD3AE7">
        <w:trPr>
          <w:cantSplit/>
          <w:jc w:val="center"/>
        </w:trPr>
        <w:tc>
          <w:tcPr>
            <w:tcW w:w="1129" w:type="dxa"/>
            <w:vMerge/>
          </w:tcPr>
          <w:p w14:paraId="3810C6B5" w14:textId="77777777" w:rsidR="00AD072D" w:rsidRPr="00EF20F7" w:rsidRDefault="00AD072D" w:rsidP="00BD3AE7">
            <w:pPr>
              <w:spacing w:after="0"/>
              <w:jc w:val="center"/>
              <w:rPr>
                <w:rFonts w:ascii="Arial" w:hAnsi="Arial"/>
                <w:sz w:val="18"/>
              </w:rPr>
            </w:pPr>
          </w:p>
        </w:tc>
        <w:tc>
          <w:tcPr>
            <w:tcW w:w="750" w:type="dxa"/>
            <w:vMerge/>
          </w:tcPr>
          <w:p w14:paraId="76A3D396" w14:textId="77777777" w:rsidR="00AD072D" w:rsidRPr="00EF20F7" w:rsidRDefault="00AD072D" w:rsidP="00BD3AE7">
            <w:pPr>
              <w:spacing w:after="0"/>
              <w:jc w:val="center"/>
              <w:rPr>
                <w:rFonts w:ascii="Arial" w:hAnsi="Arial"/>
                <w:sz w:val="18"/>
              </w:rPr>
            </w:pPr>
          </w:p>
        </w:tc>
        <w:tc>
          <w:tcPr>
            <w:tcW w:w="2264" w:type="dxa"/>
          </w:tcPr>
          <w:p w14:paraId="05F9066D" w14:textId="77777777" w:rsidR="00AD072D" w:rsidRPr="00EF20F7" w:rsidRDefault="00AD072D" w:rsidP="00BD3AE7">
            <w:pPr>
              <w:spacing w:after="0"/>
              <w:jc w:val="center"/>
              <w:rPr>
                <w:rFonts w:ascii="Arial" w:hAnsi="Arial"/>
                <w:sz w:val="18"/>
              </w:rPr>
            </w:pPr>
            <w:r w:rsidRPr="00EF20F7">
              <w:rPr>
                <w:rFonts w:ascii="Arial" w:hAnsi="Arial"/>
                <w:sz w:val="18"/>
                <w:lang w:eastAsia="zh-CN"/>
              </w:rPr>
              <w:t>Notify ASR completion</w:t>
            </w:r>
          </w:p>
        </w:tc>
        <w:tc>
          <w:tcPr>
            <w:tcW w:w="1126" w:type="dxa"/>
          </w:tcPr>
          <w:p w14:paraId="3D782A7C" w14:textId="77777777" w:rsidR="00AD072D" w:rsidRPr="00EF20F7" w:rsidRDefault="00AD072D" w:rsidP="00BD3AE7">
            <w:pPr>
              <w:spacing w:after="0"/>
              <w:jc w:val="center"/>
              <w:rPr>
                <w:rFonts w:ascii="Arial" w:hAnsi="Arial"/>
                <w:sz w:val="18"/>
              </w:rPr>
            </w:pPr>
            <w:r w:rsidRPr="00EF20F7">
              <w:rPr>
                <w:rFonts w:ascii="Arial" w:hAnsi="Arial"/>
                <w:sz w:val="18"/>
                <w:lang w:eastAsia="zh-CN"/>
              </w:rPr>
              <w:t>O</w:t>
            </w:r>
          </w:p>
        </w:tc>
        <w:tc>
          <w:tcPr>
            <w:tcW w:w="4643" w:type="dxa"/>
          </w:tcPr>
          <w:p w14:paraId="4602BB4D"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requests a notification of a completed </w:t>
            </w:r>
            <w:r w:rsidRPr="00EF20F7">
              <w:rPr>
                <w:rFonts w:ascii="Arial" w:hAnsi="Arial"/>
                <w:sz w:val="18"/>
                <w:lang w:eastAsia="zh-CN"/>
              </w:rPr>
              <w:t>ASR</w:t>
            </w:r>
            <w:r w:rsidRPr="00EF20F7">
              <w:rPr>
                <w:rFonts w:ascii="Arial" w:hAnsi="Arial"/>
                <w:sz w:val="18"/>
              </w:rPr>
              <w:t>.</w:t>
            </w:r>
          </w:p>
        </w:tc>
      </w:tr>
      <w:tr w:rsidR="00AD072D" w:rsidRPr="00EF20F7" w14:paraId="7AC1A156" w14:textId="77777777" w:rsidTr="00BD3AE7">
        <w:trPr>
          <w:cantSplit/>
          <w:jc w:val="center"/>
        </w:trPr>
        <w:tc>
          <w:tcPr>
            <w:tcW w:w="1129" w:type="dxa"/>
            <w:vMerge/>
          </w:tcPr>
          <w:p w14:paraId="132184E9" w14:textId="77777777" w:rsidR="00AD072D" w:rsidRPr="00EF20F7" w:rsidRDefault="00AD072D" w:rsidP="00BD3AE7">
            <w:pPr>
              <w:spacing w:after="0"/>
              <w:jc w:val="center"/>
              <w:rPr>
                <w:rFonts w:ascii="Arial" w:hAnsi="Arial"/>
                <w:sz w:val="18"/>
              </w:rPr>
            </w:pPr>
          </w:p>
        </w:tc>
        <w:tc>
          <w:tcPr>
            <w:tcW w:w="750" w:type="dxa"/>
            <w:vMerge/>
          </w:tcPr>
          <w:p w14:paraId="07F49439" w14:textId="77777777" w:rsidR="00AD072D" w:rsidRPr="00EF20F7" w:rsidRDefault="00AD072D" w:rsidP="00BD3AE7">
            <w:pPr>
              <w:spacing w:after="0"/>
              <w:jc w:val="center"/>
              <w:rPr>
                <w:rFonts w:ascii="Arial" w:hAnsi="Arial"/>
                <w:sz w:val="18"/>
              </w:rPr>
            </w:pPr>
          </w:p>
        </w:tc>
        <w:tc>
          <w:tcPr>
            <w:tcW w:w="2264" w:type="dxa"/>
          </w:tcPr>
          <w:p w14:paraId="4CE6FD50" w14:textId="77777777" w:rsidR="00AD072D" w:rsidRPr="00EF20F7" w:rsidRDefault="00AD072D" w:rsidP="00BD3AE7">
            <w:pPr>
              <w:spacing w:after="0"/>
              <w:jc w:val="center"/>
              <w:rPr>
                <w:rFonts w:ascii="Arial" w:hAnsi="Arial"/>
                <w:sz w:val="18"/>
              </w:rPr>
            </w:pPr>
            <w:r w:rsidRPr="00EF20F7">
              <w:rPr>
                <w:rFonts w:ascii="Arial" w:hAnsi="Arial"/>
                <w:sz w:val="18"/>
                <w:lang w:eastAsia="zh-CN"/>
              </w:rPr>
              <w:t>DTMF stop ASR</w:t>
            </w:r>
          </w:p>
        </w:tc>
        <w:tc>
          <w:tcPr>
            <w:tcW w:w="1126" w:type="dxa"/>
          </w:tcPr>
          <w:p w14:paraId="5490BF27" w14:textId="77777777" w:rsidR="00AD072D" w:rsidRPr="00EF20F7" w:rsidRDefault="00AD072D" w:rsidP="00BD3AE7">
            <w:pPr>
              <w:spacing w:after="0"/>
              <w:jc w:val="center"/>
              <w:rPr>
                <w:rFonts w:ascii="Arial" w:hAnsi="Arial"/>
                <w:sz w:val="18"/>
              </w:rPr>
            </w:pPr>
            <w:r w:rsidRPr="00EF20F7">
              <w:rPr>
                <w:rFonts w:ascii="Arial" w:hAnsi="Arial"/>
                <w:sz w:val="18"/>
                <w:lang w:eastAsia="zh-CN"/>
              </w:rPr>
              <w:t>O</w:t>
            </w:r>
          </w:p>
        </w:tc>
        <w:tc>
          <w:tcPr>
            <w:tcW w:w="4643" w:type="dxa"/>
          </w:tcPr>
          <w:p w14:paraId="500213E2" w14:textId="77777777" w:rsidR="00AD072D" w:rsidRPr="00EF20F7" w:rsidRDefault="00AD072D" w:rsidP="00BD3AE7">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ASR when a pre-defined DTMF digit is detected.</w:t>
            </w:r>
          </w:p>
        </w:tc>
      </w:tr>
      <w:tr w:rsidR="00AD072D" w:rsidRPr="00EF20F7" w14:paraId="0C3A61AB" w14:textId="77777777" w:rsidTr="00BD3AE7">
        <w:trPr>
          <w:cantSplit/>
          <w:jc w:val="center"/>
        </w:trPr>
        <w:tc>
          <w:tcPr>
            <w:tcW w:w="1129" w:type="dxa"/>
            <w:vMerge/>
          </w:tcPr>
          <w:p w14:paraId="71575115" w14:textId="77777777" w:rsidR="00AD072D" w:rsidRPr="00EF20F7" w:rsidRDefault="00AD072D" w:rsidP="00BD3AE7">
            <w:pPr>
              <w:spacing w:after="0"/>
              <w:jc w:val="center"/>
              <w:rPr>
                <w:rFonts w:ascii="Arial" w:hAnsi="Arial"/>
                <w:sz w:val="18"/>
              </w:rPr>
            </w:pPr>
          </w:p>
        </w:tc>
        <w:tc>
          <w:tcPr>
            <w:tcW w:w="750" w:type="dxa"/>
            <w:vMerge/>
          </w:tcPr>
          <w:p w14:paraId="3DCE81BF" w14:textId="77777777" w:rsidR="00AD072D" w:rsidRPr="00EF20F7" w:rsidRDefault="00AD072D" w:rsidP="00BD3AE7">
            <w:pPr>
              <w:spacing w:after="0"/>
              <w:jc w:val="center"/>
              <w:rPr>
                <w:rFonts w:ascii="Arial" w:hAnsi="Arial"/>
                <w:sz w:val="18"/>
              </w:rPr>
            </w:pPr>
          </w:p>
        </w:tc>
        <w:tc>
          <w:tcPr>
            <w:tcW w:w="2264" w:type="dxa"/>
          </w:tcPr>
          <w:p w14:paraId="3654649D" w14:textId="77777777" w:rsidR="00AD072D" w:rsidRPr="00EF20F7" w:rsidDel="009A77CB" w:rsidRDefault="00AD072D" w:rsidP="00BD3AE7">
            <w:pPr>
              <w:spacing w:after="0"/>
              <w:jc w:val="center"/>
              <w:rPr>
                <w:rFonts w:ascii="Arial" w:hAnsi="Arial"/>
                <w:sz w:val="18"/>
                <w:lang w:eastAsia="zh-CN"/>
              </w:rPr>
            </w:pPr>
            <w:r w:rsidRPr="00EF20F7">
              <w:rPr>
                <w:rFonts w:ascii="Arial" w:hAnsi="Arial"/>
                <w:sz w:val="18"/>
                <w:lang w:eastAsia="zh-CN"/>
              </w:rPr>
              <w:t>SRGS Grammar</w:t>
            </w:r>
          </w:p>
        </w:tc>
        <w:tc>
          <w:tcPr>
            <w:tcW w:w="1126" w:type="dxa"/>
          </w:tcPr>
          <w:p w14:paraId="5EA4A7E9"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w:t>
            </w:r>
          </w:p>
        </w:tc>
        <w:tc>
          <w:tcPr>
            <w:tcW w:w="4643" w:type="dxa"/>
          </w:tcPr>
          <w:p w14:paraId="6DCA7D6B"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SRGS </w:t>
            </w:r>
            <w:r w:rsidRPr="00EF20F7">
              <w:rPr>
                <w:rFonts w:ascii="Arial" w:hAnsi="Arial"/>
                <w:sz w:val="18"/>
                <w:lang w:eastAsia="zh-CN"/>
              </w:rPr>
              <w:t>format grammar as script or URI.</w:t>
            </w:r>
          </w:p>
        </w:tc>
      </w:tr>
      <w:tr w:rsidR="00AD072D" w:rsidRPr="00EF20F7" w14:paraId="77563A46" w14:textId="77777777" w:rsidTr="00BD3AE7">
        <w:trPr>
          <w:cantSplit/>
          <w:jc w:val="center"/>
        </w:trPr>
        <w:tc>
          <w:tcPr>
            <w:tcW w:w="1129" w:type="dxa"/>
            <w:vMerge/>
          </w:tcPr>
          <w:p w14:paraId="36C190E6" w14:textId="77777777" w:rsidR="00AD072D" w:rsidRPr="00EF20F7" w:rsidRDefault="00AD072D" w:rsidP="00BD3AE7">
            <w:pPr>
              <w:spacing w:after="0"/>
              <w:jc w:val="center"/>
              <w:rPr>
                <w:rFonts w:ascii="Arial" w:hAnsi="Arial"/>
                <w:sz w:val="18"/>
              </w:rPr>
            </w:pPr>
          </w:p>
        </w:tc>
        <w:tc>
          <w:tcPr>
            <w:tcW w:w="750" w:type="dxa"/>
            <w:vMerge/>
          </w:tcPr>
          <w:p w14:paraId="3AE08EBD" w14:textId="77777777" w:rsidR="00AD072D" w:rsidRPr="00EF20F7" w:rsidRDefault="00AD072D" w:rsidP="00BD3AE7">
            <w:pPr>
              <w:spacing w:after="0"/>
              <w:jc w:val="center"/>
              <w:rPr>
                <w:rFonts w:ascii="Arial" w:hAnsi="Arial"/>
                <w:sz w:val="18"/>
              </w:rPr>
            </w:pPr>
          </w:p>
        </w:tc>
        <w:tc>
          <w:tcPr>
            <w:tcW w:w="2264" w:type="dxa"/>
          </w:tcPr>
          <w:p w14:paraId="53D0B191"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Notify termination heartbeat</w:t>
            </w:r>
          </w:p>
        </w:tc>
        <w:tc>
          <w:tcPr>
            <w:tcW w:w="1126" w:type="dxa"/>
          </w:tcPr>
          <w:p w14:paraId="0838D767"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C</w:t>
            </w:r>
          </w:p>
        </w:tc>
        <w:tc>
          <w:tcPr>
            <w:tcW w:w="4643" w:type="dxa"/>
          </w:tcPr>
          <w:p w14:paraId="07AC4816" w14:textId="77777777" w:rsidR="00AD072D" w:rsidRPr="00EF20F7" w:rsidRDefault="00AD072D" w:rsidP="00BD3AE7">
            <w:pPr>
              <w:spacing w:after="0"/>
              <w:rPr>
                <w:rFonts w:ascii="Arial" w:hAnsi="Arial"/>
                <w:sz w:val="18"/>
                <w:lang w:eastAsia="zh-CN"/>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AD072D" w:rsidRPr="00EF20F7" w14:paraId="289FA11B" w14:textId="77777777" w:rsidTr="00BD3AE7">
        <w:trPr>
          <w:cantSplit/>
          <w:trHeight w:val="288"/>
          <w:jc w:val="center"/>
        </w:trPr>
        <w:tc>
          <w:tcPr>
            <w:tcW w:w="1129" w:type="dxa"/>
            <w:vMerge w:val="restart"/>
          </w:tcPr>
          <w:p w14:paraId="420677CE" w14:textId="77777777" w:rsidR="00AD072D" w:rsidRPr="00EF20F7" w:rsidRDefault="00AD072D" w:rsidP="00BD3AE7">
            <w:pPr>
              <w:spacing w:after="0"/>
              <w:jc w:val="center"/>
              <w:rPr>
                <w:rFonts w:ascii="Arial" w:hAnsi="Arial"/>
                <w:sz w:val="18"/>
              </w:rPr>
            </w:pPr>
            <w:r w:rsidRPr="00EF20F7">
              <w:rPr>
                <w:rFonts w:ascii="Arial" w:hAnsi="Arial"/>
                <w:sz w:val="18"/>
                <w:lang w:eastAsia="zh-CN"/>
              </w:rPr>
              <w:t>Start ASR</w:t>
            </w:r>
            <w:r w:rsidRPr="00EF20F7">
              <w:rPr>
                <w:rFonts w:ascii="Arial" w:hAnsi="Arial"/>
                <w:sz w:val="18"/>
              </w:rPr>
              <w:t xml:space="preserve"> Ack</w:t>
            </w:r>
          </w:p>
        </w:tc>
        <w:tc>
          <w:tcPr>
            <w:tcW w:w="750" w:type="dxa"/>
            <w:vMerge w:val="restart"/>
          </w:tcPr>
          <w:p w14:paraId="0D2EF4BA"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MRFP</w:t>
            </w:r>
          </w:p>
        </w:tc>
        <w:tc>
          <w:tcPr>
            <w:tcW w:w="2264" w:type="dxa"/>
          </w:tcPr>
          <w:p w14:paraId="5D6F43B5"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1126" w:type="dxa"/>
          </w:tcPr>
          <w:p w14:paraId="1085632E"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4643" w:type="dxa"/>
          </w:tcPr>
          <w:p w14:paraId="683A88D1"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54B951E1" w14:textId="77777777" w:rsidTr="00BD3AE7">
        <w:trPr>
          <w:cantSplit/>
          <w:jc w:val="center"/>
        </w:trPr>
        <w:tc>
          <w:tcPr>
            <w:tcW w:w="1129" w:type="dxa"/>
            <w:vMerge/>
          </w:tcPr>
          <w:p w14:paraId="0EF440DC" w14:textId="77777777" w:rsidR="00AD072D" w:rsidRPr="00EF20F7" w:rsidRDefault="00AD072D" w:rsidP="00BD3AE7">
            <w:pPr>
              <w:spacing w:after="0"/>
              <w:jc w:val="center"/>
              <w:rPr>
                <w:rFonts w:ascii="Arial" w:hAnsi="Arial"/>
                <w:sz w:val="18"/>
              </w:rPr>
            </w:pPr>
          </w:p>
        </w:tc>
        <w:tc>
          <w:tcPr>
            <w:tcW w:w="750" w:type="dxa"/>
            <w:vMerge/>
          </w:tcPr>
          <w:p w14:paraId="4B68E64D" w14:textId="77777777" w:rsidR="00AD072D" w:rsidRPr="00EF20F7" w:rsidRDefault="00AD072D" w:rsidP="00BD3AE7">
            <w:pPr>
              <w:spacing w:after="0"/>
              <w:jc w:val="center"/>
              <w:rPr>
                <w:rFonts w:ascii="Arial" w:hAnsi="Arial"/>
                <w:sz w:val="18"/>
              </w:rPr>
            </w:pPr>
          </w:p>
        </w:tc>
        <w:tc>
          <w:tcPr>
            <w:tcW w:w="2264" w:type="dxa"/>
          </w:tcPr>
          <w:p w14:paraId="12580286"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1126" w:type="dxa"/>
          </w:tcPr>
          <w:p w14:paraId="55658D65"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4643" w:type="dxa"/>
          </w:tcPr>
          <w:p w14:paraId="33EE36CE"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648704CB" w14:textId="77777777" w:rsidR="00AD072D" w:rsidRPr="00EF20F7" w:rsidRDefault="00AD072D" w:rsidP="00AD072D">
      <w:pPr>
        <w:pStyle w:val="NO"/>
        <w:rPr>
          <w:color w:val="FF0000"/>
          <w:lang w:eastAsia="zh-CN"/>
        </w:rPr>
      </w:pPr>
      <w:r w:rsidRPr="00EF20F7">
        <w:t>NOTE</w:t>
      </w:r>
      <w:r w:rsidRPr="00EF20F7">
        <w:tab/>
        <w:t>This procedure may be combined with other procedures such as to ADD bearer connections.</w:t>
      </w:r>
    </w:p>
    <w:p w14:paraId="2ACFDAB4" w14:textId="77777777" w:rsidR="00AD072D" w:rsidRPr="00EF20F7" w:rsidRDefault="00AD072D" w:rsidP="00AD072D">
      <w:pPr>
        <w:pStyle w:val="Heading2"/>
        <w:rPr>
          <w:lang w:eastAsia="zh-CN"/>
        </w:rPr>
      </w:pPr>
      <w:bookmarkStart w:id="515" w:name="_Toc517465126"/>
      <w:bookmarkStart w:id="516" w:name="_Toc67396831"/>
      <w:r w:rsidRPr="00EF20F7">
        <w:rPr>
          <w:lang w:eastAsia="zh-CN"/>
        </w:rPr>
        <w:t>8.28</w:t>
      </w:r>
      <w:r>
        <w:rPr>
          <w:lang w:eastAsia="zh-CN"/>
        </w:rPr>
        <w:tab/>
      </w:r>
      <w:r w:rsidRPr="00EF20F7">
        <w:rPr>
          <w:lang w:eastAsia="zh-CN"/>
        </w:rPr>
        <w:t>Stop ASR</w:t>
      </w:r>
      <w:bookmarkEnd w:id="515"/>
      <w:bookmarkEnd w:id="516"/>
    </w:p>
    <w:p w14:paraId="03060802" w14:textId="77777777" w:rsidR="00AD072D" w:rsidRPr="00EF20F7" w:rsidRDefault="00AD072D" w:rsidP="00AD072D">
      <w:r w:rsidRPr="00EF20F7">
        <w:t>This procedure is used to stop ASR.</w:t>
      </w:r>
    </w:p>
    <w:p w14:paraId="196DD553" w14:textId="77777777" w:rsidR="00AD072D" w:rsidRPr="00EF20F7" w:rsidRDefault="00AD072D" w:rsidP="00AD072D">
      <w:pPr>
        <w:pStyle w:val="TH"/>
        <w:rPr>
          <w:lang w:eastAsia="zh-CN"/>
        </w:rPr>
      </w:pPr>
      <w:r w:rsidRPr="00EF20F7">
        <w:t xml:space="preserve">Table </w:t>
      </w:r>
      <w:r w:rsidRPr="00EF20F7">
        <w:rPr>
          <w:lang w:eastAsia="zh-CN"/>
        </w:rPr>
        <w:t>8.</w:t>
      </w:r>
      <w:r w:rsidRPr="00EF20F7">
        <w:rPr>
          <w:rFonts w:eastAsia="SimSun"/>
          <w:lang w:eastAsia="zh-CN"/>
        </w:rPr>
        <w:t>28</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AD072D" w:rsidRPr="00EF20F7" w14:paraId="51B214AE" w14:textId="77777777" w:rsidTr="00BD3AE7">
        <w:trPr>
          <w:jc w:val="center"/>
        </w:trPr>
        <w:tc>
          <w:tcPr>
            <w:tcW w:w="0" w:type="auto"/>
          </w:tcPr>
          <w:p w14:paraId="259D8528"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270A1C42"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49EAE9D1"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5418C899"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55D46EF8"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326197BA" w14:textId="77777777" w:rsidTr="00BD3AE7">
        <w:trPr>
          <w:cantSplit/>
          <w:jc w:val="center"/>
        </w:trPr>
        <w:tc>
          <w:tcPr>
            <w:tcW w:w="0" w:type="auto"/>
            <w:vMerge w:val="restart"/>
          </w:tcPr>
          <w:p w14:paraId="37D04954" w14:textId="77777777" w:rsidR="00AD072D" w:rsidRPr="00EF20F7" w:rsidRDefault="00AD072D" w:rsidP="00BD3AE7">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vMerge w:val="restart"/>
          </w:tcPr>
          <w:p w14:paraId="4C99E77E"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MRFC</w:t>
            </w:r>
          </w:p>
        </w:tc>
        <w:tc>
          <w:tcPr>
            <w:tcW w:w="0" w:type="auto"/>
          </w:tcPr>
          <w:p w14:paraId="4752ADA8"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49DCDA8D"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38B928DE"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529AFC06" w14:textId="77777777" w:rsidTr="00BD3AE7">
        <w:trPr>
          <w:cantSplit/>
          <w:jc w:val="center"/>
        </w:trPr>
        <w:tc>
          <w:tcPr>
            <w:tcW w:w="0" w:type="auto"/>
            <w:vMerge/>
          </w:tcPr>
          <w:p w14:paraId="6506948F" w14:textId="77777777" w:rsidR="00AD072D" w:rsidRPr="00EF20F7" w:rsidRDefault="00AD072D" w:rsidP="00BD3AE7">
            <w:pPr>
              <w:spacing w:after="0"/>
              <w:jc w:val="center"/>
              <w:rPr>
                <w:rFonts w:ascii="Arial" w:hAnsi="Arial"/>
                <w:sz w:val="18"/>
              </w:rPr>
            </w:pPr>
          </w:p>
        </w:tc>
        <w:tc>
          <w:tcPr>
            <w:tcW w:w="0" w:type="auto"/>
            <w:vMerge/>
          </w:tcPr>
          <w:p w14:paraId="487E118F" w14:textId="77777777" w:rsidR="00AD072D" w:rsidRPr="00EF20F7" w:rsidRDefault="00AD072D" w:rsidP="00BD3AE7">
            <w:pPr>
              <w:spacing w:after="0"/>
              <w:jc w:val="center"/>
              <w:rPr>
                <w:rFonts w:ascii="Arial" w:hAnsi="Arial"/>
                <w:sz w:val="18"/>
              </w:rPr>
            </w:pPr>
          </w:p>
        </w:tc>
        <w:tc>
          <w:tcPr>
            <w:tcW w:w="0" w:type="auto"/>
          </w:tcPr>
          <w:p w14:paraId="27746C19"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3863CA0F"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74B6628"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stopped.</w:t>
            </w:r>
          </w:p>
        </w:tc>
      </w:tr>
      <w:tr w:rsidR="00AD072D" w:rsidRPr="00EF20F7" w14:paraId="6DE8A429" w14:textId="77777777" w:rsidTr="00BD3AE7">
        <w:trPr>
          <w:cantSplit/>
          <w:jc w:val="center"/>
        </w:trPr>
        <w:tc>
          <w:tcPr>
            <w:tcW w:w="0" w:type="auto"/>
            <w:vMerge/>
          </w:tcPr>
          <w:p w14:paraId="1EC356D0" w14:textId="77777777" w:rsidR="00AD072D" w:rsidRPr="00EF20F7" w:rsidRDefault="00AD072D" w:rsidP="00BD3AE7">
            <w:pPr>
              <w:spacing w:after="0"/>
              <w:jc w:val="center"/>
              <w:rPr>
                <w:rFonts w:ascii="Arial" w:hAnsi="Arial"/>
                <w:sz w:val="18"/>
              </w:rPr>
            </w:pPr>
          </w:p>
        </w:tc>
        <w:tc>
          <w:tcPr>
            <w:tcW w:w="0" w:type="auto"/>
            <w:vMerge/>
          </w:tcPr>
          <w:p w14:paraId="46E61ADD" w14:textId="77777777" w:rsidR="00AD072D" w:rsidRPr="00EF20F7" w:rsidRDefault="00AD072D" w:rsidP="00BD3AE7">
            <w:pPr>
              <w:spacing w:after="0"/>
              <w:jc w:val="center"/>
              <w:rPr>
                <w:rFonts w:ascii="Arial" w:hAnsi="Arial"/>
                <w:sz w:val="18"/>
              </w:rPr>
            </w:pPr>
          </w:p>
        </w:tc>
        <w:tc>
          <w:tcPr>
            <w:tcW w:w="0" w:type="auto"/>
          </w:tcPr>
          <w:p w14:paraId="04A17E0F" w14:textId="77777777" w:rsidR="00AD072D" w:rsidRPr="00EF20F7" w:rsidRDefault="00AD072D" w:rsidP="00BD3AE7">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tcPr>
          <w:p w14:paraId="426DBCE5"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6F486EB"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requests that </w:t>
            </w:r>
            <w:r w:rsidRPr="00EF20F7">
              <w:rPr>
                <w:rFonts w:ascii="Arial" w:hAnsi="Arial"/>
                <w:sz w:val="18"/>
                <w:lang w:eastAsia="zh-CN"/>
              </w:rPr>
              <w:t>ASR</w:t>
            </w:r>
            <w:r w:rsidRPr="00EF20F7">
              <w:rPr>
                <w:rFonts w:ascii="Arial" w:hAnsi="Arial"/>
                <w:sz w:val="18"/>
              </w:rPr>
              <w:t xml:space="preserve"> is stopped. </w:t>
            </w:r>
          </w:p>
        </w:tc>
      </w:tr>
      <w:tr w:rsidR="00AD072D" w:rsidRPr="00EF20F7" w14:paraId="58557421" w14:textId="77777777" w:rsidTr="00BD3AE7">
        <w:trPr>
          <w:cantSplit/>
          <w:jc w:val="center"/>
        </w:trPr>
        <w:tc>
          <w:tcPr>
            <w:tcW w:w="0" w:type="auto"/>
            <w:vMerge w:val="restart"/>
          </w:tcPr>
          <w:p w14:paraId="10EE9AFB" w14:textId="77777777" w:rsidR="00AD072D" w:rsidRPr="00EF20F7" w:rsidRDefault="00AD072D" w:rsidP="00BD3AE7">
            <w:pPr>
              <w:spacing w:after="0"/>
              <w:jc w:val="center"/>
              <w:rPr>
                <w:rFonts w:ascii="Arial" w:hAnsi="Arial"/>
                <w:sz w:val="18"/>
              </w:rPr>
            </w:pPr>
            <w:r w:rsidRPr="00EF20F7">
              <w:rPr>
                <w:rFonts w:ascii="Arial" w:hAnsi="Arial"/>
                <w:sz w:val="18"/>
              </w:rPr>
              <w:t>Stop</w:t>
            </w:r>
            <w:r w:rsidRPr="00EF20F7">
              <w:rPr>
                <w:rFonts w:ascii="Arial" w:hAnsi="Arial"/>
                <w:sz w:val="18"/>
                <w:lang w:eastAsia="zh-CN"/>
              </w:rPr>
              <w:t xml:space="preserve"> ASR</w:t>
            </w:r>
            <w:r w:rsidRPr="00EF20F7">
              <w:rPr>
                <w:rFonts w:ascii="Arial" w:hAnsi="Arial"/>
                <w:sz w:val="18"/>
              </w:rPr>
              <w:t xml:space="preserve"> Ack</w:t>
            </w:r>
          </w:p>
        </w:tc>
        <w:tc>
          <w:tcPr>
            <w:tcW w:w="0" w:type="auto"/>
            <w:vMerge w:val="restart"/>
          </w:tcPr>
          <w:p w14:paraId="2CBC39D2"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MRFP</w:t>
            </w:r>
          </w:p>
        </w:tc>
        <w:tc>
          <w:tcPr>
            <w:tcW w:w="0" w:type="auto"/>
          </w:tcPr>
          <w:p w14:paraId="4C02EE54"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277DD978"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20C98FA"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3ACE066E" w14:textId="77777777" w:rsidTr="00BD3AE7">
        <w:trPr>
          <w:cantSplit/>
          <w:jc w:val="center"/>
        </w:trPr>
        <w:tc>
          <w:tcPr>
            <w:tcW w:w="0" w:type="auto"/>
            <w:vMerge/>
          </w:tcPr>
          <w:p w14:paraId="6154F080" w14:textId="77777777" w:rsidR="00AD072D" w:rsidRPr="00EF20F7" w:rsidRDefault="00AD072D" w:rsidP="00BD3AE7">
            <w:pPr>
              <w:spacing w:after="0"/>
              <w:jc w:val="center"/>
              <w:rPr>
                <w:rFonts w:ascii="Arial" w:hAnsi="Arial"/>
                <w:sz w:val="18"/>
              </w:rPr>
            </w:pPr>
          </w:p>
        </w:tc>
        <w:tc>
          <w:tcPr>
            <w:tcW w:w="0" w:type="auto"/>
            <w:vMerge/>
          </w:tcPr>
          <w:p w14:paraId="129B4887" w14:textId="77777777" w:rsidR="00AD072D" w:rsidRPr="00EF20F7" w:rsidRDefault="00AD072D" w:rsidP="00BD3AE7">
            <w:pPr>
              <w:spacing w:after="0"/>
              <w:jc w:val="center"/>
              <w:rPr>
                <w:rFonts w:ascii="Arial" w:hAnsi="Arial"/>
                <w:sz w:val="18"/>
              </w:rPr>
            </w:pPr>
          </w:p>
        </w:tc>
        <w:tc>
          <w:tcPr>
            <w:tcW w:w="0" w:type="auto"/>
          </w:tcPr>
          <w:p w14:paraId="6A3A1757"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519E5C91"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4351F919"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0CD97558" w14:textId="77777777" w:rsidR="00AD072D" w:rsidRPr="00EF20F7" w:rsidRDefault="00AD072D" w:rsidP="00AD072D">
      <w:pPr>
        <w:rPr>
          <w:rFonts w:eastAsia="SimSun"/>
          <w:lang w:eastAsia="zh-CN"/>
        </w:rPr>
      </w:pPr>
    </w:p>
    <w:p w14:paraId="0D775A1C" w14:textId="77777777" w:rsidR="00AD072D" w:rsidRPr="00EF20F7" w:rsidRDefault="00AD072D" w:rsidP="00AD072D">
      <w:pPr>
        <w:pStyle w:val="Heading2"/>
        <w:rPr>
          <w:lang w:eastAsia="zh-CN"/>
        </w:rPr>
      </w:pPr>
      <w:bookmarkStart w:id="517" w:name="_Toc517465127"/>
      <w:bookmarkStart w:id="518" w:name="_Toc67396832"/>
      <w:r w:rsidRPr="00EF20F7">
        <w:rPr>
          <w:lang w:eastAsia="zh-CN"/>
        </w:rPr>
        <w:t>8.29</w:t>
      </w:r>
      <w:r>
        <w:rPr>
          <w:lang w:eastAsia="zh-CN"/>
        </w:rPr>
        <w:tab/>
      </w:r>
      <w:r w:rsidRPr="00EF20F7">
        <w:rPr>
          <w:lang w:eastAsia="zh-CN"/>
        </w:rPr>
        <w:t>ASR completed</w:t>
      </w:r>
      <w:bookmarkEnd w:id="517"/>
      <w:bookmarkEnd w:id="518"/>
    </w:p>
    <w:p w14:paraId="36C88CEF" w14:textId="77777777" w:rsidR="00AD072D" w:rsidRPr="00EF20F7" w:rsidRDefault="00AD072D" w:rsidP="00AD072D">
      <w:r w:rsidRPr="00EF20F7">
        <w:t>This procedure is used to report the ASR result.</w:t>
      </w:r>
    </w:p>
    <w:p w14:paraId="46D37F78" w14:textId="77777777" w:rsidR="00AD072D" w:rsidRPr="00EF20F7" w:rsidRDefault="00AD072D" w:rsidP="00AD072D">
      <w:pPr>
        <w:pStyle w:val="TH"/>
        <w:rPr>
          <w:rFonts w:eastAsia="SimSun"/>
          <w:lang w:eastAsia="zh-CN"/>
        </w:rPr>
      </w:pPr>
      <w:r w:rsidRPr="00EF20F7">
        <w:t xml:space="preserve">Table </w:t>
      </w:r>
      <w:r w:rsidRPr="00EF20F7">
        <w:rPr>
          <w:lang w:eastAsia="zh-CN"/>
        </w:rPr>
        <w:t>8.</w:t>
      </w:r>
      <w:r w:rsidRPr="00EF20F7">
        <w:rPr>
          <w:rFonts w:eastAsia="SimSun"/>
          <w:lang w:eastAsia="zh-CN"/>
        </w:rPr>
        <w:t>29</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AD072D" w:rsidRPr="00EF20F7" w14:paraId="3A6F4005" w14:textId="77777777" w:rsidTr="00BD3AE7">
        <w:trPr>
          <w:jc w:val="center"/>
        </w:trPr>
        <w:tc>
          <w:tcPr>
            <w:tcW w:w="0" w:type="auto"/>
          </w:tcPr>
          <w:p w14:paraId="3ACE05D8"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826" w:type="dxa"/>
          </w:tcPr>
          <w:p w14:paraId="0CC314DA"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2282" w:type="dxa"/>
          </w:tcPr>
          <w:p w14:paraId="33039975"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1125" w:type="dxa"/>
          </w:tcPr>
          <w:p w14:paraId="2C22E211"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5147615E"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4F43A42F" w14:textId="77777777" w:rsidTr="00BD3AE7">
        <w:trPr>
          <w:cantSplit/>
          <w:jc w:val="center"/>
        </w:trPr>
        <w:tc>
          <w:tcPr>
            <w:tcW w:w="0" w:type="auto"/>
            <w:vMerge w:val="restart"/>
          </w:tcPr>
          <w:p w14:paraId="58F7D6BB"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ASR completed</w:t>
            </w:r>
          </w:p>
        </w:tc>
        <w:tc>
          <w:tcPr>
            <w:tcW w:w="826" w:type="dxa"/>
            <w:vMerge w:val="restart"/>
          </w:tcPr>
          <w:p w14:paraId="36F5B8BF"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MRFP</w:t>
            </w:r>
          </w:p>
        </w:tc>
        <w:tc>
          <w:tcPr>
            <w:tcW w:w="2282" w:type="dxa"/>
          </w:tcPr>
          <w:p w14:paraId="0BBD580C"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1125" w:type="dxa"/>
          </w:tcPr>
          <w:p w14:paraId="79E783F8"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41BEC977"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557BD75A" w14:textId="77777777" w:rsidTr="00BD3AE7">
        <w:trPr>
          <w:cantSplit/>
          <w:jc w:val="center"/>
        </w:trPr>
        <w:tc>
          <w:tcPr>
            <w:tcW w:w="0" w:type="auto"/>
            <w:vMerge/>
          </w:tcPr>
          <w:p w14:paraId="70FE83A0" w14:textId="77777777" w:rsidR="00AD072D" w:rsidRPr="00EF20F7" w:rsidRDefault="00AD072D" w:rsidP="00BD3AE7">
            <w:pPr>
              <w:spacing w:after="0"/>
              <w:jc w:val="center"/>
              <w:rPr>
                <w:rFonts w:ascii="Arial" w:hAnsi="Arial"/>
                <w:sz w:val="18"/>
              </w:rPr>
            </w:pPr>
          </w:p>
        </w:tc>
        <w:tc>
          <w:tcPr>
            <w:tcW w:w="826" w:type="dxa"/>
            <w:vMerge/>
          </w:tcPr>
          <w:p w14:paraId="6F0C882F" w14:textId="77777777" w:rsidR="00AD072D" w:rsidRPr="00EF20F7" w:rsidRDefault="00AD072D" w:rsidP="00BD3AE7">
            <w:pPr>
              <w:spacing w:after="0"/>
              <w:jc w:val="center"/>
              <w:rPr>
                <w:rFonts w:ascii="Arial" w:hAnsi="Arial"/>
                <w:sz w:val="18"/>
              </w:rPr>
            </w:pPr>
          </w:p>
        </w:tc>
        <w:tc>
          <w:tcPr>
            <w:tcW w:w="2282" w:type="dxa"/>
          </w:tcPr>
          <w:p w14:paraId="4ED1650A"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1125" w:type="dxa"/>
          </w:tcPr>
          <w:p w14:paraId="521E151C"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71CC343"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requested.</w:t>
            </w:r>
          </w:p>
        </w:tc>
      </w:tr>
      <w:tr w:rsidR="00AD072D" w:rsidRPr="00EF20F7" w14:paraId="3A60C9AF" w14:textId="77777777" w:rsidTr="00BD3AE7">
        <w:trPr>
          <w:cantSplit/>
          <w:jc w:val="center"/>
        </w:trPr>
        <w:tc>
          <w:tcPr>
            <w:tcW w:w="0" w:type="auto"/>
            <w:vMerge/>
          </w:tcPr>
          <w:p w14:paraId="0B0174C3" w14:textId="77777777" w:rsidR="00AD072D" w:rsidRPr="00EF20F7" w:rsidRDefault="00AD072D" w:rsidP="00BD3AE7">
            <w:pPr>
              <w:spacing w:after="0"/>
              <w:jc w:val="center"/>
              <w:rPr>
                <w:rFonts w:ascii="Arial" w:hAnsi="Arial"/>
                <w:sz w:val="18"/>
              </w:rPr>
            </w:pPr>
          </w:p>
        </w:tc>
        <w:tc>
          <w:tcPr>
            <w:tcW w:w="826" w:type="dxa"/>
            <w:vMerge/>
          </w:tcPr>
          <w:p w14:paraId="51E900E1" w14:textId="77777777" w:rsidR="00AD072D" w:rsidRPr="00EF20F7" w:rsidRDefault="00AD072D" w:rsidP="00BD3AE7">
            <w:pPr>
              <w:spacing w:after="0"/>
              <w:jc w:val="center"/>
              <w:rPr>
                <w:rFonts w:ascii="Arial" w:hAnsi="Arial"/>
                <w:sz w:val="18"/>
              </w:rPr>
            </w:pPr>
          </w:p>
        </w:tc>
        <w:tc>
          <w:tcPr>
            <w:tcW w:w="2282" w:type="dxa"/>
          </w:tcPr>
          <w:p w14:paraId="72D39FBC"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ASR</w:t>
            </w:r>
            <w:r w:rsidRPr="00EF20F7">
              <w:rPr>
                <w:rFonts w:ascii="Arial" w:hAnsi="Arial"/>
                <w:sz w:val="18"/>
              </w:rPr>
              <w:t xml:space="preserve"> Completed</w:t>
            </w:r>
          </w:p>
        </w:tc>
        <w:tc>
          <w:tcPr>
            <w:tcW w:w="1125" w:type="dxa"/>
          </w:tcPr>
          <w:p w14:paraId="3BA3F3FF" w14:textId="77777777" w:rsidR="00AD072D" w:rsidRPr="00EF20F7" w:rsidRDefault="00AD072D" w:rsidP="00BD3AE7">
            <w:pPr>
              <w:spacing w:after="0"/>
              <w:jc w:val="center"/>
              <w:rPr>
                <w:rFonts w:ascii="Arial" w:hAnsi="Arial"/>
                <w:sz w:val="18"/>
                <w:lang w:eastAsia="zh-CN"/>
              </w:rPr>
            </w:pPr>
            <w:r w:rsidRPr="00EF20F7">
              <w:rPr>
                <w:rFonts w:ascii="Arial" w:hAnsi="Arial"/>
                <w:sz w:val="18"/>
              </w:rPr>
              <w:t>M</w:t>
            </w:r>
          </w:p>
        </w:tc>
        <w:tc>
          <w:tcPr>
            <w:tcW w:w="0" w:type="auto"/>
          </w:tcPr>
          <w:p w14:paraId="1BD44B7D"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ASR</w:t>
            </w:r>
            <w:r w:rsidRPr="00EF20F7">
              <w:rPr>
                <w:rFonts w:ascii="Arial" w:hAnsi="Arial"/>
                <w:sz w:val="18"/>
              </w:rPr>
              <w:t>.</w:t>
            </w:r>
          </w:p>
        </w:tc>
      </w:tr>
      <w:tr w:rsidR="00AD072D" w:rsidRPr="00EF20F7" w14:paraId="068DECB9" w14:textId="77777777" w:rsidTr="00BD3AE7">
        <w:trPr>
          <w:cantSplit/>
          <w:jc w:val="center"/>
        </w:trPr>
        <w:tc>
          <w:tcPr>
            <w:tcW w:w="0" w:type="auto"/>
            <w:vMerge/>
          </w:tcPr>
          <w:p w14:paraId="2E261F28" w14:textId="77777777" w:rsidR="00AD072D" w:rsidRPr="00EF20F7" w:rsidRDefault="00AD072D" w:rsidP="00BD3AE7">
            <w:pPr>
              <w:spacing w:after="0"/>
              <w:jc w:val="center"/>
              <w:rPr>
                <w:rFonts w:ascii="Arial" w:hAnsi="Arial"/>
                <w:sz w:val="18"/>
              </w:rPr>
            </w:pPr>
          </w:p>
        </w:tc>
        <w:tc>
          <w:tcPr>
            <w:tcW w:w="826" w:type="dxa"/>
            <w:vMerge/>
          </w:tcPr>
          <w:p w14:paraId="0786208B" w14:textId="77777777" w:rsidR="00AD072D" w:rsidRPr="00EF20F7" w:rsidRDefault="00AD072D" w:rsidP="00BD3AE7">
            <w:pPr>
              <w:spacing w:after="0"/>
              <w:jc w:val="center"/>
              <w:rPr>
                <w:rFonts w:ascii="Arial" w:hAnsi="Arial"/>
                <w:sz w:val="18"/>
              </w:rPr>
            </w:pPr>
          </w:p>
        </w:tc>
        <w:tc>
          <w:tcPr>
            <w:tcW w:w="2282" w:type="dxa"/>
          </w:tcPr>
          <w:p w14:paraId="3F9B3443"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Cause</w:t>
            </w:r>
          </w:p>
        </w:tc>
        <w:tc>
          <w:tcPr>
            <w:tcW w:w="1125" w:type="dxa"/>
          </w:tcPr>
          <w:p w14:paraId="4030B7EB"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w:t>
            </w:r>
          </w:p>
        </w:tc>
        <w:tc>
          <w:tcPr>
            <w:tcW w:w="0" w:type="auto"/>
          </w:tcPr>
          <w:p w14:paraId="280C9A73"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ASR.</w:t>
            </w:r>
          </w:p>
        </w:tc>
      </w:tr>
      <w:tr w:rsidR="00AD072D" w:rsidRPr="00EF20F7" w14:paraId="0387CA12" w14:textId="77777777" w:rsidTr="00BD3AE7">
        <w:trPr>
          <w:cantSplit/>
          <w:jc w:val="center"/>
        </w:trPr>
        <w:tc>
          <w:tcPr>
            <w:tcW w:w="0" w:type="auto"/>
            <w:vMerge/>
          </w:tcPr>
          <w:p w14:paraId="0DBF1880" w14:textId="77777777" w:rsidR="00AD072D" w:rsidRPr="00EF20F7" w:rsidRDefault="00AD072D" w:rsidP="00BD3AE7">
            <w:pPr>
              <w:spacing w:after="0"/>
              <w:jc w:val="center"/>
              <w:rPr>
                <w:rFonts w:ascii="Arial" w:hAnsi="Arial"/>
                <w:sz w:val="18"/>
              </w:rPr>
            </w:pPr>
          </w:p>
        </w:tc>
        <w:tc>
          <w:tcPr>
            <w:tcW w:w="826" w:type="dxa"/>
            <w:vMerge/>
          </w:tcPr>
          <w:p w14:paraId="771BAF2D" w14:textId="77777777" w:rsidR="00AD072D" w:rsidRPr="00EF20F7" w:rsidRDefault="00AD072D" w:rsidP="00BD3AE7">
            <w:pPr>
              <w:spacing w:after="0"/>
              <w:jc w:val="center"/>
              <w:rPr>
                <w:rFonts w:ascii="Arial" w:hAnsi="Arial"/>
                <w:sz w:val="18"/>
              </w:rPr>
            </w:pPr>
          </w:p>
        </w:tc>
        <w:tc>
          <w:tcPr>
            <w:tcW w:w="2282" w:type="dxa"/>
            <w:shd w:val="clear" w:color="auto" w:fill="auto"/>
          </w:tcPr>
          <w:p w14:paraId="7C1C58E4"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Recognition</w:t>
            </w:r>
          </w:p>
          <w:p w14:paraId="668B134B"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Result</w:t>
            </w:r>
          </w:p>
        </w:tc>
        <w:tc>
          <w:tcPr>
            <w:tcW w:w="1125" w:type="dxa"/>
          </w:tcPr>
          <w:p w14:paraId="007016D1"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O</w:t>
            </w:r>
          </w:p>
        </w:tc>
        <w:tc>
          <w:tcPr>
            <w:tcW w:w="0" w:type="auto"/>
          </w:tcPr>
          <w:p w14:paraId="6727F8FC" w14:textId="77777777" w:rsidR="00AD072D" w:rsidRPr="00EF20F7" w:rsidRDefault="00AD072D" w:rsidP="00BD3AE7">
            <w:pPr>
              <w:spacing w:after="0"/>
              <w:rPr>
                <w:rFonts w:ascii="Arial" w:hAnsi="Arial"/>
                <w:sz w:val="18"/>
                <w:lang w:eastAsia="zh-CN"/>
              </w:rPr>
            </w:pPr>
            <w:r w:rsidRPr="00EF20F7">
              <w:rPr>
                <w:rFonts w:ascii="Arial" w:hAnsi="Arial"/>
                <w:sz w:val="18"/>
              </w:rPr>
              <w:t xml:space="preserve">This information element reports the </w:t>
            </w:r>
            <w:r w:rsidRPr="00EF20F7">
              <w:rPr>
                <w:rFonts w:ascii="Arial" w:hAnsi="Arial"/>
                <w:sz w:val="18"/>
                <w:lang w:eastAsia="zh-CN"/>
              </w:rPr>
              <w:t xml:space="preserve">ASR result. </w:t>
            </w:r>
          </w:p>
        </w:tc>
      </w:tr>
      <w:tr w:rsidR="00AD072D" w:rsidRPr="00EF20F7" w14:paraId="4DA6C01F" w14:textId="77777777" w:rsidTr="00BD3AE7">
        <w:trPr>
          <w:cantSplit/>
          <w:jc w:val="center"/>
        </w:trPr>
        <w:tc>
          <w:tcPr>
            <w:tcW w:w="0" w:type="auto"/>
            <w:vMerge/>
          </w:tcPr>
          <w:p w14:paraId="0B5FD069" w14:textId="77777777" w:rsidR="00AD072D" w:rsidRPr="00EF20F7" w:rsidRDefault="00AD072D" w:rsidP="00BD3AE7">
            <w:pPr>
              <w:spacing w:after="0"/>
              <w:jc w:val="center"/>
              <w:rPr>
                <w:rFonts w:ascii="Arial" w:hAnsi="Arial"/>
                <w:sz w:val="18"/>
              </w:rPr>
            </w:pPr>
          </w:p>
        </w:tc>
        <w:tc>
          <w:tcPr>
            <w:tcW w:w="826" w:type="dxa"/>
            <w:vMerge/>
          </w:tcPr>
          <w:p w14:paraId="75CB04A3" w14:textId="77777777" w:rsidR="00AD072D" w:rsidRPr="00EF20F7" w:rsidRDefault="00AD072D" w:rsidP="00BD3AE7">
            <w:pPr>
              <w:spacing w:after="0"/>
              <w:jc w:val="center"/>
              <w:rPr>
                <w:rFonts w:ascii="Arial" w:hAnsi="Arial"/>
                <w:sz w:val="18"/>
              </w:rPr>
            </w:pPr>
          </w:p>
        </w:tc>
        <w:tc>
          <w:tcPr>
            <w:tcW w:w="2282" w:type="dxa"/>
            <w:shd w:val="clear" w:color="auto" w:fill="auto"/>
          </w:tcPr>
          <w:p w14:paraId="087DDFC6"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 xml:space="preserve"> Text Token</w:t>
            </w:r>
          </w:p>
        </w:tc>
        <w:tc>
          <w:tcPr>
            <w:tcW w:w="1125" w:type="dxa"/>
          </w:tcPr>
          <w:p w14:paraId="5FFE5A76"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O</w:t>
            </w:r>
          </w:p>
        </w:tc>
        <w:tc>
          <w:tcPr>
            <w:tcW w:w="0" w:type="auto"/>
          </w:tcPr>
          <w:p w14:paraId="3BE14F2A" w14:textId="77777777" w:rsidR="00AD072D" w:rsidRPr="00EF20F7" w:rsidRDefault="00AD072D" w:rsidP="00BD3AE7">
            <w:pPr>
              <w:spacing w:after="0"/>
              <w:rPr>
                <w:rFonts w:ascii="Arial" w:hAnsi="Arial"/>
                <w:sz w:val="18"/>
              </w:rPr>
            </w:pPr>
            <w:r w:rsidRPr="00EF20F7">
              <w:rPr>
                <w:rFonts w:ascii="Arial" w:hAnsi="Arial"/>
                <w:sz w:val="18"/>
                <w:lang w:eastAsia="zh-CN"/>
              </w:rPr>
              <w:t xml:space="preserve">This information element indicates a text token </w:t>
            </w:r>
            <w:r w:rsidRPr="00EF20F7">
              <w:rPr>
                <w:rFonts w:ascii="Arial" w:hAnsi="Arial" w:cs="Arial"/>
                <w:bCs/>
                <w:sz w:val="18"/>
                <w:lang w:eastAsia="zh-CN"/>
              </w:rPr>
              <w:t>correspond to tokens as defined by the SRGS grammar. The ASR may return multiple results.</w:t>
            </w:r>
          </w:p>
        </w:tc>
      </w:tr>
      <w:tr w:rsidR="00AD072D" w:rsidRPr="00EF20F7" w14:paraId="27BF4143" w14:textId="77777777" w:rsidTr="00BD3AE7">
        <w:trPr>
          <w:cantSplit/>
          <w:jc w:val="center"/>
        </w:trPr>
        <w:tc>
          <w:tcPr>
            <w:tcW w:w="0" w:type="auto"/>
            <w:vMerge/>
          </w:tcPr>
          <w:p w14:paraId="11253224" w14:textId="77777777" w:rsidR="00AD072D" w:rsidRPr="00EF20F7" w:rsidRDefault="00AD072D" w:rsidP="00BD3AE7">
            <w:pPr>
              <w:spacing w:after="0"/>
              <w:jc w:val="center"/>
              <w:rPr>
                <w:rFonts w:ascii="Arial" w:hAnsi="Arial"/>
                <w:sz w:val="18"/>
              </w:rPr>
            </w:pPr>
          </w:p>
        </w:tc>
        <w:tc>
          <w:tcPr>
            <w:tcW w:w="826" w:type="dxa"/>
            <w:vMerge/>
          </w:tcPr>
          <w:p w14:paraId="5B01507D" w14:textId="77777777" w:rsidR="00AD072D" w:rsidRPr="00EF20F7" w:rsidRDefault="00AD072D" w:rsidP="00BD3AE7">
            <w:pPr>
              <w:spacing w:after="0"/>
              <w:jc w:val="center"/>
              <w:rPr>
                <w:rFonts w:ascii="Arial" w:hAnsi="Arial"/>
                <w:sz w:val="18"/>
              </w:rPr>
            </w:pPr>
          </w:p>
        </w:tc>
        <w:tc>
          <w:tcPr>
            <w:tcW w:w="2282" w:type="dxa"/>
            <w:shd w:val="clear" w:color="auto" w:fill="auto"/>
          </w:tcPr>
          <w:p w14:paraId="5C79BB34" w14:textId="77777777" w:rsidR="00AD072D" w:rsidRPr="00EF20F7" w:rsidRDefault="00AD072D" w:rsidP="00BD3AE7">
            <w:pPr>
              <w:spacing w:after="0"/>
              <w:jc w:val="center"/>
              <w:rPr>
                <w:rFonts w:ascii="Arial" w:hAnsi="Arial" w:cs="Arial"/>
                <w:bCs/>
                <w:sz w:val="18"/>
                <w:lang w:eastAsia="zh-CN"/>
              </w:rPr>
            </w:pPr>
            <w:r w:rsidRPr="00EF20F7">
              <w:rPr>
                <w:rFonts w:ascii="Arial" w:hAnsi="Arial" w:cs="Arial"/>
                <w:bCs/>
                <w:sz w:val="18"/>
                <w:lang w:eastAsia="zh-CN"/>
              </w:rPr>
              <w:t xml:space="preserve"> Result Interpretation</w:t>
            </w:r>
          </w:p>
        </w:tc>
        <w:tc>
          <w:tcPr>
            <w:tcW w:w="1125" w:type="dxa"/>
          </w:tcPr>
          <w:p w14:paraId="450F9408"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O</w:t>
            </w:r>
          </w:p>
        </w:tc>
        <w:tc>
          <w:tcPr>
            <w:tcW w:w="0" w:type="auto"/>
          </w:tcPr>
          <w:p w14:paraId="01AEBE18"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w:t>
            </w:r>
            <w:r w:rsidRPr="00EF20F7">
              <w:rPr>
                <w:rFonts w:ascii="Arial" w:hAnsi="Arial" w:cs="Arial"/>
                <w:bCs/>
                <w:sz w:val="18"/>
                <w:lang w:eastAsia="zh-CN"/>
              </w:rPr>
              <w:t>interpretation of application specific</w:t>
            </w:r>
            <w:r w:rsidRPr="00EF20F7">
              <w:rPr>
                <w:rFonts w:ascii="Arial" w:hAnsi="Arial"/>
                <w:sz w:val="18"/>
              </w:rPr>
              <w:t xml:space="preserve"> </w:t>
            </w:r>
            <w:r w:rsidRPr="00EF20F7">
              <w:rPr>
                <w:rFonts w:ascii="Arial" w:hAnsi="Arial"/>
                <w:sz w:val="18"/>
                <w:lang w:eastAsia="zh-CN"/>
              </w:rPr>
              <w:t>for each result.</w:t>
            </w:r>
          </w:p>
        </w:tc>
      </w:tr>
      <w:tr w:rsidR="00AD072D" w:rsidRPr="00EF20F7" w14:paraId="5D6DF2E8" w14:textId="77777777" w:rsidTr="00BD3AE7">
        <w:trPr>
          <w:cantSplit/>
          <w:jc w:val="center"/>
        </w:trPr>
        <w:tc>
          <w:tcPr>
            <w:tcW w:w="0" w:type="auto"/>
            <w:vMerge/>
          </w:tcPr>
          <w:p w14:paraId="6F377710" w14:textId="77777777" w:rsidR="00AD072D" w:rsidRPr="00EF20F7" w:rsidRDefault="00AD072D" w:rsidP="00BD3AE7">
            <w:pPr>
              <w:spacing w:after="0"/>
              <w:jc w:val="center"/>
              <w:rPr>
                <w:rFonts w:ascii="Arial" w:hAnsi="Arial"/>
                <w:sz w:val="18"/>
              </w:rPr>
            </w:pPr>
          </w:p>
        </w:tc>
        <w:tc>
          <w:tcPr>
            <w:tcW w:w="826" w:type="dxa"/>
            <w:vMerge/>
          </w:tcPr>
          <w:p w14:paraId="3DDF9BD8" w14:textId="77777777" w:rsidR="00AD072D" w:rsidRPr="00EF20F7" w:rsidRDefault="00AD072D" w:rsidP="00BD3AE7">
            <w:pPr>
              <w:spacing w:after="0"/>
              <w:jc w:val="center"/>
              <w:rPr>
                <w:rFonts w:ascii="Arial" w:hAnsi="Arial"/>
                <w:sz w:val="18"/>
              </w:rPr>
            </w:pPr>
          </w:p>
        </w:tc>
        <w:tc>
          <w:tcPr>
            <w:tcW w:w="2282" w:type="dxa"/>
            <w:shd w:val="clear" w:color="auto" w:fill="auto"/>
          </w:tcPr>
          <w:p w14:paraId="466A9133" w14:textId="77777777" w:rsidR="00AD072D" w:rsidRPr="00EF20F7" w:rsidRDefault="00AD072D" w:rsidP="00BD3AE7">
            <w:pPr>
              <w:spacing w:after="0"/>
              <w:jc w:val="center"/>
              <w:rPr>
                <w:rFonts w:ascii="Arial" w:hAnsi="Arial"/>
                <w:sz w:val="18"/>
                <w:lang w:eastAsia="zh-CN"/>
              </w:rPr>
            </w:pPr>
            <w:r w:rsidRPr="00EF20F7">
              <w:rPr>
                <w:rFonts w:ascii="Arial" w:hAnsi="Arial" w:cs="Arial"/>
                <w:bCs/>
                <w:sz w:val="18"/>
                <w:lang w:eastAsia="zh-CN"/>
              </w:rPr>
              <w:t xml:space="preserve"> Confidence Score</w:t>
            </w:r>
          </w:p>
        </w:tc>
        <w:tc>
          <w:tcPr>
            <w:tcW w:w="1125" w:type="dxa"/>
          </w:tcPr>
          <w:p w14:paraId="0151224E"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O</w:t>
            </w:r>
          </w:p>
        </w:tc>
        <w:tc>
          <w:tcPr>
            <w:tcW w:w="0" w:type="auto"/>
          </w:tcPr>
          <w:p w14:paraId="209DB679" w14:textId="77777777" w:rsidR="00AD072D" w:rsidRPr="00EF20F7" w:rsidRDefault="00AD072D" w:rsidP="00BD3AE7">
            <w:pPr>
              <w:spacing w:after="0"/>
              <w:rPr>
                <w:rFonts w:ascii="Arial" w:hAnsi="Arial"/>
                <w:sz w:val="18"/>
                <w:lang w:eastAsia="zh-CN"/>
              </w:rPr>
            </w:pPr>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quality of the input</w:t>
            </w:r>
            <w:r w:rsidRPr="00EF20F7">
              <w:rPr>
                <w:rFonts w:ascii="Arial" w:hAnsi="Arial"/>
                <w:sz w:val="18"/>
                <w:lang w:eastAsia="zh-CN"/>
              </w:rPr>
              <w:t xml:space="preserve"> for each result</w:t>
            </w:r>
            <w:r w:rsidRPr="00EF20F7">
              <w:rPr>
                <w:rFonts w:ascii="Arial" w:hAnsi="Arial"/>
                <w:sz w:val="18"/>
              </w:rPr>
              <w:t>. The confidence score is a number in the range from 0.0 to 1.0 inclusive.</w:t>
            </w:r>
          </w:p>
        </w:tc>
      </w:tr>
      <w:tr w:rsidR="00AD072D" w:rsidRPr="00EF20F7" w14:paraId="1D1546E8" w14:textId="77777777" w:rsidTr="00BD3AE7">
        <w:trPr>
          <w:cantSplit/>
          <w:jc w:val="center"/>
        </w:trPr>
        <w:tc>
          <w:tcPr>
            <w:tcW w:w="0" w:type="auto"/>
            <w:vMerge/>
          </w:tcPr>
          <w:p w14:paraId="5E0CA767" w14:textId="77777777" w:rsidR="00AD072D" w:rsidRPr="00EF20F7" w:rsidRDefault="00AD072D" w:rsidP="00BD3AE7">
            <w:pPr>
              <w:spacing w:after="0"/>
              <w:jc w:val="center"/>
              <w:rPr>
                <w:rFonts w:ascii="Arial" w:hAnsi="Arial"/>
                <w:sz w:val="18"/>
              </w:rPr>
            </w:pPr>
          </w:p>
        </w:tc>
        <w:tc>
          <w:tcPr>
            <w:tcW w:w="826" w:type="dxa"/>
            <w:vMerge/>
          </w:tcPr>
          <w:p w14:paraId="267EF8FB" w14:textId="77777777" w:rsidR="00AD072D" w:rsidRPr="00EF20F7" w:rsidRDefault="00AD072D" w:rsidP="00BD3AE7">
            <w:pPr>
              <w:spacing w:after="0"/>
              <w:jc w:val="center"/>
              <w:rPr>
                <w:rFonts w:ascii="Arial" w:hAnsi="Arial"/>
                <w:sz w:val="18"/>
              </w:rPr>
            </w:pPr>
          </w:p>
        </w:tc>
        <w:tc>
          <w:tcPr>
            <w:tcW w:w="2282" w:type="dxa"/>
            <w:shd w:val="clear" w:color="auto" w:fill="auto"/>
          </w:tcPr>
          <w:p w14:paraId="70227180"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 xml:space="preserve"> Input Time</w:t>
            </w:r>
          </w:p>
        </w:tc>
        <w:tc>
          <w:tcPr>
            <w:tcW w:w="1125" w:type="dxa"/>
          </w:tcPr>
          <w:p w14:paraId="74691DCE"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O</w:t>
            </w:r>
          </w:p>
        </w:tc>
        <w:tc>
          <w:tcPr>
            <w:tcW w:w="0" w:type="auto"/>
          </w:tcPr>
          <w:p w14:paraId="7FA94DA9" w14:textId="77777777" w:rsidR="00AD072D" w:rsidRPr="00EF20F7" w:rsidRDefault="00AD072D" w:rsidP="00BD3AE7">
            <w:pPr>
              <w:spacing w:after="0"/>
              <w:rPr>
                <w:rFonts w:ascii="Arial" w:hAnsi="Arial"/>
                <w:sz w:val="18"/>
                <w:lang w:eastAsia="zh-CN"/>
              </w:rPr>
            </w:pPr>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w:t>
            </w:r>
            <w:r w:rsidRPr="00EF20F7">
              <w:rPr>
                <w:rFonts w:ascii="Arial" w:hAnsi="Arial"/>
                <w:sz w:val="18"/>
                <w:lang w:eastAsia="zh-CN"/>
              </w:rPr>
              <w:t>time of the speech input for each result.</w:t>
            </w:r>
          </w:p>
        </w:tc>
      </w:tr>
      <w:tr w:rsidR="00AD072D" w:rsidRPr="00EF20F7" w14:paraId="46DE0A5B" w14:textId="77777777" w:rsidTr="00BD3AE7">
        <w:trPr>
          <w:cantSplit/>
          <w:jc w:val="center"/>
        </w:trPr>
        <w:tc>
          <w:tcPr>
            <w:tcW w:w="0" w:type="auto"/>
            <w:vMerge w:val="restart"/>
          </w:tcPr>
          <w:p w14:paraId="544DE528" w14:textId="77777777" w:rsidR="00AD072D" w:rsidRPr="00EF20F7" w:rsidRDefault="00AD072D" w:rsidP="00BD3AE7">
            <w:pPr>
              <w:spacing w:after="0"/>
              <w:jc w:val="center"/>
              <w:rPr>
                <w:rFonts w:ascii="Arial" w:hAnsi="Arial"/>
                <w:sz w:val="18"/>
              </w:rPr>
            </w:pPr>
            <w:r w:rsidRPr="00EF20F7">
              <w:rPr>
                <w:rFonts w:ascii="Arial" w:hAnsi="Arial"/>
                <w:sz w:val="18"/>
                <w:lang w:eastAsia="zh-CN"/>
              </w:rPr>
              <w:t>ASR completed</w:t>
            </w:r>
            <w:r w:rsidRPr="00EF20F7">
              <w:rPr>
                <w:rFonts w:ascii="Arial" w:hAnsi="Arial"/>
                <w:sz w:val="18"/>
              </w:rPr>
              <w:t xml:space="preserve"> Ack</w:t>
            </w:r>
          </w:p>
        </w:tc>
        <w:tc>
          <w:tcPr>
            <w:tcW w:w="826" w:type="dxa"/>
            <w:vMerge w:val="restart"/>
          </w:tcPr>
          <w:p w14:paraId="4B5D162F"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MRFC</w:t>
            </w:r>
          </w:p>
        </w:tc>
        <w:tc>
          <w:tcPr>
            <w:tcW w:w="2282" w:type="dxa"/>
          </w:tcPr>
          <w:p w14:paraId="4D28DD11"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1125" w:type="dxa"/>
          </w:tcPr>
          <w:p w14:paraId="33B5C6C5"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F973521"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3E65C3DA" w14:textId="77777777" w:rsidTr="00BD3AE7">
        <w:trPr>
          <w:cantSplit/>
          <w:jc w:val="center"/>
        </w:trPr>
        <w:tc>
          <w:tcPr>
            <w:tcW w:w="0" w:type="auto"/>
            <w:vMerge/>
          </w:tcPr>
          <w:p w14:paraId="4F4016F4" w14:textId="77777777" w:rsidR="00AD072D" w:rsidRPr="00EF20F7" w:rsidRDefault="00AD072D" w:rsidP="00BD3AE7">
            <w:pPr>
              <w:spacing w:after="0"/>
              <w:jc w:val="center"/>
              <w:rPr>
                <w:rFonts w:ascii="Arial" w:hAnsi="Arial"/>
                <w:sz w:val="18"/>
              </w:rPr>
            </w:pPr>
          </w:p>
        </w:tc>
        <w:tc>
          <w:tcPr>
            <w:tcW w:w="826" w:type="dxa"/>
            <w:vMerge/>
          </w:tcPr>
          <w:p w14:paraId="68BD7CEF" w14:textId="77777777" w:rsidR="00AD072D" w:rsidRPr="00EF20F7" w:rsidRDefault="00AD072D" w:rsidP="00BD3AE7">
            <w:pPr>
              <w:spacing w:after="0"/>
              <w:jc w:val="center"/>
              <w:rPr>
                <w:rFonts w:ascii="Arial" w:hAnsi="Arial"/>
                <w:sz w:val="18"/>
              </w:rPr>
            </w:pPr>
          </w:p>
        </w:tc>
        <w:tc>
          <w:tcPr>
            <w:tcW w:w="2282" w:type="dxa"/>
          </w:tcPr>
          <w:p w14:paraId="486EC50D"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1125" w:type="dxa"/>
          </w:tcPr>
          <w:p w14:paraId="5C8A5099"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4142E55C"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61175C55" w14:textId="77777777" w:rsidR="00AD072D" w:rsidRPr="00EF20F7" w:rsidRDefault="00AD072D" w:rsidP="00AD072D">
      <w:pPr>
        <w:rPr>
          <w:noProof/>
        </w:rPr>
      </w:pPr>
    </w:p>
    <w:p w14:paraId="583E166C" w14:textId="77777777" w:rsidR="00AD072D" w:rsidRPr="00EF20F7" w:rsidRDefault="00AD072D" w:rsidP="00AD072D">
      <w:pPr>
        <w:pStyle w:val="Heading2"/>
      </w:pPr>
      <w:bookmarkStart w:id="519" w:name="_Toc517465128"/>
      <w:bookmarkStart w:id="520" w:name="_Toc67396833"/>
      <w:r w:rsidRPr="00EF20F7">
        <w:t>8.30</w:t>
      </w:r>
      <w:r w:rsidRPr="00EF20F7">
        <w:tab/>
        <w:t>MRFP Out-of-Service or Maintenance Locked</w:t>
      </w:r>
      <w:bookmarkEnd w:id="519"/>
      <w:bookmarkEnd w:id="520"/>
    </w:p>
    <w:p w14:paraId="60EF1C80" w14:textId="77777777" w:rsidR="00AD072D" w:rsidRPr="00EF20F7" w:rsidRDefault="00AD072D" w:rsidP="00AD072D">
      <w:pPr>
        <w:keepNext/>
      </w:pPr>
      <w:r w:rsidRPr="00EF20F7">
        <w:t>This procedure is used to indicate that the MRFP will go out of service or is maintenance locked.</w:t>
      </w:r>
    </w:p>
    <w:p w14:paraId="50255096" w14:textId="77777777" w:rsidR="00AD072D" w:rsidRPr="00EF20F7" w:rsidRDefault="00AD072D" w:rsidP="00AD072D">
      <w:pPr>
        <w:pStyle w:val="TH"/>
      </w:pPr>
      <w:r w:rsidRPr="00EF20F7">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00BDCEFA" w14:textId="77777777" w:rsidTr="00BD3AE7">
        <w:trPr>
          <w:jc w:val="center"/>
        </w:trPr>
        <w:tc>
          <w:tcPr>
            <w:tcW w:w="1637" w:type="dxa"/>
          </w:tcPr>
          <w:p w14:paraId="42916E86" w14:textId="77777777" w:rsidR="00AD072D" w:rsidRPr="00EF20F7" w:rsidRDefault="00AD072D" w:rsidP="00BD3AE7">
            <w:pPr>
              <w:pStyle w:val="TAH"/>
            </w:pPr>
            <w:r w:rsidRPr="00EF20F7">
              <w:t>Procedure</w:t>
            </w:r>
          </w:p>
        </w:tc>
        <w:tc>
          <w:tcPr>
            <w:tcW w:w="1080" w:type="dxa"/>
          </w:tcPr>
          <w:p w14:paraId="6049D0F6" w14:textId="77777777" w:rsidR="00AD072D" w:rsidRPr="00EF20F7" w:rsidRDefault="00AD072D" w:rsidP="00BD3AE7">
            <w:pPr>
              <w:pStyle w:val="TAH"/>
            </w:pPr>
            <w:r w:rsidRPr="00EF20F7">
              <w:t>Initiated</w:t>
            </w:r>
          </w:p>
        </w:tc>
        <w:tc>
          <w:tcPr>
            <w:tcW w:w="1980" w:type="dxa"/>
          </w:tcPr>
          <w:p w14:paraId="0AE255BF" w14:textId="77777777" w:rsidR="00AD072D" w:rsidRPr="00EF20F7" w:rsidRDefault="00AD072D" w:rsidP="00BD3AE7">
            <w:pPr>
              <w:pStyle w:val="TAH"/>
            </w:pPr>
            <w:r w:rsidRPr="00EF20F7">
              <w:t>Information element name</w:t>
            </w:r>
          </w:p>
        </w:tc>
        <w:tc>
          <w:tcPr>
            <w:tcW w:w="1260" w:type="dxa"/>
          </w:tcPr>
          <w:p w14:paraId="280034D7" w14:textId="77777777" w:rsidR="00AD072D" w:rsidRPr="00EF20F7" w:rsidRDefault="00AD072D" w:rsidP="00BD3AE7">
            <w:pPr>
              <w:pStyle w:val="TAH"/>
            </w:pPr>
            <w:r w:rsidRPr="00EF20F7">
              <w:t>Information element required</w:t>
            </w:r>
          </w:p>
        </w:tc>
        <w:tc>
          <w:tcPr>
            <w:tcW w:w="3780" w:type="dxa"/>
          </w:tcPr>
          <w:p w14:paraId="2AF7D547" w14:textId="77777777" w:rsidR="00AD072D" w:rsidRPr="00EF20F7" w:rsidRDefault="00AD072D" w:rsidP="00BD3AE7">
            <w:pPr>
              <w:pStyle w:val="TAH"/>
            </w:pPr>
            <w:r w:rsidRPr="00EF20F7">
              <w:t>Information element description</w:t>
            </w:r>
          </w:p>
        </w:tc>
      </w:tr>
      <w:tr w:rsidR="00AD072D" w:rsidRPr="00EF20F7" w14:paraId="3ADFD1DB" w14:textId="77777777" w:rsidTr="00BD3AE7">
        <w:trPr>
          <w:cantSplit/>
          <w:jc w:val="center"/>
        </w:trPr>
        <w:tc>
          <w:tcPr>
            <w:tcW w:w="1637" w:type="dxa"/>
            <w:vMerge w:val="restart"/>
          </w:tcPr>
          <w:p w14:paraId="0CB9F98E" w14:textId="77777777" w:rsidR="00AD072D" w:rsidRPr="00EF20F7" w:rsidRDefault="00AD072D" w:rsidP="00BD3AE7">
            <w:pPr>
              <w:pStyle w:val="TAC"/>
            </w:pPr>
            <w:r w:rsidRPr="00EF20F7">
              <w:t>MRFP Out-of-Service</w:t>
            </w:r>
          </w:p>
        </w:tc>
        <w:tc>
          <w:tcPr>
            <w:tcW w:w="1080" w:type="dxa"/>
            <w:vMerge w:val="restart"/>
          </w:tcPr>
          <w:p w14:paraId="55A780EC" w14:textId="77777777" w:rsidR="00AD072D" w:rsidRPr="00EF20F7" w:rsidRDefault="00AD072D" w:rsidP="00BD3AE7">
            <w:pPr>
              <w:pStyle w:val="TAC"/>
            </w:pPr>
            <w:r w:rsidRPr="00EF20F7">
              <w:t>MRFP</w:t>
            </w:r>
          </w:p>
        </w:tc>
        <w:tc>
          <w:tcPr>
            <w:tcW w:w="1980" w:type="dxa"/>
          </w:tcPr>
          <w:p w14:paraId="1609B5E4" w14:textId="77777777" w:rsidR="00AD072D" w:rsidRPr="00EF20F7" w:rsidRDefault="00AD072D" w:rsidP="00BD3AE7">
            <w:pPr>
              <w:pStyle w:val="TAC"/>
            </w:pPr>
            <w:r w:rsidRPr="00EF20F7">
              <w:t>Context</w:t>
            </w:r>
          </w:p>
        </w:tc>
        <w:tc>
          <w:tcPr>
            <w:tcW w:w="1260" w:type="dxa"/>
          </w:tcPr>
          <w:p w14:paraId="0D93A706" w14:textId="77777777" w:rsidR="00AD072D" w:rsidRPr="00EF20F7" w:rsidRDefault="00AD072D" w:rsidP="00BD3AE7">
            <w:pPr>
              <w:pStyle w:val="TAC"/>
            </w:pPr>
            <w:r w:rsidRPr="00EF20F7">
              <w:t>M</w:t>
            </w:r>
          </w:p>
        </w:tc>
        <w:tc>
          <w:tcPr>
            <w:tcW w:w="3780" w:type="dxa"/>
          </w:tcPr>
          <w:p w14:paraId="747B57AF" w14:textId="77777777" w:rsidR="00AD072D" w:rsidRPr="00EF20F7" w:rsidRDefault="00AD072D" w:rsidP="00BD3AE7">
            <w:pPr>
              <w:pStyle w:val="TAL"/>
            </w:pPr>
            <w:r w:rsidRPr="00EF20F7">
              <w:t>This information element indicates the context for the command.</w:t>
            </w:r>
          </w:p>
        </w:tc>
      </w:tr>
      <w:tr w:rsidR="00AD072D" w:rsidRPr="00EF20F7" w14:paraId="27CA39A8" w14:textId="77777777" w:rsidTr="00BD3AE7">
        <w:trPr>
          <w:cantSplit/>
          <w:jc w:val="center"/>
        </w:trPr>
        <w:tc>
          <w:tcPr>
            <w:tcW w:w="1637" w:type="dxa"/>
            <w:vMerge/>
          </w:tcPr>
          <w:p w14:paraId="37828D02" w14:textId="77777777" w:rsidR="00AD072D" w:rsidRPr="00EF20F7" w:rsidRDefault="00AD072D" w:rsidP="00BD3AE7">
            <w:pPr>
              <w:pStyle w:val="TAC"/>
            </w:pPr>
          </w:p>
        </w:tc>
        <w:tc>
          <w:tcPr>
            <w:tcW w:w="1080" w:type="dxa"/>
            <w:vMerge/>
          </w:tcPr>
          <w:p w14:paraId="26686663" w14:textId="77777777" w:rsidR="00AD072D" w:rsidRPr="00EF20F7" w:rsidRDefault="00AD072D" w:rsidP="00BD3AE7">
            <w:pPr>
              <w:pStyle w:val="TAC"/>
            </w:pPr>
          </w:p>
        </w:tc>
        <w:tc>
          <w:tcPr>
            <w:tcW w:w="1980" w:type="dxa"/>
          </w:tcPr>
          <w:p w14:paraId="0E2CA395" w14:textId="77777777" w:rsidR="00AD072D" w:rsidRPr="00EF20F7" w:rsidRDefault="00AD072D" w:rsidP="00BD3AE7">
            <w:pPr>
              <w:pStyle w:val="TAC"/>
            </w:pPr>
            <w:r w:rsidRPr="00EF20F7">
              <w:t>Root  Termination</w:t>
            </w:r>
          </w:p>
        </w:tc>
        <w:tc>
          <w:tcPr>
            <w:tcW w:w="1260" w:type="dxa"/>
          </w:tcPr>
          <w:p w14:paraId="618C46C5" w14:textId="77777777" w:rsidR="00AD072D" w:rsidRPr="00EF20F7" w:rsidRDefault="00AD072D" w:rsidP="00BD3AE7">
            <w:pPr>
              <w:pStyle w:val="TAC"/>
            </w:pPr>
            <w:r w:rsidRPr="00EF20F7">
              <w:t>M</w:t>
            </w:r>
          </w:p>
        </w:tc>
        <w:tc>
          <w:tcPr>
            <w:tcW w:w="3780" w:type="dxa"/>
          </w:tcPr>
          <w:p w14:paraId="5D83E3E2" w14:textId="77777777" w:rsidR="00AD072D" w:rsidRPr="00EF20F7" w:rsidRDefault="00AD072D" w:rsidP="00BD3AE7">
            <w:pPr>
              <w:pStyle w:val="TAL"/>
            </w:pPr>
            <w:r w:rsidRPr="00EF20F7">
              <w:t>This information element indicates the root  termination for the command.</w:t>
            </w:r>
          </w:p>
        </w:tc>
      </w:tr>
      <w:tr w:rsidR="00AD072D" w:rsidRPr="00EF20F7" w14:paraId="0481C3DF" w14:textId="77777777" w:rsidTr="00BD3AE7">
        <w:trPr>
          <w:cantSplit/>
          <w:jc w:val="center"/>
        </w:trPr>
        <w:tc>
          <w:tcPr>
            <w:tcW w:w="1637" w:type="dxa"/>
            <w:vMerge/>
          </w:tcPr>
          <w:p w14:paraId="1412B2BB" w14:textId="77777777" w:rsidR="00AD072D" w:rsidRPr="00EF20F7" w:rsidRDefault="00AD072D" w:rsidP="00BD3AE7">
            <w:pPr>
              <w:pStyle w:val="TAC"/>
            </w:pPr>
          </w:p>
        </w:tc>
        <w:tc>
          <w:tcPr>
            <w:tcW w:w="1080" w:type="dxa"/>
            <w:vMerge/>
          </w:tcPr>
          <w:p w14:paraId="2C5F7B76" w14:textId="77777777" w:rsidR="00AD072D" w:rsidRPr="00EF20F7" w:rsidRDefault="00AD072D" w:rsidP="00BD3AE7">
            <w:pPr>
              <w:pStyle w:val="TAC"/>
            </w:pPr>
          </w:p>
        </w:tc>
        <w:tc>
          <w:tcPr>
            <w:tcW w:w="1980" w:type="dxa"/>
          </w:tcPr>
          <w:p w14:paraId="66103B4D" w14:textId="77777777" w:rsidR="00AD072D" w:rsidRPr="00EF20F7" w:rsidRDefault="00AD072D" w:rsidP="00BD3AE7">
            <w:pPr>
              <w:pStyle w:val="TAC"/>
            </w:pPr>
            <w:r w:rsidRPr="00EF20F7">
              <w:t>Reason</w:t>
            </w:r>
          </w:p>
        </w:tc>
        <w:tc>
          <w:tcPr>
            <w:tcW w:w="1260" w:type="dxa"/>
          </w:tcPr>
          <w:p w14:paraId="17BFE639" w14:textId="77777777" w:rsidR="00AD072D" w:rsidRPr="00EF20F7" w:rsidRDefault="00AD072D" w:rsidP="00BD3AE7">
            <w:pPr>
              <w:pStyle w:val="TAC"/>
            </w:pPr>
            <w:r w:rsidRPr="00EF20F7">
              <w:t>M</w:t>
            </w:r>
          </w:p>
        </w:tc>
        <w:tc>
          <w:tcPr>
            <w:tcW w:w="3780" w:type="dxa"/>
          </w:tcPr>
          <w:p w14:paraId="37EFC5BD" w14:textId="77777777" w:rsidR="00AD072D" w:rsidRPr="00EF20F7" w:rsidRDefault="00AD072D" w:rsidP="00BD3AE7">
            <w:pPr>
              <w:pStyle w:val="TAL"/>
            </w:pPr>
            <w:r w:rsidRPr="00EF20F7">
              <w:t>This information element indicates the reason for service change.</w:t>
            </w:r>
          </w:p>
        </w:tc>
      </w:tr>
      <w:tr w:rsidR="00AD072D" w:rsidRPr="00EF20F7" w14:paraId="7712D517" w14:textId="77777777" w:rsidTr="00BD3AE7">
        <w:trPr>
          <w:cantSplit/>
          <w:jc w:val="center"/>
        </w:trPr>
        <w:tc>
          <w:tcPr>
            <w:tcW w:w="1637" w:type="dxa"/>
            <w:vMerge/>
          </w:tcPr>
          <w:p w14:paraId="0143FE2F" w14:textId="77777777" w:rsidR="00AD072D" w:rsidRPr="00EF20F7" w:rsidRDefault="00AD072D" w:rsidP="00BD3AE7">
            <w:pPr>
              <w:pStyle w:val="TAC"/>
            </w:pPr>
          </w:p>
        </w:tc>
        <w:tc>
          <w:tcPr>
            <w:tcW w:w="1080" w:type="dxa"/>
            <w:vMerge/>
          </w:tcPr>
          <w:p w14:paraId="287AFF15" w14:textId="77777777" w:rsidR="00AD072D" w:rsidRPr="00EF20F7" w:rsidRDefault="00AD072D" w:rsidP="00BD3AE7">
            <w:pPr>
              <w:pStyle w:val="TAC"/>
            </w:pPr>
          </w:p>
        </w:tc>
        <w:tc>
          <w:tcPr>
            <w:tcW w:w="1980" w:type="dxa"/>
          </w:tcPr>
          <w:p w14:paraId="11989057" w14:textId="77777777" w:rsidR="00AD072D" w:rsidRPr="00EF20F7" w:rsidRDefault="00AD072D" w:rsidP="00BD3AE7">
            <w:pPr>
              <w:pStyle w:val="TAC"/>
            </w:pPr>
            <w:r w:rsidRPr="00EF20F7">
              <w:t>Method</w:t>
            </w:r>
          </w:p>
        </w:tc>
        <w:tc>
          <w:tcPr>
            <w:tcW w:w="1260" w:type="dxa"/>
          </w:tcPr>
          <w:p w14:paraId="24E61211" w14:textId="77777777" w:rsidR="00AD072D" w:rsidRPr="00EF20F7" w:rsidRDefault="00AD072D" w:rsidP="00BD3AE7">
            <w:pPr>
              <w:pStyle w:val="TAC"/>
            </w:pPr>
            <w:r w:rsidRPr="00EF20F7">
              <w:t>M</w:t>
            </w:r>
          </w:p>
        </w:tc>
        <w:tc>
          <w:tcPr>
            <w:tcW w:w="3780" w:type="dxa"/>
          </w:tcPr>
          <w:p w14:paraId="294FD7B4" w14:textId="77777777" w:rsidR="00AD072D" w:rsidRPr="00EF20F7" w:rsidRDefault="00AD072D" w:rsidP="00BD3AE7">
            <w:pPr>
              <w:pStyle w:val="TAL"/>
            </w:pPr>
            <w:r w:rsidRPr="00EF20F7">
              <w:t>This information element indicates the method for service change.</w:t>
            </w:r>
          </w:p>
        </w:tc>
      </w:tr>
      <w:tr w:rsidR="00AD072D" w:rsidRPr="00EF20F7" w14:paraId="33258B1D" w14:textId="77777777" w:rsidTr="00BD3AE7">
        <w:trPr>
          <w:cantSplit/>
          <w:jc w:val="center"/>
        </w:trPr>
        <w:tc>
          <w:tcPr>
            <w:tcW w:w="1637" w:type="dxa"/>
            <w:vMerge w:val="restart"/>
          </w:tcPr>
          <w:p w14:paraId="2885BA7F" w14:textId="77777777" w:rsidR="00AD072D" w:rsidRPr="00EF20F7" w:rsidRDefault="00AD072D" w:rsidP="00BD3AE7">
            <w:pPr>
              <w:pStyle w:val="TAC"/>
            </w:pPr>
            <w:r w:rsidRPr="00EF20F7">
              <w:t>MRFP Out-of-Service Ack</w:t>
            </w:r>
          </w:p>
        </w:tc>
        <w:tc>
          <w:tcPr>
            <w:tcW w:w="1080" w:type="dxa"/>
            <w:vMerge w:val="restart"/>
          </w:tcPr>
          <w:p w14:paraId="2D5061FF" w14:textId="77777777" w:rsidR="00AD072D" w:rsidRPr="00EF20F7" w:rsidRDefault="00AD072D" w:rsidP="00BD3AE7">
            <w:pPr>
              <w:pStyle w:val="TAC"/>
            </w:pPr>
            <w:r w:rsidRPr="00EF20F7">
              <w:t>MRFC</w:t>
            </w:r>
          </w:p>
        </w:tc>
        <w:tc>
          <w:tcPr>
            <w:tcW w:w="1980" w:type="dxa"/>
          </w:tcPr>
          <w:p w14:paraId="7FCC2E87" w14:textId="77777777" w:rsidR="00AD072D" w:rsidRPr="00EF20F7" w:rsidRDefault="00AD072D" w:rsidP="00BD3AE7">
            <w:pPr>
              <w:pStyle w:val="TAC"/>
            </w:pPr>
            <w:r w:rsidRPr="00EF20F7">
              <w:t>Context</w:t>
            </w:r>
          </w:p>
        </w:tc>
        <w:tc>
          <w:tcPr>
            <w:tcW w:w="1260" w:type="dxa"/>
          </w:tcPr>
          <w:p w14:paraId="5721E867" w14:textId="77777777" w:rsidR="00AD072D" w:rsidRPr="00EF20F7" w:rsidRDefault="00AD072D" w:rsidP="00BD3AE7">
            <w:pPr>
              <w:pStyle w:val="TAC"/>
            </w:pPr>
            <w:r w:rsidRPr="00EF20F7">
              <w:t>M</w:t>
            </w:r>
          </w:p>
        </w:tc>
        <w:tc>
          <w:tcPr>
            <w:tcW w:w="3780" w:type="dxa"/>
          </w:tcPr>
          <w:p w14:paraId="4ADD9EE5" w14:textId="77777777" w:rsidR="00AD072D" w:rsidRPr="00EF20F7" w:rsidRDefault="00AD072D" w:rsidP="00BD3AE7">
            <w:pPr>
              <w:pStyle w:val="TAL"/>
            </w:pPr>
            <w:r w:rsidRPr="00EF20F7">
              <w:t>This information element indicates the context where the command was executed.</w:t>
            </w:r>
          </w:p>
        </w:tc>
      </w:tr>
      <w:tr w:rsidR="00AD072D" w:rsidRPr="00EF20F7" w14:paraId="6E1565D2" w14:textId="77777777" w:rsidTr="00BD3AE7">
        <w:trPr>
          <w:cantSplit/>
          <w:jc w:val="center"/>
        </w:trPr>
        <w:tc>
          <w:tcPr>
            <w:tcW w:w="1637" w:type="dxa"/>
            <w:vMerge/>
          </w:tcPr>
          <w:p w14:paraId="42569BCC" w14:textId="77777777" w:rsidR="00AD072D" w:rsidRPr="00EF20F7" w:rsidRDefault="00AD072D" w:rsidP="00BD3AE7">
            <w:pPr>
              <w:pStyle w:val="TAC"/>
            </w:pPr>
          </w:p>
        </w:tc>
        <w:tc>
          <w:tcPr>
            <w:tcW w:w="1080" w:type="dxa"/>
            <w:vMerge/>
          </w:tcPr>
          <w:p w14:paraId="0FA3A6CC" w14:textId="77777777" w:rsidR="00AD072D" w:rsidRPr="00EF20F7" w:rsidRDefault="00AD072D" w:rsidP="00BD3AE7">
            <w:pPr>
              <w:pStyle w:val="TAC"/>
            </w:pPr>
          </w:p>
        </w:tc>
        <w:tc>
          <w:tcPr>
            <w:tcW w:w="1980" w:type="dxa"/>
          </w:tcPr>
          <w:p w14:paraId="144290BE" w14:textId="77777777" w:rsidR="00AD072D" w:rsidRPr="00EF20F7" w:rsidRDefault="00AD072D" w:rsidP="00BD3AE7">
            <w:pPr>
              <w:pStyle w:val="TAC"/>
            </w:pPr>
            <w:r w:rsidRPr="00EF20F7">
              <w:t>Root  Termination</w:t>
            </w:r>
          </w:p>
        </w:tc>
        <w:tc>
          <w:tcPr>
            <w:tcW w:w="1260" w:type="dxa"/>
          </w:tcPr>
          <w:p w14:paraId="58B77814" w14:textId="77777777" w:rsidR="00AD072D" w:rsidRPr="00EF20F7" w:rsidRDefault="00AD072D" w:rsidP="00BD3AE7">
            <w:pPr>
              <w:pStyle w:val="TAC"/>
            </w:pPr>
            <w:r w:rsidRPr="00EF20F7">
              <w:t>M</w:t>
            </w:r>
          </w:p>
        </w:tc>
        <w:tc>
          <w:tcPr>
            <w:tcW w:w="3780" w:type="dxa"/>
          </w:tcPr>
          <w:p w14:paraId="118673CE" w14:textId="77777777" w:rsidR="00AD072D" w:rsidRPr="00EF20F7" w:rsidRDefault="00AD072D" w:rsidP="00BD3AE7">
            <w:pPr>
              <w:pStyle w:val="TAL"/>
            </w:pPr>
            <w:r w:rsidRPr="00EF20F7">
              <w:t>This information element indicates the root  termination where the command was executed.</w:t>
            </w:r>
          </w:p>
        </w:tc>
      </w:tr>
    </w:tbl>
    <w:p w14:paraId="45F02E23" w14:textId="77777777" w:rsidR="00AD072D" w:rsidRPr="00EF20F7" w:rsidRDefault="00AD072D" w:rsidP="00AD072D"/>
    <w:p w14:paraId="2A26D081" w14:textId="77777777" w:rsidR="00AD072D" w:rsidRPr="00EF20F7" w:rsidRDefault="00AD072D" w:rsidP="00AD072D">
      <w:pPr>
        <w:pStyle w:val="Heading2"/>
      </w:pPr>
      <w:bookmarkStart w:id="521" w:name="_Toc517465129"/>
      <w:bookmarkStart w:id="522" w:name="_Toc67396834"/>
      <w:r w:rsidRPr="00EF20F7">
        <w:t>8.31</w:t>
      </w:r>
      <w:r w:rsidRPr="00EF20F7">
        <w:tab/>
        <w:t>MRFP</w:t>
      </w:r>
      <w:r w:rsidRPr="00EF20F7" w:rsidDel="00B847BE">
        <w:t xml:space="preserve"> </w:t>
      </w:r>
      <w:r w:rsidRPr="00EF20F7">
        <w:t xml:space="preserve"> Communication Up</w:t>
      </w:r>
      <w:bookmarkEnd w:id="521"/>
      <w:bookmarkEnd w:id="522"/>
    </w:p>
    <w:p w14:paraId="2E19ABE6" w14:textId="77777777" w:rsidR="00AD072D" w:rsidRPr="00EF20F7" w:rsidRDefault="00AD072D" w:rsidP="00AD072D">
      <w:pPr>
        <w:keepNext/>
      </w:pPr>
      <w:r w:rsidRPr="00EF20F7">
        <w:t>This procedure is used to indicate that the MRFP is back in service.</w:t>
      </w:r>
    </w:p>
    <w:p w14:paraId="29E45186" w14:textId="77777777" w:rsidR="00AD072D" w:rsidRPr="00EF20F7" w:rsidRDefault="00AD072D" w:rsidP="00AD072D">
      <w:pPr>
        <w:pStyle w:val="TH"/>
      </w:pPr>
      <w:r w:rsidRPr="00EF20F7">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2987D279" w14:textId="77777777" w:rsidTr="00BD3AE7">
        <w:trPr>
          <w:jc w:val="center"/>
        </w:trPr>
        <w:tc>
          <w:tcPr>
            <w:tcW w:w="1637" w:type="dxa"/>
          </w:tcPr>
          <w:p w14:paraId="371859A5" w14:textId="77777777" w:rsidR="00AD072D" w:rsidRPr="00EF20F7" w:rsidRDefault="00AD072D" w:rsidP="00BD3AE7">
            <w:pPr>
              <w:pStyle w:val="TAH"/>
            </w:pPr>
            <w:r w:rsidRPr="00EF20F7">
              <w:t>Procedure</w:t>
            </w:r>
          </w:p>
        </w:tc>
        <w:tc>
          <w:tcPr>
            <w:tcW w:w="1080" w:type="dxa"/>
          </w:tcPr>
          <w:p w14:paraId="3C33F239" w14:textId="77777777" w:rsidR="00AD072D" w:rsidRPr="00EF20F7" w:rsidRDefault="00AD072D" w:rsidP="00BD3AE7">
            <w:pPr>
              <w:pStyle w:val="TAH"/>
            </w:pPr>
            <w:r w:rsidRPr="00EF20F7">
              <w:t>Initiated</w:t>
            </w:r>
          </w:p>
        </w:tc>
        <w:tc>
          <w:tcPr>
            <w:tcW w:w="1980" w:type="dxa"/>
          </w:tcPr>
          <w:p w14:paraId="2FE04209" w14:textId="77777777" w:rsidR="00AD072D" w:rsidRPr="00EF20F7" w:rsidRDefault="00AD072D" w:rsidP="00BD3AE7">
            <w:pPr>
              <w:pStyle w:val="TAH"/>
            </w:pPr>
            <w:r w:rsidRPr="00EF20F7">
              <w:t>Information element name</w:t>
            </w:r>
          </w:p>
        </w:tc>
        <w:tc>
          <w:tcPr>
            <w:tcW w:w="1260" w:type="dxa"/>
          </w:tcPr>
          <w:p w14:paraId="49521821" w14:textId="77777777" w:rsidR="00AD072D" w:rsidRPr="00EF20F7" w:rsidRDefault="00AD072D" w:rsidP="00BD3AE7">
            <w:pPr>
              <w:pStyle w:val="TAH"/>
            </w:pPr>
            <w:r w:rsidRPr="00EF20F7">
              <w:t>Information element required</w:t>
            </w:r>
          </w:p>
        </w:tc>
        <w:tc>
          <w:tcPr>
            <w:tcW w:w="3780" w:type="dxa"/>
          </w:tcPr>
          <w:p w14:paraId="6D74810D" w14:textId="77777777" w:rsidR="00AD072D" w:rsidRPr="00EF20F7" w:rsidRDefault="00AD072D" w:rsidP="00BD3AE7">
            <w:pPr>
              <w:pStyle w:val="TAH"/>
            </w:pPr>
            <w:r w:rsidRPr="00EF20F7">
              <w:t>Information element description</w:t>
            </w:r>
          </w:p>
        </w:tc>
      </w:tr>
      <w:tr w:rsidR="00AD072D" w:rsidRPr="00EF20F7" w14:paraId="09E81664" w14:textId="77777777" w:rsidTr="00BD3AE7">
        <w:trPr>
          <w:cantSplit/>
          <w:jc w:val="center"/>
        </w:trPr>
        <w:tc>
          <w:tcPr>
            <w:tcW w:w="1637" w:type="dxa"/>
            <w:vMerge w:val="restart"/>
          </w:tcPr>
          <w:p w14:paraId="5AA24472" w14:textId="77777777" w:rsidR="00AD072D" w:rsidRPr="00EF20F7" w:rsidRDefault="00AD072D" w:rsidP="00BD3AE7">
            <w:pPr>
              <w:pStyle w:val="TAC"/>
            </w:pPr>
            <w:r w:rsidRPr="00EF20F7">
              <w:t>MRFP Communication</w:t>
            </w:r>
          </w:p>
          <w:p w14:paraId="1E28B71D" w14:textId="77777777" w:rsidR="00AD072D" w:rsidRPr="00EF20F7" w:rsidRDefault="00AD072D" w:rsidP="00BD3AE7">
            <w:pPr>
              <w:pStyle w:val="TAC"/>
            </w:pPr>
            <w:r w:rsidRPr="00EF20F7">
              <w:t>Up</w:t>
            </w:r>
          </w:p>
        </w:tc>
        <w:tc>
          <w:tcPr>
            <w:tcW w:w="1080" w:type="dxa"/>
            <w:vMerge w:val="restart"/>
          </w:tcPr>
          <w:p w14:paraId="1B058404" w14:textId="77777777" w:rsidR="00AD072D" w:rsidRPr="00EF20F7" w:rsidRDefault="00AD072D" w:rsidP="00BD3AE7">
            <w:pPr>
              <w:pStyle w:val="TAC"/>
            </w:pPr>
            <w:r w:rsidRPr="00EF20F7">
              <w:t>MRFP</w:t>
            </w:r>
          </w:p>
        </w:tc>
        <w:tc>
          <w:tcPr>
            <w:tcW w:w="1980" w:type="dxa"/>
          </w:tcPr>
          <w:p w14:paraId="3DA654EF" w14:textId="77777777" w:rsidR="00AD072D" w:rsidRPr="00EF20F7" w:rsidRDefault="00AD072D" w:rsidP="00BD3AE7">
            <w:pPr>
              <w:pStyle w:val="TAC"/>
            </w:pPr>
            <w:r w:rsidRPr="00EF20F7">
              <w:t>Context</w:t>
            </w:r>
          </w:p>
        </w:tc>
        <w:tc>
          <w:tcPr>
            <w:tcW w:w="1260" w:type="dxa"/>
          </w:tcPr>
          <w:p w14:paraId="3115399B" w14:textId="77777777" w:rsidR="00AD072D" w:rsidRPr="00EF20F7" w:rsidRDefault="00AD072D" w:rsidP="00BD3AE7">
            <w:pPr>
              <w:pStyle w:val="TAC"/>
            </w:pPr>
            <w:r w:rsidRPr="00EF20F7">
              <w:t>M</w:t>
            </w:r>
          </w:p>
        </w:tc>
        <w:tc>
          <w:tcPr>
            <w:tcW w:w="3780" w:type="dxa"/>
          </w:tcPr>
          <w:p w14:paraId="164FAE8D" w14:textId="77777777" w:rsidR="00AD072D" w:rsidRPr="00EF20F7" w:rsidRDefault="00AD072D" w:rsidP="00BD3AE7">
            <w:pPr>
              <w:pStyle w:val="TAL"/>
            </w:pPr>
            <w:r w:rsidRPr="00EF20F7">
              <w:t>This information element indicates the context for the command.</w:t>
            </w:r>
          </w:p>
        </w:tc>
      </w:tr>
      <w:tr w:rsidR="00AD072D" w:rsidRPr="00EF20F7" w14:paraId="5FD19BD2" w14:textId="77777777" w:rsidTr="00BD3AE7">
        <w:trPr>
          <w:cantSplit/>
          <w:jc w:val="center"/>
        </w:trPr>
        <w:tc>
          <w:tcPr>
            <w:tcW w:w="1637" w:type="dxa"/>
            <w:vMerge/>
          </w:tcPr>
          <w:p w14:paraId="27AFB287" w14:textId="77777777" w:rsidR="00AD072D" w:rsidRPr="00EF20F7" w:rsidRDefault="00AD072D" w:rsidP="00BD3AE7">
            <w:pPr>
              <w:pStyle w:val="TAC"/>
            </w:pPr>
          </w:p>
        </w:tc>
        <w:tc>
          <w:tcPr>
            <w:tcW w:w="1080" w:type="dxa"/>
            <w:vMerge/>
          </w:tcPr>
          <w:p w14:paraId="1A60A15D" w14:textId="77777777" w:rsidR="00AD072D" w:rsidRPr="00EF20F7" w:rsidRDefault="00AD072D" w:rsidP="00BD3AE7">
            <w:pPr>
              <w:pStyle w:val="TAC"/>
            </w:pPr>
          </w:p>
        </w:tc>
        <w:tc>
          <w:tcPr>
            <w:tcW w:w="1980" w:type="dxa"/>
          </w:tcPr>
          <w:p w14:paraId="081B28BB" w14:textId="77777777" w:rsidR="00AD072D" w:rsidRPr="00EF20F7" w:rsidRDefault="00AD072D" w:rsidP="00BD3AE7">
            <w:pPr>
              <w:pStyle w:val="TAC"/>
            </w:pPr>
            <w:r w:rsidRPr="00EF20F7">
              <w:t>Root  Termination</w:t>
            </w:r>
          </w:p>
        </w:tc>
        <w:tc>
          <w:tcPr>
            <w:tcW w:w="1260" w:type="dxa"/>
          </w:tcPr>
          <w:p w14:paraId="14F64D67" w14:textId="77777777" w:rsidR="00AD072D" w:rsidRPr="00EF20F7" w:rsidRDefault="00AD072D" w:rsidP="00BD3AE7">
            <w:pPr>
              <w:pStyle w:val="TAC"/>
            </w:pPr>
            <w:r w:rsidRPr="00EF20F7">
              <w:t>M</w:t>
            </w:r>
          </w:p>
        </w:tc>
        <w:tc>
          <w:tcPr>
            <w:tcW w:w="3780" w:type="dxa"/>
          </w:tcPr>
          <w:p w14:paraId="48041620" w14:textId="77777777" w:rsidR="00AD072D" w:rsidRPr="00EF20F7" w:rsidRDefault="00AD072D" w:rsidP="00BD3AE7">
            <w:pPr>
              <w:pStyle w:val="TAL"/>
            </w:pPr>
            <w:r w:rsidRPr="00EF20F7">
              <w:t>This information element indicates the root  termination for the command.</w:t>
            </w:r>
          </w:p>
        </w:tc>
      </w:tr>
      <w:tr w:rsidR="00AD072D" w:rsidRPr="00EF20F7" w14:paraId="12ADFEFC" w14:textId="77777777" w:rsidTr="00BD3AE7">
        <w:trPr>
          <w:cantSplit/>
          <w:jc w:val="center"/>
        </w:trPr>
        <w:tc>
          <w:tcPr>
            <w:tcW w:w="1637" w:type="dxa"/>
            <w:vMerge/>
          </w:tcPr>
          <w:p w14:paraId="0753AB19" w14:textId="77777777" w:rsidR="00AD072D" w:rsidRPr="00EF20F7" w:rsidRDefault="00AD072D" w:rsidP="00BD3AE7">
            <w:pPr>
              <w:pStyle w:val="TAC"/>
            </w:pPr>
          </w:p>
        </w:tc>
        <w:tc>
          <w:tcPr>
            <w:tcW w:w="1080" w:type="dxa"/>
            <w:vMerge/>
          </w:tcPr>
          <w:p w14:paraId="2FD78F76" w14:textId="77777777" w:rsidR="00AD072D" w:rsidRPr="00EF20F7" w:rsidRDefault="00AD072D" w:rsidP="00BD3AE7">
            <w:pPr>
              <w:pStyle w:val="TAC"/>
            </w:pPr>
          </w:p>
        </w:tc>
        <w:tc>
          <w:tcPr>
            <w:tcW w:w="1980" w:type="dxa"/>
          </w:tcPr>
          <w:p w14:paraId="7BA7703D" w14:textId="77777777" w:rsidR="00AD072D" w:rsidRPr="00EF20F7" w:rsidRDefault="00AD072D" w:rsidP="00BD3AE7">
            <w:pPr>
              <w:pStyle w:val="TAC"/>
            </w:pPr>
            <w:r w:rsidRPr="00EF20F7">
              <w:t>Reason</w:t>
            </w:r>
          </w:p>
        </w:tc>
        <w:tc>
          <w:tcPr>
            <w:tcW w:w="1260" w:type="dxa"/>
          </w:tcPr>
          <w:p w14:paraId="6189D436" w14:textId="77777777" w:rsidR="00AD072D" w:rsidRPr="00EF20F7" w:rsidRDefault="00AD072D" w:rsidP="00BD3AE7">
            <w:pPr>
              <w:pStyle w:val="TAC"/>
            </w:pPr>
            <w:r w:rsidRPr="00EF20F7">
              <w:t>M</w:t>
            </w:r>
          </w:p>
        </w:tc>
        <w:tc>
          <w:tcPr>
            <w:tcW w:w="3780" w:type="dxa"/>
          </w:tcPr>
          <w:p w14:paraId="7F9F05C9" w14:textId="77777777" w:rsidR="00AD072D" w:rsidRPr="00EF20F7" w:rsidRDefault="00AD072D" w:rsidP="00BD3AE7">
            <w:pPr>
              <w:pStyle w:val="TAL"/>
            </w:pPr>
            <w:r w:rsidRPr="00EF20F7">
              <w:t>This information element indicates the reason for service change.</w:t>
            </w:r>
          </w:p>
        </w:tc>
      </w:tr>
      <w:tr w:rsidR="00AD072D" w:rsidRPr="00EF20F7" w14:paraId="4292AC51" w14:textId="77777777" w:rsidTr="00BD3AE7">
        <w:trPr>
          <w:cantSplit/>
          <w:jc w:val="center"/>
        </w:trPr>
        <w:tc>
          <w:tcPr>
            <w:tcW w:w="1637" w:type="dxa"/>
            <w:vMerge/>
          </w:tcPr>
          <w:p w14:paraId="381BD2E7" w14:textId="77777777" w:rsidR="00AD072D" w:rsidRPr="00EF20F7" w:rsidRDefault="00AD072D" w:rsidP="00BD3AE7">
            <w:pPr>
              <w:pStyle w:val="TAC"/>
            </w:pPr>
          </w:p>
        </w:tc>
        <w:tc>
          <w:tcPr>
            <w:tcW w:w="1080" w:type="dxa"/>
            <w:vMerge/>
          </w:tcPr>
          <w:p w14:paraId="1E76BB17" w14:textId="77777777" w:rsidR="00AD072D" w:rsidRPr="00EF20F7" w:rsidRDefault="00AD072D" w:rsidP="00BD3AE7">
            <w:pPr>
              <w:pStyle w:val="TAC"/>
            </w:pPr>
          </w:p>
        </w:tc>
        <w:tc>
          <w:tcPr>
            <w:tcW w:w="1980" w:type="dxa"/>
          </w:tcPr>
          <w:p w14:paraId="4BF42CA8" w14:textId="77777777" w:rsidR="00AD072D" w:rsidRPr="00EF20F7" w:rsidRDefault="00AD072D" w:rsidP="00BD3AE7">
            <w:pPr>
              <w:pStyle w:val="TAC"/>
            </w:pPr>
            <w:r w:rsidRPr="00EF20F7">
              <w:t>Method</w:t>
            </w:r>
          </w:p>
        </w:tc>
        <w:tc>
          <w:tcPr>
            <w:tcW w:w="1260" w:type="dxa"/>
          </w:tcPr>
          <w:p w14:paraId="716217EC" w14:textId="77777777" w:rsidR="00AD072D" w:rsidRPr="00EF20F7" w:rsidRDefault="00AD072D" w:rsidP="00BD3AE7">
            <w:pPr>
              <w:pStyle w:val="TAC"/>
            </w:pPr>
            <w:r w:rsidRPr="00EF20F7">
              <w:t>M</w:t>
            </w:r>
          </w:p>
        </w:tc>
        <w:tc>
          <w:tcPr>
            <w:tcW w:w="3780" w:type="dxa"/>
          </w:tcPr>
          <w:p w14:paraId="5B3CB257" w14:textId="77777777" w:rsidR="00AD072D" w:rsidRPr="00EF20F7" w:rsidRDefault="00AD072D" w:rsidP="00BD3AE7">
            <w:pPr>
              <w:pStyle w:val="TAL"/>
            </w:pPr>
            <w:r w:rsidRPr="00EF20F7">
              <w:t>This information element indicates the method for service change.</w:t>
            </w:r>
          </w:p>
        </w:tc>
      </w:tr>
      <w:tr w:rsidR="00AD072D" w:rsidRPr="00EF20F7" w14:paraId="51D64213" w14:textId="77777777" w:rsidTr="00BD3AE7">
        <w:trPr>
          <w:cantSplit/>
          <w:jc w:val="center"/>
        </w:trPr>
        <w:tc>
          <w:tcPr>
            <w:tcW w:w="1637" w:type="dxa"/>
            <w:vMerge w:val="restart"/>
          </w:tcPr>
          <w:p w14:paraId="0FE96ACF" w14:textId="77777777" w:rsidR="00AD072D" w:rsidRPr="00EF20F7" w:rsidRDefault="00AD072D" w:rsidP="00BD3AE7">
            <w:pPr>
              <w:pStyle w:val="TAC"/>
            </w:pPr>
            <w:r w:rsidRPr="00EF20F7">
              <w:t>MRFP Communication</w:t>
            </w:r>
          </w:p>
          <w:p w14:paraId="08B33057" w14:textId="77777777" w:rsidR="00AD072D" w:rsidRPr="00EF20F7" w:rsidRDefault="00AD072D" w:rsidP="00BD3AE7">
            <w:pPr>
              <w:pStyle w:val="TAC"/>
            </w:pPr>
            <w:r w:rsidRPr="00EF20F7">
              <w:t>Up Ack</w:t>
            </w:r>
          </w:p>
        </w:tc>
        <w:tc>
          <w:tcPr>
            <w:tcW w:w="1080" w:type="dxa"/>
            <w:vMerge w:val="restart"/>
          </w:tcPr>
          <w:p w14:paraId="5D52225D" w14:textId="77777777" w:rsidR="00AD072D" w:rsidRPr="00EF20F7" w:rsidRDefault="00AD072D" w:rsidP="00BD3AE7">
            <w:pPr>
              <w:pStyle w:val="TAC"/>
            </w:pPr>
            <w:r w:rsidRPr="00EF20F7">
              <w:t>MRFC</w:t>
            </w:r>
          </w:p>
        </w:tc>
        <w:tc>
          <w:tcPr>
            <w:tcW w:w="1980" w:type="dxa"/>
          </w:tcPr>
          <w:p w14:paraId="32FD42CC" w14:textId="77777777" w:rsidR="00AD072D" w:rsidRPr="00EF20F7" w:rsidRDefault="00AD072D" w:rsidP="00BD3AE7">
            <w:pPr>
              <w:pStyle w:val="TAC"/>
            </w:pPr>
            <w:r w:rsidRPr="00EF20F7">
              <w:t>Context</w:t>
            </w:r>
          </w:p>
        </w:tc>
        <w:tc>
          <w:tcPr>
            <w:tcW w:w="1260" w:type="dxa"/>
          </w:tcPr>
          <w:p w14:paraId="38F84CFF" w14:textId="77777777" w:rsidR="00AD072D" w:rsidRPr="00EF20F7" w:rsidRDefault="00AD072D" w:rsidP="00BD3AE7">
            <w:pPr>
              <w:pStyle w:val="TAC"/>
            </w:pPr>
            <w:r w:rsidRPr="00EF20F7">
              <w:t>M</w:t>
            </w:r>
          </w:p>
        </w:tc>
        <w:tc>
          <w:tcPr>
            <w:tcW w:w="3780" w:type="dxa"/>
          </w:tcPr>
          <w:p w14:paraId="28AEB804" w14:textId="77777777" w:rsidR="00AD072D" w:rsidRPr="00EF20F7" w:rsidRDefault="00AD072D" w:rsidP="00BD3AE7">
            <w:pPr>
              <w:pStyle w:val="TAL"/>
            </w:pPr>
            <w:r w:rsidRPr="00EF20F7">
              <w:t>This information element indicates the context where the command was executed.</w:t>
            </w:r>
          </w:p>
        </w:tc>
      </w:tr>
      <w:tr w:rsidR="00AD072D" w:rsidRPr="00EF20F7" w14:paraId="74326976" w14:textId="77777777" w:rsidTr="00BD3AE7">
        <w:trPr>
          <w:cantSplit/>
          <w:jc w:val="center"/>
        </w:trPr>
        <w:tc>
          <w:tcPr>
            <w:tcW w:w="1637" w:type="dxa"/>
            <w:vMerge/>
          </w:tcPr>
          <w:p w14:paraId="23B1BDD4" w14:textId="77777777" w:rsidR="00AD072D" w:rsidRPr="00EF20F7" w:rsidRDefault="00AD072D" w:rsidP="00BD3AE7">
            <w:pPr>
              <w:pStyle w:val="TAC"/>
            </w:pPr>
          </w:p>
        </w:tc>
        <w:tc>
          <w:tcPr>
            <w:tcW w:w="1080" w:type="dxa"/>
            <w:vMerge/>
          </w:tcPr>
          <w:p w14:paraId="74CC2935" w14:textId="77777777" w:rsidR="00AD072D" w:rsidRPr="00EF20F7" w:rsidRDefault="00AD072D" w:rsidP="00BD3AE7">
            <w:pPr>
              <w:pStyle w:val="TAC"/>
            </w:pPr>
          </w:p>
        </w:tc>
        <w:tc>
          <w:tcPr>
            <w:tcW w:w="1980" w:type="dxa"/>
          </w:tcPr>
          <w:p w14:paraId="5755C320" w14:textId="77777777" w:rsidR="00AD072D" w:rsidRPr="00EF20F7" w:rsidRDefault="00AD072D" w:rsidP="00BD3AE7">
            <w:pPr>
              <w:pStyle w:val="TAC"/>
            </w:pPr>
            <w:r w:rsidRPr="00EF20F7">
              <w:t>Root  Termination</w:t>
            </w:r>
          </w:p>
        </w:tc>
        <w:tc>
          <w:tcPr>
            <w:tcW w:w="1260" w:type="dxa"/>
          </w:tcPr>
          <w:p w14:paraId="102B799F" w14:textId="77777777" w:rsidR="00AD072D" w:rsidRPr="00EF20F7" w:rsidRDefault="00AD072D" w:rsidP="00BD3AE7">
            <w:pPr>
              <w:pStyle w:val="TAC"/>
            </w:pPr>
            <w:r w:rsidRPr="00EF20F7">
              <w:t>M</w:t>
            </w:r>
          </w:p>
        </w:tc>
        <w:tc>
          <w:tcPr>
            <w:tcW w:w="3780" w:type="dxa"/>
          </w:tcPr>
          <w:p w14:paraId="6EE577D0" w14:textId="77777777" w:rsidR="00AD072D" w:rsidRPr="00EF20F7" w:rsidRDefault="00AD072D" w:rsidP="00BD3AE7">
            <w:pPr>
              <w:pStyle w:val="TAL"/>
            </w:pPr>
            <w:r w:rsidRPr="00EF20F7">
              <w:t>This information element indicates the root  termination where the command was executed.</w:t>
            </w:r>
          </w:p>
        </w:tc>
      </w:tr>
    </w:tbl>
    <w:p w14:paraId="4D04BA4B" w14:textId="77777777" w:rsidR="00AD072D" w:rsidRPr="00EF20F7" w:rsidRDefault="00AD072D" w:rsidP="00AD072D"/>
    <w:p w14:paraId="496BB4C6" w14:textId="77777777" w:rsidR="00AD072D" w:rsidRPr="00EF20F7" w:rsidRDefault="00AD072D" w:rsidP="00AD072D">
      <w:pPr>
        <w:pStyle w:val="Heading2"/>
      </w:pPr>
      <w:bookmarkStart w:id="523" w:name="_Toc517465130"/>
      <w:bookmarkStart w:id="524" w:name="_Toc67396835"/>
      <w:r w:rsidRPr="00EF20F7">
        <w:lastRenderedPageBreak/>
        <w:t>8.32</w:t>
      </w:r>
      <w:r w:rsidRPr="00EF20F7">
        <w:tab/>
        <w:t>MRFP Restoration</w:t>
      </w:r>
      <w:bookmarkEnd w:id="523"/>
      <w:bookmarkEnd w:id="524"/>
    </w:p>
    <w:p w14:paraId="4402EE7D" w14:textId="77777777" w:rsidR="00AD072D" w:rsidRPr="00EF20F7" w:rsidRDefault="00AD072D" w:rsidP="00AD072D">
      <w:pPr>
        <w:keepNext/>
      </w:pPr>
      <w:r w:rsidRPr="00EF20F7">
        <w:t>This procedure is used to indicate the MRFP failure or recovery.</w:t>
      </w:r>
    </w:p>
    <w:p w14:paraId="3F841417" w14:textId="77777777" w:rsidR="00AD072D" w:rsidRPr="00EF20F7" w:rsidRDefault="00AD072D" w:rsidP="00AD072D">
      <w:pPr>
        <w:pStyle w:val="TH"/>
      </w:pPr>
      <w:r w:rsidRPr="00EF20F7">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3CACB3B9" w14:textId="77777777" w:rsidTr="00BD3AE7">
        <w:trPr>
          <w:jc w:val="center"/>
        </w:trPr>
        <w:tc>
          <w:tcPr>
            <w:tcW w:w="1637" w:type="dxa"/>
          </w:tcPr>
          <w:p w14:paraId="490398A9" w14:textId="77777777" w:rsidR="00AD072D" w:rsidRPr="00EF20F7" w:rsidRDefault="00AD072D" w:rsidP="00BD3AE7">
            <w:pPr>
              <w:pStyle w:val="TAH"/>
            </w:pPr>
            <w:r w:rsidRPr="00EF20F7">
              <w:t>Procedure</w:t>
            </w:r>
          </w:p>
        </w:tc>
        <w:tc>
          <w:tcPr>
            <w:tcW w:w="1080" w:type="dxa"/>
          </w:tcPr>
          <w:p w14:paraId="2A047139" w14:textId="77777777" w:rsidR="00AD072D" w:rsidRPr="00EF20F7" w:rsidRDefault="00AD072D" w:rsidP="00BD3AE7">
            <w:pPr>
              <w:pStyle w:val="TAH"/>
            </w:pPr>
            <w:r w:rsidRPr="00EF20F7">
              <w:t>Initiated</w:t>
            </w:r>
          </w:p>
        </w:tc>
        <w:tc>
          <w:tcPr>
            <w:tcW w:w="1980" w:type="dxa"/>
          </w:tcPr>
          <w:p w14:paraId="07786BC8" w14:textId="77777777" w:rsidR="00AD072D" w:rsidRPr="00EF20F7" w:rsidRDefault="00AD072D" w:rsidP="00BD3AE7">
            <w:pPr>
              <w:pStyle w:val="TAH"/>
            </w:pPr>
            <w:r w:rsidRPr="00EF20F7">
              <w:t>Information element name</w:t>
            </w:r>
          </w:p>
        </w:tc>
        <w:tc>
          <w:tcPr>
            <w:tcW w:w="1260" w:type="dxa"/>
          </w:tcPr>
          <w:p w14:paraId="31CB837E" w14:textId="77777777" w:rsidR="00AD072D" w:rsidRPr="00EF20F7" w:rsidRDefault="00AD072D" w:rsidP="00BD3AE7">
            <w:pPr>
              <w:pStyle w:val="TAH"/>
            </w:pPr>
            <w:r w:rsidRPr="00EF20F7">
              <w:t>Information element required</w:t>
            </w:r>
          </w:p>
        </w:tc>
        <w:tc>
          <w:tcPr>
            <w:tcW w:w="3780" w:type="dxa"/>
          </w:tcPr>
          <w:p w14:paraId="67803636" w14:textId="77777777" w:rsidR="00AD072D" w:rsidRPr="00EF20F7" w:rsidRDefault="00AD072D" w:rsidP="00BD3AE7">
            <w:pPr>
              <w:pStyle w:val="TAH"/>
            </w:pPr>
            <w:r w:rsidRPr="00EF20F7">
              <w:t>Information element description</w:t>
            </w:r>
          </w:p>
        </w:tc>
      </w:tr>
      <w:tr w:rsidR="00AD072D" w:rsidRPr="00EF20F7" w14:paraId="4440656E" w14:textId="77777777" w:rsidTr="00BD3AE7">
        <w:trPr>
          <w:cantSplit/>
          <w:jc w:val="center"/>
        </w:trPr>
        <w:tc>
          <w:tcPr>
            <w:tcW w:w="1637" w:type="dxa"/>
            <w:vMerge w:val="restart"/>
          </w:tcPr>
          <w:p w14:paraId="48778E95" w14:textId="77777777" w:rsidR="00AD072D" w:rsidRPr="00EF20F7" w:rsidRDefault="00AD072D" w:rsidP="00BD3AE7">
            <w:pPr>
              <w:pStyle w:val="TAC"/>
            </w:pPr>
            <w:r w:rsidRPr="00EF20F7">
              <w:t>MRFP Restoration</w:t>
            </w:r>
          </w:p>
        </w:tc>
        <w:tc>
          <w:tcPr>
            <w:tcW w:w="1080" w:type="dxa"/>
            <w:vMerge w:val="restart"/>
          </w:tcPr>
          <w:p w14:paraId="2DA5C3D2" w14:textId="77777777" w:rsidR="00AD072D" w:rsidRPr="00EF20F7" w:rsidRDefault="00AD072D" w:rsidP="00BD3AE7">
            <w:pPr>
              <w:pStyle w:val="TAC"/>
            </w:pPr>
            <w:r w:rsidRPr="00EF20F7">
              <w:t>MRFP</w:t>
            </w:r>
          </w:p>
        </w:tc>
        <w:tc>
          <w:tcPr>
            <w:tcW w:w="1980" w:type="dxa"/>
          </w:tcPr>
          <w:p w14:paraId="4B561306" w14:textId="77777777" w:rsidR="00AD072D" w:rsidRPr="00EF20F7" w:rsidRDefault="00AD072D" w:rsidP="00BD3AE7">
            <w:pPr>
              <w:pStyle w:val="TAC"/>
            </w:pPr>
            <w:r w:rsidRPr="00EF20F7">
              <w:t>Context</w:t>
            </w:r>
          </w:p>
        </w:tc>
        <w:tc>
          <w:tcPr>
            <w:tcW w:w="1260" w:type="dxa"/>
          </w:tcPr>
          <w:p w14:paraId="4024AED0" w14:textId="77777777" w:rsidR="00AD072D" w:rsidRPr="00EF20F7" w:rsidRDefault="00AD072D" w:rsidP="00BD3AE7">
            <w:pPr>
              <w:pStyle w:val="TAC"/>
            </w:pPr>
            <w:r w:rsidRPr="00EF20F7">
              <w:t>M</w:t>
            </w:r>
          </w:p>
        </w:tc>
        <w:tc>
          <w:tcPr>
            <w:tcW w:w="3780" w:type="dxa"/>
          </w:tcPr>
          <w:p w14:paraId="5A532F09" w14:textId="77777777" w:rsidR="00AD072D" w:rsidRPr="00EF20F7" w:rsidRDefault="00AD072D" w:rsidP="00BD3AE7">
            <w:pPr>
              <w:pStyle w:val="TAL"/>
            </w:pPr>
            <w:r w:rsidRPr="00EF20F7">
              <w:t>This information element indicates the context for the command.</w:t>
            </w:r>
          </w:p>
        </w:tc>
      </w:tr>
      <w:tr w:rsidR="00AD072D" w:rsidRPr="00EF20F7" w14:paraId="46CAB1D2" w14:textId="77777777" w:rsidTr="00BD3AE7">
        <w:trPr>
          <w:cantSplit/>
          <w:jc w:val="center"/>
        </w:trPr>
        <w:tc>
          <w:tcPr>
            <w:tcW w:w="1637" w:type="dxa"/>
            <w:vMerge/>
          </w:tcPr>
          <w:p w14:paraId="757FFBC8" w14:textId="77777777" w:rsidR="00AD072D" w:rsidRPr="00EF20F7" w:rsidRDefault="00AD072D" w:rsidP="00BD3AE7">
            <w:pPr>
              <w:pStyle w:val="TAC"/>
            </w:pPr>
          </w:p>
        </w:tc>
        <w:tc>
          <w:tcPr>
            <w:tcW w:w="1080" w:type="dxa"/>
            <w:vMerge/>
          </w:tcPr>
          <w:p w14:paraId="49EB2B28" w14:textId="77777777" w:rsidR="00AD072D" w:rsidRPr="00EF20F7" w:rsidRDefault="00AD072D" w:rsidP="00BD3AE7">
            <w:pPr>
              <w:pStyle w:val="TAC"/>
            </w:pPr>
          </w:p>
        </w:tc>
        <w:tc>
          <w:tcPr>
            <w:tcW w:w="1980" w:type="dxa"/>
          </w:tcPr>
          <w:p w14:paraId="5DE36EFA" w14:textId="77777777" w:rsidR="00AD072D" w:rsidRPr="00EF20F7" w:rsidRDefault="00AD072D" w:rsidP="00BD3AE7">
            <w:pPr>
              <w:pStyle w:val="TAC"/>
            </w:pPr>
            <w:r w:rsidRPr="00EF20F7">
              <w:t>Root  Termination</w:t>
            </w:r>
          </w:p>
        </w:tc>
        <w:tc>
          <w:tcPr>
            <w:tcW w:w="1260" w:type="dxa"/>
          </w:tcPr>
          <w:p w14:paraId="792557AA" w14:textId="77777777" w:rsidR="00AD072D" w:rsidRPr="00EF20F7" w:rsidRDefault="00AD072D" w:rsidP="00BD3AE7">
            <w:pPr>
              <w:pStyle w:val="TAC"/>
            </w:pPr>
            <w:r w:rsidRPr="00EF20F7">
              <w:t>M</w:t>
            </w:r>
          </w:p>
        </w:tc>
        <w:tc>
          <w:tcPr>
            <w:tcW w:w="3780" w:type="dxa"/>
          </w:tcPr>
          <w:p w14:paraId="28A115B6" w14:textId="77777777" w:rsidR="00AD072D" w:rsidRPr="00EF20F7" w:rsidRDefault="00AD072D" w:rsidP="00BD3AE7">
            <w:pPr>
              <w:pStyle w:val="TAL"/>
            </w:pPr>
            <w:r w:rsidRPr="00EF20F7">
              <w:t>This information element indicates the root  termination for the command.</w:t>
            </w:r>
          </w:p>
        </w:tc>
      </w:tr>
      <w:tr w:rsidR="00AD072D" w:rsidRPr="00EF20F7" w14:paraId="2F5050F9" w14:textId="77777777" w:rsidTr="00BD3AE7">
        <w:trPr>
          <w:cantSplit/>
          <w:jc w:val="center"/>
        </w:trPr>
        <w:tc>
          <w:tcPr>
            <w:tcW w:w="1637" w:type="dxa"/>
            <w:vMerge/>
          </w:tcPr>
          <w:p w14:paraId="6914A2CC" w14:textId="77777777" w:rsidR="00AD072D" w:rsidRPr="00EF20F7" w:rsidRDefault="00AD072D" w:rsidP="00BD3AE7">
            <w:pPr>
              <w:pStyle w:val="TAC"/>
            </w:pPr>
          </w:p>
        </w:tc>
        <w:tc>
          <w:tcPr>
            <w:tcW w:w="1080" w:type="dxa"/>
            <w:vMerge/>
          </w:tcPr>
          <w:p w14:paraId="57B66052" w14:textId="77777777" w:rsidR="00AD072D" w:rsidRPr="00EF20F7" w:rsidRDefault="00AD072D" w:rsidP="00BD3AE7">
            <w:pPr>
              <w:pStyle w:val="TAC"/>
            </w:pPr>
          </w:p>
        </w:tc>
        <w:tc>
          <w:tcPr>
            <w:tcW w:w="1980" w:type="dxa"/>
          </w:tcPr>
          <w:p w14:paraId="0A9A1F6E" w14:textId="77777777" w:rsidR="00AD072D" w:rsidRPr="00EF20F7" w:rsidRDefault="00AD072D" w:rsidP="00BD3AE7">
            <w:pPr>
              <w:pStyle w:val="TAC"/>
            </w:pPr>
            <w:r w:rsidRPr="00EF20F7">
              <w:t>Reason</w:t>
            </w:r>
          </w:p>
        </w:tc>
        <w:tc>
          <w:tcPr>
            <w:tcW w:w="1260" w:type="dxa"/>
          </w:tcPr>
          <w:p w14:paraId="55B4792E" w14:textId="77777777" w:rsidR="00AD072D" w:rsidRPr="00EF20F7" w:rsidRDefault="00AD072D" w:rsidP="00BD3AE7">
            <w:pPr>
              <w:pStyle w:val="TAC"/>
            </w:pPr>
            <w:r w:rsidRPr="00EF20F7">
              <w:t>M</w:t>
            </w:r>
          </w:p>
        </w:tc>
        <w:tc>
          <w:tcPr>
            <w:tcW w:w="3780" w:type="dxa"/>
          </w:tcPr>
          <w:p w14:paraId="0799B8B9" w14:textId="77777777" w:rsidR="00AD072D" w:rsidRPr="00EF20F7" w:rsidRDefault="00AD072D" w:rsidP="00BD3AE7">
            <w:pPr>
              <w:pStyle w:val="TAL"/>
            </w:pPr>
            <w:r w:rsidRPr="00EF20F7">
              <w:t>This information element indicates the reason for the service change.</w:t>
            </w:r>
          </w:p>
        </w:tc>
      </w:tr>
      <w:tr w:rsidR="00AD072D" w:rsidRPr="00EF20F7" w14:paraId="7EAE06AA" w14:textId="77777777" w:rsidTr="00BD3AE7">
        <w:trPr>
          <w:cantSplit/>
          <w:jc w:val="center"/>
        </w:trPr>
        <w:tc>
          <w:tcPr>
            <w:tcW w:w="1637" w:type="dxa"/>
            <w:vMerge/>
          </w:tcPr>
          <w:p w14:paraId="373F2A0A" w14:textId="77777777" w:rsidR="00AD072D" w:rsidRPr="00EF20F7" w:rsidRDefault="00AD072D" w:rsidP="00BD3AE7">
            <w:pPr>
              <w:pStyle w:val="TAC"/>
            </w:pPr>
          </w:p>
        </w:tc>
        <w:tc>
          <w:tcPr>
            <w:tcW w:w="1080" w:type="dxa"/>
            <w:vMerge/>
          </w:tcPr>
          <w:p w14:paraId="0D3C8359" w14:textId="77777777" w:rsidR="00AD072D" w:rsidRPr="00EF20F7" w:rsidRDefault="00AD072D" w:rsidP="00BD3AE7">
            <w:pPr>
              <w:pStyle w:val="TAC"/>
            </w:pPr>
          </w:p>
        </w:tc>
        <w:tc>
          <w:tcPr>
            <w:tcW w:w="1980" w:type="dxa"/>
          </w:tcPr>
          <w:p w14:paraId="6587AC45" w14:textId="77777777" w:rsidR="00AD072D" w:rsidRPr="00EF20F7" w:rsidRDefault="00AD072D" w:rsidP="00BD3AE7">
            <w:pPr>
              <w:pStyle w:val="TAC"/>
            </w:pPr>
            <w:r w:rsidRPr="00EF20F7">
              <w:t>Method</w:t>
            </w:r>
          </w:p>
        </w:tc>
        <w:tc>
          <w:tcPr>
            <w:tcW w:w="1260" w:type="dxa"/>
          </w:tcPr>
          <w:p w14:paraId="20E8C316" w14:textId="77777777" w:rsidR="00AD072D" w:rsidRPr="00EF20F7" w:rsidRDefault="00AD072D" w:rsidP="00BD3AE7">
            <w:pPr>
              <w:pStyle w:val="TAC"/>
            </w:pPr>
            <w:r w:rsidRPr="00EF20F7">
              <w:t>M</w:t>
            </w:r>
          </w:p>
        </w:tc>
        <w:tc>
          <w:tcPr>
            <w:tcW w:w="3780" w:type="dxa"/>
          </w:tcPr>
          <w:p w14:paraId="1C90EBAD" w14:textId="77777777" w:rsidR="00AD072D" w:rsidRPr="00EF20F7" w:rsidRDefault="00AD072D" w:rsidP="00BD3AE7">
            <w:pPr>
              <w:pStyle w:val="TAL"/>
            </w:pPr>
            <w:r w:rsidRPr="00EF20F7">
              <w:t>This information element indicates the method for service change.</w:t>
            </w:r>
          </w:p>
        </w:tc>
      </w:tr>
      <w:tr w:rsidR="00AD072D" w:rsidRPr="00EF20F7" w14:paraId="55A146C4" w14:textId="77777777" w:rsidTr="00BD3AE7">
        <w:trPr>
          <w:cantSplit/>
          <w:jc w:val="center"/>
        </w:trPr>
        <w:tc>
          <w:tcPr>
            <w:tcW w:w="1637" w:type="dxa"/>
            <w:vMerge w:val="restart"/>
          </w:tcPr>
          <w:p w14:paraId="75429826" w14:textId="77777777" w:rsidR="00AD072D" w:rsidRPr="00EF20F7" w:rsidRDefault="00AD072D" w:rsidP="00BD3AE7">
            <w:pPr>
              <w:pStyle w:val="TAC"/>
            </w:pPr>
            <w:r w:rsidRPr="00EF20F7">
              <w:t>MRFP Restoration Ack</w:t>
            </w:r>
          </w:p>
        </w:tc>
        <w:tc>
          <w:tcPr>
            <w:tcW w:w="1080" w:type="dxa"/>
            <w:vMerge w:val="restart"/>
          </w:tcPr>
          <w:p w14:paraId="16D3D554" w14:textId="77777777" w:rsidR="00AD072D" w:rsidRPr="00EF20F7" w:rsidRDefault="00AD072D" w:rsidP="00BD3AE7">
            <w:pPr>
              <w:pStyle w:val="TAC"/>
            </w:pPr>
            <w:r w:rsidRPr="00EF20F7">
              <w:t>MRFC</w:t>
            </w:r>
          </w:p>
        </w:tc>
        <w:tc>
          <w:tcPr>
            <w:tcW w:w="1980" w:type="dxa"/>
          </w:tcPr>
          <w:p w14:paraId="57ABC42B" w14:textId="77777777" w:rsidR="00AD072D" w:rsidRPr="00EF20F7" w:rsidRDefault="00AD072D" w:rsidP="00BD3AE7">
            <w:pPr>
              <w:pStyle w:val="TAC"/>
            </w:pPr>
            <w:r w:rsidRPr="00EF20F7">
              <w:t>Context</w:t>
            </w:r>
          </w:p>
        </w:tc>
        <w:tc>
          <w:tcPr>
            <w:tcW w:w="1260" w:type="dxa"/>
          </w:tcPr>
          <w:p w14:paraId="7391787D" w14:textId="77777777" w:rsidR="00AD072D" w:rsidRPr="00EF20F7" w:rsidRDefault="00AD072D" w:rsidP="00BD3AE7">
            <w:pPr>
              <w:pStyle w:val="TAC"/>
            </w:pPr>
            <w:r w:rsidRPr="00EF20F7">
              <w:t>M</w:t>
            </w:r>
          </w:p>
        </w:tc>
        <w:tc>
          <w:tcPr>
            <w:tcW w:w="3780" w:type="dxa"/>
          </w:tcPr>
          <w:p w14:paraId="2EC84F91" w14:textId="77777777" w:rsidR="00AD072D" w:rsidRPr="00EF20F7" w:rsidRDefault="00AD072D" w:rsidP="00BD3AE7">
            <w:pPr>
              <w:pStyle w:val="TAL"/>
            </w:pPr>
            <w:r w:rsidRPr="00EF20F7">
              <w:t>This information element indicates the context where the command was executed.</w:t>
            </w:r>
          </w:p>
        </w:tc>
      </w:tr>
      <w:tr w:rsidR="00AD072D" w:rsidRPr="00EF20F7" w14:paraId="1B72D999" w14:textId="77777777" w:rsidTr="00BD3AE7">
        <w:trPr>
          <w:cantSplit/>
          <w:jc w:val="center"/>
        </w:trPr>
        <w:tc>
          <w:tcPr>
            <w:tcW w:w="1637" w:type="dxa"/>
            <w:vMerge/>
          </w:tcPr>
          <w:p w14:paraId="2724A5EC" w14:textId="77777777" w:rsidR="00AD072D" w:rsidRPr="00EF20F7" w:rsidRDefault="00AD072D" w:rsidP="00BD3AE7">
            <w:pPr>
              <w:pStyle w:val="TAC"/>
            </w:pPr>
          </w:p>
        </w:tc>
        <w:tc>
          <w:tcPr>
            <w:tcW w:w="1080" w:type="dxa"/>
            <w:vMerge/>
          </w:tcPr>
          <w:p w14:paraId="43FE049C" w14:textId="77777777" w:rsidR="00AD072D" w:rsidRPr="00EF20F7" w:rsidRDefault="00AD072D" w:rsidP="00BD3AE7">
            <w:pPr>
              <w:pStyle w:val="TAC"/>
            </w:pPr>
          </w:p>
        </w:tc>
        <w:tc>
          <w:tcPr>
            <w:tcW w:w="1980" w:type="dxa"/>
          </w:tcPr>
          <w:p w14:paraId="03039F28" w14:textId="77777777" w:rsidR="00AD072D" w:rsidRPr="00EF20F7" w:rsidRDefault="00AD072D" w:rsidP="00BD3AE7">
            <w:pPr>
              <w:pStyle w:val="TAC"/>
            </w:pPr>
            <w:r w:rsidRPr="00EF20F7">
              <w:t>Root  Termination</w:t>
            </w:r>
          </w:p>
        </w:tc>
        <w:tc>
          <w:tcPr>
            <w:tcW w:w="1260" w:type="dxa"/>
          </w:tcPr>
          <w:p w14:paraId="3CFD63C6" w14:textId="77777777" w:rsidR="00AD072D" w:rsidRPr="00EF20F7" w:rsidRDefault="00AD072D" w:rsidP="00BD3AE7">
            <w:pPr>
              <w:pStyle w:val="TAC"/>
            </w:pPr>
            <w:r w:rsidRPr="00EF20F7">
              <w:t>M</w:t>
            </w:r>
          </w:p>
        </w:tc>
        <w:tc>
          <w:tcPr>
            <w:tcW w:w="3780" w:type="dxa"/>
          </w:tcPr>
          <w:p w14:paraId="5FE97D25" w14:textId="77777777" w:rsidR="00AD072D" w:rsidRPr="00EF20F7" w:rsidRDefault="00AD072D" w:rsidP="00BD3AE7">
            <w:pPr>
              <w:pStyle w:val="TAL"/>
            </w:pPr>
            <w:r w:rsidRPr="00EF20F7">
              <w:t>This information element indicates the root  termination where the command was executed.</w:t>
            </w:r>
          </w:p>
        </w:tc>
      </w:tr>
    </w:tbl>
    <w:p w14:paraId="20127E4D" w14:textId="77777777" w:rsidR="00AD072D" w:rsidRPr="00EF20F7" w:rsidRDefault="00AD072D" w:rsidP="00AD072D"/>
    <w:p w14:paraId="008420E6" w14:textId="77777777" w:rsidR="00AD072D" w:rsidRPr="00EF20F7" w:rsidRDefault="00AD072D" w:rsidP="00AD072D">
      <w:pPr>
        <w:pStyle w:val="Heading2"/>
      </w:pPr>
      <w:bookmarkStart w:id="525" w:name="_Toc517465131"/>
      <w:bookmarkStart w:id="526" w:name="_Toc67396836"/>
      <w:r w:rsidRPr="00EF20F7">
        <w:t>8.33</w:t>
      </w:r>
      <w:r w:rsidRPr="00EF20F7">
        <w:tab/>
        <w:t>MRFC Restoration</w:t>
      </w:r>
      <w:bookmarkEnd w:id="525"/>
      <w:bookmarkEnd w:id="526"/>
    </w:p>
    <w:p w14:paraId="67EED19F" w14:textId="77777777" w:rsidR="00AD072D" w:rsidRPr="00EF20F7" w:rsidRDefault="00AD072D" w:rsidP="00AD072D">
      <w:pPr>
        <w:keepNext/>
      </w:pPr>
      <w:r w:rsidRPr="00EF20F7">
        <w:t>This procedure is used to indicate the MRFC failure or recovery.</w:t>
      </w:r>
    </w:p>
    <w:p w14:paraId="4FECB833" w14:textId="77777777" w:rsidR="00AD072D" w:rsidRPr="00EF20F7" w:rsidRDefault="00AD072D" w:rsidP="00AD072D">
      <w:pPr>
        <w:pStyle w:val="TH"/>
      </w:pPr>
      <w:r w:rsidRPr="00EF20F7">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6FAFBAFA" w14:textId="77777777" w:rsidTr="00BD3AE7">
        <w:trPr>
          <w:jc w:val="center"/>
        </w:trPr>
        <w:tc>
          <w:tcPr>
            <w:tcW w:w="1637" w:type="dxa"/>
          </w:tcPr>
          <w:p w14:paraId="47634FFF" w14:textId="77777777" w:rsidR="00AD072D" w:rsidRPr="00EF20F7" w:rsidRDefault="00AD072D" w:rsidP="00BD3AE7">
            <w:pPr>
              <w:pStyle w:val="TAH"/>
            </w:pPr>
            <w:r w:rsidRPr="00EF20F7">
              <w:t>Procedure</w:t>
            </w:r>
          </w:p>
        </w:tc>
        <w:tc>
          <w:tcPr>
            <w:tcW w:w="1080" w:type="dxa"/>
          </w:tcPr>
          <w:p w14:paraId="4800D0D0" w14:textId="77777777" w:rsidR="00AD072D" w:rsidRPr="00EF20F7" w:rsidRDefault="00AD072D" w:rsidP="00BD3AE7">
            <w:pPr>
              <w:pStyle w:val="TAH"/>
            </w:pPr>
            <w:r w:rsidRPr="00EF20F7">
              <w:t>Initiated</w:t>
            </w:r>
          </w:p>
        </w:tc>
        <w:tc>
          <w:tcPr>
            <w:tcW w:w="1980" w:type="dxa"/>
          </w:tcPr>
          <w:p w14:paraId="625799F8" w14:textId="77777777" w:rsidR="00AD072D" w:rsidRPr="00EF20F7" w:rsidRDefault="00AD072D" w:rsidP="00BD3AE7">
            <w:pPr>
              <w:pStyle w:val="TAH"/>
            </w:pPr>
            <w:r w:rsidRPr="00EF20F7">
              <w:t>Information element name</w:t>
            </w:r>
          </w:p>
        </w:tc>
        <w:tc>
          <w:tcPr>
            <w:tcW w:w="1260" w:type="dxa"/>
          </w:tcPr>
          <w:p w14:paraId="55BABA33" w14:textId="77777777" w:rsidR="00AD072D" w:rsidRPr="00EF20F7" w:rsidRDefault="00AD072D" w:rsidP="00BD3AE7">
            <w:pPr>
              <w:pStyle w:val="TAH"/>
            </w:pPr>
            <w:r w:rsidRPr="00EF20F7">
              <w:t>Information element required</w:t>
            </w:r>
          </w:p>
        </w:tc>
        <w:tc>
          <w:tcPr>
            <w:tcW w:w="3780" w:type="dxa"/>
          </w:tcPr>
          <w:p w14:paraId="77862113" w14:textId="77777777" w:rsidR="00AD072D" w:rsidRPr="00EF20F7" w:rsidRDefault="00AD072D" w:rsidP="00BD3AE7">
            <w:pPr>
              <w:pStyle w:val="TAH"/>
            </w:pPr>
            <w:r w:rsidRPr="00EF20F7">
              <w:t>Information element description</w:t>
            </w:r>
          </w:p>
        </w:tc>
      </w:tr>
      <w:tr w:rsidR="00AD072D" w:rsidRPr="00EF20F7" w14:paraId="75AB4364" w14:textId="77777777" w:rsidTr="00BD3AE7">
        <w:trPr>
          <w:cantSplit/>
          <w:jc w:val="center"/>
        </w:trPr>
        <w:tc>
          <w:tcPr>
            <w:tcW w:w="1637" w:type="dxa"/>
            <w:vMerge w:val="restart"/>
          </w:tcPr>
          <w:p w14:paraId="43A50A5F" w14:textId="77777777" w:rsidR="00AD072D" w:rsidRPr="00EF20F7" w:rsidRDefault="00AD072D" w:rsidP="00BD3AE7">
            <w:pPr>
              <w:pStyle w:val="TAC"/>
            </w:pPr>
            <w:r w:rsidRPr="00EF20F7">
              <w:t>MRFC Restoration</w:t>
            </w:r>
          </w:p>
        </w:tc>
        <w:tc>
          <w:tcPr>
            <w:tcW w:w="1080" w:type="dxa"/>
            <w:vMerge w:val="restart"/>
          </w:tcPr>
          <w:p w14:paraId="2D8BBA9A" w14:textId="77777777" w:rsidR="00AD072D" w:rsidRPr="00EF20F7" w:rsidRDefault="00AD072D" w:rsidP="00BD3AE7">
            <w:pPr>
              <w:pStyle w:val="TAC"/>
            </w:pPr>
            <w:r w:rsidRPr="00EF20F7">
              <w:t>MRFC</w:t>
            </w:r>
          </w:p>
        </w:tc>
        <w:tc>
          <w:tcPr>
            <w:tcW w:w="1980" w:type="dxa"/>
          </w:tcPr>
          <w:p w14:paraId="6482627C" w14:textId="77777777" w:rsidR="00AD072D" w:rsidRPr="00EF20F7" w:rsidRDefault="00AD072D" w:rsidP="00BD3AE7">
            <w:pPr>
              <w:pStyle w:val="TAC"/>
            </w:pPr>
            <w:r w:rsidRPr="00EF20F7">
              <w:t>Context</w:t>
            </w:r>
          </w:p>
        </w:tc>
        <w:tc>
          <w:tcPr>
            <w:tcW w:w="1260" w:type="dxa"/>
          </w:tcPr>
          <w:p w14:paraId="79092641" w14:textId="77777777" w:rsidR="00AD072D" w:rsidRPr="00EF20F7" w:rsidRDefault="00AD072D" w:rsidP="00BD3AE7">
            <w:pPr>
              <w:pStyle w:val="TAC"/>
            </w:pPr>
            <w:r w:rsidRPr="00EF20F7">
              <w:t>M</w:t>
            </w:r>
          </w:p>
        </w:tc>
        <w:tc>
          <w:tcPr>
            <w:tcW w:w="3780" w:type="dxa"/>
          </w:tcPr>
          <w:p w14:paraId="6F0D8B70" w14:textId="77777777" w:rsidR="00AD072D" w:rsidRPr="00EF20F7" w:rsidRDefault="00AD072D" w:rsidP="00BD3AE7">
            <w:pPr>
              <w:pStyle w:val="TAL"/>
            </w:pPr>
            <w:r w:rsidRPr="00EF20F7">
              <w:t>This information element indicates the context for the command.</w:t>
            </w:r>
          </w:p>
        </w:tc>
      </w:tr>
      <w:tr w:rsidR="00AD072D" w:rsidRPr="00EF20F7" w14:paraId="3021324D" w14:textId="77777777" w:rsidTr="00BD3AE7">
        <w:trPr>
          <w:cantSplit/>
          <w:jc w:val="center"/>
        </w:trPr>
        <w:tc>
          <w:tcPr>
            <w:tcW w:w="1637" w:type="dxa"/>
            <w:vMerge/>
          </w:tcPr>
          <w:p w14:paraId="46454F56" w14:textId="77777777" w:rsidR="00AD072D" w:rsidRPr="00EF20F7" w:rsidRDefault="00AD072D" w:rsidP="00BD3AE7">
            <w:pPr>
              <w:pStyle w:val="TAC"/>
            </w:pPr>
          </w:p>
        </w:tc>
        <w:tc>
          <w:tcPr>
            <w:tcW w:w="1080" w:type="dxa"/>
            <w:vMerge/>
          </w:tcPr>
          <w:p w14:paraId="6C016165" w14:textId="77777777" w:rsidR="00AD072D" w:rsidRPr="00EF20F7" w:rsidRDefault="00AD072D" w:rsidP="00BD3AE7">
            <w:pPr>
              <w:pStyle w:val="TAC"/>
            </w:pPr>
          </w:p>
        </w:tc>
        <w:tc>
          <w:tcPr>
            <w:tcW w:w="1980" w:type="dxa"/>
          </w:tcPr>
          <w:p w14:paraId="0C0240A7" w14:textId="77777777" w:rsidR="00AD072D" w:rsidRPr="00EF20F7" w:rsidRDefault="00AD072D" w:rsidP="00BD3AE7">
            <w:pPr>
              <w:pStyle w:val="TAC"/>
            </w:pPr>
            <w:r w:rsidRPr="00EF20F7">
              <w:t>Root  Termination</w:t>
            </w:r>
          </w:p>
        </w:tc>
        <w:tc>
          <w:tcPr>
            <w:tcW w:w="1260" w:type="dxa"/>
          </w:tcPr>
          <w:p w14:paraId="4D76FBF1" w14:textId="77777777" w:rsidR="00AD072D" w:rsidRPr="00EF20F7" w:rsidRDefault="00AD072D" w:rsidP="00BD3AE7">
            <w:pPr>
              <w:pStyle w:val="TAC"/>
            </w:pPr>
            <w:r w:rsidRPr="00EF20F7">
              <w:t>M</w:t>
            </w:r>
          </w:p>
        </w:tc>
        <w:tc>
          <w:tcPr>
            <w:tcW w:w="3780" w:type="dxa"/>
          </w:tcPr>
          <w:p w14:paraId="68AC2C02" w14:textId="77777777" w:rsidR="00AD072D" w:rsidRPr="00EF20F7" w:rsidRDefault="00AD072D" w:rsidP="00BD3AE7">
            <w:pPr>
              <w:pStyle w:val="TAL"/>
            </w:pPr>
            <w:r w:rsidRPr="00EF20F7">
              <w:t>This information element indicates the root  termination for the command.</w:t>
            </w:r>
          </w:p>
        </w:tc>
      </w:tr>
      <w:tr w:rsidR="00AD072D" w:rsidRPr="00EF20F7" w14:paraId="437FD8D8" w14:textId="77777777" w:rsidTr="00BD3AE7">
        <w:trPr>
          <w:cantSplit/>
          <w:jc w:val="center"/>
        </w:trPr>
        <w:tc>
          <w:tcPr>
            <w:tcW w:w="1637" w:type="dxa"/>
            <w:vMerge/>
          </w:tcPr>
          <w:p w14:paraId="04938B31" w14:textId="77777777" w:rsidR="00AD072D" w:rsidRPr="00EF20F7" w:rsidRDefault="00AD072D" w:rsidP="00BD3AE7">
            <w:pPr>
              <w:pStyle w:val="TAC"/>
            </w:pPr>
          </w:p>
        </w:tc>
        <w:tc>
          <w:tcPr>
            <w:tcW w:w="1080" w:type="dxa"/>
            <w:vMerge/>
          </w:tcPr>
          <w:p w14:paraId="2B4F9AC3" w14:textId="77777777" w:rsidR="00AD072D" w:rsidRPr="00EF20F7" w:rsidRDefault="00AD072D" w:rsidP="00BD3AE7">
            <w:pPr>
              <w:pStyle w:val="TAC"/>
            </w:pPr>
          </w:p>
        </w:tc>
        <w:tc>
          <w:tcPr>
            <w:tcW w:w="1980" w:type="dxa"/>
          </w:tcPr>
          <w:p w14:paraId="27F0FB04" w14:textId="77777777" w:rsidR="00AD072D" w:rsidRPr="00EF20F7" w:rsidRDefault="00AD072D" w:rsidP="00BD3AE7">
            <w:pPr>
              <w:pStyle w:val="TAC"/>
            </w:pPr>
            <w:r w:rsidRPr="00EF20F7">
              <w:t>Reason</w:t>
            </w:r>
          </w:p>
        </w:tc>
        <w:tc>
          <w:tcPr>
            <w:tcW w:w="1260" w:type="dxa"/>
          </w:tcPr>
          <w:p w14:paraId="62DA8990" w14:textId="77777777" w:rsidR="00AD072D" w:rsidRPr="00EF20F7" w:rsidRDefault="00AD072D" w:rsidP="00BD3AE7">
            <w:pPr>
              <w:pStyle w:val="TAC"/>
            </w:pPr>
            <w:r w:rsidRPr="00EF20F7">
              <w:t>M</w:t>
            </w:r>
          </w:p>
        </w:tc>
        <w:tc>
          <w:tcPr>
            <w:tcW w:w="3780" w:type="dxa"/>
          </w:tcPr>
          <w:p w14:paraId="74DC5398" w14:textId="77777777" w:rsidR="00AD072D" w:rsidRPr="00EF20F7" w:rsidRDefault="00AD072D" w:rsidP="00BD3AE7">
            <w:pPr>
              <w:pStyle w:val="TAL"/>
            </w:pPr>
            <w:r w:rsidRPr="00EF20F7">
              <w:t>This information element indicates the reason for the service change.</w:t>
            </w:r>
          </w:p>
        </w:tc>
      </w:tr>
      <w:tr w:rsidR="00AD072D" w:rsidRPr="00EF20F7" w14:paraId="74332736" w14:textId="77777777" w:rsidTr="00BD3AE7">
        <w:trPr>
          <w:cantSplit/>
          <w:jc w:val="center"/>
        </w:trPr>
        <w:tc>
          <w:tcPr>
            <w:tcW w:w="1637" w:type="dxa"/>
            <w:vMerge/>
          </w:tcPr>
          <w:p w14:paraId="1AAE9C3B" w14:textId="77777777" w:rsidR="00AD072D" w:rsidRPr="00EF20F7" w:rsidRDefault="00AD072D" w:rsidP="00BD3AE7">
            <w:pPr>
              <w:pStyle w:val="TAC"/>
            </w:pPr>
          </w:p>
        </w:tc>
        <w:tc>
          <w:tcPr>
            <w:tcW w:w="1080" w:type="dxa"/>
            <w:vMerge/>
          </w:tcPr>
          <w:p w14:paraId="37AC3B08" w14:textId="77777777" w:rsidR="00AD072D" w:rsidRPr="00EF20F7" w:rsidRDefault="00AD072D" w:rsidP="00BD3AE7">
            <w:pPr>
              <w:pStyle w:val="TAC"/>
            </w:pPr>
          </w:p>
        </w:tc>
        <w:tc>
          <w:tcPr>
            <w:tcW w:w="1980" w:type="dxa"/>
          </w:tcPr>
          <w:p w14:paraId="65617334" w14:textId="77777777" w:rsidR="00AD072D" w:rsidRPr="00EF20F7" w:rsidRDefault="00AD072D" w:rsidP="00BD3AE7">
            <w:pPr>
              <w:pStyle w:val="TAC"/>
            </w:pPr>
            <w:r w:rsidRPr="00EF20F7">
              <w:t>Method</w:t>
            </w:r>
          </w:p>
        </w:tc>
        <w:tc>
          <w:tcPr>
            <w:tcW w:w="1260" w:type="dxa"/>
          </w:tcPr>
          <w:p w14:paraId="668D6ECD" w14:textId="77777777" w:rsidR="00AD072D" w:rsidRPr="00EF20F7" w:rsidRDefault="00AD072D" w:rsidP="00BD3AE7">
            <w:pPr>
              <w:pStyle w:val="TAC"/>
            </w:pPr>
            <w:r w:rsidRPr="00EF20F7">
              <w:t>M</w:t>
            </w:r>
          </w:p>
        </w:tc>
        <w:tc>
          <w:tcPr>
            <w:tcW w:w="3780" w:type="dxa"/>
          </w:tcPr>
          <w:p w14:paraId="5AE0914D" w14:textId="77777777" w:rsidR="00AD072D" w:rsidRPr="00EF20F7" w:rsidRDefault="00AD072D" w:rsidP="00BD3AE7">
            <w:pPr>
              <w:pStyle w:val="TAL"/>
            </w:pPr>
            <w:r w:rsidRPr="00EF20F7">
              <w:t>This information element indicates the method for service change.</w:t>
            </w:r>
          </w:p>
        </w:tc>
      </w:tr>
      <w:tr w:rsidR="00AD072D" w:rsidRPr="00EF20F7" w14:paraId="4668D1FB" w14:textId="77777777" w:rsidTr="00BD3AE7">
        <w:trPr>
          <w:cantSplit/>
          <w:jc w:val="center"/>
        </w:trPr>
        <w:tc>
          <w:tcPr>
            <w:tcW w:w="1637" w:type="dxa"/>
            <w:vMerge w:val="restart"/>
          </w:tcPr>
          <w:p w14:paraId="69744690" w14:textId="77777777" w:rsidR="00AD072D" w:rsidRPr="00EF20F7" w:rsidRDefault="00AD072D" w:rsidP="00BD3AE7">
            <w:pPr>
              <w:pStyle w:val="TAC"/>
            </w:pPr>
            <w:r w:rsidRPr="00EF20F7">
              <w:t>MRFC Restoration Ack</w:t>
            </w:r>
          </w:p>
        </w:tc>
        <w:tc>
          <w:tcPr>
            <w:tcW w:w="1080" w:type="dxa"/>
            <w:vMerge w:val="restart"/>
          </w:tcPr>
          <w:p w14:paraId="2CC3FD92" w14:textId="77777777" w:rsidR="00AD072D" w:rsidRPr="00EF20F7" w:rsidRDefault="00AD072D" w:rsidP="00BD3AE7">
            <w:pPr>
              <w:pStyle w:val="TAC"/>
            </w:pPr>
            <w:r w:rsidRPr="00EF20F7">
              <w:t>MRFP</w:t>
            </w:r>
          </w:p>
        </w:tc>
        <w:tc>
          <w:tcPr>
            <w:tcW w:w="1980" w:type="dxa"/>
          </w:tcPr>
          <w:p w14:paraId="75E39C28" w14:textId="77777777" w:rsidR="00AD072D" w:rsidRPr="00EF20F7" w:rsidRDefault="00AD072D" w:rsidP="00BD3AE7">
            <w:pPr>
              <w:pStyle w:val="TAC"/>
            </w:pPr>
            <w:r w:rsidRPr="00EF20F7">
              <w:t>Context</w:t>
            </w:r>
          </w:p>
        </w:tc>
        <w:tc>
          <w:tcPr>
            <w:tcW w:w="1260" w:type="dxa"/>
          </w:tcPr>
          <w:p w14:paraId="37EAADBB" w14:textId="77777777" w:rsidR="00AD072D" w:rsidRPr="00EF20F7" w:rsidRDefault="00AD072D" w:rsidP="00BD3AE7">
            <w:pPr>
              <w:pStyle w:val="TAC"/>
            </w:pPr>
            <w:r w:rsidRPr="00EF20F7">
              <w:t>M</w:t>
            </w:r>
          </w:p>
        </w:tc>
        <w:tc>
          <w:tcPr>
            <w:tcW w:w="3780" w:type="dxa"/>
          </w:tcPr>
          <w:p w14:paraId="4117BADF" w14:textId="77777777" w:rsidR="00AD072D" w:rsidRPr="00EF20F7" w:rsidRDefault="00AD072D" w:rsidP="00BD3AE7">
            <w:pPr>
              <w:pStyle w:val="TAL"/>
            </w:pPr>
            <w:r w:rsidRPr="00EF20F7">
              <w:t>This information element indicates the context where the command was executed.</w:t>
            </w:r>
          </w:p>
        </w:tc>
      </w:tr>
      <w:tr w:rsidR="00AD072D" w:rsidRPr="00EF20F7" w14:paraId="519E597F" w14:textId="77777777" w:rsidTr="00BD3AE7">
        <w:trPr>
          <w:cantSplit/>
          <w:jc w:val="center"/>
        </w:trPr>
        <w:tc>
          <w:tcPr>
            <w:tcW w:w="1637" w:type="dxa"/>
            <w:vMerge/>
          </w:tcPr>
          <w:p w14:paraId="3E4C6346" w14:textId="77777777" w:rsidR="00AD072D" w:rsidRPr="00EF20F7" w:rsidRDefault="00AD072D" w:rsidP="00BD3AE7">
            <w:pPr>
              <w:pStyle w:val="TAC"/>
            </w:pPr>
          </w:p>
        </w:tc>
        <w:tc>
          <w:tcPr>
            <w:tcW w:w="1080" w:type="dxa"/>
            <w:vMerge/>
          </w:tcPr>
          <w:p w14:paraId="13894D26" w14:textId="77777777" w:rsidR="00AD072D" w:rsidRPr="00EF20F7" w:rsidRDefault="00AD072D" w:rsidP="00BD3AE7">
            <w:pPr>
              <w:pStyle w:val="TAC"/>
            </w:pPr>
          </w:p>
        </w:tc>
        <w:tc>
          <w:tcPr>
            <w:tcW w:w="1980" w:type="dxa"/>
          </w:tcPr>
          <w:p w14:paraId="156160AE" w14:textId="77777777" w:rsidR="00AD072D" w:rsidRPr="00EF20F7" w:rsidRDefault="00AD072D" w:rsidP="00BD3AE7">
            <w:pPr>
              <w:pStyle w:val="TAC"/>
            </w:pPr>
            <w:r w:rsidRPr="00EF20F7">
              <w:t>Root  Termination</w:t>
            </w:r>
          </w:p>
        </w:tc>
        <w:tc>
          <w:tcPr>
            <w:tcW w:w="1260" w:type="dxa"/>
          </w:tcPr>
          <w:p w14:paraId="53C6BDB0" w14:textId="77777777" w:rsidR="00AD072D" w:rsidRPr="00EF20F7" w:rsidRDefault="00AD072D" w:rsidP="00BD3AE7">
            <w:pPr>
              <w:pStyle w:val="TAC"/>
            </w:pPr>
            <w:r w:rsidRPr="00EF20F7">
              <w:t>M</w:t>
            </w:r>
          </w:p>
        </w:tc>
        <w:tc>
          <w:tcPr>
            <w:tcW w:w="3780" w:type="dxa"/>
          </w:tcPr>
          <w:p w14:paraId="0A67F7E9" w14:textId="77777777" w:rsidR="00AD072D" w:rsidRPr="00EF20F7" w:rsidRDefault="00AD072D" w:rsidP="00BD3AE7">
            <w:pPr>
              <w:pStyle w:val="TAL"/>
            </w:pPr>
            <w:r w:rsidRPr="00EF20F7">
              <w:t>This information element indicates the root  termination where the command was executed.</w:t>
            </w:r>
          </w:p>
        </w:tc>
      </w:tr>
    </w:tbl>
    <w:p w14:paraId="42DC2B49" w14:textId="77777777" w:rsidR="00AD072D" w:rsidRPr="00EF20F7" w:rsidRDefault="00AD072D" w:rsidP="00AD072D"/>
    <w:p w14:paraId="13757AAC" w14:textId="77777777" w:rsidR="00AD072D" w:rsidRPr="00EF20F7" w:rsidRDefault="00AD072D" w:rsidP="00AD072D">
      <w:pPr>
        <w:pStyle w:val="Heading2"/>
      </w:pPr>
      <w:bookmarkStart w:id="527" w:name="_Toc517465132"/>
      <w:bookmarkStart w:id="528" w:name="_Toc67396837"/>
      <w:r w:rsidRPr="00EF20F7">
        <w:lastRenderedPageBreak/>
        <w:t>8.34</w:t>
      </w:r>
      <w:r w:rsidRPr="00EF20F7">
        <w:tab/>
        <w:t>MRFP Re-register</w:t>
      </w:r>
      <w:bookmarkEnd w:id="527"/>
      <w:bookmarkEnd w:id="528"/>
    </w:p>
    <w:p w14:paraId="1CEFC239" w14:textId="77777777" w:rsidR="00AD072D" w:rsidRPr="00EF20F7" w:rsidRDefault="00AD072D" w:rsidP="00AD072D">
      <w:pPr>
        <w:keepNext/>
        <w:keepLines/>
      </w:pPr>
      <w:r w:rsidRPr="00EF20F7">
        <w:t>This procedure is used to re-register the MRFP.</w:t>
      </w:r>
    </w:p>
    <w:p w14:paraId="34FABEDA" w14:textId="77777777" w:rsidR="00AD072D" w:rsidRPr="00EF20F7" w:rsidRDefault="00AD072D" w:rsidP="00AD072D">
      <w:pPr>
        <w:pStyle w:val="TH"/>
      </w:pPr>
      <w:r w:rsidRPr="00EF20F7">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7C970294" w14:textId="77777777" w:rsidTr="00BD3AE7">
        <w:trPr>
          <w:jc w:val="center"/>
        </w:trPr>
        <w:tc>
          <w:tcPr>
            <w:tcW w:w="1637" w:type="dxa"/>
          </w:tcPr>
          <w:p w14:paraId="1278893D" w14:textId="77777777" w:rsidR="00AD072D" w:rsidRPr="00EF20F7" w:rsidRDefault="00AD072D" w:rsidP="00BD3AE7">
            <w:pPr>
              <w:pStyle w:val="TAH"/>
            </w:pPr>
            <w:r w:rsidRPr="00EF20F7">
              <w:t>Procedure</w:t>
            </w:r>
          </w:p>
        </w:tc>
        <w:tc>
          <w:tcPr>
            <w:tcW w:w="1080" w:type="dxa"/>
          </w:tcPr>
          <w:p w14:paraId="3535AD0C" w14:textId="77777777" w:rsidR="00AD072D" w:rsidRPr="00EF20F7" w:rsidRDefault="00AD072D" w:rsidP="00BD3AE7">
            <w:pPr>
              <w:pStyle w:val="TAH"/>
            </w:pPr>
            <w:r w:rsidRPr="00EF20F7">
              <w:t>Initiated</w:t>
            </w:r>
          </w:p>
        </w:tc>
        <w:tc>
          <w:tcPr>
            <w:tcW w:w="1980" w:type="dxa"/>
          </w:tcPr>
          <w:p w14:paraId="673C6E90" w14:textId="77777777" w:rsidR="00AD072D" w:rsidRPr="00EF20F7" w:rsidRDefault="00AD072D" w:rsidP="00BD3AE7">
            <w:pPr>
              <w:pStyle w:val="TAH"/>
            </w:pPr>
            <w:r w:rsidRPr="00EF20F7">
              <w:t>Information element name</w:t>
            </w:r>
          </w:p>
        </w:tc>
        <w:tc>
          <w:tcPr>
            <w:tcW w:w="1260" w:type="dxa"/>
          </w:tcPr>
          <w:p w14:paraId="146A75EA" w14:textId="77777777" w:rsidR="00AD072D" w:rsidRPr="00EF20F7" w:rsidRDefault="00AD072D" w:rsidP="00BD3AE7">
            <w:pPr>
              <w:pStyle w:val="TAH"/>
            </w:pPr>
            <w:r w:rsidRPr="00EF20F7">
              <w:t>Information element required</w:t>
            </w:r>
          </w:p>
        </w:tc>
        <w:tc>
          <w:tcPr>
            <w:tcW w:w="3780" w:type="dxa"/>
          </w:tcPr>
          <w:p w14:paraId="533A3F30" w14:textId="77777777" w:rsidR="00AD072D" w:rsidRPr="00EF20F7" w:rsidRDefault="00AD072D" w:rsidP="00BD3AE7">
            <w:pPr>
              <w:pStyle w:val="TAH"/>
            </w:pPr>
            <w:r w:rsidRPr="00EF20F7">
              <w:t>Information element description</w:t>
            </w:r>
          </w:p>
        </w:tc>
      </w:tr>
      <w:tr w:rsidR="00AD072D" w:rsidRPr="00EF20F7" w14:paraId="28A53E68" w14:textId="77777777" w:rsidTr="00BD3AE7">
        <w:trPr>
          <w:cantSplit/>
          <w:jc w:val="center"/>
        </w:trPr>
        <w:tc>
          <w:tcPr>
            <w:tcW w:w="1637" w:type="dxa"/>
            <w:vMerge w:val="restart"/>
          </w:tcPr>
          <w:p w14:paraId="484AE86B" w14:textId="77777777" w:rsidR="00AD072D" w:rsidRPr="00EF20F7" w:rsidRDefault="00AD072D" w:rsidP="00BD3AE7">
            <w:pPr>
              <w:pStyle w:val="TAC"/>
            </w:pPr>
            <w:r w:rsidRPr="00EF20F7">
              <w:t>MRFP Re-register</w:t>
            </w:r>
          </w:p>
        </w:tc>
        <w:tc>
          <w:tcPr>
            <w:tcW w:w="1080" w:type="dxa"/>
            <w:vMerge w:val="restart"/>
          </w:tcPr>
          <w:p w14:paraId="7CC32610" w14:textId="77777777" w:rsidR="00AD072D" w:rsidRPr="00EF20F7" w:rsidRDefault="00AD072D" w:rsidP="00BD3AE7">
            <w:pPr>
              <w:pStyle w:val="TAC"/>
            </w:pPr>
            <w:r w:rsidRPr="00EF20F7">
              <w:t>MRFP</w:t>
            </w:r>
          </w:p>
        </w:tc>
        <w:tc>
          <w:tcPr>
            <w:tcW w:w="1980" w:type="dxa"/>
          </w:tcPr>
          <w:p w14:paraId="659821CE" w14:textId="77777777" w:rsidR="00AD072D" w:rsidRPr="00EF20F7" w:rsidRDefault="00AD072D" w:rsidP="00BD3AE7">
            <w:pPr>
              <w:pStyle w:val="TAC"/>
            </w:pPr>
            <w:r w:rsidRPr="00EF20F7">
              <w:t>Context</w:t>
            </w:r>
          </w:p>
        </w:tc>
        <w:tc>
          <w:tcPr>
            <w:tcW w:w="1260" w:type="dxa"/>
          </w:tcPr>
          <w:p w14:paraId="1855CE8E" w14:textId="77777777" w:rsidR="00AD072D" w:rsidRPr="00EF20F7" w:rsidRDefault="00AD072D" w:rsidP="00BD3AE7">
            <w:pPr>
              <w:pStyle w:val="TAC"/>
            </w:pPr>
            <w:r w:rsidRPr="00EF20F7">
              <w:t>M</w:t>
            </w:r>
          </w:p>
        </w:tc>
        <w:tc>
          <w:tcPr>
            <w:tcW w:w="3780" w:type="dxa"/>
          </w:tcPr>
          <w:p w14:paraId="2EE1D496" w14:textId="77777777" w:rsidR="00AD072D" w:rsidRPr="00EF20F7" w:rsidRDefault="00AD072D" w:rsidP="00BD3AE7">
            <w:pPr>
              <w:pStyle w:val="TAL"/>
            </w:pPr>
            <w:r w:rsidRPr="00EF20F7">
              <w:t>This information element indicates the context for the command.</w:t>
            </w:r>
          </w:p>
        </w:tc>
      </w:tr>
      <w:tr w:rsidR="00AD072D" w:rsidRPr="00EF20F7" w14:paraId="41DB031B" w14:textId="77777777" w:rsidTr="00BD3AE7">
        <w:trPr>
          <w:cantSplit/>
          <w:jc w:val="center"/>
        </w:trPr>
        <w:tc>
          <w:tcPr>
            <w:tcW w:w="1637" w:type="dxa"/>
            <w:vMerge/>
          </w:tcPr>
          <w:p w14:paraId="6657F34C" w14:textId="77777777" w:rsidR="00AD072D" w:rsidRPr="00EF20F7" w:rsidRDefault="00AD072D" w:rsidP="00BD3AE7">
            <w:pPr>
              <w:pStyle w:val="TAC"/>
            </w:pPr>
          </w:p>
        </w:tc>
        <w:tc>
          <w:tcPr>
            <w:tcW w:w="1080" w:type="dxa"/>
            <w:vMerge/>
          </w:tcPr>
          <w:p w14:paraId="571D8A71" w14:textId="77777777" w:rsidR="00AD072D" w:rsidRPr="00EF20F7" w:rsidRDefault="00AD072D" w:rsidP="00BD3AE7">
            <w:pPr>
              <w:pStyle w:val="TAC"/>
            </w:pPr>
          </w:p>
        </w:tc>
        <w:tc>
          <w:tcPr>
            <w:tcW w:w="1980" w:type="dxa"/>
          </w:tcPr>
          <w:p w14:paraId="2354F71B" w14:textId="77777777" w:rsidR="00AD072D" w:rsidRPr="00EF20F7" w:rsidRDefault="00AD072D" w:rsidP="00BD3AE7">
            <w:pPr>
              <w:pStyle w:val="TAC"/>
            </w:pPr>
            <w:r w:rsidRPr="00EF20F7">
              <w:t>Root  Termination</w:t>
            </w:r>
          </w:p>
        </w:tc>
        <w:tc>
          <w:tcPr>
            <w:tcW w:w="1260" w:type="dxa"/>
          </w:tcPr>
          <w:p w14:paraId="0D98896C" w14:textId="77777777" w:rsidR="00AD072D" w:rsidRPr="00EF20F7" w:rsidRDefault="00AD072D" w:rsidP="00BD3AE7">
            <w:pPr>
              <w:pStyle w:val="TAC"/>
            </w:pPr>
            <w:r w:rsidRPr="00EF20F7">
              <w:t>M</w:t>
            </w:r>
          </w:p>
        </w:tc>
        <w:tc>
          <w:tcPr>
            <w:tcW w:w="3780" w:type="dxa"/>
          </w:tcPr>
          <w:p w14:paraId="2FDCBA12" w14:textId="77777777" w:rsidR="00AD072D" w:rsidRPr="00EF20F7" w:rsidRDefault="00AD072D" w:rsidP="00BD3AE7">
            <w:pPr>
              <w:pStyle w:val="TAL"/>
            </w:pPr>
            <w:r w:rsidRPr="00EF20F7">
              <w:t>This information element indicates the root  termination for the command.</w:t>
            </w:r>
          </w:p>
        </w:tc>
      </w:tr>
      <w:tr w:rsidR="00AD072D" w:rsidRPr="00EF20F7" w14:paraId="35CB977F" w14:textId="77777777" w:rsidTr="00BD3AE7">
        <w:trPr>
          <w:cantSplit/>
          <w:jc w:val="center"/>
        </w:trPr>
        <w:tc>
          <w:tcPr>
            <w:tcW w:w="1637" w:type="dxa"/>
            <w:vMerge/>
          </w:tcPr>
          <w:p w14:paraId="0A12EFFD" w14:textId="77777777" w:rsidR="00AD072D" w:rsidRPr="00EF20F7" w:rsidRDefault="00AD072D" w:rsidP="00BD3AE7">
            <w:pPr>
              <w:pStyle w:val="TAC"/>
            </w:pPr>
          </w:p>
        </w:tc>
        <w:tc>
          <w:tcPr>
            <w:tcW w:w="1080" w:type="dxa"/>
            <w:vMerge/>
          </w:tcPr>
          <w:p w14:paraId="138D73D6" w14:textId="77777777" w:rsidR="00AD072D" w:rsidRPr="00EF20F7" w:rsidRDefault="00AD072D" w:rsidP="00BD3AE7">
            <w:pPr>
              <w:pStyle w:val="TAC"/>
            </w:pPr>
          </w:p>
        </w:tc>
        <w:tc>
          <w:tcPr>
            <w:tcW w:w="1980" w:type="dxa"/>
          </w:tcPr>
          <w:p w14:paraId="34A191B0" w14:textId="77777777" w:rsidR="00AD072D" w:rsidRPr="00EF20F7" w:rsidRDefault="00AD072D" w:rsidP="00BD3AE7">
            <w:pPr>
              <w:pStyle w:val="TAC"/>
            </w:pPr>
            <w:r w:rsidRPr="00EF20F7">
              <w:t>Reason</w:t>
            </w:r>
          </w:p>
        </w:tc>
        <w:tc>
          <w:tcPr>
            <w:tcW w:w="1260" w:type="dxa"/>
          </w:tcPr>
          <w:p w14:paraId="355EE893" w14:textId="77777777" w:rsidR="00AD072D" w:rsidRPr="00EF20F7" w:rsidRDefault="00AD072D" w:rsidP="00BD3AE7">
            <w:pPr>
              <w:pStyle w:val="TAC"/>
            </w:pPr>
            <w:r w:rsidRPr="00EF20F7">
              <w:t>M</w:t>
            </w:r>
          </w:p>
        </w:tc>
        <w:tc>
          <w:tcPr>
            <w:tcW w:w="3780" w:type="dxa"/>
          </w:tcPr>
          <w:p w14:paraId="150D2EDD" w14:textId="77777777" w:rsidR="00AD072D" w:rsidRPr="00EF20F7" w:rsidRDefault="00AD072D" w:rsidP="00BD3AE7">
            <w:pPr>
              <w:pStyle w:val="TAL"/>
            </w:pPr>
            <w:r w:rsidRPr="00EF20F7">
              <w:t>This information element indicates the reason for the service change.</w:t>
            </w:r>
          </w:p>
        </w:tc>
      </w:tr>
      <w:tr w:rsidR="00AD072D" w:rsidRPr="00EF20F7" w14:paraId="2E565ABA" w14:textId="77777777" w:rsidTr="00BD3AE7">
        <w:trPr>
          <w:cantSplit/>
          <w:jc w:val="center"/>
        </w:trPr>
        <w:tc>
          <w:tcPr>
            <w:tcW w:w="1637" w:type="dxa"/>
            <w:vMerge/>
          </w:tcPr>
          <w:p w14:paraId="5E7FBA5A" w14:textId="77777777" w:rsidR="00AD072D" w:rsidRPr="00EF20F7" w:rsidRDefault="00AD072D" w:rsidP="00BD3AE7">
            <w:pPr>
              <w:pStyle w:val="TAC"/>
            </w:pPr>
          </w:p>
        </w:tc>
        <w:tc>
          <w:tcPr>
            <w:tcW w:w="1080" w:type="dxa"/>
            <w:vMerge/>
          </w:tcPr>
          <w:p w14:paraId="651CF904" w14:textId="77777777" w:rsidR="00AD072D" w:rsidRPr="00EF20F7" w:rsidRDefault="00AD072D" w:rsidP="00BD3AE7">
            <w:pPr>
              <w:pStyle w:val="TAC"/>
            </w:pPr>
          </w:p>
        </w:tc>
        <w:tc>
          <w:tcPr>
            <w:tcW w:w="1980" w:type="dxa"/>
          </w:tcPr>
          <w:p w14:paraId="238A04FE" w14:textId="77777777" w:rsidR="00AD072D" w:rsidRPr="00EF20F7" w:rsidRDefault="00AD072D" w:rsidP="00BD3AE7">
            <w:pPr>
              <w:pStyle w:val="TAC"/>
            </w:pPr>
            <w:r w:rsidRPr="00EF20F7">
              <w:t>Method</w:t>
            </w:r>
          </w:p>
        </w:tc>
        <w:tc>
          <w:tcPr>
            <w:tcW w:w="1260" w:type="dxa"/>
          </w:tcPr>
          <w:p w14:paraId="00EE4564" w14:textId="77777777" w:rsidR="00AD072D" w:rsidRPr="00EF20F7" w:rsidRDefault="00AD072D" w:rsidP="00BD3AE7">
            <w:pPr>
              <w:pStyle w:val="TAC"/>
            </w:pPr>
            <w:r w:rsidRPr="00EF20F7">
              <w:t>M</w:t>
            </w:r>
          </w:p>
        </w:tc>
        <w:tc>
          <w:tcPr>
            <w:tcW w:w="3780" w:type="dxa"/>
          </w:tcPr>
          <w:p w14:paraId="4FE8BAE2" w14:textId="77777777" w:rsidR="00AD072D" w:rsidRPr="00EF20F7" w:rsidRDefault="00AD072D" w:rsidP="00BD3AE7">
            <w:pPr>
              <w:pStyle w:val="TAL"/>
            </w:pPr>
            <w:r w:rsidRPr="00EF20F7">
              <w:t>This information element indicates the method for service change.</w:t>
            </w:r>
          </w:p>
        </w:tc>
      </w:tr>
      <w:tr w:rsidR="00AD072D" w:rsidRPr="00EF20F7" w14:paraId="3BCF3011" w14:textId="77777777" w:rsidTr="00BD3AE7">
        <w:trPr>
          <w:cantSplit/>
          <w:jc w:val="center"/>
        </w:trPr>
        <w:tc>
          <w:tcPr>
            <w:tcW w:w="1637" w:type="dxa"/>
            <w:vMerge/>
          </w:tcPr>
          <w:p w14:paraId="41E362B8" w14:textId="77777777" w:rsidR="00AD072D" w:rsidRPr="00EF20F7" w:rsidRDefault="00AD072D" w:rsidP="00BD3AE7">
            <w:pPr>
              <w:pStyle w:val="TAC"/>
            </w:pPr>
          </w:p>
        </w:tc>
        <w:tc>
          <w:tcPr>
            <w:tcW w:w="1080" w:type="dxa"/>
            <w:vMerge/>
          </w:tcPr>
          <w:p w14:paraId="4B4EFBD1" w14:textId="77777777" w:rsidR="00AD072D" w:rsidRPr="00EF20F7" w:rsidRDefault="00AD072D" w:rsidP="00BD3AE7">
            <w:pPr>
              <w:pStyle w:val="TAC"/>
            </w:pPr>
          </w:p>
        </w:tc>
        <w:tc>
          <w:tcPr>
            <w:tcW w:w="1980" w:type="dxa"/>
          </w:tcPr>
          <w:p w14:paraId="301F6C00" w14:textId="77777777" w:rsidR="00AD072D" w:rsidRPr="00EF20F7" w:rsidRDefault="00AD072D" w:rsidP="00BD3AE7">
            <w:pPr>
              <w:pStyle w:val="TAC"/>
            </w:pPr>
            <w:r w:rsidRPr="00EF20F7">
              <w:t>Protocol Version</w:t>
            </w:r>
          </w:p>
        </w:tc>
        <w:tc>
          <w:tcPr>
            <w:tcW w:w="1260" w:type="dxa"/>
          </w:tcPr>
          <w:p w14:paraId="407F0521" w14:textId="77777777" w:rsidR="00AD072D" w:rsidRPr="00EF20F7" w:rsidRDefault="00AD072D" w:rsidP="00BD3AE7">
            <w:pPr>
              <w:pStyle w:val="TAC"/>
            </w:pPr>
            <w:r w:rsidRPr="00EF20F7">
              <w:t>M</w:t>
            </w:r>
          </w:p>
        </w:tc>
        <w:tc>
          <w:tcPr>
            <w:tcW w:w="3780" w:type="dxa"/>
          </w:tcPr>
          <w:p w14:paraId="63F4A79D" w14:textId="77777777" w:rsidR="00AD072D" w:rsidRPr="00EF20F7" w:rsidRDefault="00AD072D" w:rsidP="00BD3AE7">
            <w:pPr>
              <w:pStyle w:val="TAL"/>
            </w:pPr>
            <w:r w:rsidRPr="00EF20F7">
              <w:t>This information element indicates the protocol version for Mp interface requested by the MRFP.</w:t>
            </w:r>
          </w:p>
        </w:tc>
      </w:tr>
      <w:tr w:rsidR="00AD072D" w:rsidRPr="00EF20F7" w14:paraId="0E7E259E" w14:textId="77777777" w:rsidTr="00BD3AE7">
        <w:trPr>
          <w:cantSplit/>
          <w:jc w:val="center"/>
        </w:trPr>
        <w:tc>
          <w:tcPr>
            <w:tcW w:w="1637" w:type="dxa"/>
            <w:vMerge/>
          </w:tcPr>
          <w:p w14:paraId="1673C396" w14:textId="77777777" w:rsidR="00AD072D" w:rsidRPr="00EF20F7" w:rsidRDefault="00AD072D" w:rsidP="00BD3AE7">
            <w:pPr>
              <w:pStyle w:val="TAC"/>
            </w:pPr>
          </w:p>
        </w:tc>
        <w:tc>
          <w:tcPr>
            <w:tcW w:w="1080" w:type="dxa"/>
            <w:vMerge/>
          </w:tcPr>
          <w:p w14:paraId="722308F0" w14:textId="77777777" w:rsidR="00AD072D" w:rsidRPr="00EF20F7" w:rsidRDefault="00AD072D" w:rsidP="00BD3AE7">
            <w:pPr>
              <w:pStyle w:val="TAC"/>
            </w:pPr>
          </w:p>
        </w:tc>
        <w:tc>
          <w:tcPr>
            <w:tcW w:w="1980" w:type="dxa"/>
          </w:tcPr>
          <w:p w14:paraId="451AC8E9" w14:textId="77777777" w:rsidR="00AD072D" w:rsidRPr="00EF20F7" w:rsidRDefault="00AD072D" w:rsidP="00BD3AE7">
            <w:pPr>
              <w:pStyle w:val="TAC"/>
            </w:pPr>
            <w:r w:rsidRPr="00EF20F7">
              <w:t>Service Change Profile</w:t>
            </w:r>
          </w:p>
        </w:tc>
        <w:tc>
          <w:tcPr>
            <w:tcW w:w="1260" w:type="dxa"/>
          </w:tcPr>
          <w:p w14:paraId="2F9A77E0" w14:textId="77777777" w:rsidR="00AD072D" w:rsidRPr="00EF20F7" w:rsidRDefault="00AD072D" w:rsidP="00BD3AE7">
            <w:pPr>
              <w:pStyle w:val="TAC"/>
            </w:pPr>
            <w:r w:rsidRPr="00EF20F7">
              <w:t>M</w:t>
            </w:r>
          </w:p>
        </w:tc>
        <w:tc>
          <w:tcPr>
            <w:tcW w:w="3780" w:type="dxa"/>
          </w:tcPr>
          <w:p w14:paraId="53F58F0F" w14:textId="77777777" w:rsidR="00AD072D" w:rsidRPr="00EF20F7" w:rsidRDefault="00AD072D" w:rsidP="00BD3AE7">
            <w:pPr>
              <w:pStyle w:val="TAL"/>
            </w:pPr>
            <w:r w:rsidRPr="00EF20F7">
              <w:t>This information element indicates the profile for the Mp interface requested by the MRFP.</w:t>
            </w:r>
          </w:p>
        </w:tc>
      </w:tr>
      <w:tr w:rsidR="00AD072D" w:rsidRPr="00EF20F7" w14:paraId="3882E376" w14:textId="77777777" w:rsidTr="00BD3AE7">
        <w:trPr>
          <w:cantSplit/>
          <w:jc w:val="center"/>
        </w:trPr>
        <w:tc>
          <w:tcPr>
            <w:tcW w:w="1637" w:type="dxa"/>
            <w:vMerge w:val="restart"/>
          </w:tcPr>
          <w:p w14:paraId="1875D8D8" w14:textId="77777777" w:rsidR="00AD072D" w:rsidRPr="00EF20F7" w:rsidRDefault="00AD072D" w:rsidP="00BD3AE7">
            <w:pPr>
              <w:pStyle w:val="TAC"/>
            </w:pPr>
            <w:r w:rsidRPr="00EF20F7">
              <w:t>MRFP Re-register Ack</w:t>
            </w:r>
          </w:p>
        </w:tc>
        <w:tc>
          <w:tcPr>
            <w:tcW w:w="1080" w:type="dxa"/>
            <w:vMerge w:val="restart"/>
          </w:tcPr>
          <w:p w14:paraId="7C0CA404" w14:textId="77777777" w:rsidR="00AD072D" w:rsidRPr="00EF20F7" w:rsidRDefault="00AD072D" w:rsidP="00BD3AE7">
            <w:pPr>
              <w:pStyle w:val="TAC"/>
            </w:pPr>
            <w:r w:rsidRPr="00EF20F7">
              <w:t>MRFC</w:t>
            </w:r>
          </w:p>
        </w:tc>
        <w:tc>
          <w:tcPr>
            <w:tcW w:w="1980" w:type="dxa"/>
          </w:tcPr>
          <w:p w14:paraId="0BFD2D96" w14:textId="77777777" w:rsidR="00AD072D" w:rsidRPr="00EF20F7" w:rsidRDefault="00AD072D" w:rsidP="00BD3AE7">
            <w:pPr>
              <w:pStyle w:val="TAC"/>
            </w:pPr>
            <w:r w:rsidRPr="00EF20F7">
              <w:t>Context</w:t>
            </w:r>
          </w:p>
        </w:tc>
        <w:tc>
          <w:tcPr>
            <w:tcW w:w="1260" w:type="dxa"/>
          </w:tcPr>
          <w:p w14:paraId="0ACA77FC" w14:textId="77777777" w:rsidR="00AD072D" w:rsidRPr="00EF20F7" w:rsidRDefault="00AD072D" w:rsidP="00BD3AE7">
            <w:pPr>
              <w:pStyle w:val="TAC"/>
            </w:pPr>
            <w:r w:rsidRPr="00EF20F7">
              <w:t>M</w:t>
            </w:r>
          </w:p>
        </w:tc>
        <w:tc>
          <w:tcPr>
            <w:tcW w:w="3780" w:type="dxa"/>
          </w:tcPr>
          <w:p w14:paraId="1469C3A2" w14:textId="77777777" w:rsidR="00AD072D" w:rsidRPr="00EF20F7" w:rsidRDefault="00AD072D" w:rsidP="00BD3AE7">
            <w:pPr>
              <w:pStyle w:val="TAL"/>
            </w:pPr>
            <w:r w:rsidRPr="00EF20F7">
              <w:t>This information element indicates the context where the command was executed.</w:t>
            </w:r>
          </w:p>
        </w:tc>
      </w:tr>
      <w:tr w:rsidR="00AD072D" w:rsidRPr="00EF20F7" w14:paraId="04EF5ED5" w14:textId="77777777" w:rsidTr="00BD3AE7">
        <w:trPr>
          <w:cantSplit/>
          <w:jc w:val="center"/>
        </w:trPr>
        <w:tc>
          <w:tcPr>
            <w:tcW w:w="1637" w:type="dxa"/>
            <w:vMerge/>
          </w:tcPr>
          <w:p w14:paraId="105CF5E5" w14:textId="77777777" w:rsidR="00AD072D" w:rsidRPr="00EF20F7" w:rsidRDefault="00AD072D" w:rsidP="00BD3AE7">
            <w:pPr>
              <w:pStyle w:val="TAC"/>
            </w:pPr>
          </w:p>
        </w:tc>
        <w:tc>
          <w:tcPr>
            <w:tcW w:w="1080" w:type="dxa"/>
            <w:vMerge/>
          </w:tcPr>
          <w:p w14:paraId="5952055E" w14:textId="77777777" w:rsidR="00AD072D" w:rsidRPr="00EF20F7" w:rsidRDefault="00AD072D" w:rsidP="00BD3AE7">
            <w:pPr>
              <w:pStyle w:val="TAC"/>
            </w:pPr>
          </w:p>
        </w:tc>
        <w:tc>
          <w:tcPr>
            <w:tcW w:w="1980" w:type="dxa"/>
          </w:tcPr>
          <w:p w14:paraId="3AA4C350" w14:textId="77777777" w:rsidR="00AD072D" w:rsidRPr="00EF20F7" w:rsidRDefault="00AD072D" w:rsidP="00BD3AE7">
            <w:pPr>
              <w:pStyle w:val="TAC"/>
            </w:pPr>
            <w:r w:rsidRPr="00EF20F7">
              <w:t>Root  Termination</w:t>
            </w:r>
          </w:p>
        </w:tc>
        <w:tc>
          <w:tcPr>
            <w:tcW w:w="1260" w:type="dxa"/>
          </w:tcPr>
          <w:p w14:paraId="5DE59792" w14:textId="77777777" w:rsidR="00AD072D" w:rsidRPr="00EF20F7" w:rsidRDefault="00AD072D" w:rsidP="00BD3AE7">
            <w:pPr>
              <w:pStyle w:val="TAC"/>
            </w:pPr>
            <w:r w:rsidRPr="00EF20F7">
              <w:t>M</w:t>
            </w:r>
          </w:p>
        </w:tc>
        <w:tc>
          <w:tcPr>
            <w:tcW w:w="3780" w:type="dxa"/>
          </w:tcPr>
          <w:p w14:paraId="4BF4AF21" w14:textId="77777777" w:rsidR="00AD072D" w:rsidRPr="00EF20F7" w:rsidRDefault="00AD072D" w:rsidP="00BD3AE7">
            <w:pPr>
              <w:pStyle w:val="TAL"/>
            </w:pPr>
            <w:r w:rsidRPr="00EF20F7">
              <w:t>This information element indicates the root  termination where the command was executed.</w:t>
            </w:r>
          </w:p>
        </w:tc>
      </w:tr>
      <w:tr w:rsidR="00AD072D" w:rsidRPr="00EF20F7" w14:paraId="5BAFDB26" w14:textId="77777777" w:rsidTr="00BD3AE7">
        <w:trPr>
          <w:cantSplit/>
          <w:jc w:val="center"/>
        </w:trPr>
        <w:tc>
          <w:tcPr>
            <w:tcW w:w="1637" w:type="dxa"/>
            <w:vMerge/>
          </w:tcPr>
          <w:p w14:paraId="6E15BCAF" w14:textId="77777777" w:rsidR="00AD072D" w:rsidRPr="00EF20F7" w:rsidRDefault="00AD072D" w:rsidP="00BD3AE7">
            <w:pPr>
              <w:pStyle w:val="TAC"/>
            </w:pPr>
          </w:p>
        </w:tc>
        <w:tc>
          <w:tcPr>
            <w:tcW w:w="1080" w:type="dxa"/>
            <w:vMerge/>
          </w:tcPr>
          <w:p w14:paraId="52F48553" w14:textId="77777777" w:rsidR="00AD072D" w:rsidRPr="00EF20F7" w:rsidRDefault="00AD072D" w:rsidP="00BD3AE7">
            <w:pPr>
              <w:pStyle w:val="TAC"/>
            </w:pPr>
          </w:p>
        </w:tc>
        <w:tc>
          <w:tcPr>
            <w:tcW w:w="1980" w:type="dxa"/>
          </w:tcPr>
          <w:p w14:paraId="09ABB5D2" w14:textId="77777777" w:rsidR="00AD072D" w:rsidRPr="00EF20F7" w:rsidRDefault="00AD072D" w:rsidP="00BD3AE7">
            <w:pPr>
              <w:pStyle w:val="TAC"/>
            </w:pPr>
            <w:r w:rsidRPr="00EF20F7">
              <w:t>Protocol Version</w:t>
            </w:r>
          </w:p>
        </w:tc>
        <w:tc>
          <w:tcPr>
            <w:tcW w:w="1260" w:type="dxa"/>
          </w:tcPr>
          <w:p w14:paraId="1B6AE5A6" w14:textId="77777777" w:rsidR="00AD072D" w:rsidRPr="00EF20F7" w:rsidRDefault="00AD072D" w:rsidP="00BD3AE7">
            <w:pPr>
              <w:pStyle w:val="TAC"/>
            </w:pPr>
            <w:r w:rsidRPr="00EF20F7">
              <w:t>O</w:t>
            </w:r>
          </w:p>
        </w:tc>
        <w:tc>
          <w:tcPr>
            <w:tcW w:w="3780" w:type="dxa"/>
          </w:tcPr>
          <w:p w14:paraId="6EF8D929" w14:textId="77777777" w:rsidR="00AD072D" w:rsidRPr="00EF20F7" w:rsidRDefault="00AD072D" w:rsidP="00BD3AE7">
            <w:pPr>
              <w:pStyle w:val="TAL"/>
            </w:pPr>
            <w:r w:rsidRPr="00EF20F7">
              <w:t>This information element indicates the protocol version for Mp interface supported by the MRFC.</w:t>
            </w:r>
          </w:p>
        </w:tc>
      </w:tr>
      <w:tr w:rsidR="00AD072D" w:rsidRPr="00EF20F7" w14:paraId="64CF9478" w14:textId="77777777" w:rsidTr="00BD3AE7">
        <w:trPr>
          <w:cantSplit/>
          <w:jc w:val="center"/>
        </w:trPr>
        <w:tc>
          <w:tcPr>
            <w:tcW w:w="1637" w:type="dxa"/>
            <w:vMerge/>
          </w:tcPr>
          <w:p w14:paraId="04773852" w14:textId="77777777" w:rsidR="00AD072D" w:rsidRPr="00EF20F7" w:rsidRDefault="00AD072D" w:rsidP="00BD3AE7">
            <w:pPr>
              <w:pStyle w:val="TAC"/>
            </w:pPr>
          </w:p>
        </w:tc>
        <w:tc>
          <w:tcPr>
            <w:tcW w:w="1080" w:type="dxa"/>
            <w:vMerge/>
          </w:tcPr>
          <w:p w14:paraId="6CB84A66" w14:textId="77777777" w:rsidR="00AD072D" w:rsidRPr="00EF20F7" w:rsidRDefault="00AD072D" w:rsidP="00BD3AE7">
            <w:pPr>
              <w:pStyle w:val="TAC"/>
            </w:pPr>
          </w:p>
        </w:tc>
        <w:tc>
          <w:tcPr>
            <w:tcW w:w="1980" w:type="dxa"/>
          </w:tcPr>
          <w:p w14:paraId="750B1620" w14:textId="77777777" w:rsidR="00AD072D" w:rsidRPr="00EF20F7" w:rsidRDefault="00AD072D" w:rsidP="00BD3AE7">
            <w:pPr>
              <w:pStyle w:val="TAC"/>
            </w:pPr>
            <w:r w:rsidRPr="00EF20F7">
              <w:t>Service Change Profile</w:t>
            </w:r>
          </w:p>
        </w:tc>
        <w:tc>
          <w:tcPr>
            <w:tcW w:w="1260" w:type="dxa"/>
          </w:tcPr>
          <w:p w14:paraId="455CB931" w14:textId="77777777" w:rsidR="00AD072D" w:rsidRPr="00EF20F7" w:rsidRDefault="00AD072D" w:rsidP="00BD3AE7">
            <w:pPr>
              <w:pStyle w:val="TAC"/>
            </w:pPr>
            <w:r w:rsidRPr="00EF20F7">
              <w:t>O</w:t>
            </w:r>
          </w:p>
        </w:tc>
        <w:tc>
          <w:tcPr>
            <w:tcW w:w="3780" w:type="dxa"/>
          </w:tcPr>
          <w:p w14:paraId="1139787A" w14:textId="77777777" w:rsidR="00AD072D" w:rsidRPr="00EF20F7" w:rsidRDefault="00AD072D" w:rsidP="00BD3AE7">
            <w:pPr>
              <w:pStyle w:val="TAL"/>
            </w:pPr>
            <w:r w:rsidRPr="00EF20F7">
              <w:t>This information element indicates the profile for the Mp interface supported by the MRFC.</w:t>
            </w:r>
          </w:p>
        </w:tc>
      </w:tr>
    </w:tbl>
    <w:p w14:paraId="0A7FA99F" w14:textId="77777777" w:rsidR="00AD072D" w:rsidRPr="00EF20F7" w:rsidRDefault="00AD072D" w:rsidP="00AD072D"/>
    <w:p w14:paraId="5E9AED0F" w14:textId="77777777" w:rsidR="00AD072D" w:rsidRPr="00EF20F7" w:rsidRDefault="00AD072D" w:rsidP="00AD072D">
      <w:pPr>
        <w:pStyle w:val="Heading2"/>
      </w:pPr>
      <w:bookmarkStart w:id="529" w:name="_Toc517465133"/>
      <w:bookmarkStart w:id="530" w:name="_Toc67396838"/>
      <w:r w:rsidRPr="00EF20F7">
        <w:t>8.35</w:t>
      </w:r>
      <w:r w:rsidRPr="00EF20F7">
        <w:tab/>
        <w:t>MRFC Re-registration Ordered by MRFC</w:t>
      </w:r>
      <w:bookmarkEnd w:id="529"/>
      <w:bookmarkEnd w:id="530"/>
    </w:p>
    <w:p w14:paraId="78855068" w14:textId="77777777" w:rsidR="00AD072D" w:rsidRPr="00EF20F7" w:rsidRDefault="00AD072D" w:rsidP="00AD072D">
      <w:pPr>
        <w:keepNext/>
      </w:pPr>
      <w:r w:rsidRPr="00EF20F7">
        <w:t>This procedure is used by the MRFC to request the MRFP to register itself.</w:t>
      </w:r>
    </w:p>
    <w:p w14:paraId="2D6A9E91" w14:textId="77777777" w:rsidR="00AD072D" w:rsidRPr="00EF20F7" w:rsidRDefault="00AD072D" w:rsidP="00AD072D">
      <w:pPr>
        <w:pStyle w:val="TH"/>
      </w:pPr>
      <w:r w:rsidRPr="00EF20F7">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3B984EF8" w14:textId="77777777" w:rsidTr="00BD3AE7">
        <w:trPr>
          <w:jc w:val="center"/>
        </w:trPr>
        <w:tc>
          <w:tcPr>
            <w:tcW w:w="1637" w:type="dxa"/>
            <w:tcBorders>
              <w:top w:val="single" w:sz="4" w:space="0" w:color="auto"/>
              <w:left w:val="single" w:sz="4" w:space="0" w:color="auto"/>
              <w:bottom w:val="single" w:sz="4" w:space="0" w:color="auto"/>
              <w:right w:val="single" w:sz="4" w:space="0" w:color="auto"/>
            </w:tcBorders>
          </w:tcPr>
          <w:p w14:paraId="6E51F305" w14:textId="77777777" w:rsidR="00AD072D" w:rsidRPr="00EF20F7" w:rsidRDefault="00AD072D" w:rsidP="00BD3AE7">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58E4F88E" w14:textId="77777777" w:rsidR="00AD072D" w:rsidRPr="00EF20F7" w:rsidRDefault="00AD072D" w:rsidP="00BD3AE7">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63205599" w14:textId="77777777" w:rsidR="00AD072D" w:rsidRPr="00EF20F7" w:rsidRDefault="00AD072D" w:rsidP="00BD3AE7">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6A80ABA4" w14:textId="77777777" w:rsidR="00AD072D" w:rsidRPr="00EF20F7" w:rsidRDefault="00AD072D" w:rsidP="00BD3AE7">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545A358" w14:textId="77777777" w:rsidR="00AD072D" w:rsidRPr="00EF20F7" w:rsidRDefault="00AD072D" w:rsidP="00BD3AE7">
            <w:pPr>
              <w:pStyle w:val="TAH"/>
            </w:pPr>
            <w:r w:rsidRPr="00EF20F7">
              <w:t>Information element description</w:t>
            </w:r>
          </w:p>
        </w:tc>
      </w:tr>
      <w:tr w:rsidR="00AD072D" w:rsidRPr="00EF20F7" w14:paraId="3437D611" w14:textId="77777777" w:rsidTr="00BD3AE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D1A5E6D" w14:textId="77777777" w:rsidR="00AD072D" w:rsidRPr="00EF20F7" w:rsidRDefault="00AD072D" w:rsidP="00BD3AE7">
            <w:pPr>
              <w:pStyle w:val="TAC"/>
            </w:pPr>
            <w:r w:rsidRPr="00EF20F7">
              <w:t>MRFC Ordered Re-</w:t>
            </w:r>
          </w:p>
          <w:p w14:paraId="57A56FBC" w14:textId="77777777" w:rsidR="00AD072D" w:rsidRPr="00EF20F7" w:rsidRDefault="00AD072D" w:rsidP="00BD3AE7">
            <w:pPr>
              <w:pStyle w:val="TAC"/>
            </w:pPr>
            <w:r w:rsidRPr="00EF20F7">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00BC6DF8" w14:textId="77777777" w:rsidR="00AD072D" w:rsidRPr="00EF20F7" w:rsidRDefault="00AD072D" w:rsidP="00BD3AE7">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57D3816F" w14:textId="77777777" w:rsidR="00AD072D" w:rsidRPr="00EF20F7" w:rsidRDefault="00AD072D" w:rsidP="00BD3AE7">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8195DF5" w14:textId="77777777" w:rsidR="00AD072D" w:rsidRPr="00EF20F7" w:rsidRDefault="00AD072D" w:rsidP="00BD3AE7">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3036751E" w14:textId="77777777" w:rsidR="00AD072D" w:rsidRPr="00EF20F7" w:rsidRDefault="00AD072D" w:rsidP="00BD3AE7">
            <w:pPr>
              <w:pStyle w:val="TAL"/>
            </w:pPr>
            <w:r w:rsidRPr="00EF20F7">
              <w:t>This information element indicates the context for the command.</w:t>
            </w:r>
          </w:p>
        </w:tc>
      </w:tr>
      <w:tr w:rsidR="00AD072D" w:rsidRPr="00EF20F7" w14:paraId="52691422"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D1C1FAB" w14:textId="77777777" w:rsidR="00AD072D" w:rsidRPr="00EF20F7" w:rsidRDefault="00AD072D" w:rsidP="00BD3AE7">
            <w:pPr>
              <w:pStyle w:val="TAC"/>
            </w:pPr>
          </w:p>
        </w:tc>
        <w:tc>
          <w:tcPr>
            <w:tcW w:w="1080" w:type="dxa"/>
            <w:vMerge/>
            <w:tcBorders>
              <w:top w:val="single" w:sz="4" w:space="0" w:color="auto"/>
              <w:left w:val="single" w:sz="4" w:space="0" w:color="auto"/>
              <w:bottom w:val="single" w:sz="4" w:space="0" w:color="auto"/>
              <w:right w:val="single" w:sz="4" w:space="0" w:color="auto"/>
            </w:tcBorders>
          </w:tcPr>
          <w:p w14:paraId="1AF7C6A1" w14:textId="77777777" w:rsidR="00AD072D" w:rsidRPr="00EF20F7" w:rsidRDefault="00AD072D" w:rsidP="00BD3AE7">
            <w:pPr>
              <w:pStyle w:val="TAC"/>
            </w:pPr>
          </w:p>
        </w:tc>
        <w:tc>
          <w:tcPr>
            <w:tcW w:w="1980" w:type="dxa"/>
            <w:tcBorders>
              <w:top w:val="single" w:sz="4" w:space="0" w:color="auto"/>
              <w:left w:val="single" w:sz="4" w:space="0" w:color="auto"/>
              <w:bottom w:val="single" w:sz="4" w:space="0" w:color="auto"/>
              <w:right w:val="single" w:sz="4" w:space="0" w:color="auto"/>
            </w:tcBorders>
          </w:tcPr>
          <w:p w14:paraId="2E8BCA5B" w14:textId="77777777" w:rsidR="00AD072D" w:rsidRPr="00EF20F7" w:rsidRDefault="00AD072D" w:rsidP="00BD3AE7">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43DEE3EB" w14:textId="77777777" w:rsidR="00AD072D" w:rsidRPr="00EF20F7" w:rsidRDefault="00AD072D" w:rsidP="00BD3AE7">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58DA868F" w14:textId="77777777" w:rsidR="00AD072D" w:rsidRPr="00EF20F7" w:rsidRDefault="00AD072D" w:rsidP="00BD3AE7">
            <w:pPr>
              <w:pStyle w:val="TAL"/>
            </w:pPr>
            <w:r w:rsidRPr="00EF20F7">
              <w:t>This information element indicates the root  termination for the command.</w:t>
            </w:r>
          </w:p>
        </w:tc>
      </w:tr>
      <w:tr w:rsidR="00AD072D" w:rsidRPr="00EF20F7" w14:paraId="618D2787"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43643AE" w14:textId="77777777" w:rsidR="00AD072D" w:rsidRPr="00EF20F7" w:rsidRDefault="00AD072D" w:rsidP="00BD3AE7">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0CF3031" w14:textId="77777777" w:rsidR="00AD072D" w:rsidRPr="00EF20F7" w:rsidRDefault="00AD072D" w:rsidP="00BD3AE7">
            <w:pPr>
              <w:pStyle w:val="TAC"/>
            </w:pPr>
          </w:p>
        </w:tc>
        <w:tc>
          <w:tcPr>
            <w:tcW w:w="1980" w:type="dxa"/>
            <w:tcBorders>
              <w:top w:val="single" w:sz="4" w:space="0" w:color="auto"/>
              <w:left w:val="single" w:sz="4" w:space="0" w:color="auto"/>
              <w:bottom w:val="single" w:sz="4" w:space="0" w:color="auto"/>
              <w:right w:val="single" w:sz="4" w:space="0" w:color="auto"/>
            </w:tcBorders>
          </w:tcPr>
          <w:p w14:paraId="3778BAAB" w14:textId="77777777" w:rsidR="00AD072D" w:rsidRPr="00EF20F7" w:rsidRDefault="00AD072D" w:rsidP="00BD3AE7">
            <w:pPr>
              <w:pStyle w:val="TAC"/>
            </w:pPr>
            <w:r w:rsidRPr="00EF20F7">
              <w:t>Reason</w:t>
            </w:r>
          </w:p>
        </w:tc>
        <w:tc>
          <w:tcPr>
            <w:tcW w:w="1260" w:type="dxa"/>
            <w:tcBorders>
              <w:top w:val="single" w:sz="4" w:space="0" w:color="auto"/>
              <w:left w:val="single" w:sz="4" w:space="0" w:color="auto"/>
              <w:bottom w:val="single" w:sz="4" w:space="0" w:color="auto"/>
              <w:right w:val="single" w:sz="4" w:space="0" w:color="auto"/>
            </w:tcBorders>
          </w:tcPr>
          <w:p w14:paraId="2D9DF70E" w14:textId="77777777" w:rsidR="00AD072D" w:rsidRPr="00EF20F7" w:rsidRDefault="00AD072D" w:rsidP="00BD3AE7">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01BB220" w14:textId="77777777" w:rsidR="00AD072D" w:rsidRPr="00EF20F7" w:rsidRDefault="00AD072D" w:rsidP="00BD3AE7">
            <w:pPr>
              <w:pStyle w:val="TAL"/>
            </w:pPr>
            <w:r w:rsidRPr="00EF20F7">
              <w:t>This information element indicates the reason for the service change.</w:t>
            </w:r>
          </w:p>
        </w:tc>
      </w:tr>
      <w:tr w:rsidR="00AD072D" w:rsidRPr="00EF20F7" w14:paraId="5DCF688A"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F323ED4" w14:textId="77777777" w:rsidR="00AD072D" w:rsidRPr="00EF20F7" w:rsidRDefault="00AD072D" w:rsidP="00BD3AE7">
            <w:pPr>
              <w:pStyle w:val="TAC"/>
            </w:pPr>
          </w:p>
        </w:tc>
        <w:tc>
          <w:tcPr>
            <w:tcW w:w="1080" w:type="dxa"/>
            <w:vMerge/>
            <w:tcBorders>
              <w:top w:val="single" w:sz="4" w:space="0" w:color="auto"/>
              <w:left w:val="single" w:sz="4" w:space="0" w:color="auto"/>
              <w:bottom w:val="single" w:sz="4" w:space="0" w:color="auto"/>
              <w:right w:val="single" w:sz="4" w:space="0" w:color="auto"/>
            </w:tcBorders>
          </w:tcPr>
          <w:p w14:paraId="45A15495" w14:textId="77777777" w:rsidR="00AD072D" w:rsidRPr="00EF20F7" w:rsidRDefault="00AD072D" w:rsidP="00BD3AE7">
            <w:pPr>
              <w:pStyle w:val="TAC"/>
            </w:pPr>
          </w:p>
        </w:tc>
        <w:tc>
          <w:tcPr>
            <w:tcW w:w="1980" w:type="dxa"/>
            <w:tcBorders>
              <w:top w:val="single" w:sz="4" w:space="0" w:color="auto"/>
              <w:left w:val="single" w:sz="4" w:space="0" w:color="auto"/>
              <w:bottom w:val="single" w:sz="4" w:space="0" w:color="auto"/>
              <w:right w:val="single" w:sz="4" w:space="0" w:color="auto"/>
            </w:tcBorders>
          </w:tcPr>
          <w:p w14:paraId="5936C4D9" w14:textId="77777777" w:rsidR="00AD072D" w:rsidRPr="00EF20F7" w:rsidRDefault="00AD072D" w:rsidP="00BD3AE7">
            <w:pPr>
              <w:pStyle w:val="TAC"/>
            </w:pPr>
            <w:r w:rsidRPr="00EF20F7">
              <w:t>MRFC Address</w:t>
            </w:r>
          </w:p>
        </w:tc>
        <w:tc>
          <w:tcPr>
            <w:tcW w:w="1260" w:type="dxa"/>
            <w:tcBorders>
              <w:top w:val="single" w:sz="4" w:space="0" w:color="auto"/>
              <w:left w:val="single" w:sz="4" w:space="0" w:color="auto"/>
              <w:bottom w:val="single" w:sz="4" w:space="0" w:color="auto"/>
              <w:right w:val="single" w:sz="4" w:space="0" w:color="auto"/>
            </w:tcBorders>
          </w:tcPr>
          <w:p w14:paraId="252AA82D" w14:textId="77777777" w:rsidR="00AD072D" w:rsidRPr="00EF20F7" w:rsidRDefault="00AD072D" w:rsidP="00BD3AE7">
            <w:pPr>
              <w:pStyle w:val="TAC"/>
            </w:pPr>
            <w:r w:rsidRPr="00EF20F7">
              <w:t>O</w:t>
            </w:r>
          </w:p>
        </w:tc>
        <w:tc>
          <w:tcPr>
            <w:tcW w:w="3780" w:type="dxa"/>
            <w:tcBorders>
              <w:top w:val="single" w:sz="4" w:space="0" w:color="auto"/>
              <w:left w:val="single" w:sz="4" w:space="0" w:color="auto"/>
              <w:bottom w:val="single" w:sz="4" w:space="0" w:color="auto"/>
              <w:right w:val="single" w:sz="4" w:space="0" w:color="auto"/>
            </w:tcBorders>
          </w:tcPr>
          <w:p w14:paraId="70829D09" w14:textId="77777777" w:rsidR="00AD072D" w:rsidRPr="00EF20F7" w:rsidRDefault="00AD072D" w:rsidP="00BD3AE7">
            <w:pPr>
              <w:pStyle w:val="TAL"/>
            </w:pPr>
            <w:r w:rsidRPr="00EF20F7">
              <w:t>This information element indicates the MRFC signalling address.</w:t>
            </w:r>
          </w:p>
        </w:tc>
      </w:tr>
      <w:tr w:rsidR="00AD072D" w:rsidRPr="00EF20F7" w14:paraId="760DFDD7" w14:textId="77777777" w:rsidTr="00BD3AE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8EA6326" w14:textId="77777777" w:rsidR="00AD072D" w:rsidRPr="00EF20F7" w:rsidRDefault="00AD072D" w:rsidP="00BD3AE7">
            <w:pPr>
              <w:pStyle w:val="TAC"/>
            </w:pPr>
            <w:r w:rsidRPr="00EF20F7">
              <w:t>MRFC Ordered Re-</w:t>
            </w:r>
          </w:p>
          <w:p w14:paraId="52EAB405" w14:textId="77777777" w:rsidR="00AD072D" w:rsidRPr="00EF20F7" w:rsidRDefault="00AD072D" w:rsidP="00BD3AE7">
            <w:pPr>
              <w:pStyle w:val="TAC"/>
            </w:pPr>
            <w:r w:rsidRPr="00EF20F7">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1109108A" w14:textId="77777777" w:rsidR="00AD072D" w:rsidRPr="00EF20F7" w:rsidRDefault="00AD072D" w:rsidP="00BD3AE7">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23CC471D" w14:textId="77777777" w:rsidR="00AD072D" w:rsidRPr="00EF20F7" w:rsidRDefault="00AD072D" w:rsidP="00BD3AE7">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ED0FA3A" w14:textId="77777777" w:rsidR="00AD072D" w:rsidRPr="00EF20F7" w:rsidRDefault="00AD072D" w:rsidP="00BD3AE7">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21C62FA" w14:textId="77777777" w:rsidR="00AD072D" w:rsidRPr="00EF20F7" w:rsidRDefault="00AD072D" w:rsidP="00BD3AE7">
            <w:pPr>
              <w:pStyle w:val="TAL"/>
            </w:pPr>
            <w:r w:rsidRPr="00EF20F7">
              <w:t>This information element indicates the context where the command was executed.</w:t>
            </w:r>
          </w:p>
        </w:tc>
      </w:tr>
      <w:tr w:rsidR="00AD072D" w:rsidRPr="00EF20F7" w14:paraId="1633ECD0"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11D005F6" w14:textId="77777777" w:rsidR="00AD072D" w:rsidRPr="00EF20F7" w:rsidRDefault="00AD072D" w:rsidP="00BD3AE7">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48174B9" w14:textId="77777777" w:rsidR="00AD072D" w:rsidRPr="00EF20F7" w:rsidRDefault="00AD072D" w:rsidP="00BD3AE7">
            <w:pPr>
              <w:pStyle w:val="TAC"/>
            </w:pPr>
          </w:p>
        </w:tc>
        <w:tc>
          <w:tcPr>
            <w:tcW w:w="1980" w:type="dxa"/>
            <w:tcBorders>
              <w:top w:val="single" w:sz="4" w:space="0" w:color="auto"/>
              <w:left w:val="single" w:sz="4" w:space="0" w:color="auto"/>
              <w:bottom w:val="single" w:sz="4" w:space="0" w:color="auto"/>
              <w:right w:val="single" w:sz="4" w:space="0" w:color="auto"/>
            </w:tcBorders>
          </w:tcPr>
          <w:p w14:paraId="2567CC8D" w14:textId="77777777" w:rsidR="00AD072D" w:rsidRPr="00EF20F7" w:rsidRDefault="00AD072D" w:rsidP="00BD3AE7">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1A1F1411" w14:textId="77777777" w:rsidR="00AD072D" w:rsidRPr="00EF20F7" w:rsidRDefault="00AD072D" w:rsidP="00BD3AE7">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355197A9" w14:textId="77777777" w:rsidR="00AD072D" w:rsidRPr="00EF20F7" w:rsidRDefault="00AD072D" w:rsidP="00BD3AE7">
            <w:pPr>
              <w:pStyle w:val="TAL"/>
            </w:pPr>
            <w:r w:rsidRPr="00EF20F7">
              <w:t>This information element indicates the root  termination where the command was executed.</w:t>
            </w:r>
          </w:p>
        </w:tc>
      </w:tr>
    </w:tbl>
    <w:p w14:paraId="6110A6CD" w14:textId="77777777" w:rsidR="00AD072D" w:rsidRPr="00EF20F7" w:rsidRDefault="00AD072D" w:rsidP="00AD072D"/>
    <w:p w14:paraId="56DBEC00" w14:textId="77777777" w:rsidR="00AD072D" w:rsidRPr="00EF20F7" w:rsidRDefault="00AD072D" w:rsidP="00AD072D">
      <w:pPr>
        <w:pStyle w:val="Heading2"/>
      </w:pPr>
      <w:bookmarkStart w:id="531" w:name="_Toc517465134"/>
      <w:bookmarkStart w:id="532" w:name="_Toc67396839"/>
      <w:r w:rsidRPr="00EF20F7">
        <w:lastRenderedPageBreak/>
        <w:t>8.36</w:t>
      </w:r>
      <w:r w:rsidRPr="00EF20F7">
        <w:tab/>
        <w:t>Audit Value</w:t>
      </w:r>
      <w:bookmarkEnd w:id="531"/>
      <w:bookmarkEnd w:id="532"/>
    </w:p>
    <w:p w14:paraId="4DF99A8F" w14:textId="77777777" w:rsidR="00AD072D" w:rsidRPr="00EF20F7" w:rsidRDefault="00AD072D" w:rsidP="00AD072D">
      <w:pPr>
        <w:keepNext/>
      </w:pPr>
      <w:r w:rsidRPr="00EF20F7">
        <w:t>This procedure is used to audit values of different object(s).</w:t>
      </w:r>
    </w:p>
    <w:p w14:paraId="7BAB42A0" w14:textId="77777777" w:rsidR="00AD072D" w:rsidRPr="00EF20F7" w:rsidRDefault="00AD072D" w:rsidP="00AD072D">
      <w:pPr>
        <w:pStyle w:val="TH"/>
      </w:pPr>
      <w:r w:rsidRPr="00EF20F7">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1B4EAF67" w14:textId="77777777" w:rsidTr="00BD3AE7">
        <w:trPr>
          <w:jc w:val="center"/>
        </w:trPr>
        <w:tc>
          <w:tcPr>
            <w:tcW w:w="1637" w:type="dxa"/>
          </w:tcPr>
          <w:p w14:paraId="7427FCCB" w14:textId="77777777" w:rsidR="00AD072D" w:rsidRPr="00EF20F7" w:rsidRDefault="00AD072D" w:rsidP="00BD3AE7">
            <w:pPr>
              <w:pStyle w:val="TAH"/>
            </w:pPr>
            <w:r w:rsidRPr="00EF20F7">
              <w:t>Procedure</w:t>
            </w:r>
          </w:p>
        </w:tc>
        <w:tc>
          <w:tcPr>
            <w:tcW w:w="1080" w:type="dxa"/>
          </w:tcPr>
          <w:p w14:paraId="3D19DD93" w14:textId="77777777" w:rsidR="00AD072D" w:rsidRPr="00EF20F7" w:rsidRDefault="00AD072D" w:rsidP="00BD3AE7">
            <w:pPr>
              <w:pStyle w:val="TAH"/>
            </w:pPr>
            <w:r w:rsidRPr="00EF20F7">
              <w:t>Initiated</w:t>
            </w:r>
          </w:p>
        </w:tc>
        <w:tc>
          <w:tcPr>
            <w:tcW w:w="1980" w:type="dxa"/>
          </w:tcPr>
          <w:p w14:paraId="2456248D" w14:textId="77777777" w:rsidR="00AD072D" w:rsidRPr="00EF20F7" w:rsidRDefault="00AD072D" w:rsidP="00BD3AE7">
            <w:pPr>
              <w:pStyle w:val="TAH"/>
            </w:pPr>
            <w:r w:rsidRPr="00EF20F7">
              <w:t>Information element name</w:t>
            </w:r>
          </w:p>
        </w:tc>
        <w:tc>
          <w:tcPr>
            <w:tcW w:w="1260" w:type="dxa"/>
          </w:tcPr>
          <w:p w14:paraId="17C4E807" w14:textId="77777777" w:rsidR="00AD072D" w:rsidRPr="00EF20F7" w:rsidRDefault="00AD072D" w:rsidP="00BD3AE7">
            <w:pPr>
              <w:pStyle w:val="TAH"/>
            </w:pPr>
            <w:r w:rsidRPr="00EF20F7">
              <w:t>Information element required</w:t>
            </w:r>
          </w:p>
        </w:tc>
        <w:tc>
          <w:tcPr>
            <w:tcW w:w="3780" w:type="dxa"/>
          </w:tcPr>
          <w:p w14:paraId="78060DDC" w14:textId="77777777" w:rsidR="00AD072D" w:rsidRPr="00EF20F7" w:rsidRDefault="00AD072D" w:rsidP="00BD3AE7">
            <w:pPr>
              <w:pStyle w:val="TAH"/>
            </w:pPr>
            <w:r w:rsidRPr="00EF20F7">
              <w:t>Information element description</w:t>
            </w:r>
          </w:p>
        </w:tc>
      </w:tr>
      <w:tr w:rsidR="00AD072D" w:rsidRPr="00EF20F7" w14:paraId="3D2F10D2" w14:textId="77777777" w:rsidTr="00BD3AE7">
        <w:trPr>
          <w:cantSplit/>
          <w:jc w:val="center"/>
        </w:trPr>
        <w:tc>
          <w:tcPr>
            <w:tcW w:w="1637" w:type="dxa"/>
            <w:vMerge w:val="restart"/>
          </w:tcPr>
          <w:p w14:paraId="34ABCD46" w14:textId="77777777" w:rsidR="00AD072D" w:rsidRPr="00EF20F7" w:rsidRDefault="00AD072D" w:rsidP="00BD3AE7">
            <w:pPr>
              <w:pStyle w:val="TAC"/>
            </w:pPr>
            <w:r w:rsidRPr="00EF20F7">
              <w:t>Audit Value</w:t>
            </w:r>
          </w:p>
        </w:tc>
        <w:tc>
          <w:tcPr>
            <w:tcW w:w="1080" w:type="dxa"/>
            <w:vMerge w:val="restart"/>
          </w:tcPr>
          <w:p w14:paraId="3DEEBB84" w14:textId="77777777" w:rsidR="00AD072D" w:rsidRPr="00EF20F7" w:rsidRDefault="00AD072D" w:rsidP="00BD3AE7">
            <w:pPr>
              <w:pStyle w:val="TAC"/>
            </w:pPr>
            <w:r w:rsidRPr="00EF20F7">
              <w:t>MRFC</w:t>
            </w:r>
          </w:p>
        </w:tc>
        <w:tc>
          <w:tcPr>
            <w:tcW w:w="1980" w:type="dxa"/>
          </w:tcPr>
          <w:p w14:paraId="0A9C7C91" w14:textId="77777777" w:rsidR="00AD072D" w:rsidRPr="00EF20F7" w:rsidRDefault="00AD072D" w:rsidP="00BD3AE7">
            <w:pPr>
              <w:pStyle w:val="TAC"/>
            </w:pPr>
            <w:r w:rsidRPr="00EF20F7">
              <w:t>Context</w:t>
            </w:r>
          </w:p>
        </w:tc>
        <w:tc>
          <w:tcPr>
            <w:tcW w:w="1260" w:type="dxa"/>
          </w:tcPr>
          <w:p w14:paraId="30637056" w14:textId="77777777" w:rsidR="00AD072D" w:rsidRPr="00EF20F7" w:rsidRDefault="00AD072D" w:rsidP="00BD3AE7">
            <w:pPr>
              <w:pStyle w:val="TAC"/>
            </w:pPr>
            <w:r w:rsidRPr="00EF20F7">
              <w:t>M</w:t>
            </w:r>
          </w:p>
        </w:tc>
        <w:tc>
          <w:tcPr>
            <w:tcW w:w="3780" w:type="dxa"/>
          </w:tcPr>
          <w:p w14:paraId="71D96CC7" w14:textId="77777777" w:rsidR="00AD072D" w:rsidRPr="00EF20F7" w:rsidRDefault="00AD072D" w:rsidP="00BD3AE7">
            <w:pPr>
              <w:pStyle w:val="TAL"/>
            </w:pPr>
            <w:r w:rsidRPr="00EF20F7">
              <w:t>This information element indicates the context for the command.</w:t>
            </w:r>
          </w:p>
        </w:tc>
      </w:tr>
      <w:tr w:rsidR="00AD072D" w:rsidRPr="00EF20F7" w14:paraId="157D6D40" w14:textId="77777777" w:rsidTr="00BD3AE7">
        <w:trPr>
          <w:cantSplit/>
          <w:jc w:val="center"/>
        </w:trPr>
        <w:tc>
          <w:tcPr>
            <w:tcW w:w="1637" w:type="dxa"/>
            <w:vMerge/>
          </w:tcPr>
          <w:p w14:paraId="51A50BF3" w14:textId="77777777" w:rsidR="00AD072D" w:rsidRPr="00EF20F7" w:rsidRDefault="00AD072D" w:rsidP="00BD3AE7">
            <w:pPr>
              <w:pStyle w:val="TAC"/>
            </w:pPr>
          </w:p>
        </w:tc>
        <w:tc>
          <w:tcPr>
            <w:tcW w:w="1080" w:type="dxa"/>
            <w:vMerge/>
          </w:tcPr>
          <w:p w14:paraId="43C843F1" w14:textId="77777777" w:rsidR="00AD072D" w:rsidRPr="00EF20F7" w:rsidRDefault="00AD072D" w:rsidP="00BD3AE7">
            <w:pPr>
              <w:pStyle w:val="TAC"/>
            </w:pPr>
          </w:p>
        </w:tc>
        <w:tc>
          <w:tcPr>
            <w:tcW w:w="1980" w:type="dxa"/>
          </w:tcPr>
          <w:p w14:paraId="74E34625" w14:textId="77777777" w:rsidR="00AD072D" w:rsidRPr="00EF20F7" w:rsidRDefault="00AD072D" w:rsidP="00BD3AE7">
            <w:pPr>
              <w:pStyle w:val="TAC"/>
            </w:pPr>
            <w:r w:rsidRPr="00EF20F7">
              <w:t>Bearer Termination</w:t>
            </w:r>
          </w:p>
        </w:tc>
        <w:tc>
          <w:tcPr>
            <w:tcW w:w="1260" w:type="dxa"/>
          </w:tcPr>
          <w:p w14:paraId="4E06F23A" w14:textId="77777777" w:rsidR="00AD072D" w:rsidRPr="00EF20F7" w:rsidRDefault="00AD072D" w:rsidP="00BD3AE7">
            <w:pPr>
              <w:pStyle w:val="TAC"/>
            </w:pPr>
            <w:r w:rsidRPr="00EF20F7">
              <w:t>M</w:t>
            </w:r>
          </w:p>
        </w:tc>
        <w:tc>
          <w:tcPr>
            <w:tcW w:w="3780" w:type="dxa"/>
          </w:tcPr>
          <w:p w14:paraId="7B876D6A" w14:textId="77777777" w:rsidR="00AD072D" w:rsidRPr="00EF20F7" w:rsidRDefault="00AD072D" w:rsidP="00BD3AE7">
            <w:pPr>
              <w:pStyle w:val="TAL"/>
            </w:pPr>
            <w:r w:rsidRPr="00EF20F7">
              <w:t>This information element indicates the bearer termination(s) for the command.</w:t>
            </w:r>
          </w:p>
        </w:tc>
      </w:tr>
      <w:tr w:rsidR="00AD072D" w:rsidRPr="00EF20F7" w14:paraId="4D4DA505" w14:textId="77777777" w:rsidTr="00BD3AE7">
        <w:trPr>
          <w:cantSplit/>
          <w:jc w:val="center"/>
        </w:trPr>
        <w:tc>
          <w:tcPr>
            <w:tcW w:w="1637" w:type="dxa"/>
            <w:vMerge/>
          </w:tcPr>
          <w:p w14:paraId="07D4FFE7" w14:textId="77777777" w:rsidR="00AD072D" w:rsidRPr="00EF20F7" w:rsidRDefault="00AD072D" w:rsidP="00BD3AE7">
            <w:pPr>
              <w:pStyle w:val="TAC"/>
            </w:pPr>
          </w:p>
        </w:tc>
        <w:tc>
          <w:tcPr>
            <w:tcW w:w="1080" w:type="dxa"/>
            <w:vMerge/>
          </w:tcPr>
          <w:p w14:paraId="1169F79E" w14:textId="77777777" w:rsidR="00AD072D" w:rsidRPr="00EF20F7" w:rsidRDefault="00AD072D" w:rsidP="00BD3AE7">
            <w:pPr>
              <w:pStyle w:val="TAC"/>
            </w:pPr>
          </w:p>
        </w:tc>
        <w:tc>
          <w:tcPr>
            <w:tcW w:w="1980" w:type="dxa"/>
          </w:tcPr>
          <w:p w14:paraId="294D32CE" w14:textId="77777777" w:rsidR="00AD072D" w:rsidRPr="00EF20F7" w:rsidRDefault="00AD072D" w:rsidP="00BD3AE7">
            <w:pPr>
              <w:pStyle w:val="TAC"/>
            </w:pPr>
            <w:r w:rsidRPr="00EF20F7">
              <w:t>Object(s)</w:t>
            </w:r>
          </w:p>
        </w:tc>
        <w:tc>
          <w:tcPr>
            <w:tcW w:w="1260" w:type="dxa"/>
          </w:tcPr>
          <w:p w14:paraId="11A2CA7A" w14:textId="77777777" w:rsidR="00AD072D" w:rsidRPr="00EF20F7" w:rsidRDefault="00AD072D" w:rsidP="00BD3AE7">
            <w:pPr>
              <w:pStyle w:val="TAC"/>
            </w:pPr>
            <w:r w:rsidRPr="00EF20F7">
              <w:t>M</w:t>
            </w:r>
          </w:p>
        </w:tc>
        <w:tc>
          <w:tcPr>
            <w:tcW w:w="3780" w:type="dxa"/>
          </w:tcPr>
          <w:p w14:paraId="2D3E624B" w14:textId="77777777" w:rsidR="00AD072D" w:rsidRPr="00EF20F7" w:rsidRDefault="00AD072D" w:rsidP="00BD3AE7">
            <w:pPr>
              <w:pStyle w:val="TAL"/>
            </w:pPr>
            <w:r w:rsidRPr="00EF20F7">
              <w:t>This information element indicates the object(s) to be audited.</w:t>
            </w:r>
          </w:p>
        </w:tc>
      </w:tr>
      <w:tr w:rsidR="00AD072D" w:rsidRPr="00EF20F7" w14:paraId="78B21A44" w14:textId="77777777" w:rsidTr="00BD3AE7">
        <w:trPr>
          <w:cantSplit/>
          <w:jc w:val="center"/>
        </w:trPr>
        <w:tc>
          <w:tcPr>
            <w:tcW w:w="1637" w:type="dxa"/>
            <w:vMerge w:val="restart"/>
          </w:tcPr>
          <w:p w14:paraId="36C09F7D" w14:textId="77777777" w:rsidR="00AD072D" w:rsidRPr="00EF20F7" w:rsidRDefault="00AD072D" w:rsidP="00BD3AE7">
            <w:pPr>
              <w:pStyle w:val="TAC"/>
            </w:pPr>
            <w:r w:rsidRPr="00EF20F7">
              <w:t>Audit Value Ack</w:t>
            </w:r>
          </w:p>
        </w:tc>
        <w:tc>
          <w:tcPr>
            <w:tcW w:w="1080" w:type="dxa"/>
            <w:vMerge w:val="restart"/>
          </w:tcPr>
          <w:p w14:paraId="16B33CC1" w14:textId="77777777" w:rsidR="00AD072D" w:rsidRPr="00EF20F7" w:rsidRDefault="00AD072D" w:rsidP="00BD3AE7">
            <w:pPr>
              <w:pStyle w:val="TAC"/>
            </w:pPr>
            <w:r w:rsidRPr="00EF20F7">
              <w:t>MRFP</w:t>
            </w:r>
          </w:p>
        </w:tc>
        <w:tc>
          <w:tcPr>
            <w:tcW w:w="1980" w:type="dxa"/>
          </w:tcPr>
          <w:p w14:paraId="752E7062" w14:textId="77777777" w:rsidR="00AD072D" w:rsidRPr="00EF20F7" w:rsidRDefault="00AD072D" w:rsidP="00BD3AE7">
            <w:pPr>
              <w:pStyle w:val="TAC"/>
            </w:pPr>
            <w:r w:rsidRPr="00EF20F7">
              <w:t>Context</w:t>
            </w:r>
          </w:p>
        </w:tc>
        <w:tc>
          <w:tcPr>
            <w:tcW w:w="1260" w:type="dxa"/>
          </w:tcPr>
          <w:p w14:paraId="119A4941" w14:textId="77777777" w:rsidR="00AD072D" w:rsidRPr="00EF20F7" w:rsidRDefault="00AD072D" w:rsidP="00BD3AE7">
            <w:pPr>
              <w:pStyle w:val="TAC"/>
            </w:pPr>
            <w:r w:rsidRPr="00EF20F7">
              <w:t>M</w:t>
            </w:r>
          </w:p>
        </w:tc>
        <w:tc>
          <w:tcPr>
            <w:tcW w:w="3780" w:type="dxa"/>
          </w:tcPr>
          <w:p w14:paraId="66F8FA95" w14:textId="77777777" w:rsidR="00AD072D" w:rsidRPr="00EF20F7" w:rsidRDefault="00AD072D" w:rsidP="00BD3AE7">
            <w:pPr>
              <w:pStyle w:val="TAL"/>
            </w:pPr>
            <w:r w:rsidRPr="00EF20F7">
              <w:t>This information element indicates the context where the command was executed.</w:t>
            </w:r>
          </w:p>
        </w:tc>
      </w:tr>
      <w:tr w:rsidR="00AD072D" w:rsidRPr="00EF20F7" w14:paraId="791AD50B" w14:textId="77777777" w:rsidTr="00BD3AE7">
        <w:trPr>
          <w:cantSplit/>
          <w:jc w:val="center"/>
        </w:trPr>
        <w:tc>
          <w:tcPr>
            <w:tcW w:w="1637" w:type="dxa"/>
            <w:vMerge/>
          </w:tcPr>
          <w:p w14:paraId="63A6915F" w14:textId="77777777" w:rsidR="00AD072D" w:rsidRPr="00EF20F7" w:rsidRDefault="00AD072D" w:rsidP="00BD3AE7">
            <w:pPr>
              <w:pStyle w:val="TAC"/>
            </w:pPr>
          </w:p>
        </w:tc>
        <w:tc>
          <w:tcPr>
            <w:tcW w:w="1080" w:type="dxa"/>
            <w:vMerge/>
          </w:tcPr>
          <w:p w14:paraId="0823CE4B" w14:textId="77777777" w:rsidR="00AD072D" w:rsidRPr="00EF20F7" w:rsidRDefault="00AD072D" w:rsidP="00BD3AE7">
            <w:pPr>
              <w:pStyle w:val="TAC"/>
            </w:pPr>
          </w:p>
        </w:tc>
        <w:tc>
          <w:tcPr>
            <w:tcW w:w="1980" w:type="dxa"/>
          </w:tcPr>
          <w:p w14:paraId="60ADD27C" w14:textId="77777777" w:rsidR="00AD072D" w:rsidRPr="00EF20F7" w:rsidRDefault="00AD072D" w:rsidP="00BD3AE7">
            <w:pPr>
              <w:pStyle w:val="TAC"/>
            </w:pPr>
            <w:r w:rsidRPr="00EF20F7">
              <w:t>Bearer Termination</w:t>
            </w:r>
          </w:p>
        </w:tc>
        <w:tc>
          <w:tcPr>
            <w:tcW w:w="1260" w:type="dxa"/>
          </w:tcPr>
          <w:p w14:paraId="0770C494" w14:textId="77777777" w:rsidR="00AD072D" w:rsidRPr="00EF20F7" w:rsidRDefault="00AD072D" w:rsidP="00BD3AE7">
            <w:pPr>
              <w:pStyle w:val="TAC"/>
            </w:pPr>
            <w:r w:rsidRPr="00EF20F7">
              <w:t>M</w:t>
            </w:r>
          </w:p>
        </w:tc>
        <w:tc>
          <w:tcPr>
            <w:tcW w:w="3780" w:type="dxa"/>
          </w:tcPr>
          <w:p w14:paraId="0C3219F7" w14:textId="77777777" w:rsidR="00AD072D" w:rsidRPr="00EF20F7" w:rsidRDefault="00AD072D" w:rsidP="00BD3AE7">
            <w:pPr>
              <w:pStyle w:val="TAL"/>
            </w:pPr>
            <w:r w:rsidRPr="00EF20F7">
              <w:t>This information element indicates the bearer termination where the command was executed.</w:t>
            </w:r>
          </w:p>
        </w:tc>
      </w:tr>
      <w:tr w:rsidR="00AD072D" w:rsidRPr="00EF20F7" w14:paraId="31054F60" w14:textId="77777777" w:rsidTr="00BD3AE7">
        <w:trPr>
          <w:cantSplit/>
          <w:jc w:val="center"/>
        </w:trPr>
        <w:tc>
          <w:tcPr>
            <w:tcW w:w="1637" w:type="dxa"/>
            <w:vMerge/>
          </w:tcPr>
          <w:p w14:paraId="156C0FAB" w14:textId="77777777" w:rsidR="00AD072D" w:rsidRPr="00EF20F7" w:rsidRDefault="00AD072D" w:rsidP="00BD3AE7">
            <w:pPr>
              <w:pStyle w:val="TAC"/>
            </w:pPr>
          </w:p>
        </w:tc>
        <w:tc>
          <w:tcPr>
            <w:tcW w:w="1080" w:type="dxa"/>
            <w:vMerge/>
          </w:tcPr>
          <w:p w14:paraId="6DA1D295" w14:textId="77777777" w:rsidR="00AD072D" w:rsidRPr="00EF20F7" w:rsidRDefault="00AD072D" w:rsidP="00BD3AE7">
            <w:pPr>
              <w:pStyle w:val="TAC"/>
            </w:pPr>
          </w:p>
        </w:tc>
        <w:tc>
          <w:tcPr>
            <w:tcW w:w="1980" w:type="dxa"/>
          </w:tcPr>
          <w:p w14:paraId="7418988F" w14:textId="77777777" w:rsidR="00AD072D" w:rsidRPr="00EF20F7" w:rsidRDefault="00AD072D" w:rsidP="00BD3AE7">
            <w:pPr>
              <w:pStyle w:val="TAC"/>
            </w:pPr>
            <w:r w:rsidRPr="00EF20F7">
              <w:t>Value(s)</w:t>
            </w:r>
          </w:p>
        </w:tc>
        <w:tc>
          <w:tcPr>
            <w:tcW w:w="1260" w:type="dxa"/>
          </w:tcPr>
          <w:p w14:paraId="6EA19EA8" w14:textId="77777777" w:rsidR="00AD072D" w:rsidRPr="00EF20F7" w:rsidRDefault="00AD072D" w:rsidP="00BD3AE7">
            <w:pPr>
              <w:pStyle w:val="TAC"/>
            </w:pPr>
            <w:r w:rsidRPr="00EF20F7">
              <w:t>M</w:t>
            </w:r>
          </w:p>
        </w:tc>
        <w:tc>
          <w:tcPr>
            <w:tcW w:w="3780" w:type="dxa"/>
          </w:tcPr>
          <w:p w14:paraId="495084D9" w14:textId="77777777" w:rsidR="00AD072D" w:rsidRPr="00EF20F7" w:rsidRDefault="00AD072D" w:rsidP="00BD3AE7">
            <w:pPr>
              <w:pStyle w:val="TAL"/>
            </w:pPr>
            <w:r w:rsidRPr="00EF20F7">
              <w:t>This information element indicates the value(s) of the object(s).</w:t>
            </w:r>
          </w:p>
        </w:tc>
      </w:tr>
    </w:tbl>
    <w:p w14:paraId="33C2E7D9" w14:textId="77777777" w:rsidR="00AD072D" w:rsidRPr="00EF20F7" w:rsidRDefault="00AD072D" w:rsidP="00AD072D"/>
    <w:p w14:paraId="57453EBB" w14:textId="77777777" w:rsidR="00AD072D" w:rsidRPr="00EF20F7" w:rsidRDefault="00AD072D" w:rsidP="00AD072D">
      <w:pPr>
        <w:pStyle w:val="Heading2"/>
      </w:pPr>
      <w:bookmarkStart w:id="533" w:name="_Toc517465135"/>
      <w:bookmarkStart w:id="534" w:name="_Toc67396840"/>
      <w:r w:rsidRPr="00EF20F7">
        <w:t>8.37</w:t>
      </w:r>
      <w:r w:rsidRPr="00EF20F7">
        <w:tab/>
        <w:t>Audit Capability</w:t>
      </w:r>
      <w:bookmarkEnd w:id="533"/>
      <w:bookmarkEnd w:id="534"/>
    </w:p>
    <w:p w14:paraId="1684700A" w14:textId="77777777" w:rsidR="00AD072D" w:rsidRPr="00EF20F7" w:rsidRDefault="00AD072D" w:rsidP="00AD072D">
      <w:pPr>
        <w:keepNext/>
      </w:pPr>
      <w:r w:rsidRPr="00EF20F7">
        <w:t>This procedure is used to audit capabilities of different object(s).</w:t>
      </w:r>
    </w:p>
    <w:p w14:paraId="71CAFCE2" w14:textId="77777777" w:rsidR="00AD072D" w:rsidRPr="00EF20F7" w:rsidRDefault="00AD072D" w:rsidP="00AD072D">
      <w:pPr>
        <w:pStyle w:val="TH"/>
      </w:pPr>
      <w:r w:rsidRPr="00EF20F7">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5FDCB9CC" w14:textId="77777777" w:rsidTr="00BD3AE7">
        <w:trPr>
          <w:jc w:val="center"/>
        </w:trPr>
        <w:tc>
          <w:tcPr>
            <w:tcW w:w="1637" w:type="dxa"/>
          </w:tcPr>
          <w:p w14:paraId="13544E5C" w14:textId="77777777" w:rsidR="00AD072D" w:rsidRPr="00EF20F7" w:rsidRDefault="00AD072D" w:rsidP="00BD3AE7">
            <w:pPr>
              <w:pStyle w:val="TAH"/>
            </w:pPr>
            <w:r w:rsidRPr="00EF20F7">
              <w:t>Procedure</w:t>
            </w:r>
          </w:p>
        </w:tc>
        <w:tc>
          <w:tcPr>
            <w:tcW w:w="1080" w:type="dxa"/>
          </w:tcPr>
          <w:p w14:paraId="244ED466" w14:textId="77777777" w:rsidR="00AD072D" w:rsidRPr="00EF20F7" w:rsidRDefault="00AD072D" w:rsidP="00BD3AE7">
            <w:pPr>
              <w:pStyle w:val="TAH"/>
            </w:pPr>
            <w:r w:rsidRPr="00EF20F7">
              <w:t>Initiated</w:t>
            </w:r>
          </w:p>
        </w:tc>
        <w:tc>
          <w:tcPr>
            <w:tcW w:w="1980" w:type="dxa"/>
          </w:tcPr>
          <w:p w14:paraId="7F3710A3" w14:textId="77777777" w:rsidR="00AD072D" w:rsidRPr="00EF20F7" w:rsidRDefault="00AD072D" w:rsidP="00BD3AE7">
            <w:pPr>
              <w:pStyle w:val="TAH"/>
            </w:pPr>
            <w:r w:rsidRPr="00EF20F7">
              <w:t>Information element name</w:t>
            </w:r>
          </w:p>
        </w:tc>
        <w:tc>
          <w:tcPr>
            <w:tcW w:w="1260" w:type="dxa"/>
          </w:tcPr>
          <w:p w14:paraId="7E863745" w14:textId="77777777" w:rsidR="00AD072D" w:rsidRPr="00EF20F7" w:rsidRDefault="00AD072D" w:rsidP="00BD3AE7">
            <w:pPr>
              <w:pStyle w:val="TAH"/>
            </w:pPr>
            <w:r w:rsidRPr="00EF20F7">
              <w:t>Information element required</w:t>
            </w:r>
          </w:p>
        </w:tc>
        <w:tc>
          <w:tcPr>
            <w:tcW w:w="3780" w:type="dxa"/>
          </w:tcPr>
          <w:p w14:paraId="7E034E38" w14:textId="77777777" w:rsidR="00AD072D" w:rsidRPr="00EF20F7" w:rsidRDefault="00AD072D" w:rsidP="00BD3AE7">
            <w:pPr>
              <w:pStyle w:val="TAH"/>
            </w:pPr>
            <w:r w:rsidRPr="00EF20F7">
              <w:t>Information element description</w:t>
            </w:r>
          </w:p>
        </w:tc>
      </w:tr>
      <w:tr w:rsidR="00AD072D" w:rsidRPr="00EF20F7" w14:paraId="5445C147" w14:textId="77777777" w:rsidTr="00BD3AE7">
        <w:trPr>
          <w:cantSplit/>
          <w:jc w:val="center"/>
        </w:trPr>
        <w:tc>
          <w:tcPr>
            <w:tcW w:w="1637" w:type="dxa"/>
            <w:vMerge w:val="restart"/>
          </w:tcPr>
          <w:p w14:paraId="31D09FE7" w14:textId="77777777" w:rsidR="00AD072D" w:rsidRPr="00EF20F7" w:rsidRDefault="00AD072D" w:rsidP="00BD3AE7">
            <w:pPr>
              <w:pStyle w:val="TAC"/>
            </w:pPr>
            <w:r w:rsidRPr="00EF20F7">
              <w:t>Audit Capability</w:t>
            </w:r>
          </w:p>
        </w:tc>
        <w:tc>
          <w:tcPr>
            <w:tcW w:w="1080" w:type="dxa"/>
            <w:vMerge w:val="restart"/>
          </w:tcPr>
          <w:p w14:paraId="2B931DC3" w14:textId="77777777" w:rsidR="00AD072D" w:rsidRPr="00EF20F7" w:rsidRDefault="00AD072D" w:rsidP="00BD3AE7">
            <w:pPr>
              <w:pStyle w:val="TAC"/>
            </w:pPr>
            <w:r w:rsidRPr="00EF20F7">
              <w:t>MRFC</w:t>
            </w:r>
          </w:p>
        </w:tc>
        <w:tc>
          <w:tcPr>
            <w:tcW w:w="1980" w:type="dxa"/>
          </w:tcPr>
          <w:p w14:paraId="45E98833" w14:textId="77777777" w:rsidR="00AD072D" w:rsidRPr="00EF20F7" w:rsidRDefault="00AD072D" w:rsidP="00BD3AE7">
            <w:pPr>
              <w:pStyle w:val="TAC"/>
            </w:pPr>
            <w:r w:rsidRPr="00EF20F7">
              <w:t>Context</w:t>
            </w:r>
          </w:p>
        </w:tc>
        <w:tc>
          <w:tcPr>
            <w:tcW w:w="1260" w:type="dxa"/>
          </w:tcPr>
          <w:p w14:paraId="2B1AD582" w14:textId="77777777" w:rsidR="00AD072D" w:rsidRPr="00EF20F7" w:rsidRDefault="00AD072D" w:rsidP="00BD3AE7">
            <w:pPr>
              <w:pStyle w:val="TAC"/>
            </w:pPr>
            <w:r w:rsidRPr="00EF20F7">
              <w:t>M</w:t>
            </w:r>
          </w:p>
        </w:tc>
        <w:tc>
          <w:tcPr>
            <w:tcW w:w="3780" w:type="dxa"/>
          </w:tcPr>
          <w:p w14:paraId="3F7DB2EB" w14:textId="77777777" w:rsidR="00AD072D" w:rsidRPr="00EF20F7" w:rsidRDefault="00AD072D" w:rsidP="00BD3AE7">
            <w:pPr>
              <w:pStyle w:val="TAL"/>
            </w:pPr>
            <w:r w:rsidRPr="00EF20F7">
              <w:t>This information element indicates the context for the command.</w:t>
            </w:r>
          </w:p>
        </w:tc>
      </w:tr>
      <w:tr w:rsidR="00AD072D" w:rsidRPr="00EF20F7" w14:paraId="4B5CFD08" w14:textId="77777777" w:rsidTr="00BD3AE7">
        <w:trPr>
          <w:cantSplit/>
          <w:jc w:val="center"/>
        </w:trPr>
        <w:tc>
          <w:tcPr>
            <w:tcW w:w="1637" w:type="dxa"/>
            <w:vMerge/>
          </w:tcPr>
          <w:p w14:paraId="1314ADD1" w14:textId="77777777" w:rsidR="00AD072D" w:rsidRPr="00EF20F7" w:rsidRDefault="00AD072D" w:rsidP="00BD3AE7">
            <w:pPr>
              <w:pStyle w:val="TAC"/>
            </w:pPr>
          </w:p>
        </w:tc>
        <w:tc>
          <w:tcPr>
            <w:tcW w:w="1080" w:type="dxa"/>
            <w:vMerge/>
          </w:tcPr>
          <w:p w14:paraId="1B5CE96B" w14:textId="77777777" w:rsidR="00AD072D" w:rsidRPr="00EF20F7" w:rsidRDefault="00AD072D" w:rsidP="00BD3AE7">
            <w:pPr>
              <w:pStyle w:val="TAC"/>
            </w:pPr>
          </w:p>
        </w:tc>
        <w:tc>
          <w:tcPr>
            <w:tcW w:w="1980" w:type="dxa"/>
          </w:tcPr>
          <w:p w14:paraId="56737414" w14:textId="77777777" w:rsidR="00AD072D" w:rsidRPr="00EF20F7" w:rsidRDefault="00AD072D" w:rsidP="00BD3AE7">
            <w:pPr>
              <w:pStyle w:val="TAC"/>
            </w:pPr>
            <w:r w:rsidRPr="00EF20F7">
              <w:t>Bearer Termination</w:t>
            </w:r>
          </w:p>
        </w:tc>
        <w:tc>
          <w:tcPr>
            <w:tcW w:w="1260" w:type="dxa"/>
          </w:tcPr>
          <w:p w14:paraId="263904AD" w14:textId="77777777" w:rsidR="00AD072D" w:rsidRPr="00EF20F7" w:rsidRDefault="00AD072D" w:rsidP="00BD3AE7">
            <w:pPr>
              <w:pStyle w:val="TAC"/>
            </w:pPr>
            <w:r w:rsidRPr="00EF20F7">
              <w:t>M</w:t>
            </w:r>
          </w:p>
        </w:tc>
        <w:tc>
          <w:tcPr>
            <w:tcW w:w="3780" w:type="dxa"/>
          </w:tcPr>
          <w:p w14:paraId="7475196A" w14:textId="77777777" w:rsidR="00AD072D" w:rsidRPr="00EF20F7" w:rsidRDefault="00AD072D" w:rsidP="00BD3AE7">
            <w:pPr>
              <w:pStyle w:val="TAL"/>
            </w:pPr>
            <w:r w:rsidRPr="00EF20F7">
              <w:t>This information element indicates the bearer termination(s) for the command.</w:t>
            </w:r>
          </w:p>
        </w:tc>
      </w:tr>
      <w:tr w:rsidR="00AD072D" w:rsidRPr="00EF20F7" w14:paraId="7E46E9CB" w14:textId="77777777" w:rsidTr="00BD3AE7">
        <w:trPr>
          <w:cantSplit/>
          <w:jc w:val="center"/>
        </w:trPr>
        <w:tc>
          <w:tcPr>
            <w:tcW w:w="1637" w:type="dxa"/>
            <w:vMerge/>
          </w:tcPr>
          <w:p w14:paraId="4963E9C2" w14:textId="77777777" w:rsidR="00AD072D" w:rsidRPr="00EF20F7" w:rsidRDefault="00AD072D" w:rsidP="00BD3AE7">
            <w:pPr>
              <w:pStyle w:val="TAC"/>
            </w:pPr>
          </w:p>
        </w:tc>
        <w:tc>
          <w:tcPr>
            <w:tcW w:w="1080" w:type="dxa"/>
            <w:vMerge/>
          </w:tcPr>
          <w:p w14:paraId="190B86C1" w14:textId="77777777" w:rsidR="00AD072D" w:rsidRPr="00EF20F7" w:rsidRDefault="00AD072D" w:rsidP="00BD3AE7">
            <w:pPr>
              <w:pStyle w:val="TAC"/>
            </w:pPr>
          </w:p>
        </w:tc>
        <w:tc>
          <w:tcPr>
            <w:tcW w:w="1980" w:type="dxa"/>
          </w:tcPr>
          <w:p w14:paraId="6A3D5455" w14:textId="77777777" w:rsidR="00AD072D" w:rsidRPr="00EF20F7" w:rsidRDefault="00AD072D" w:rsidP="00BD3AE7">
            <w:pPr>
              <w:pStyle w:val="TAC"/>
            </w:pPr>
            <w:r w:rsidRPr="00EF20F7">
              <w:t>Object(s)</w:t>
            </w:r>
          </w:p>
        </w:tc>
        <w:tc>
          <w:tcPr>
            <w:tcW w:w="1260" w:type="dxa"/>
          </w:tcPr>
          <w:p w14:paraId="4DD91FE3" w14:textId="77777777" w:rsidR="00AD072D" w:rsidRPr="00EF20F7" w:rsidRDefault="00AD072D" w:rsidP="00BD3AE7">
            <w:pPr>
              <w:pStyle w:val="TAC"/>
            </w:pPr>
            <w:r w:rsidRPr="00EF20F7">
              <w:t>M</w:t>
            </w:r>
          </w:p>
        </w:tc>
        <w:tc>
          <w:tcPr>
            <w:tcW w:w="3780" w:type="dxa"/>
          </w:tcPr>
          <w:p w14:paraId="1DA92D98" w14:textId="77777777" w:rsidR="00AD072D" w:rsidRPr="00EF20F7" w:rsidRDefault="00AD072D" w:rsidP="00BD3AE7">
            <w:pPr>
              <w:pStyle w:val="TAL"/>
            </w:pPr>
            <w:r w:rsidRPr="00EF20F7">
              <w:t>This information element indicates the object(s) which capability is requested.</w:t>
            </w:r>
          </w:p>
        </w:tc>
      </w:tr>
      <w:tr w:rsidR="00AD072D" w:rsidRPr="00EF20F7" w14:paraId="23D7E2D6" w14:textId="77777777" w:rsidTr="00BD3AE7">
        <w:trPr>
          <w:cantSplit/>
          <w:jc w:val="center"/>
        </w:trPr>
        <w:tc>
          <w:tcPr>
            <w:tcW w:w="1637" w:type="dxa"/>
            <w:vMerge w:val="restart"/>
          </w:tcPr>
          <w:p w14:paraId="01841F30" w14:textId="77777777" w:rsidR="00AD072D" w:rsidRPr="00EF20F7" w:rsidRDefault="00AD072D" w:rsidP="00BD3AE7">
            <w:pPr>
              <w:pStyle w:val="TAC"/>
            </w:pPr>
            <w:r w:rsidRPr="00EF20F7">
              <w:t>Audit Capability Ack</w:t>
            </w:r>
          </w:p>
        </w:tc>
        <w:tc>
          <w:tcPr>
            <w:tcW w:w="1080" w:type="dxa"/>
            <w:vMerge w:val="restart"/>
          </w:tcPr>
          <w:p w14:paraId="44AD3374" w14:textId="77777777" w:rsidR="00AD072D" w:rsidRPr="00EF20F7" w:rsidRDefault="00AD072D" w:rsidP="00BD3AE7">
            <w:pPr>
              <w:pStyle w:val="TAC"/>
            </w:pPr>
            <w:r w:rsidRPr="00EF20F7">
              <w:t>MRFP</w:t>
            </w:r>
          </w:p>
        </w:tc>
        <w:tc>
          <w:tcPr>
            <w:tcW w:w="1980" w:type="dxa"/>
          </w:tcPr>
          <w:p w14:paraId="439BB9C4" w14:textId="77777777" w:rsidR="00AD072D" w:rsidRPr="00EF20F7" w:rsidRDefault="00AD072D" w:rsidP="00BD3AE7">
            <w:pPr>
              <w:pStyle w:val="TAC"/>
            </w:pPr>
            <w:r w:rsidRPr="00EF20F7">
              <w:t>Context</w:t>
            </w:r>
          </w:p>
        </w:tc>
        <w:tc>
          <w:tcPr>
            <w:tcW w:w="1260" w:type="dxa"/>
          </w:tcPr>
          <w:p w14:paraId="4832643A" w14:textId="77777777" w:rsidR="00AD072D" w:rsidRPr="00EF20F7" w:rsidRDefault="00AD072D" w:rsidP="00BD3AE7">
            <w:pPr>
              <w:pStyle w:val="TAC"/>
            </w:pPr>
            <w:r w:rsidRPr="00EF20F7">
              <w:t>M</w:t>
            </w:r>
          </w:p>
        </w:tc>
        <w:tc>
          <w:tcPr>
            <w:tcW w:w="3780" w:type="dxa"/>
          </w:tcPr>
          <w:p w14:paraId="503BDE9C" w14:textId="77777777" w:rsidR="00AD072D" w:rsidRPr="00EF20F7" w:rsidRDefault="00AD072D" w:rsidP="00BD3AE7">
            <w:pPr>
              <w:pStyle w:val="TAL"/>
            </w:pPr>
            <w:r w:rsidRPr="00EF20F7">
              <w:t>This information element indicates the context where the command was executed.</w:t>
            </w:r>
          </w:p>
        </w:tc>
      </w:tr>
      <w:tr w:rsidR="00AD072D" w:rsidRPr="00EF20F7" w14:paraId="01E4A9D5" w14:textId="77777777" w:rsidTr="00BD3AE7">
        <w:trPr>
          <w:cantSplit/>
          <w:jc w:val="center"/>
        </w:trPr>
        <w:tc>
          <w:tcPr>
            <w:tcW w:w="1637" w:type="dxa"/>
            <w:vMerge/>
          </w:tcPr>
          <w:p w14:paraId="2C25EF41" w14:textId="77777777" w:rsidR="00AD072D" w:rsidRPr="00EF20F7" w:rsidRDefault="00AD072D" w:rsidP="00BD3AE7">
            <w:pPr>
              <w:pStyle w:val="TAC"/>
            </w:pPr>
          </w:p>
        </w:tc>
        <w:tc>
          <w:tcPr>
            <w:tcW w:w="1080" w:type="dxa"/>
            <w:vMerge/>
          </w:tcPr>
          <w:p w14:paraId="46585D57" w14:textId="77777777" w:rsidR="00AD072D" w:rsidRPr="00EF20F7" w:rsidRDefault="00AD072D" w:rsidP="00BD3AE7">
            <w:pPr>
              <w:pStyle w:val="TAC"/>
            </w:pPr>
          </w:p>
        </w:tc>
        <w:tc>
          <w:tcPr>
            <w:tcW w:w="1980" w:type="dxa"/>
          </w:tcPr>
          <w:p w14:paraId="4701AC72" w14:textId="77777777" w:rsidR="00AD072D" w:rsidRPr="00EF20F7" w:rsidRDefault="00AD072D" w:rsidP="00BD3AE7">
            <w:pPr>
              <w:pStyle w:val="TAC"/>
            </w:pPr>
            <w:r w:rsidRPr="00EF20F7">
              <w:t>Bearer Termination</w:t>
            </w:r>
          </w:p>
        </w:tc>
        <w:tc>
          <w:tcPr>
            <w:tcW w:w="1260" w:type="dxa"/>
          </w:tcPr>
          <w:p w14:paraId="26416316" w14:textId="77777777" w:rsidR="00AD072D" w:rsidRPr="00EF20F7" w:rsidRDefault="00AD072D" w:rsidP="00BD3AE7">
            <w:pPr>
              <w:pStyle w:val="TAC"/>
            </w:pPr>
            <w:r w:rsidRPr="00EF20F7">
              <w:t>M</w:t>
            </w:r>
          </w:p>
        </w:tc>
        <w:tc>
          <w:tcPr>
            <w:tcW w:w="3780" w:type="dxa"/>
          </w:tcPr>
          <w:p w14:paraId="35831C62" w14:textId="77777777" w:rsidR="00AD072D" w:rsidRPr="00EF20F7" w:rsidRDefault="00AD072D" w:rsidP="00BD3AE7">
            <w:pPr>
              <w:pStyle w:val="TAL"/>
            </w:pPr>
            <w:r w:rsidRPr="00EF20F7">
              <w:t>This information element indicates the bearer termination where the command was executed.</w:t>
            </w:r>
          </w:p>
        </w:tc>
      </w:tr>
      <w:tr w:rsidR="00AD072D" w:rsidRPr="00EF20F7" w14:paraId="6D3D6696" w14:textId="77777777" w:rsidTr="00BD3AE7">
        <w:trPr>
          <w:cantSplit/>
          <w:jc w:val="center"/>
        </w:trPr>
        <w:tc>
          <w:tcPr>
            <w:tcW w:w="1637" w:type="dxa"/>
            <w:vMerge/>
          </w:tcPr>
          <w:p w14:paraId="3C53F5C5" w14:textId="77777777" w:rsidR="00AD072D" w:rsidRPr="00EF20F7" w:rsidRDefault="00AD072D" w:rsidP="00BD3AE7">
            <w:pPr>
              <w:pStyle w:val="TAC"/>
            </w:pPr>
          </w:p>
        </w:tc>
        <w:tc>
          <w:tcPr>
            <w:tcW w:w="1080" w:type="dxa"/>
            <w:vMerge/>
          </w:tcPr>
          <w:p w14:paraId="7C08528B" w14:textId="77777777" w:rsidR="00AD072D" w:rsidRPr="00EF20F7" w:rsidRDefault="00AD072D" w:rsidP="00BD3AE7">
            <w:pPr>
              <w:pStyle w:val="TAC"/>
            </w:pPr>
          </w:p>
        </w:tc>
        <w:tc>
          <w:tcPr>
            <w:tcW w:w="1980" w:type="dxa"/>
          </w:tcPr>
          <w:p w14:paraId="66539661" w14:textId="77777777" w:rsidR="00AD072D" w:rsidRPr="00EF20F7" w:rsidRDefault="00AD072D" w:rsidP="00BD3AE7">
            <w:pPr>
              <w:pStyle w:val="TAC"/>
            </w:pPr>
            <w:r w:rsidRPr="00EF20F7">
              <w:t>Capabilities(s)</w:t>
            </w:r>
          </w:p>
        </w:tc>
        <w:tc>
          <w:tcPr>
            <w:tcW w:w="1260" w:type="dxa"/>
          </w:tcPr>
          <w:p w14:paraId="2FBCF90E" w14:textId="77777777" w:rsidR="00AD072D" w:rsidRPr="00EF20F7" w:rsidRDefault="00AD072D" w:rsidP="00BD3AE7">
            <w:pPr>
              <w:pStyle w:val="TAC"/>
            </w:pPr>
            <w:r w:rsidRPr="00EF20F7">
              <w:t>M</w:t>
            </w:r>
          </w:p>
        </w:tc>
        <w:tc>
          <w:tcPr>
            <w:tcW w:w="3780" w:type="dxa"/>
          </w:tcPr>
          <w:p w14:paraId="7FAB648D" w14:textId="77777777" w:rsidR="00AD072D" w:rsidRPr="00EF20F7" w:rsidRDefault="00AD072D" w:rsidP="00BD3AE7">
            <w:pPr>
              <w:pStyle w:val="TAL"/>
            </w:pPr>
            <w:r w:rsidRPr="00EF20F7">
              <w:t>This information element indicates the capabilities of the object(s).</w:t>
            </w:r>
          </w:p>
        </w:tc>
      </w:tr>
    </w:tbl>
    <w:p w14:paraId="679581F3" w14:textId="77777777" w:rsidR="00AD072D" w:rsidRPr="00EF20F7" w:rsidRDefault="00AD072D" w:rsidP="00AD072D"/>
    <w:p w14:paraId="6DA7320C" w14:textId="77777777" w:rsidR="00AD072D" w:rsidRPr="00EF20F7" w:rsidRDefault="00AD072D" w:rsidP="00AD072D">
      <w:pPr>
        <w:pStyle w:val="Heading2"/>
      </w:pPr>
      <w:bookmarkStart w:id="535" w:name="_Toc517465136"/>
      <w:bookmarkStart w:id="536" w:name="_Toc67396841"/>
      <w:r w:rsidRPr="00EF20F7">
        <w:lastRenderedPageBreak/>
        <w:t>8.38</w:t>
      </w:r>
      <w:r w:rsidRPr="00EF20F7">
        <w:tab/>
        <w:t>Capability Update</w:t>
      </w:r>
      <w:bookmarkEnd w:id="535"/>
      <w:bookmarkEnd w:id="536"/>
    </w:p>
    <w:p w14:paraId="4237F058" w14:textId="77777777" w:rsidR="00AD072D" w:rsidRPr="00EF20F7" w:rsidRDefault="00AD072D" w:rsidP="00AD072D">
      <w:pPr>
        <w:keepNext/>
      </w:pPr>
      <w:r w:rsidRPr="00EF20F7">
        <w:t>This procedure is used to indicate update of an object capability.</w:t>
      </w:r>
    </w:p>
    <w:p w14:paraId="770C2EB7" w14:textId="77777777" w:rsidR="00AD072D" w:rsidRPr="00EF20F7" w:rsidRDefault="00AD072D" w:rsidP="00AD072D">
      <w:pPr>
        <w:pStyle w:val="TH"/>
      </w:pPr>
      <w:r w:rsidRPr="00EF20F7">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1CCA7557" w14:textId="77777777" w:rsidTr="00BD3AE7">
        <w:trPr>
          <w:jc w:val="center"/>
        </w:trPr>
        <w:tc>
          <w:tcPr>
            <w:tcW w:w="1637" w:type="dxa"/>
          </w:tcPr>
          <w:p w14:paraId="29691F03" w14:textId="77777777" w:rsidR="00AD072D" w:rsidRPr="00EF20F7" w:rsidRDefault="00AD072D" w:rsidP="00BD3AE7">
            <w:pPr>
              <w:pStyle w:val="TAH"/>
            </w:pPr>
            <w:r w:rsidRPr="00EF20F7">
              <w:t>Procedure</w:t>
            </w:r>
          </w:p>
        </w:tc>
        <w:tc>
          <w:tcPr>
            <w:tcW w:w="1080" w:type="dxa"/>
          </w:tcPr>
          <w:p w14:paraId="40D78BBC" w14:textId="77777777" w:rsidR="00AD072D" w:rsidRPr="00EF20F7" w:rsidRDefault="00AD072D" w:rsidP="00BD3AE7">
            <w:pPr>
              <w:pStyle w:val="TAH"/>
            </w:pPr>
            <w:r w:rsidRPr="00EF20F7">
              <w:t>Initiated</w:t>
            </w:r>
          </w:p>
        </w:tc>
        <w:tc>
          <w:tcPr>
            <w:tcW w:w="1980" w:type="dxa"/>
          </w:tcPr>
          <w:p w14:paraId="28187660" w14:textId="77777777" w:rsidR="00AD072D" w:rsidRPr="00EF20F7" w:rsidRDefault="00AD072D" w:rsidP="00BD3AE7">
            <w:pPr>
              <w:pStyle w:val="TAH"/>
            </w:pPr>
            <w:r w:rsidRPr="00EF20F7">
              <w:t>Information element name</w:t>
            </w:r>
          </w:p>
        </w:tc>
        <w:tc>
          <w:tcPr>
            <w:tcW w:w="1260" w:type="dxa"/>
          </w:tcPr>
          <w:p w14:paraId="4D821ADD" w14:textId="77777777" w:rsidR="00AD072D" w:rsidRPr="00EF20F7" w:rsidRDefault="00AD072D" w:rsidP="00BD3AE7">
            <w:pPr>
              <w:pStyle w:val="TAH"/>
            </w:pPr>
            <w:r w:rsidRPr="00EF20F7">
              <w:t>Information element required</w:t>
            </w:r>
          </w:p>
        </w:tc>
        <w:tc>
          <w:tcPr>
            <w:tcW w:w="3780" w:type="dxa"/>
          </w:tcPr>
          <w:p w14:paraId="134D6FE6" w14:textId="77777777" w:rsidR="00AD072D" w:rsidRPr="00EF20F7" w:rsidRDefault="00AD072D" w:rsidP="00BD3AE7">
            <w:pPr>
              <w:pStyle w:val="TAH"/>
            </w:pPr>
            <w:r w:rsidRPr="00EF20F7">
              <w:t>Information element description</w:t>
            </w:r>
          </w:p>
        </w:tc>
      </w:tr>
      <w:tr w:rsidR="00AD072D" w:rsidRPr="00EF20F7" w14:paraId="16C0C51D" w14:textId="77777777" w:rsidTr="00BD3AE7">
        <w:trPr>
          <w:cantSplit/>
          <w:jc w:val="center"/>
        </w:trPr>
        <w:tc>
          <w:tcPr>
            <w:tcW w:w="1637" w:type="dxa"/>
            <w:vMerge w:val="restart"/>
          </w:tcPr>
          <w:p w14:paraId="1E045995" w14:textId="77777777" w:rsidR="00AD072D" w:rsidRPr="00EF20F7" w:rsidRDefault="00AD072D" w:rsidP="00BD3AE7">
            <w:pPr>
              <w:pStyle w:val="TAC"/>
            </w:pPr>
            <w:r w:rsidRPr="00EF20F7">
              <w:t>Capability Update</w:t>
            </w:r>
          </w:p>
        </w:tc>
        <w:tc>
          <w:tcPr>
            <w:tcW w:w="1080" w:type="dxa"/>
            <w:vMerge w:val="restart"/>
          </w:tcPr>
          <w:p w14:paraId="27ED6DD7" w14:textId="77777777" w:rsidR="00AD072D" w:rsidRPr="00EF20F7" w:rsidRDefault="00AD072D" w:rsidP="00BD3AE7">
            <w:pPr>
              <w:pStyle w:val="TAC"/>
            </w:pPr>
            <w:r w:rsidRPr="00EF20F7">
              <w:t>MRFP</w:t>
            </w:r>
          </w:p>
        </w:tc>
        <w:tc>
          <w:tcPr>
            <w:tcW w:w="1980" w:type="dxa"/>
          </w:tcPr>
          <w:p w14:paraId="5A9B9A3C" w14:textId="77777777" w:rsidR="00AD072D" w:rsidRPr="00EF20F7" w:rsidRDefault="00AD072D" w:rsidP="00BD3AE7">
            <w:pPr>
              <w:pStyle w:val="TAC"/>
            </w:pPr>
            <w:r w:rsidRPr="00EF20F7">
              <w:t>Context</w:t>
            </w:r>
          </w:p>
        </w:tc>
        <w:tc>
          <w:tcPr>
            <w:tcW w:w="1260" w:type="dxa"/>
          </w:tcPr>
          <w:p w14:paraId="1E78D46E" w14:textId="77777777" w:rsidR="00AD072D" w:rsidRPr="00EF20F7" w:rsidRDefault="00AD072D" w:rsidP="00BD3AE7">
            <w:pPr>
              <w:pStyle w:val="TAC"/>
            </w:pPr>
            <w:r w:rsidRPr="00EF20F7">
              <w:t>M</w:t>
            </w:r>
          </w:p>
        </w:tc>
        <w:tc>
          <w:tcPr>
            <w:tcW w:w="3780" w:type="dxa"/>
          </w:tcPr>
          <w:p w14:paraId="1C7A3144" w14:textId="77777777" w:rsidR="00AD072D" w:rsidRPr="00EF20F7" w:rsidRDefault="00AD072D" w:rsidP="00BD3AE7">
            <w:pPr>
              <w:pStyle w:val="TAL"/>
            </w:pPr>
            <w:r w:rsidRPr="00EF20F7">
              <w:t>This information element indicates the context for the command.</w:t>
            </w:r>
          </w:p>
        </w:tc>
      </w:tr>
      <w:tr w:rsidR="00AD072D" w:rsidRPr="00EF20F7" w14:paraId="10616EC5" w14:textId="77777777" w:rsidTr="00BD3AE7">
        <w:trPr>
          <w:cantSplit/>
          <w:jc w:val="center"/>
        </w:trPr>
        <w:tc>
          <w:tcPr>
            <w:tcW w:w="1637" w:type="dxa"/>
            <w:vMerge/>
          </w:tcPr>
          <w:p w14:paraId="7C56A0FB" w14:textId="77777777" w:rsidR="00AD072D" w:rsidRPr="00EF20F7" w:rsidRDefault="00AD072D" w:rsidP="00BD3AE7">
            <w:pPr>
              <w:pStyle w:val="TAC"/>
            </w:pPr>
          </w:p>
        </w:tc>
        <w:tc>
          <w:tcPr>
            <w:tcW w:w="1080" w:type="dxa"/>
            <w:vMerge/>
          </w:tcPr>
          <w:p w14:paraId="226AA6E9" w14:textId="77777777" w:rsidR="00AD072D" w:rsidRPr="00EF20F7" w:rsidRDefault="00AD072D" w:rsidP="00BD3AE7">
            <w:pPr>
              <w:pStyle w:val="TAC"/>
            </w:pPr>
          </w:p>
        </w:tc>
        <w:tc>
          <w:tcPr>
            <w:tcW w:w="1980" w:type="dxa"/>
          </w:tcPr>
          <w:p w14:paraId="7091F782" w14:textId="77777777" w:rsidR="00AD072D" w:rsidRPr="00EF20F7" w:rsidRDefault="00AD072D" w:rsidP="00BD3AE7">
            <w:pPr>
              <w:pStyle w:val="TAC"/>
            </w:pPr>
            <w:r w:rsidRPr="00EF20F7">
              <w:t>Bearer Termination</w:t>
            </w:r>
          </w:p>
        </w:tc>
        <w:tc>
          <w:tcPr>
            <w:tcW w:w="1260" w:type="dxa"/>
          </w:tcPr>
          <w:p w14:paraId="2AD11F47" w14:textId="77777777" w:rsidR="00AD072D" w:rsidRPr="00EF20F7" w:rsidRDefault="00AD072D" w:rsidP="00BD3AE7">
            <w:pPr>
              <w:pStyle w:val="TAC"/>
            </w:pPr>
            <w:r w:rsidRPr="00EF20F7">
              <w:t>M</w:t>
            </w:r>
          </w:p>
        </w:tc>
        <w:tc>
          <w:tcPr>
            <w:tcW w:w="3780" w:type="dxa"/>
          </w:tcPr>
          <w:p w14:paraId="33A9B3BF" w14:textId="77777777" w:rsidR="00AD072D" w:rsidRPr="00EF20F7" w:rsidRDefault="00AD072D" w:rsidP="00BD3AE7">
            <w:pPr>
              <w:pStyle w:val="TAL"/>
            </w:pPr>
            <w:r w:rsidRPr="00EF20F7">
              <w:t>This information element indicates the bearer termination(s) for the command.</w:t>
            </w:r>
          </w:p>
        </w:tc>
      </w:tr>
      <w:tr w:rsidR="00AD072D" w:rsidRPr="00EF20F7" w14:paraId="4DC6C9EC" w14:textId="77777777" w:rsidTr="00BD3AE7">
        <w:trPr>
          <w:cantSplit/>
          <w:jc w:val="center"/>
        </w:trPr>
        <w:tc>
          <w:tcPr>
            <w:tcW w:w="1637" w:type="dxa"/>
            <w:vMerge/>
          </w:tcPr>
          <w:p w14:paraId="04E340E1" w14:textId="77777777" w:rsidR="00AD072D" w:rsidRPr="00EF20F7" w:rsidRDefault="00AD072D" w:rsidP="00BD3AE7">
            <w:pPr>
              <w:pStyle w:val="TAC"/>
            </w:pPr>
          </w:p>
        </w:tc>
        <w:tc>
          <w:tcPr>
            <w:tcW w:w="1080" w:type="dxa"/>
            <w:vMerge/>
          </w:tcPr>
          <w:p w14:paraId="1D3CABE4" w14:textId="77777777" w:rsidR="00AD072D" w:rsidRPr="00EF20F7" w:rsidRDefault="00AD072D" w:rsidP="00BD3AE7">
            <w:pPr>
              <w:pStyle w:val="TAC"/>
            </w:pPr>
          </w:p>
        </w:tc>
        <w:tc>
          <w:tcPr>
            <w:tcW w:w="1980" w:type="dxa"/>
          </w:tcPr>
          <w:p w14:paraId="3B9B0D7D" w14:textId="77777777" w:rsidR="00AD072D" w:rsidRPr="00EF20F7" w:rsidRDefault="00AD072D" w:rsidP="00BD3AE7">
            <w:pPr>
              <w:pStyle w:val="TAC"/>
            </w:pPr>
            <w:r w:rsidRPr="00EF20F7">
              <w:t>Reason</w:t>
            </w:r>
          </w:p>
        </w:tc>
        <w:tc>
          <w:tcPr>
            <w:tcW w:w="1260" w:type="dxa"/>
          </w:tcPr>
          <w:p w14:paraId="46614F13" w14:textId="77777777" w:rsidR="00AD072D" w:rsidRPr="00EF20F7" w:rsidRDefault="00AD072D" w:rsidP="00BD3AE7">
            <w:pPr>
              <w:pStyle w:val="TAC"/>
            </w:pPr>
            <w:r w:rsidRPr="00EF20F7">
              <w:t>M</w:t>
            </w:r>
          </w:p>
        </w:tc>
        <w:tc>
          <w:tcPr>
            <w:tcW w:w="3780" w:type="dxa"/>
          </w:tcPr>
          <w:p w14:paraId="1E235D80" w14:textId="77777777" w:rsidR="00AD072D" w:rsidRPr="00EF20F7" w:rsidRDefault="00AD072D" w:rsidP="00BD3AE7">
            <w:pPr>
              <w:pStyle w:val="TAL"/>
            </w:pPr>
            <w:r w:rsidRPr="00EF20F7">
              <w:t>This information element indicates the reason for service change.</w:t>
            </w:r>
          </w:p>
        </w:tc>
      </w:tr>
      <w:tr w:rsidR="00AD072D" w:rsidRPr="00EF20F7" w14:paraId="39C74457" w14:textId="77777777" w:rsidTr="00BD3AE7">
        <w:trPr>
          <w:cantSplit/>
          <w:jc w:val="center"/>
        </w:trPr>
        <w:tc>
          <w:tcPr>
            <w:tcW w:w="1637" w:type="dxa"/>
            <w:vMerge/>
          </w:tcPr>
          <w:p w14:paraId="5E3D3514" w14:textId="77777777" w:rsidR="00AD072D" w:rsidRPr="00EF20F7" w:rsidRDefault="00AD072D" w:rsidP="00BD3AE7">
            <w:pPr>
              <w:pStyle w:val="TAC"/>
            </w:pPr>
          </w:p>
        </w:tc>
        <w:tc>
          <w:tcPr>
            <w:tcW w:w="1080" w:type="dxa"/>
            <w:vMerge/>
          </w:tcPr>
          <w:p w14:paraId="6D2A3201" w14:textId="77777777" w:rsidR="00AD072D" w:rsidRPr="00EF20F7" w:rsidRDefault="00AD072D" w:rsidP="00BD3AE7">
            <w:pPr>
              <w:pStyle w:val="TAC"/>
            </w:pPr>
          </w:p>
        </w:tc>
        <w:tc>
          <w:tcPr>
            <w:tcW w:w="1980" w:type="dxa"/>
          </w:tcPr>
          <w:p w14:paraId="06CD463B" w14:textId="77777777" w:rsidR="00AD072D" w:rsidRPr="00EF20F7" w:rsidRDefault="00AD072D" w:rsidP="00BD3AE7">
            <w:pPr>
              <w:pStyle w:val="TAC"/>
            </w:pPr>
            <w:r w:rsidRPr="00EF20F7">
              <w:t>Method</w:t>
            </w:r>
          </w:p>
        </w:tc>
        <w:tc>
          <w:tcPr>
            <w:tcW w:w="1260" w:type="dxa"/>
          </w:tcPr>
          <w:p w14:paraId="0C0BEE46" w14:textId="77777777" w:rsidR="00AD072D" w:rsidRPr="00EF20F7" w:rsidRDefault="00AD072D" w:rsidP="00BD3AE7">
            <w:pPr>
              <w:pStyle w:val="TAC"/>
            </w:pPr>
            <w:r w:rsidRPr="00EF20F7">
              <w:t>M</w:t>
            </w:r>
          </w:p>
        </w:tc>
        <w:tc>
          <w:tcPr>
            <w:tcW w:w="3780" w:type="dxa"/>
          </w:tcPr>
          <w:p w14:paraId="40C0A6AE" w14:textId="77777777" w:rsidR="00AD072D" w:rsidRPr="00EF20F7" w:rsidRDefault="00AD072D" w:rsidP="00BD3AE7">
            <w:pPr>
              <w:pStyle w:val="TAL"/>
            </w:pPr>
            <w:r w:rsidRPr="00EF20F7">
              <w:t>This information element indicates the method for service change.</w:t>
            </w:r>
          </w:p>
        </w:tc>
      </w:tr>
      <w:tr w:rsidR="00AD072D" w:rsidRPr="00EF20F7" w14:paraId="58134F8A" w14:textId="77777777" w:rsidTr="00BD3AE7">
        <w:trPr>
          <w:cantSplit/>
          <w:jc w:val="center"/>
        </w:trPr>
        <w:tc>
          <w:tcPr>
            <w:tcW w:w="1637" w:type="dxa"/>
            <w:vMerge w:val="restart"/>
          </w:tcPr>
          <w:p w14:paraId="2C95A35C" w14:textId="77777777" w:rsidR="00AD072D" w:rsidRPr="00EF20F7" w:rsidRDefault="00AD072D" w:rsidP="00BD3AE7">
            <w:pPr>
              <w:pStyle w:val="TAC"/>
            </w:pPr>
            <w:r w:rsidRPr="00EF20F7">
              <w:t>Capability Update Ack</w:t>
            </w:r>
          </w:p>
        </w:tc>
        <w:tc>
          <w:tcPr>
            <w:tcW w:w="1080" w:type="dxa"/>
            <w:vMerge w:val="restart"/>
          </w:tcPr>
          <w:p w14:paraId="03A8CD87" w14:textId="77777777" w:rsidR="00AD072D" w:rsidRPr="00EF20F7" w:rsidRDefault="00AD072D" w:rsidP="00BD3AE7">
            <w:pPr>
              <w:pStyle w:val="TAC"/>
            </w:pPr>
            <w:r w:rsidRPr="00EF20F7">
              <w:t>MRFC</w:t>
            </w:r>
          </w:p>
        </w:tc>
        <w:tc>
          <w:tcPr>
            <w:tcW w:w="1980" w:type="dxa"/>
          </w:tcPr>
          <w:p w14:paraId="7DE163FE" w14:textId="77777777" w:rsidR="00AD072D" w:rsidRPr="00EF20F7" w:rsidRDefault="00AD072D" w:rsidP="00BD3AE7">
            <w:pPr>
              <w:pStyle w:val="TAC"/>
            </w:pPr>
            <w:r w:rsidRPr="00EF20F7">
              <w:t>Context</w:t>
            </w:r>
          </w:p>
        </w:tc>
        <w:tc>
          <w:tcPr>
            <w:tcW w:w="1260" w:type="dxa"/>
          </w:tcPr>
          <w:p w14:paraId="4AC61111" w14:textId="77777777" w:rsidR="00AD072D" w:rsidRPr="00EF20F7" w:rsidRDefault="00AD072D" w:rsidP="00BD3AE7">
            <w:pPr>
              <w:pStyle w:val="TAC"/>
            </w:pPr>
            <w:r w:rsidRPr="00EF20F7">
              <w:t>M</w:t>
            </w:r>
          </w:p>
        </w:tc>
        <w:tc>
          <w:tcPr>
            <w:tcW w:w="3780" w:type="dxa"/>
          </w:tcPr>
          <w:p w14:paraId="2B899484" w14:textId="77777777" w:rsidR="00AD072D" w:rsidRPr="00EF20F7" w:rsidRDefault="00AD072D" w:rsidP="00BD3AE7">
            <w:pPr>
              <w:pStyle w:val="TAL"/>
            </w:pPr>
            <w:r w:rsidRPr="00EF20F7">
              <w:t>This information element indicates the context where the command was executed.</w:t>
            </w:r>
          </w:p>
        </w:tc>
      </w:tr>
      <w:tr w:rsidR="00AD072D" w:rsidRPr="00EF20F7" w14:paraId="63D0FB32" w14:textId="77777777" w:rsidTr="00BD3AE7">
        <w:trPr>
          <w:cantSplit/>
          <w:jc w:val="center"/>
        </w:trPr>
        <w:tc>
          <w:tcPr>
            <w:tcW w:w="1637" w:type="dxa"/>
            <w:vMerge/>
          </w:tcPr>
          <w:p w14:paraId="77DF34D3" w14:textId="77777777" w:rsidR="00AD072D" w:rsidRPr="00EF20F7" w:rsidRDefault="00AD072D" w:rsidP="00BD3AE7">
            <w:pPr>
              <w:pStyle w:val="TAC"/>
            </w:pPr>
          </w:p>
        </w:tc>
        <w:tc>
          <w:tcPr>
            <w:tcW w:w="1080" w:type="dxa"/>
            <w:vMerge/>
          </w:tcPr>
          <w:p w14:paraId="48FA7EBC" w14:textId="77777777" w:rsidR="00AD072D" w:rsidRPr="00EF20F7" w:rsidRDefault="00AD072D" w:rsidP="00BD3AE7">
            <w:pPr>
              <w:pStyle w:val="TAC"/>
            </w:pPr>
          </w:p>
        </w:tc>
        <w:tc>
          <w:tcPr>
            <w:tcW w:w="1980" w:type="dxa"/>
          </w:tcPr>
          <w:p w14:paraId="4CDCC458" w14:textId="77777777" w:rsidR="00AD072D" w:rsidRPr="00EF20F7" w:rsidRDefault="00AD072D" w:rsidP="00BD3AE7">
            <w:pPr>
              <w:pStyle w:val="TAC"/>
            </w:pPr>
            <w:r w:rsidRPr="00EF20F7">
              <w:t>Bearer Termination</w:t>
            </w:r>
          </w:p>
        </w:tc>
        <w:tc>
          <w:tcPr>
            <w:tcW w:w="1260" w:type="dxa"/>
          </w:tcPr>
          <w:p w14:paraId="4C6539D6" w14:textId="77777777" w:rsidR="00AD072D" w:rsidRPr="00EF20F7" w:rsidRDefault="00AD072D" w:rsidP="00BD3AE7">
            <w:pPr>
              <w:pStyle w:val="TAC"/>
            </w:pPr>
            <w:r w:rsidRPr="00EF20F7">
              <w:t>M</w:t>
            </w:r>
          </w:p>
        </w:tc>
        <w:tc>
          <w:tcPr>
            <w:tcW w:w="3780" w:type="dxa"/>
          </w:tcPr>
          <w:p w14:paraId="6268A6B9" w14:textId="77777777" w:rsidR="00AD072D" w:rsidRPr="00EF20F7" w:rsidRDefault="00AD072D" w:rsidP="00BD3AE7">
            <w:pPr>
              <w:pStyle w:val="TAL"/>
            </w:pPr>
            <w:r w:rsidRPr="00EF20F7">
              <w:t>This information element indicates the bearer termination where the command was executed.</w:t>
            </w:r>
          </w:p>
        </w:tc>
      </w:tr>
    </w:tbl>
    <w:p w14:paraId="63418DE5" w14:textId="77777777" w:rsidR="00AD072D" w:rsidRPr="00EF20F7" w:rsidRDefault="00AD072D" w:rsidP="00AD072D"/>
    <w:p w14:paraId="64ED7723" w14:textId="77777777" w:rsidR="00AD072D" w:rsidRPr="00EF20F7" w:rsidRDefault="00AD072D" w:rsidP="00AD072D">
      <w:pPr>
        <w:pStyle w:val="Heading2"/>
      </w:pPr>
      <w:bookmarkStart w:id="537" w:name="_Toc517465137"/>
      <w:bookmarkStart w:id="538" w:name="_Toc67396842"/>
      <w:r w:rsidRPr="00EF20F7">
        <w:t>8.39</w:t>
      </w:r>
      <w:r w:rsidRPr="00EF20F7">
        <w:tab/>
        <w:t>MRFC Out of Service</w:t>
      </w:r>
      <w:bookmarkEnd w:id="537"/>
      <w:bookmarkEnd w:id="538"/>
    </w:p>
    <w:p w14:paraId="0500579B" w14:textId="77777777" w:rsidR="00AD072D" w:rsidRPr="00EF20F7" w:rsidRDefault="00AD072D" w:rsidP="00AD072D">
      <w:pPr>
        <w:keepNext/>
      </w:pPr>
      <w:r w:rsidRPr="00EF20F7">
        <w:t>This procedure is used to indicate that MRFC has gone out of service.</w:t>
      </w:r>
    </w:p>
    <w:p w14:paraId="792D7945" w14:textId="77777777" w:rsidR="00AD072D" w:rsidRPr="00EF20F7" w:rsidRDefault="00AD072D" w:rsidP="00AD072D">
      <w:pPr>
        <w:pStyle w:val="TH"/>
      </w:pPr>
      <w:r w:rsidRPr="00EF20F7">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3DAF2B45" w14:textId="77777777" w:rsidTr="00BD3AE7">
        <w:trPr>
          <w:jc w:val="center"/>
        </w:trPr>
        <w:tc>
          <w:tcPr>
            <w:tcW w:w="1637" w:type="dxa"/>
          </w:tcPr>
          <w:p w14:paraId="60925376" w14:textId="77777777" w:rsidR="00AD072D" w:rsidRPr="00EF20F7" w:rsidRDefault="00AD072D" w:rsidP="00BD3AE7">
            <w:pPr>
              <w:pStyle w:val="TAH"/>
            </w:pPr>
            <w:r w:rsidRPr="00EF20F7">
              <w:t>Procedure</w:t>
            </w:r>
          </w:p>
        </w:tc>
        <w:tc>
          <w:tcPr>
            <w:tcW w:w="1080" w:type="dxa"/>
          </w:tcPr>
          <w:p w14:paraId="6898B865" w14:textId="77777777" w:rsidR="00AD072D" w:rsidRPr="00EF20F7" w:rsidRDefault="00AD072D" w:rsidP="00BD3AE7">
            <w:pPr>
              <w:pStyle w:val="TAH"/>
            </w:pPr>
            <w:r w:rsidRPr="00EF20F7">
              <w:t>Initiated</w:t>
            </w:r>
          </w:p>
        </w:tc>
        <w:tc>
          <w:tcPr>
            <w:tcW w:w="1980" w:type="dxa"/>
          </w:tcPr>
          <w:p w14:paraId="45E6F56D" w14:textId="77777777" w:rsidR="00AD072D" w:rsidRPr="00EF20F7" w:rsidRDefault="00AD072D" w:rsidP="00BD3AE7">
            <w:pPr>
              <w:pStyle w:val="TAH"/>
            </w:pPr>
            <w:r w:rsidRPr="00EF20F7">
              <w:t>Information element name</w:t>
            </w:r>
          </w:p>
        </w:tc>
        <w:tc>
          <w:tcPr>
            <w:tcW w:w="1260" w:type="dxa"/>
          </w:tcPr>
          <w:p w14:paraId="48621E4E" w14:textId="77777777" w:rsidR="00AD072D" w:rsidRPr="00EF20F7" w:rsidRDefault="00AD072D" w:rsidP="00BD3AE7">
            <w:pPr>
              <w:pStyle w:val="TAH"/>
            </w:pPr>
            <w:r w:rsidRPr="00EF20F7">
              <w:t>Information element required</w:t>
            </w:r>
          </w:p>
        </w:tc>
        <w:tc>
          <w:tcPr>
            <w:tcW w:w="3780" w:type="dxa"/>
          </w:tcPr>
          <w:p w14:paraId="773169A7" w14:textId="77777777" w:rsidR="00AD072D" w:rsidRPr="00EF20F7" w:rsidRDefault="00AD072D" w:rsidP="00BD3AE7">
            <w:pPr>
              <w:pStyle w:val="TAH"/>
            </w:pPr>
            <w:r w:rsidRPr="00EF20F7">
              <w:t>Information element description</w:t>
            </w:r>
          </w:p>
        </w:tc>
      </w:tr>
      <w:tr w:rsidR="00AD072D" w:rsidRPr="00EF20F7" w14:paraId="742EC2B1" w14:textId="77777777" w:rsidTr="00BD3AE7">
        <w:trPr>
          <w:cantSplit/>
          <w:jc w:val="center"/>
        </w:trPr>
        <w:tc>
          <w:tcPr>
            <w:tcW w:w="1637" w:type="dxa"/>
            <w:vMerge w:val="restart"/>
          </w:tcPr>
          <w:p w14:paraId="041BDCCC" w14:textId="77777777" w:rsidR="00AD072D" w:rsidRPr="00EF20F7" w:rsidRDefault="00AD072D" w:rsidP="00BD3AE7">
            <w:pPr>
              <w:pStyle w:val="TAC"/>
            </w:pPr>
            <w:r w:rsidRPr="00EF20F7">
              <w:t>MRFC Out of Service</w:t>
            </w:r>
          </w:p>
        </w:tc>
        <w:tc>
          <w:tcPr>
            <w:tcW w:w="1080" w:type="dxa"/>
            <w:vMerge w:val="restart"/>
          </w:tcPr>
          <w:p w14:paraId="3BF232B6" w14:textId="77777777" w:rsidR="00AD072D" w:rsidRPr="00EF20F7" w:rsidRDefault="00AD072D" w:rsidP="00BD3AE7">
            <w:pPr>
              <w:pStyle w:val="TAC"/>
            </w:pPr>
            <w:r w:rsidRPr="00EF20F7">
              <w:t>MRFC</w:t>
            </w:r>
          </w:p>
        </w:tc>
        <w:tc>
          <w:tcPr>
            <w:tcW w:w="1980" w:type="dxa"/>
          </w:tcPr>
          <w:p w14:paraId="55903739" w14:textId="77777777" w:rsidR="00AD072D" w:rsidRPr="00EF20F7" w:rsidRDefault="00AD072D" w:rsidP="00BD3AE7">
            <w:pPr>
              <w:pStyle w:val="TAC"/>
            </w:pPr>
            <w:r w:rsidRPr="00EF20F7">
              <w:t>Context</w:t>
            </w:r>
          </w:p>
        </w:tc>
        <w:tc>
          <w:tcPr>
            <w:tcW w:w="1260" w:type="dxa"/>
          </w:tcPr>
          <w:p w14:paraId="18A36E03" w14:textId="77777777" w:rsidR="00AD072D" w:rsidRPr="00EF20F7" w:rsidRDefault="00AD072D" w:rsidP="00BD3AE7">
            <w:pPr>
              <w:pStyle w:val="TAC"/>
            </w:pPr>
            <w:r w:rsidRPr="00EF20F7">
              <w:t>M</w:t>
            </w:r>
          </w:p>
        </w:tc>
        <w:tc>
          <w:tcPr>
            <w:tcW w:w="3780" w:type="dxa"/>
          </w:tcPr>
          <w:p w14:paraId="50C01692" w14:textId="77777777" w:rsidR="00AD072D" w:rsidRPr="00EF20F7" w:rsidRDefault="00AD072D" w:rsidP="00BD3AE7">
            <w:pPr>
              <w:pStyle w:val="TAL"/>
            </w:pPr>
            <w:r w:rsidRPr="00EF20F7">
              <w:t>This information element indicates the context for the command.</w:t>
            </w:r>
          </w:p>
        </w:tc>
      </w:tr>
      <w:tr w:rsidR="00AD072D" w:rsidRPr="00EF20F7" w14:paraId="55BE11D2" w14:textId="77777777" w:rsidTr="00BD3AE7">
        <w:trPr>
          <w:cantSplit/>
          <w:jc w:val="center"/>
        </w:trPr>
        <w:tc>
          <w:tcPr>
            <w:tcW w:w="1637" w:type="dxa"/>
            <w:vMerge/>
          </w:tcPr>
          <w:p w14:paraId="40EFF078" w14:textId="77777777" w:rsidR="00AD072D" w:rsidRPr="00EF20F7" w:rsidRDefault="00AD072D" w:rsidP="00BD3AE7">
            <w:pPr>
              <w:pStyle w:val="TAC"/>
            </w:pPr>
          </w:p>
        </w:tc>
        <w:tc>
          <w:tcPr>
            <w:tcW w:w="1080" w:type="dxa"/>
            <w:vMerge/>
          </w:tcPr>
          <w:p w14:paraId="4FE90249" w14:textId="77777777" w:rsidR="00AD072D" w:rsidRPr="00EF20F7" w:rsidRDefault="00AD072D" w:rsidP="00BD3AE7">
            <w:pPr>
              <w:pStyle w:val="TAC"/>
            </w:pPr>
          </w:p>
        </w:tc>
        <w:tc>
          <w:tcPr>
            <w:tcW w:w="1980" w:type="dxa"/>
          </w:tcPr>
          <w:p w14:paraId="39098A6E" w14:textId="77777777" w:rsidR="00AD072D" w:rsidRPr="00EF20F7" w:rsidRDefault="00AD072D" w:rsidP="00BD3AE7">
            <w:pPr>
              <w:pStyle w:val="TAC"/>
            </w:pPr>
            <w:r w:rsidRPr="00EF20F7">
              <w:t>Root  Termination</w:t>
            </w:r>
          </w:p>
        </w:tc>
        <w:tc>
          <w:tcPr>
            <w:tcW w:w="1260" w:type="dxa"/>
          </w:tcPr>
          <w:p w14:paraId="3E10649E" w14:textId="77777777" w:rsidR="00AD072D" w:rsidRPr="00EF20F7" w:rsidRDefault="00AD072D" w:rsidP="00BD3AE7">
            <w:pPr>
              <w:pStyle w:val="TAC"/>
            </w:pPr>
            <w:r w:rsidRPr="00EF20F7">
              <w:t>M</w:t>
            </w:r>
          </w:p>
        </w:tc>
        <w:tc>
          <w:tcPr>
            <w:tcW w:w="3780" w:type="dxa"/>
          </w:tcPr>
          <w:p w14:paraId="15F0E641" w14:textId="77777777" w:rsidR="00AD072D" w:rsidRPr="00EF20F7" w:rsidRDefault="00AD072D" w:rsidP="00BD3AE7">
            <w:pPr>
              <w:pStyle w:val="TAL"/>
            </w:pPr>
            <w:r w:rsidRPr="00EF20F7">
              <w:t>This information element indicates the root  termination for the command.</w:t>
            </w:r>
          </w:p>
        </w:tc>
      </w:tr>
      <w:tr w:rsidR="00AD072D" w:rsidRPr="00EF20F7" w14:paraId="7B2C580C" w14:textId="77777777" w:rsidTr="00BD3AE7">
        <w:trPr>
          <w:cantSplit/>
          <w:jc w:val="center"/>
        </w:trPr>
        <w:tc>
          <w:tcPr>
            <w:tcW w:w="1637" w:type="dxa"/>
            <w:vMerge/>
          </w:tcPr>
          <w:p w14:paraId="77BE86B1" w14:textId="77777777" w:rsidR="00AD072D" w:rsidRPr="00EF20F7" w:rsidRDefault="00AD072D" w:rsidP="00BD3AE7">
            <w:pPr>
              <w:pStyle w:val="TAC"/>
            </w:pPr>
          </w:p>
        </w:tc>
        <w:tc>
          <w:tcPr>
            <w:tcW w:w="1080" w:type="dxa"/>
            <w:vMerge/>
          </w:tcPr>
          <w:p w14:paraId="63423999" w14:textId="77777777" w:rsidR="00AD072D" w:rsidRPr="00EF20F7" w:rsidRDefault="00AD072D" w:rsidP="00BD3AE7">
            <w:pPr>
              <w:pStyle w:val="TAC"/>
            </w:pPr>
          </w:p>
        </w:tc>
        <w:tc>
          <w:tcPr>
            <w:tcW w:w="1980" w:type="dxa"/>
          </w:tcPr>
          <w:p w14:paraId="7EA881D0" w14:textId="77777777" w:rsidR="00AD072D" w:rsidRPr="00EF20F7" w:rsidRDefault="00AD072D" w:rsidP="00BD3AE7">
            <w:pPr>
              <w:pStyle w:val="TAC"/>
            </w:pPr>
            <w:r w:rsidRPr="00EF20F7">
              <w:t>Reason</w:t>
            </w:r>
          </w:p>
        </w:tc>
        <w:tc>
          <w:tcPr>
            <w:tcW w:w="1260" w:type="dxa"/>
          </w:tcPr>
          <w:p w14:paraId="21890399" w14:textId="77777777" w:rsidR="00AD072D" w:rsidRPr="00EF20F7" w:rsidRDefault="00AD072D" w:rsidP="00BD3AE7">
            <w:pPr>
              <w:pStyle w:val="TAC"/>
            </w:pPr>
            <w:r w:rsidRPr="00EF20F7">
              <w:t>M</w:t>
            </w:r>
          </w:p>
        </w:tc>
        <w:tc>
          <w:tcPr>
            <w:tcW w:w="3780" w:type="dxa"/>
          </w:tcPr>
          <w:p w14:paraId="205BC1F3" w14:textId="77777777" w:rsidR="00AD072D" w:rsidRPr="00EF20F7" w:rsidRDefault="00AD072D" w:rsidP="00BD3AE7">
            <w:pPr>
              <w:pStyle w:val="TAL"/>
            </w:pPr>
            <w:r w:rsidRPr="00EF20F7">
              <w:t>This information element indicates the reason for the service change.</w:t>
            </w:r>
          </w:p>
        </w:tc>
      </w:tr>
      <w:tr w:rsidR="00AD072D" w:rsidRPr="00EF20F7" w14:paraId="7BC5390E" w14:textId="77777777" w:rsidTr="00BD3AE7">
        <w:trPr>
          <w:cantSplit/>
          <w:jc w:val="center"/>
        </w:trPr>
        <w:tc>
          <w:tcPr>
            <w:tcW w:w="1637" w:type="dxa"/>
            <w:vMerge/>
          </w:tcPr>
          <w:p w14:paraId="6F3ABD37" w14:textId="77777777" w:rsidR="00AD072D" w:rsidRPr="00EF20F7" w:rsidRDefault="00AD072D" w:rsidP="00BD3AE7">
            <w:pPr>
              <w:pStyle w:val="TAC"/>
            </w:pPr>
          </w:p>
        </w:tc>
        <w:tc>
          <w:tcPr>
            <w:tcW w:w="1080" w:type="dxa"/>
            <w:vMerge/>
          </w:tcPr>
          <w:p w14:paraId="3B79E6BC" w14:textId="77777777" w:rsidR="00AD072D" w:rsidRPr="00EF20F7" w:rsidRDefault="00AD072D" w:rsidP="00BD3AE7">
            <w:pPr>
              <w:pStyle w:val="TAC"/>
            </w:pPr>
          </w:p>
        </w:tc>
        <w:tc>
          <w:tcPr>
            <w:tcW w:w="1980" w:type="dxa"/>
          </w:tcPr>
          <w:p w14:paraId="4E958899" w14:textId="77777777" w:rsidR="00AD072D" w:rsidRPr="00EF20F7" w:rsidRDefault="00AD072D" w:rsidP="00BD3AE7">
            <w:pPr>
              <w:pStyle w:val="TAC"/>
            </w:pPr>
            <w:r w:rsidRPr="00EF20F7">
              <w:t>Method</w:t>
            </w:r>
          </w:p>
        </w:tc>
        <w:tc>
          <w:tcPr>
            <w:tcW w:w="1260" w:type="dxa"/>
          </w:tcPr>
          <w:p w14:paraId="59A6284D" w14:textId="77777777" w:rsidR="00AD072D" w:rsidRPr="00EF20F7" w:rsidRDefault="00AD072D" w:rsidP="00BD3AE7">
            <w:pPr>
              <w:pStyle w:val="TAC"/>
            </w:pPr>
            <w:r w:rsidRPr="00EF20F7">
              <w:t>M</w:t>
            </w:r>
          </w:p>
        </w:tc>
        <w:tc>
          <w:tcPr>
            <w:tcW w:w="3780" w:type="dxa"/>
          </w:tcPr>
          <w:p w14:paraId="56650031" w14:textId="77777777" w:rsidR="00AD072D" w:rsidRPr="00EF20F7" w:rsidRDefault="00AD072D" w:rsidP="00BD3AE7">
            <w:pPr>
              <w:pStyle w:val="TAL"/>
            </w:pPr>
            <w:r w:rsidRPr="00EF20F7">
              <w:t>This information element indicates the method for service change.</w:t>
            </w:r>
          </w:p>
        </w:tc>
      </w:tr>
      <w:tr w:rsidR="00AD072D" w:rsidRPr="00EF20F7" w14:paraId="40E4FE27" w14:textId="77777777" w:rsidTr="00BD3AE7">
        <w:trPr>
          <w:cantSplit/>
          <w:jc w:val="center"/>
        </w:trPr>
        <w:tc>
          <w:tcPr>
            <w:tcW w:w="1637" w:type="dxa"/>
            <w:vMerge w:val="restart"/>
          </w:tcPr>
          <w:p w14:paraId="582AC572" w14:textId="77777777" w:rsidR="00AD072D" w:rsidRPr="00EF20F7" w:rsidRDefault="00AD072D" w:rsidP="00BD3AE7">
            <w:pPr>
              <w:pStyle w:val="TAC"/>
            </w:pPr>
            <w:r w:rsidRPr="00EF20F7">
              <w:t>MRFC Out of Service</w:t>
            </w:r>
          </w:p>
          <w:p w14:paraId="7BE58DE3" w14:textId="77777777" w:rsidR="00AD072D" w:rsidRPr="00EF20F7" w:rsidRDefault="00AD072D" w:rsidP="00BD3AE7">
            <w:pPr>
              <w:pStyle w:val="TAC"/>
            </w:pPr>
            <w:r w:rsidRPr="00EF20F7">
              <w:t>Ack</w:t>
            </w:r>
          </w:p>
        </w:tc>
        <w:tc>
          <w:tcPr>
            <w:tcW w:w="1080" w:type="dxa"/>
            <w:vMerge w:val="restart"/>
          </w:tcPr>
          <w:p w14:paraId="308137C0" w14:textId="77777777" w:rsidR="00AD072D" w:rsidRPr="00EF20F7" w:rsidRDefault="00AD072D" w:rsidP="00BD3AE7">
            <w:pPr>
              <w:pStyle w:val="TAC"/>
            </w:pPr>
            <w:r w:rsidRPr="00EF20F7">
              <w:t>MRFP</w:t>
            </w:r>
          </w:p>
        </w:tc>
        <w:tc>
          <w:tcPr>
            <w:tcW w:w="1980" w:type="dxa"/>
          </w:tcPr>
          <w:p w14:paraId="68448502" w14:textId="77777777" w:rsidR="00AD072D" w:rsidRPr="00EF20F7" w:rsidRDefault="00AD072D" w:rsidP="00BD3AE7">
            <w:pPr>
              <w:pStyle w:val="TAC"/>
            </w:pPr>
            <w:r w:rsidRPr="00EF20F7">
              <w:t>Context</w:t>
            </w:r>
          </w:p>
        </w:tc>
        <w:tc>
          <w:tcPr>
            <w:tcW w:w="1260" w:type="dxa"/>
          </w:tcPr>
          <w:p w14:paraId="27AF89C6" w14:textId="77777777" w:rsidR="00AD072D" w:rsidRPr="00EF20F7" w:rsidRDefault="00AD072D" w:rsidP="00BD3AE7">
            <w:pPr>
              <w:pStyle w:val="TAC"/>
            </w:pPr>
            <w:r w:rsidRPr="00EF20F7">
              <w:t>M</w:t>
            </w:r>
          </w:p>
        </w:tc>
        <w:tc>
          <w:tcPr>
            <w:tcW w:w="3780" w:type="dxa"/>
          </w:tcPr>
          <w:p w14:paraId="144547ED" w14:textId="77777777" w:rsidR="00AD072D" w:rsidRPr="00EF20F7" w:rsidRDefault="00AD072D" w:rsidP="00BD3AE7">
            <w:pPr>
              <w:pStyle w:val="TAL"/>
            </w:pPr>
            <w:r w:rsidRPr="00EF20F7">
              <w:t>This information element indicates the context where the command was executed.</w:t>
            </w:r>
          </w:p>
        </w:tc>
      </w:tr>
      <w:tr w:rsidR="00AD072D" w:rsidRPr="00EF20F7" w14:paraId="30DE6F7D" w14:textId="77777777" w:rsidTr="00BD3AE7">
        <w:trPr>
          <w:cantSplit/>
          <w:jc w:val="center"/>
        </w:trPr>
        <w:tc>
          <w:tcPr>
            <w:tcW w:w="1637" w:type="dxa"/>
            <w:vMerge/>
          </w:tcPr>
          <w:p w14:paraId="2BF6FAB5" w14:textId="77777777" w:rsidR="00AD072D" w:rsidRPr="00EF20F7" w:rsidRDefault="00AD072D" w:rsidP="00BD3AE7">
            <w:pPr>
              <w:pStyle w:val="TAC"/>
            </w:pPr>
          </w:p>
        </w:tc>
        <w:tc>
          <w:tcPr>
            <w:tcW w:w="1080" w:type="dxa"/>
            <w:vMerge/>
          </w:tcPr>
          <w:p w14:paraId="3CFCB1BE" w14:textId="77777777" w:rsidR="00AD072D" w:rsidRPr="00EF20F7" w:rsidRDefault="00AD072D" w:rsidP="00BD3AE7">
            <w:pPr>
              <w:pStyle w:val="TAC"/>
            </w:pPr>
          </w:p>
        </w:tc>
        <w:tc>
          <w:tcPr>
            <w:tcW w:w="1980" w:type="dxa"/>
          </w:tcPr>
          <w:p w14:paraId="453BA482" w14:textId="77777777" w:rsidR="00AD072D" w:rsidRPr="00EF20F7" w:rsidRDefault="00AD072D" w:rsidP="00BD3AE7">
            <w:pPr>
              <w:pStyle w:val="TAC"/>
            </w:pPr>
            <w:r w:rsidRPr="00EF20F7">
              <w:t>Root  Termination</w:t>
            </w:r>
          </w:p>
        </w:tc>
        <w:tc>
          <w:tcPr>
            <w:tcW w:w="1260" w:type="dxa"/>
          </w:tcPr>
          <w:p w14:paraId="1C22EAF1" w14:textId="77777777" w:rsidR="00AD072D" w:rsidRPr="00EF20F7" w:rsidRDefault="00AD072D" w:rsidP="00BD3AE7">
            <w:pPr>
              <w:pStyle w:val="TAC"/>
            </w:pPr>
            <w:r w:rsidRPr="00EF20F7">
              <w:t>M</w:t>
            </w:r>
          </w:p>
        </w:tc>
        <w:tc>
          <w:tcPr>
            <w:tcW w:w="3780" w:type="dxa"/>
          </w:tcPr>
          <w:p w14:paraId="029BDF9E" w14:textId="77777777" w:rsidR="00AD072D" w:rsidRPr="00EF20F7" w:rsidRDefault="00AD072D" w:rsidP="00BD3AE7">
            <w:pPr>
              <w:pStyle w:val="TAL"/>
            </w:pPr>
            <w:r w:rsidRPr="00EF20F7">
              <w:t>This information element indicates the root  termination where the command was executed.</w:t>
            </w:r>
          </w:p>
        </w:tc>
      </w:tr>
    </w:tbl>
    <w:p w14:paraId="6067E601" w14:textId="77777777" w:rsidR="00AD072D" w:rsidRPr="00EF20F7" w:rsidRDefault="00AD072D" w:rsidP="00AD072D"/>
    <w:p w14:paraId="0CEF8BCF" w14:textId="77777777" w:rsidR="00AD072D" w:rsidRPr="00EF20F7" w:rsidRDefault="00AD072D" w:rsidP="00AD072D">
      <w:pPr>
        <w:pStyle w:val="Heading2"/>
      </w:pPr>
      <w:bookmarkStart w:id="539" w:name="_Toc517465138"/>
      <w:bookmarkStart w:id="540" w:name="_Toc67396843"/>
      <w:r w:rsidRPr="00EF20F7">
        <w:lastRenderedPageBreak/>
        <w:t>8.40</w:t>
      </w:r>
      <w:r w:rsidRPr="00EF20F7">
        <w:tab/>
        <w:t>MRFP Resource Congestion Handling - Activate</w:t>
      </w:r>
      <w:bookmarkEnd w:id="539"/>
      <w:bookmarkEnd w:id="540"/>
    </w:p>
    <w:p w14:paraId="5CD336B3" w14:textId="77777777" w:rsidR="00AD072D" w:rsidRPr="00EF20F7" w:rsidRDefault="00AD072D" w:rsidP="00AD072D">
      <w:pPr>
        <w:keepNext/>
      </w:pPr>
      <w:r w:rsidRPr="00EF20F7">
        <w:t>This procedure is used to activate the congestion handling mechanism.</w:t>
      </w:r>
    </w:p>
    <w:p w14:paraId="2DE65B34" w14:textId="77777777" w:rsidR="00AD072D" w:rsidRPr="00EF20F7" w:rsidRDefault="00AD072D" w:rsidP="00AD072D">
      <w:pPr>
        <w:pStyle w:val="TH"/>
      </w:pPr>
      <w:r w:rsidRPr="00EF20F7">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52B913B1" w14:textId="77777777" w:rsidTr="00BD3AE7">
        <w:trPr>
          <w:jc w:val="center"/>
        </w:trPr>
        <w:tc>
          <w:tcPr>
            <w:tcW w:w="1637" w:type="dxa"/>
          </w:tcPr>
          <w:p w14:paraId="79459C20" w14:textId="77777777" w:rsidR="00AD072D" w:rsidRPr="00EF20F7" w:rsidRDefault="00AD072D" w:rsidP="00BD3AE7">
            <w:pPr>
              <w:pStyle w:val="TAH"/>
            </w:pPr>
            <w:r w:rsidRPr="00EF20F7">
              <w:t>Procedure</w:t>
            </w:r>
          </w:p>
        </w:tc>
        <w:tc>
          <w:tcPr>
            <w:tcW w:w="1080" w:type="dxa"/>
          </w:tcPr>
          <w:p w14:paraId="7E836757" w14:textId="77777777" w:rsidR="00AD072D" w:rsidRPr="00EF20F7" w:rsidRDefault="00AD072D" w:rsidP="00BD3AE7">
            <w:pPr>
              <w:pStyle w:val="TAH"/>
            </w:pPr>
            <w:r w:rsidRPr="00EF20F7">
              <w:t>Initiated</w:t>
            </w:r>
          </w:p>
        </w:tc>
        <w:tc>
          <w:tcPr>
            <w:tcW w:w="1980" w:type="dxa"/>
          </w:tcPr>
          <w:p w14:paraId="12206E38" w14:textId="77777777" w:rsidR="00AD072D" w:rsidRPr="00EF20F7" w:rsidRDefault="00AD072D" w:rsidP="00BD3AE7">
            <w:pPr>
              <w:pStyle w:val="TAH"/>
            </w:pPr>
            <w:r w:rsidRPr="00EF20F7">
              <w:t>Information element name</w:t>
            </w:r>
          </w:p>
        </w:tc>
        <w:tc>
          <w:tcPr>
            <w:tcW w:w="1260" w:type="dxa"/>
          </w:tcPr>
          <w:p w14:paraId="01310655" w14:textId="77777777" w:rsidR="00AD072D" w:rsidRPr="00EF20F7" w:rsidRDefault="00AD072D" w:rsidP="00BD3AE7">
            <w:pPr>
              <w:pStyle w:val="TAH"/>
            </w:pPr>
            <w:r w:rsidRPr="00EF20F7">
              <w:t>Information element required</w:t>
            </w:r>
          </w:p>
        </w:tc>
        <w:tc>
          <w:tcPr>
            <w:tcW w:w="3780" w:type="dxa"/>
          </w:tcPr>
          <w:p w14:paraId="50CC8FE5" w14:textId="77777777" w:rsidR="00AD072D" w:rsidRPr="00EF20F7" w:rsidRDefault="00AD072D" w:rsidP="00BD3AE7">
            <w:pPr>
              <w:pStyle w:val="TAH"/>
            </w:pPr>
            <w:r w:rsidRPr="00EF20F7">
              <w:t>Information element description</w:t>
            </w:r>
          </w:p>
        </w:tc>
      </w:tr>
      <w:tr w:rsidR="00AD072D" w:rsidRPr="00EF20F7" w14:paraId="2857BC4F" w14:textId="77777777" w:rsidTr="00BD3AE7">
        <w:trPr>
          <w:cantSplit/>
          <w:jc w:val="center"/>
        </w:trPr>
        <w:tc>
          <w:tcPr>
            <w:tcW w:w="1637" w:type="dxa"/>
            <w:vMerge w:val="restart"/>
          </w:tcPr>
          <w:p w14:paraId="213547E4" w14:textId="77777777" w:rsidR="00AD072D" w:rsidRPr="00EF20F7" w:rsidRDefault="00AD072D" w:rsidP="00BD3AE7">
            <w:pPr>
              <w:pStyle w:val="TAC"/>
            </w:pPr>
            <w:r w:rsidRPr="00EF20F7">
              <w:t>MRFP Resource Congestion Handling –</w:t>
            </w:r>
          </w:p>
          <w:p w14:paraId="1413C076" w14:textId="77777777" w:rsidR="00AD072D" w:rsidRPr="00EF20F7" w:rsidRDefault="00AD072D" w:rsidP="00BD3AE7">
            <w:pPr>
              <w:pStyle w:val="TAC"/>
            </w:pPr>
            <w:r w:rsidRPr="00EF20F7">
              <w:t>Activate</w:t>
            </w:r>
          </w:p>
        </w:tc>
        <w:tc>
          <w:tcPr>
            <w:tcW w:w="1080" w:type="dxa"/>
            <w:vMerge w:val="restart"/>
          </w:tcPr>
          <w:p w14:paraId="54CB1F0C" w14:textId="77777777" w:rsidR="00AD072D" w:rsidRPr="00EF20F7" w:rsidRDefault="00AD072D" w:rsidP="00BD3AE7">
            <w:pPr>
              <w:pStyle w:val="TAC"/>
            </w:pPr>
            <w:r w:rsidRPr="00EF20F7">
              <w:t>MRFC</w:t>
            </w:r>
          </w:p>
        </w:tc>
        <w:tc>
          <w:tcPr>
            <w:tcW w:w="1980" w:type="dxa"/>
          </w:tcPr>
          <w:p w14:paraId="0F72E156" w14:textId="77777777" w:rsidR="00AD072D" w:rsidRPr="00EF20F7" w:rsidRDefault="00AD072D" w:rsidP="00BD3AE7">
            <w:pPr>
              <w:pStyle w:val="TAC"/>
            </w:pPr>
            <w:r w:rsidRPr="00EF20F7">
              <w:t>Context</w:t>
            </w:r>
          </w:p>
        </w:tc>
        <w:tc>
          <w:tcPr>
            <w:tcW w:w="1260" w:type="dxa"/>
          </w:tcPr>
          <w:p w14:paraId="453B48C7" w14:textId="77777777" w:rsidR="00AD072D" w:rsidRPr="00EF20F7" w:rsidRDefault="00AD072D" w:rsidP="00BD3AE7">
            <w:pPr>
              <w:pStyle w:val="TAC"/>
            </w:pPr>
            <w:r w:rsidRPr="00EF20F7">
              <w:t>M</w:t>
            </w:r>
          </w:p>
        </w:tc>
        <w:tc>
          <w:tcPr>
            <w:tcW w:w="3780" w:type="dxa"/>
          </w:tcPr>
          <w:p w14:paraId="0E63DE67" w14:textId="77777777" w:rsidR="00AD072D" w:rsidRPr="00EF20F7" w:rsidRDefault="00AD072D" w:rsidP="00BD3AE7">
            <w:pPr>
              <w:pStyle w:val="TAL"/>
            </w:pPr>
            <w:r w:rsidRPr="00EF20F7">
              <w:t>This information element indicates that all context are applicable for the root termination.</w:t>
            </w:r>
          </w:p>
        </w:tc>
      </w:tr>
      <w:tr w:rsidR="00AD072D" w:rsidRPr="00EF20F7" w14:paraId="04FA9CAA" w14:textId="77777777" w:rsidTr="00BD3AE7">
        <w:trPr>
          <w:cantSplit/>
          <w:jc w:val="center"/>
        </w:trPr>
        <w:tc>
          <w:tcPr>
            <w:tcW w:w="1637" w:type="dxa"/>
            <w:vMerge/>
          </w:tcPr>
          <w:p w14:paraId="48DFE097" w14:textId="77777777" w:rsidR="00AD072D" w:rsidRPr="00EF20F7" w:rsidRDefault="00AD072D" w:rsidP="00BD3AE7">
            <w:pPr>
              <w:pStyle w:val="TAC"/>
            </w:pPr>
          </w:p>
        </w:tc>
        <w:tc>
          <w:tcPr>
            <w:tcW w:w="1080" w:type="dxa"/>
            <w:vMerge/>
          </w:tcPr>
          <w:p w14:paraId="4FB7DC0B" w14:textId="77777777" w:rsidR="00AD072D" w:rsidRPr="00EF20F7" w:rsidRDefault="00AD072D" w:rsidP="00BD3AE7">
            <w:pPr>
              <w:pStyle w:val="TAC"/>
            </w:pPr>
          </w:p>
        </w:tc>
        <w:tc>
          <w:tcPr>
            <w:tcW w:w="1980" w:type="dxa"/>
          </w:tcPr>
          <w:p w14:paraId="5B816E02" w14:textId="77777777" w:rsidR="00AD072D" w:rsidRPr="00EF20F7" w:rsidRDefault="00AD072D" w:rsidP="00BD3AE7">
            <w:pPr>
              <w:pStyle w:val="TAC"/>
            </w:pPr>
            <w:r w:rsidRPr="00EF20F7">
              <w:t>Root Termination</w:t>
            </w:r>
          </w:p>
        </w:tc>
        <w:tc>
          <w:tcPr>
            <w:tcW w:w="1260" w:type="dxa"/>
          </w:tcPr>
          <w:p w14:paraId="0F661EAB" w14:textId="77777777" w:rsidR="00AD072D" w:rsidRPr="00EF20F7" w:rsidRDefault="00AD072D" w:rsidP="00BD3AE7">
            <w:pPr>
              <w:pStyle w:val="TAC"/>
            </w:pPr>
            <w:r w:rsidRPr="00EF20F7">
              <w:t>M</w:t>
            </w:r>
          </w:p>
        </w:tc>
        <w:tc>
          <w:tcPr>
            <w:tcW w:w="3780" w:type="dxa"/>
          </w:tcPr>
          <w:p w14:paraId="5BB334BA" w14:textId="77777777" w:rsidR="00AD072D" w:rsidRPr="00EF20F7" w:rsidRDefault="00AD072D" w:rsidP="00BD3AE7">
            <w:pPr>
              <w:pStyle w:val="TAL"/>
            </w:pPr>
            <w:r w:rsidRPr="00EF20F7">
              <w:t>This information element indicates that root termination is where the congestion mechanism is activated.</w:t>
            </w:r>
          </w:p>
        </w:tc>
      </w:tr>
      <w:tr w:rsidR="00AD072D" w:rsidRPr="00EF20F7" w14:paraId="497C09E3" w14:textId="77777777" w:rsidTr="00BD3AE7">
        <w:trPr>
          <w:cantSplit/>
          <w:jc w:val="center"/>
        </w:trPr>
        <w:tc>
          <w:tcPr>
            <w:tcW w:w="1637" w:type="dxa"/>
            <w:vMerge/>
          </w:tcPr>
          <w:p w14:paraId="1D58D81D" w14:textId="77777777" w:rsidR="00AD072D" w:rsidRPr="00EF20F7" w:rsidRDefault="00AD072D" w:rsidP="00BD3AE7">
            <w:pPr>
              <w:pStyle w:val="TAC"/>
            </w:pPr>
          </w:p>
        </w:tc>
        <w:tc>
          <w:tcPr>
            <w:tcW w:w="1080" w:type="dxa"/>
            <w:vMerge/>
          </w:tcPr>
          <w:p w14:paraId="74678668" w14:textId="77777777" w:rsidR="00AD072D" w:rsidRPr="00EF20F7" w:rsidRDefault="00AD072D" w:rsidP="00BD3AE7">
            <w:pPr>
              <w:pStyle w:val="TAC"/>
            </w:pPr>
          </w:p>
        </w:tc>
        <w:tc>
          <w:tcPr>
            <w:tcW w:w="1980" w:type="dxa"/>
          </w:tcPr>
          <w:p w14:paraId="429C34A0" w14:textId="77777777" w:rsidR="00AD072D" w:rsidRPr="00EF20F7" w:rsidRDefault="00AD072D" w:rsidP="00BD3AE7">
            <w:pPr>
              <w:pStyle w:val="TAC"/>
            </w:pPr>
            <w:r w:rsidRPr="00EF20F7">
              <w:t xml:space="preserve">Congestion Activate </w:t>
            </w:r>
          </w:p>
        </w:tc>
        <w:tc>
          <w:tcPr>
            <w:tcW w:w="1260" w:type="dxa"/>
          </w:tcPr>
          <w:p w14:paraId="7D9BA6E0" w14:textId="77777777" w:rsidR="00AD072D" w:rsidRPr="00EF20F7" w:rsidRDefault="00AD072D" w:rsidP="00BD3AE7">
            <w:pPr>
              <w:pStyle w:val="TAC"/>
            </w:pPr>
            <w:r w:rsidRPr="00EF20F7">
              <w:t>M</w:t>
            </w:r>
          </w:p>
        </w:tc>
        <w:tc>
          <w:tcPr>
            <w:tcW w:w="3780" w:type="dxa"/>
          </w:tcPr>
          <w:p w14:paraId="575DEDE3" w14:textId="77777777" w:rsidR="00AD072D" w:rsidRPr="00EF20F7" w:rsidRDefault="00AD072D" w:rsidP="00BD3AE7">
            <w:pPr>
              <w:pStyle w:val="TAL"/>
            </w:pPr>
            <w:r w:rsidRPr="00EF20F7">
              <w:t>This information element requests to activate the congestion mechanism.</w:t>
            </w:r>
          </w:p>
        </w:tc>
      </w:tr>
      <w:tr w:rsidR="00AD072D" w:rsidRPr="00EF20F7" w14:paraId="7E9C0DCE" w14:textId="77777777" w:rsidTr="00BD3AE7">
        <w:trPr>
          <w:cantSplit/>
          <w:jc w:val="center"/>
        </w:trPr>
        <w:tc>
          <w:tcPr>
            <w:tcW w:w="1637" w:type="dxa"/>
            <w:vMerge w:val="restart"/>
          </w:tcPr>
          <w:p w14:paraId="36941CF0" w14:textId="77777777" w:rsidR="00AD072D" w:rsidRPr="00EF20F7" w:rsidRDefault="00AD072D" w:rsidP="00BD3AE7">
            <w:pPr>
              <w:pStyle w:val="TAC"/>
            </w:pPr>
            <w:r w:rsidRPr="00EF20F7">
              <w:t>MRFP Resource Congestion Handling -</w:t>
            </w:r>
          </w:p>
          <w:p w14:paraId="6B26E400" w14:textId="77777777" w:rsidR="00AD072D" w:rsidRPr="00EF20F7" w:rsidRDefault="00AD072D" w:rsidP="00BD3AE7">
            <w:pPr>
              <w:pStyle w:val="TAC"/>
            </w:pPr>
            <w:r w:rsidRPr="00EF20F7">
              <w:t>Activate Ack</w:t>
            </w:r>
          </w:p>
        </w:tc>
        <w:tc>
          <w:tcPr>
            <w:tcW w:w="1080" w:type="dxa"/>
            <w:vMerge w:val="restart"/>
          </w:tcPr>
          <w:p w14:paraId="4E05B269" w14:textId="77777777" w:rsidR="00AD072D" w:rsidRPr="00EF20F7" w:rsidRDefault="00AD072D" w:rsidP="00BD3AE7">
            <w:pPr>
              <w:pStyle w:val="TAC"/>
            </w:pPr>
            <w:r w:rsidRPr="00EF20F7">
              <w:t>MRFP</w:t>
            </w:r>
          </w:p>
        </w:tc>
        <w:tc>
          <w:tcPr>
            <w:tcW w:w="1980" w:type="dxa"/>
          </w:tcPr>
          <w:p w14:paraId="4B9A3AE3" w14:textId="77777777" w:rsidR="00AD072D" w:rsidRPr="00EF20F7" w:rsidRDefault="00AD072D" w:rsidP="00BD3AE7">
            <w:pPr>
              <w:pStyle w:val="TAC"/>
            </w:pPr>
            <w:r w:rsidRPr="00EF20F7">
              <w:t>Context</w:t>
            </w:r>
          </w:p>
        </w:tc>
        <w:tc>
          <w:tcPr>
            <w:tcW w:w="1260" w:type="dxa"/>
          </w:tcPr>
          <w:p w14:paraId="76D20103" w14:textId="77777777" w:rsidR="00AD072D" w:rsidRPr="00EF20F7" w:rsidRDefault="00AD072D" w:rsidP="00BD3AE7">
            <w:pPr>
              <w:pStyle w:val="TAC"/>
            </w:pPr>
            <w:r w:rsidRPr="00EF20F7">
              <w:t>M</w:t>
            </w:r>
          </w:p>
        </w:tc>
        <w:tc>
          <w:tcPr>
            <w:tcW w:w="3780" w:type="dxa"/>
          </w:tcPr>
          <w:p w14:paraId="717DB52A" w14:textId="77777777" w:rsidR="00AD072D" w:rsidRPr="00EF20F7" w:rsidRDefault="00AD072D" w:rsidP="00BD3AE7">
            <w:pPr>
              <w:pStyle w:val="TAL"/>
            </w:pPr>
            <w:r w:rsidRPr="00EF20F7">
              <w:t>This information element indicates that all context are where the command was executed.</w:t>
            </w:r>
          </w:p>
        </w:tc>
      </w:tr>
      <w:tr w:rsidR="00AD072D" w:rsidRPr="00EF20F7" w14:paraId="4AFABCD3" w14:textId="77777777" w:rsidTr="00BD3AE7">
        <w:trPr>
          <w:cantSplit/>
          <w:jc w:val="center"/>
        </w:trPr>
        <w:tc>
          <w:tcPr>
            <w:tcW w:w="1637" w:type="dxa"/>
            <w:vMerge/>
          </w:tcPr>
          <w:p w14:paraId="43CA9A49" w14:textId="77777777" w:rsidR="00AD072D" w:rsidRPr="00EF20F7" w:rsidRDefault="00AD072D" w:rsidP="00BD3AE7">
            <w:pPr>
              <w:pStyle w:val="TAC"/>
            </w:pPr>
          </w:p>
        </w:tc>
        <w:tc>
          <w:tcPr>
            <w:tcW w:w="1080" w:type="dxa"/>
            <w:vMerge/>
          </w:tcPr>
          <w:p w14:paraId="4E8DC580" w14:textId="77777777" w:rsidR="00AD072D" w:rsidRPr="00EF20F7" w:rsidRDefault="00AD072D" w:rsidP="00BD3AE7">
            <w:pPr>
              <w:pStyle w:val="TAC"/>
            </w:pPr>
          </w:p>
        </w:tc>
        <w:tc>
          <w:tcPr>
            <w:tcW w:w="1980" w:type="dxa"/>
          </w:tcPr>
          <w:p w14:paraId="2FDE9751" w14:textId="77777777" w:rsidR="00AD072D" w:rsidRPr="00EF20F7" w:rsidRDefault="00AD072D" w:rsidP="00BD3AE7">
            <w:pPr>
              <w:pStyle w:val="TAC"/>
            </w:pPr>
            <w:r w:rsidRPr="00EF20F7">
              <w:t>Root Termination</w:t>
            </w:r>
          </w:p>
        </w:tc>
        <w:tc>
          <w:tcPr>
            <w:tcW w:w="1260" w:type="dxa"/>
          </w:tcPr>
          <w:p w14:paraId="095FD3C6" w14:textId="77777777" w:rsidR="00AD072D" w:rsidRPr="00EF20F7" w:rsidRDefault="00AD072D" w:rsidP="00BD3AE7">
            <w:pPr>
              <w:pStyle w:val="TAC"/>
            </w:pPr>
            <w:r w:rsidRPr="00EF20F7">
              <w:t>M</w:t>
            </w:r>
          </w:p>
        </w:tc>
        <w:tc>
          <w:tcPr>
            <w:tcW w:w="3780" w:type="dxa"/>
          </w:tcPr>
          <w:p w14:paraId="3C4C0223" w14:textId="77777777" w:rsidR="00AD072D" w:rsidRPr="00EF20F7" w:rsidRDefault="00AD072D" w:rsidP="00BD3AE7">
            <w:pPr>
              <w:pStyle w:val="TAL"/>
            </w:pPr>
            <w:r w:rsidRPr="00EF20F7">
              <w:t>This information element indicates that root termination is where the command was executed.</w:t>
            </w:r>
          </w:p>
        </w:tc>
      </w:tr>
    </w:tbl>
    <w:p w14:paraId="102AC8C4" w14:textId="77777777" w:rsidR="00AD072D" w:rsidRPr="00EF20F7" w:rsidRDefault="00AD072D" w:rsidP="00AD072D"/>
    <w:p w14:paraId="5464C013" w14:textId="77777777" w:rsidR="00AD072D" w:rsidRPr="00EF20F7" w:rsidRDefault="00AD072D" w:rsidP="00AD072D">
      <w:pPr>
        <w:pStyle w:val="Heading2"/>
      </w:pPr>
      <w:bookmarkStart w:id="541" w:name="_Toc517465139"/>
      <w:bookmarkStart w:id="542" w:name="_Toc67396844"/>
      <w:r w:rsidRPr="00EF20F7">
        <w:t>8.41</w:t>
      </w:r>
      <w:r w:rsidRPr="00EF20F7">
        <w:tab/>
        <w:t>MRFP Resource Congestion Handling - Indication</w:t>
      </w:r>
      <w:bookmarkEnd w:id="541"/>
      <w:bookmarkEnd w:id="542"/>
    </w:p>
    <w:p w14:paraId="38296D92" w14:textId="77777777" w:rsidR="00AD072D" w:rsidRPr="00EF20F7" w:rsidRDefault="00AD072D" w:rsidP="00AD072D">
      <w:pPr>
        <w:keepNext/>
        <w:keepLines/>
      </w:pPr>
      <w:r w:rsidRPr="00EF20F7">
        <w:t>This procedure is used to inform the MRFC that traffic restriction is advised.</w:t>
      </w:r>
    </w:p>
    <w:p w14:paraId="285D5D9F" w14:textId="77777777" w:rsidR="00AD072D" w:rsidRPr="00EF20F7" w:rsidRDefault="00AD072D" w:rsidP="00AD072D">
      <w:pPr>
        <w:pStyle w:val="TH"/>
      </w:pPr>
      <w:r w:rsidRPr="00EF20F7">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51859D4C" w14:textId="77777777" w:rsidTr="00BD3AE7">
        <w:trPr>
          <w:jc w:val="center"/>
        </w:trPr>
        <w:tc>
          <w:tcPr>
            <w:tcW w:w="1637" w:type="dxa"/>
          </w:tcPr>
          <w:p w14:paraId="20DD5F9A" w14:textId="77777777" w:rsidR="00AD072D" w:rsidRPr="00EF20F7" w:rsidRDefault="00AD072D" w:rsidP="00BD3AE7">
            <w:pPr>
              <w:keepNext/>
              <w:keepLines/>
              <w:spacing w:after="60"/>
              <w:jc w:val="center"/>
              <w:rPr>
                <w:rFonts w:ascii="Arial" w:hAnsi="Arial" w:cs="Arial"/>
                <w:sz w:val="18"/>
              </w:rPr>
            </w:pPr>
            <w:r w:rsidRPr="00EF20F7">
              <w:rPr>
                <w:rFonts w:ascii="Arial" w:hAnsi="Arial" w:cs="Arial"/>
                <w:b/>
                <w:sz w:val="18"/>
              </w:rPr>
              <w:t>Procedure</w:t>
            </w:r>
          </w:p>
        </w:tc>
        <w:tc>
          <w:tcPr>
            <w:tcW w:w="1080" w:type="dxa"/>
          </w:tcPr>
          <w:p w14:paraId="67A94B51" w14:textId="77777777" w:rsidR="00AD072D" w:rsidRPr="00EF20F7" w:rsidRDefault="00AD072D" w:rsidP="00BD3AE7">
            <w:pPr>
              <w:keepNext/>
              <w:keepLines/>
              <w:spacing w:after="60"/>
              <w:jc w:val="center"/>
              <w:rPr>
                <w:rFonts w:ascii="Arial" w:hAnsi="Arial" w:cs="Arial"/>
                <w:b/>
                <w:sz w:val="18"/>
              </w:rPr>
            </w:pPr>
            <w:r w:rsidRPr="00EF20F7">
              <w:rPr>
                <w:rFonts w:ascii="Arial" w:hAnsi="Arial" w:cs="Arial"/>
                <w:b/>
                <w:sz w:val="18"/>
              </w:rPr>
              <w:t>Initiated</w:t>
            </w:r>
          </w:p>
        </w:tc>
        <w:tc>
          <w:tcPr>
            <w:tcW w:w="1980" w:type="dxa"/>
          </w:tcPr>
          <w:p w14:paraId="64BB615A" w14:textId="77777777" w:rsidR="00AD072D" w:rsidRPr="00EF20F7" w:rsidRDefault="00AD072D" w:rsidP="00BD3AE7">
            <w:pPr>
              <w:pStyle w:val="TAH"/>
              <w:spacing w:after="60"/>
            </w:pPr>
            <w:r w:rsidRPr="00EF20F7">
              <w:t>Information element name</w:t>
            </w:r>
          </w:p>
        </w:tc>
        <w:tc>
          <w:tcPr>
            <w:tcW w:w="1260" w:type="dxa"/>
          </w:tcPr>
          <w:p w14:paraId="0392AE5D" w14:textId="77777777" w:rsidR="00AD072D" w:rsidRPr="00EF20F7" w:rsidRDefault="00AD072D" w:rsidP="00BD3AE7">
            <w:pPr>
              <w:keepNext/>
              <w:keepLines/>
              <w:spacing w:after="60"/>
              <w:jc w:val="center"/>
              <w:rPr>
                <w:rFonts w:ascii="Arial" w:hAnsi="Arial" w:cs="Arial"/>
                <w:b/>
                <w:sz w:val="18"/>
              </w:rPr>
            </w:pPr>
            <w:r w:rsidRPr="00EF20F7">
              <w:rPr>
                <w:rFonts w:ascii="Arial" w:hAnsi="Arial" w:cs="Arial"/>
                <w:b/>
                <w:sz w:val="18"/>
              </w:rPr>
              <w:t>Information element required</w:t>
            </w:r>
          </w:p>
        </w:tc>
        <w:tc>
          <w:tcPr>
            <w:tcW w:w="3780" w:type="dxa"/>
          </w:tcPr>
          <w:p w14:paraId="2D37D225" w14:textId="77777777" w:rsidR="00AD072D" w:rsidRPr="00EF20F7" w:rsidRDefault="00AD072D" w:rsidP="00BD3AE7">
            <w:pPr>
              <w:keepNext/>
              <w:keepLines/>
              <w:spacing w:after="60"/>
              <w:jc w:val="center"/>
              <w:rPr>
                <w:rFonts w:ascii="Arial" w:hAnsi="Arial" w:cs="Arial"/>
                <w:sz w:val="18"/>
              </w:rPr>
            </w:pPr>
            <w:r w:rsidRPr="00EF20F7">
              <w:rPr>
                <w:rFonts w:ascii="Arial" w:hAnsi="Arial" w:cs="Arial"/>
                <w:b/>
                <w:sz w:val="18"/>
              </w:rPr>
              <w:t>Information element description</w:t>
            </w:r>
          </w:p>
        </w:tc>
      </w:tr>
      <w:tr w:rsidR="00AD072D" w:rsidRPr="00EF20F7" w14:paraId="184CA8C5" w14:textId="77777777" w:rsidTr="00BD3AE7">
        <w:trPr>
          <w:cantSplit/>
          <w:jc w:val="center"/>
        </w:trPr>
        <w:tc>
          <w:tcPr>
            <w:tcW w:w="1637" w:type="dxa"/>
            <w:vMerge w:val="restart"/>
          </w:tcPr>
          <w:p w14:paraId="0DF04DDF" w14:textId="77777777" w:rsidR="00AD072D" w:rsidRPr="00EF20F7" w:rsidRDefault="00AD072D" w:rsidP="00BD3AE7">
            <w:pPr>
              <w:keepNext/>
              <w:keepLines/>
              <w:spacing w:after="60"/>
              <w:jc w:val="center"/>
              <w:rPr>
                <w:rFonts w:ascii="Arial" w:hAnsi="Arial" w:cs="Arial"/>
                <w:sz w:val="18"/>
              </w:rPr>
            </w:pPr>
            <w:r w:rsidRPr="00EF20F7">
              <w:rPr>
                <w:rFonts w:ascii="Arial" w:hAnsi="Arial" w:cs="Arial"/>
                <w:sz w:val="18"/>
              </w:rPr>
              <w:t>MRFP Resource Congestion Handling -</w:t>
            </w:r>
          </w:p>
          <w:p w14:paraId="56E80EA5" w14:textId="77777777" w:rsidR="00AD072D" w:rsidRPr="00EF20F7" w:rsidRDefault="00AD072D" w:rsidP="00BD3AE7">
            <w:pPr>
              <w:keepNext/>
              <w:keepLines/>
              <w:spacing w:after="60"/>
              <w:jc w:val="center"/>
              <w:rPr>
                <w:rFonts w:ascii="Arial" w:hAnsi="Arial" w:cs="Arial"/>
                <w:sz w:val="18"/>
              </w:rPr>
            </w:pPr>
            <w:r w:rsidRPr="00EF20F7">
              <w:rPr>
                <w:rFonts w:ascii="Arial" w:hAnsi="Arial" w:cs="Arial"/>
                <w:sz w:val="18"/>
              </w:rPr>
              <w:t>Indication</w:t>
            </w:r>
          </w:p>
        </w:tc>
        <w:tc>
          <w:tcPr>
            <w:tcW w:w="1080" w:type="dxa"/>
            <w:vMerge w:val="restart"/>
          </w:tcPr>
          <w:p w14:paraId="1F86B758" w14:textId="77777777" w:rsidR="00AD072D" w:rsidRPr="00EF20F7" w:rsidRDefault="00AD072D" w:rsidP="00BD3AE7">
            <w:pPr>
              <w:keepNext/>
              <w:keepLines/>
              <w:spacing w:after="60"/>
              <w:jc w:val="center"/>
              <w:rPr>
                <w:rFonts w:ascii="Arial" w:hAnsi="Arial" w:cs="Arial"/>
                <w:sz w:val="18"/>
              </w:rPr>
            </w:pPr>
            <w:r w:rsidRPr="00EF20F7">
              <w:rPr>
                <w:rFonts w:ascii="Arial" w:hAnsi="Arial" w:cs="Arial"/>
                <w:sz w:val="18"/>
              </w:rPr>
              <w:t>MRFP</w:t>
            </w:r>
          </w:p>
        </w:tc>
        <w:tc>
          <w:tcPr>
            <w:tcW w:w="1980" w:type="dxa"/>
          </w:tcPr>
          <w:p w14:paraId="0E3477EC" w14:textId="77777777" w:rsidR="00AD072D" w:rsidRPr="00EF20F7" w:rsidRDefault="00AD072D" w:rsidP="00BD3AE7">
            <w:pPr>
              <w:keepNext/>
              <w:keepLines/>
              <w:spacing w:after="60"/>
              <w:jc w:val="center"/>
              <w:rPr>
                <w:rFonts w:ascii="Arial" w:hAnsi="Arial" w:cs="Arial"/>
                <w:sz w:val="18"/>
              </w:rPr>
            </w:pPr>
            <w:r w:rsidRPr="00EF20F7">
              <w:rPr>
                <w:rFonts w:ascii="Arial" w:hAnsi="Arial" w:cs="Arial"/>
                <w:sz w:val="18"/>
              </w:rPr>
              <w:t>Context</w:t>
            </w:r>
          </w:p>
        </w:tc>
        <w:tc>
          <w:tcPr>
            <w:tcW w:w="1260" w:type="dxa"/>
          </w:tcPr>
          <w:p w14:paraId="0DE9611E" w14:textId="77777777" w:rsidR="00AD072D" w:rsidRPr="00EF20F7" w:rsidRDefault="00AD072D" w:rsidP="00BD3AE7">
            <w:pPr>
              <w:keepNext/>
              <w:keepLines/>
              <w:spacing w:after="60"/>
              <w:jc w:val="center"/>
              <w:rPr>
                <w:rFonts w:ascii="Arial" w:hAnsi="Arial" w:cs="Arial"/>
                <w:sz w:val="18"/>
              </w:rPr>
            </w:pPr>
            <w:r w:rsidRPr="00EF20F7">
              <w:rPr>
                <w:rFonts w:ascii="Arial" w:hAnsi="Arial" w:cs="Arial"/>
                <w:sz w:val="18"/>
              </w:rPr>
              <w:t>M</w:t>
            </w:r>
          </w:p>
        </w:tc>
        <w:tc>
          <w:tcPr>
            <w:tcW w:w="3780" w:type="dxa"/>
          </w:tcPr>
          <w:p w14:paraId="4D3F8135" w14:textId="77777777" w:rsidR="00AD072D" w:rsidRPr="00EF20F7" w:rsidRDefault="00AD072D" w:rsidP="00BD3AE7">
            <w:pPr>
              <w:keepNext/>
              <w:keepLines/>
              <w:spacing w:after="60"/>
              <w:rPr>
                <w:rFonts w:ascii="Arial" w:hAnsi="Arial" w:cs="Arial"/>
                <w:sz w:val="18"/>
              </w:rPr>
            </w:pPr>
            <w:r w:rsidRPr="00EF20F7">
              <w:rPr>
                <w:rFonts w:ascii="Arial" w:hAnsi="Arial" w:cs="Arial"/>
                <w:sz w:val="18"/>
              </w:rPr>
              <w:t>This information element indicates all context are applicable for the root termination.</w:t>
            </w:r>
          </w:p>
        </w:tc>
      </w:tr>
      <w:tr w:rsidR="00AD072D" w:rsidRPr="00EF20F7" w14:paraId="1C15B3FB" w14:textId="77777777" w:rsidTr="00BD3AE7">
        <w:trPr>
          <w:cantSplit/>
          <w:jc w:val="center"/>
        </w:trPr>
        <w:tc>
          <w:tcPr>
            <w:tcW w:w="1637" w:type="dxa"/>
            <w:vMerge/>
          </w:tcPr>
          <w:p w14:paraId="4FF3513A" w14:textId="77777777" w:rsidR="00AD072D" w:rsidRPr="00EF20F7" w:rsidRDefault="00AD072D" w:rsidP="00BD3AE7">
            <w:pPr>
              <w:keepNext/>
              <w:keepLines/>
              <w:spacing w:after="60"/>
              <w:jc w:val="center"/>
              <w:rPr>
                <w:rFonts w:ascii="Arial" w:hAnsi="Arial" w:cs="Arial"/>
                <w:sz w:val="18"/>
              </w:rPr>
            </w:pPr>
          </w:p>
        </w:tc>
        <w:tc>
          <w:tcPr>
            <w:tcW w:w="1080" w:type="dxa"/>
            <w:vMerge/>
          </w:tcPr>
          <w:p w14:paraId="447FF8BC" w14:textId="77777777" w:rsidR="00AD072D" w:rsidRPr="00EF20F7" w:rsidRDefault="00AD072D" w:rsidP="00BD3AE7">
            <w:pPr>
              <w:keepNext/>
              <w:keepLines/>
              <w:spacing w:after="60"/>
              <w:jc w:val="center"/>
              <w:rPr>
                <w:rFonts w:ascii="Arial" w:hAnsi="Arial" w:cs="Arial"/>
                <w:sz w:val="18"/>
              </w:rPr>
            </w:pPr>
          </w:p>
        </w:tc>
        <w:tc>
          <w:tcPr>
            <w:tcW w:w="1980" w:type="dxa"/>
          </w:tcPr>
          <w:p w14:paraId="7C7615E4" w14:textId="77777777" w:rsidR="00AD072D" w:rsidRPr="00EF20F7" w:rsidRDefault="00AD072D" w:rsidP="00BD3AE7">
            <w:pPr>
              <w:keepNext/>
              <w:keepLines/>
              <w:spacing w:after="60"/>
              <w:jc w:val="center"/>
              <w:rPr>
                <w:rFonts w:ascii="Arial" w:hAnsi="Arial" w:cs="Arial"/>
                <w:sz w:val="18"/>
              </w:rPr>
            </w:pPr>
            <w:r w:rsidRPr="00EF20F7">
              <w:rPr>
                <w:rFonts w:ascii="Arial" w:hAnsi="Arial" w:cs="Arial"/>
                <w:sz w:val="18"/>
              </w:rPr>
              <w:t xml:space="preserve">Root Termination </w:t>
            </w:r>
          </w:p>
        </w:tc>
        <w:tc>
          <w:tcPr>
            <w:tcW w:w="1260" w:type="dxa"/>
          </w:tcPr>
          <w:p w14:paraId="5932C49C" w14:textId="77777777" w:rsidR="00AD072D" w:rsidRPr="00EF20F7" w:rsidRDefault="00AD072D" w:rsidP="00BD3AE7">
            <w:pPr>
              <w:keepNext/>
              <w:keepLines/>
              <w:spacing w:after="60"/>
              <w:jc w:val="center"/>
              <w:rPr>
                <w:rFonts w:ascii="Arial" w:hAnsi="Arial" w:cs="Arial"/>
                <w:sz w:val="18"/>
              </w:rPr>
            </w:pPr>
            <w:r w:rsidRPr="00EF20F7">
              <w:rPr>
                <w:rFonts w:ascii="Arial" w:hAnsi="Arial" w:cs="Arial"/>
                <w:sz w:val="18"/>
              </w:rPr>
              <w:t>M</w:t>
            </w:r>
          </w:p>
        </w:tc>
        <w:tc>
          <w:tcPr>
            <w:tcW w:w="3780" w:type="dxa"/>
          </w:tcPr>
          <w:p w14:paraId="0BAD8D63" w14:textId="77777777" w:rsidR="00AD072D" w:rsidRPr="00EF20F7" w:rsidRDefault="00AD072D" w:rsidP="00BD3AE7">
            <w:pPr>
              <w:keepNext/>
              <w:keepLines/>
              <w:spacing w:after="60"/>
              <w:rPr>
                <w:rFonts w:ascii="Arial" w:hAnsi="Arial" w:cs="Arial"/>
                <w:sz w:val="18"/>
              </w:rPr>
            </w:pPr>
            <w:r w:rsidRPr="00EF20F7">
              <w:rPr>
                <w:rFonts w:ascii="Arial" w:hAnsi="Arial" w:cs="Arial"/>
                <w:sz w:val="18"/>
              </w:rPr>
              <w:t>This information element indicates that root termination is where the congestion mechanism was activated.</w:t>
            </w:r>
          </w:p>
        </w:tc>
      </w:tr>
      <w:tr w:rsidR="00AD072D" w:rsidRPr="00EF20F7" w14:paraId="5E04B749" w14:textId="77777777" w:rsidTr="00BD3AE7">
        <w:trPr>
          <w:cantSplit/>
          <w:jc w:val="center"/>
        </w:trPr>
        <w:tc>
          <w:tcPr>
            <w:tcW w:w="1637" w:type="dxa"/>
            <w:vMerge/>
          </w:tcPr>
          <w:p w14:paraId="07A673B0" w14:textId="77777777" w:rsidR="00AD072D" w:rsidRPr="00EF20F7" w:rsidRDefault="00AD072D" w:rsidP="00BD3AE7">
            <w:pPr>
              <w:spacing w:after="60"/>
              <w:jc w:val="center"/>
              <w:rPr>
                <w:rFonts w:ascii="Arial" w:hAnsi="Arial" w:cs="Arial"/>
                <w:sz w:val="18"/>
              </w:rPr>
            </w:pPr>
          </w:p>
        </w:tc>
        <w:tc>
          <w:tcPr>
            <w:tcW w:w="1080" w:type="dxa"/>
            <w:vMerge/>
          </w:tcPr>
          <w:p w14:paraId="17B0CFB4" w14:textId="77777777" w:rsidR="00AD072D" w:rsidRPr="00EF20F7" w:rsidRDefault="00AD072D" w:rsidP="00BD3AE7">
            <w:pPr>
              <w:spacing w:after="60"/>
              <w:jc w:val="center"/>
              <w:rPr>
                <w:rFonts w:ascii="Arial" w:hAnsi="Arial" w:cs="Arial"/>
                <w:sz w:val="18"/>
              </w:rPr>
            </w:pPr>
          </w:p>
        </w:tc>
        <w:tc>
          <w:tcPr>
            <w:tcW w:w="1980" w:type="dxa"/>
          </w:tcPr>
          <w:p w14:paraId="751CD8AC" w14:textId="77777777" w:rsidR="00AD072D" w:rsidRPr="00EF20F7" w:rsidRDefault="00AD072D" w:rsidP="00BD3AE7">
            <w:pPr>
              <w:spacing w:after="60"/>
              <w:jc w:val="center"/>
              <w:rPr>
                <w:rFonts w:ascii="Arial" w:hAnsi="Arial" w:cs="Arial"/>
                <w:sz w:val="18"/>
              </w:rPr>
            </w:pPr>
            <w:r w:rsidRPr="00EF20F7">
              <w:rPr>
                <w:rFonts w:ascii="Arial" w:hAnsi="Arial" w:cs="Arial"/>
                <w:sz w:val="18"/>
              </w:rPr>
              <w:t>Reduction</w:t>
            </w:r>
          </w:p>
        </w:tc>
        <w:tc>
          <w:tcPr>
            <w:tcW w:w="1260" w:type="dxa"/>
          </w:tcPr>
          <w:p w14:paraId="6EB125BC" w14:textId="77777777" w:rsidR="00AD072D" w:rsidRPr="00EF20F7" w:rsidRDefault="00AD072D" w:rsidP="00BD3AE7">
            <w:pPr>
              <w:spacing w:after="60"/>
              <w:jc w:val="center"/>
              <w:rPr>
                <w:rFonts w:ascii="Arial" w:hAnsi="Arial" w:cs="Arial"/>
                <w:sz w:val="18"/>
              </w:rPr>
            </w:pPr>
            <w:r w:rsidRPr="00EF20F7">
              <w:rPr>
                <w:rFonts w:ascii="Arial" w:hAnsi="Arial" w:cs="Arial"/>
                <w:sz w:val="18"/>
              </w:rPr>
              <w:t>M</w:t>
            </w:r>
          </w:p>
        </w:tc>
        <w:tc>
          <w:tcPr>
            <w:tcW w:w="3780" w:type="dxa"/>
          </w:tcPr>
          <w:p w14:paraId="1D0182D4" w14:textId="77777777" w:rsidR="00AD072D" w:rsidRPr="00EF20F7" w:rsidRDefault="00AD072D" w:rsidP="00BD3AE7">
            <w:pPr>
              <w:spacing w:after="60"/>
              <w:rPr>
                <w:rFonts w:ascii="Arial" w:hAnsi="Arial" w:cs="Arial"/>
                <w:sz w:val="18"/>
              </w:rPr>
            </w:pPr>
            <w:r w:rsidRPr="00EF20F7">
              <w:rPr>
                <w:rFonts w:ascii="Arial" w:hAnsi="Arial" w:cs="Arial"/>
                <w:sz w:val="18"/>
              </w:rPr>
              <w:t>This information element indicates the load percentage to be reduced.</w:t>
            </w:r>
          </w:p>
        </w:tc>
      </w:tr>
      <w:tr w:rsidR="00AD072D" w:rsidRPr="00EF20F7" w14:paraId="3AF3C631" w14:textId="77777777" w:rsidTr="00BD3AE7">
        <w:trPr>
          <w:cantSplit/>
          <w:jc w:val="center"/>
        </w:trPr>
        <w:tc>
          <w:tcPr>
            <w:tcW w:w="1637" w:type="dxa"/>
            <w:vMerge w:val="restart"/>
          </w:tcPr>
          <w:p w14:paraId="75F8552A" w14:textId="77777777" w:rsidR="00AD072D" w:rsidRPr="00EF20F7" w:rsidRDefault="00AD072D" w:rsidP="00BD3AE7">
            <w:pPr>
              <w:spacing w:after="60"/>
              <w:jc w:val="center"/>
              <w:rPr>
                <w:rFonts w:ascii="Arial" w:hAnsi="Arial" w:cs="Arial"/>
                <w:sz w:val="18"/>
              </w:rPr>
            </w:pPr>
            <w:r w:rsidRPr="00EF20F7">
              <w:rPr>
                <w:rFonts w:ascii="Arial" w:hAnsi="Arial" w:cs="Arial"/>
                <w:sz w:val="18"/>
              </w:rPr>
              <w:t>MRFP Resource Congestion Handling -</w:t>
            </w:r>
          </w:p>
          <w:p w14:paraId="52E830CE" w14:textId="77777777" w:rsidR="00AD072D" w:rsidRPr="00EF20F7" w:rsidRDefault="00AD072D" w:rsidP="00BD3AE7">
            <w:pPr>
              <w:spacing w:after="60"/>
              <w:jc w:val="center"/>
              <w:rPr>
                <w:rFonts w:ascii="Arial" w:hAnsi="Arial" w:cs="Arial"/>
                <w:sz w:val="18"/>
              </w:rPr>
            </w:pPr>
            <w:r w:rsidRPr="00EF20F7">
              <w:rPr>
                <w:rFonts w:ascii="Arial" w:hAnsi="Arial" w:cs="Arial"/>
                <w:sz w:val="18"/>
              </w:rPr>
              <w:t>Indication Ack</w:t>
            </w:r>
          </w:p>
        </w:tc>
        <w:tc>
          <w:tcPr>
            <w:tcW w:w="1080" w:type="dxa"/>
            <w:vMerge w:val="restart"/>
          </w:tcPr>
          <w:p w14:paraId="30A5351D" w14:textId="77777777" w:rsidR="00AD072D" w:rsidRPr="00EF20F7" w:rsidRDefault="00AD072D" w:rsidP="00BD3AE7">
            <w:pPr>
              <w:spacing w:after="60"/>
              <w:jc w:val="center"/>
              <w:rPr>
                <w:rFonts w:ascii="Arial" w:hAnsi="Arial" w:cs="Arial"/>
                <w:sz w:val="18"/>
              </w:rPr>
            </w:pPr>
            <w:r w:rsidRPr="00EF20F7">
              <w:rPr>
                <w:rFonts w:ascii="Arial" w:hAnsi="Arial" w:cs="Arial"/>
                <w:sz w:val="18"/>
              </w:rPr>
              <w:t>MRFC</w:t>
            </w:r>
          </w:p>
        </w:tc>
        <w:tc>
          <w:tcPr>
            <w:tcW w:w="1980" w:type="dxa"/>
          </w:tcPr>
          <w:p w14:paraId="4CF3710D" w14:textId="77777777" w:rsidR="00AD072D" w:rsidRPr="00EF20F7" w:rsidRDefault="00AD072D" w:rsidP="00BD3AE7">
            <w:pPr>
              <w:spacing w:after="60"/>
              <w:jc w:val="center"/>
              <w:rPr>
                <w:rFonts w:ascii="Arial" w:hAnsi="Arial" w:cs="Arial"/>
                <w:sz w:val="18"/>
              </w:rPr>
            </w:pPr>
            <w:r w:rsidRPr="00EF20F7">
              <w:rPr>
                <w:rFonts w:ascii="Arial" w:hAnsi="Arial" w:cs="Arial"/>
                <w:sz w:val="18"/>
              </w:rPr>
              <w:t>Context</w:t>
            </w:r>
          </w:p>
        </w:tc>
        <w:tc>
          <w:tcPr>
            <w:tcW w:w="1260" w:type="dxa"/>
          </w:tcPr>
          <w:p w14:paraId="3244DF8F" w14:textId="77777777" w:rsidR="00AD072D" w:rsidRPr="00EF20F7" w:rsidRDefault="00AD072D" w:rsidP="00BD3AE7">
            <w:pPr>
              <w:spacing w:after="60"/>
              <w:jc w:val="center"/>
              <w:rPr>
                <w:rFonts w:ascii="Arial" w:hAnsi="Arial" w:cs="Arial"/>
                <w:sz w:val="18"/>
              </w:rPr>
            </w:pPr>
            <w:r w:rsidRPr="00EF20F7">
              <w:rPr>
                <w:rFonts w:ascii="Arial" w:hAnsi="Arial" w:cs="Arial"/>
                <w:sz w:val="18"/>
              </w:rPr>
              <w:t>M</w:t>
            </w:r>
          </w:p>
        </w:tc>
        <w:tc>
          <w:tcPr>
            <w:tcW w:w="3780" w:type="dxa"/>
          </w:tcPr>
          <w:p w14:paraId="174130A4" w14:textId="77777777" w:rsidR="00AD072D" w:rsidRPr="00EF20F7" w:rsidRDefault="00AD072D" w:rsidP="00BD3AE7">
            <w:pPr>
              <w:spacing w:after="60"/>
              <w:rPr>
                <w:rFonts w:ascii="Arial" w:hAnsi="Arial" w:cs="Arial"/>
                <w:sz w:val="18"/>
              </w:rPr>
            </w:pPr>
            <w:r w:rsidRPr="00EF20F7">
              <w:rPr>
                <w:rFonts w:ascii="Arial" w:hAnsi="Arial" w:cs="Arial"/>
                <w:sz w:val="18"/>
              </w:rPr>
              <w:t>This information element indicates all context are where the command was executed.</w:t>
            </w:r>
          </w:p>
        </w:tc>
      </w:tr>
      <w:tr w:rsidR="00AD072D" w:rsidRPr="00EF20F7" w14:paraId="5300E7D0" w14:textId="77777777" w:rsidTr="00BD3AE7">
        <w:trPr>
          <w:cantSplit/>
          <w:jc w:val="center"/>
        </w:trPr>
        <w:tc>
          <w:tcPr>
            <w:tcW w:w="1637" w:type="dxa"/>
            <w:vMerge/>
          </w:tcPr>
          <w:p w14:paraId="35070BA3" w14:textId="77777777" w:rsidR="00AD072D" w:rsidRPr="00EF20F7" w:rsidRDefault="00AD072D" w:rsidP="00BD3AE7">
            <w:pPr>
              <w:spacing w:after="60"/>
              <w:jc w:val="center"/>
              <w:rPr>
                <w:rFonts w:ascii="Arial" w:hAnsi="Arial" w:cs="Arial"/>
                <w:sz w:val="18"/>
              </w:rPr>
            </w:pPr>
          </w:p>
        </w:tc>
        <w:tc>
          <w:tcPr>
            <w:tcW w:w="1080" w:type="dxa"/>
            <w:vMerge/>
          </w:tcPr>
          <w:p w14:paraId="6A562AC7" w14:textId="77777777" w:rsidR="00AD072D" w:rsidRPr="00EF20F7" w:rsidRDefault="00AD072D" w:rsidP="00BD3AE7">
            <w:pPr>
              <w:spacing w:after="60"/>
              <w:jc w:val="center"/>
              <w:rPr>
                <w:rFonts w:ascii="Arial" w:hAnsi="Arial" w:cs="Arial"/>
                <w:sz w:val="18"/>
              </w:rPr>
            </w:pPr>
          </w:p>
        </w:tc>
        <w:tc>
          <w:tcPr>
            <w:tcW w:w="1980" w:type="dxa"/>
          </w:tcPr>
          <w:p w14:paraId="06B407D6" w14:textId="77777777" w:rsidR="00AD072D" w:rsidRPr="00EF20F7" w:rsidRDefault="00AD072D" w:rsidP="00BD3AE7">
            <w:pPr>
              <w:spacing w:after="60"/>
              <w:jc w:val="center"/>
              <w:rPr>
                <w:rFonts w:ascii="Arial" w:hAnsi="Arial" w:cs="Arial"/>
                <w:sz w:val="18"/>
              </w:rPr>
            </w:pPr>
            <w:r w:rsidRPr="00EF20F7">
              <w:rPr>
                <w:rFonts w:ascii="Arial" w:hAnsi="Arial" w:cs="Arial"/>
                <w:sz w:val="18"/>
              </w:rPr>
              <w:t>Root Termination</w:t>
            </w:r>
          </w:p>
        </w:tc>
        <w:tc>
          <w:tcPr>
            <w:tcW w:w="1260" w:type="dxa"/>
          </w:tcPr>
          <w:p w14:paraId="439D53AA" w14:textId="77777777" w:rsidR="00AD072D" w:rsidRPr="00EF20F7" w:rsidRDefault="00AD072D" w:rsidP="00BD3AE7">
            <w:pPr>
              <w:spacing w:after="60"/>
              <w:jc w:val="center"/>
              <w:rPr>
                <w:rFonts w:ascii="Arial" w:hAnsi="Arial" w:cs="Arial"/>
                <w:sz w:val="18"/>
              </w:rPr>
            </w:pPr>
            <w:r w:rsidRPr="00EF20F7">
              <w:rPr>
                <w:rFonts w:ascii="Arial" w:hAnsi="Arial" w:cs="Arial"/>
                <w:sz w:val="18"/>
              </w:rPr>
              <w:t>M</w:t>
            </w:r>
          </w:p>
        </w:tc>
        <w:tc>
          <w:tcPr>
            <w:tcW w:w="3780" w:type="dxa"/>
          </w:tcPr>
          <w:p w14:paraId="059F8012" w14:textId="77777777" w:rsidR="00AD072D" w:rsidRPr="00EF20F7" w:rsidRDefault="00AD072D" w:rsidP="00BD3AE7">
            <w:pPr>
              <w:spacing w:after="60"/>
              <w:rPr>
                <w:rFonts w:ascii="Arial" w:hAnsi="Arial" w:cs="Arial"/>
                <w:sz w:val="18"/>
              </w:rPr>
            </w:pPr>
            <w:r w:rsidRPr="00EF20F7">
              <w:rPr>
                <w:rFonts w:ascii="Arial" w:hAnsi="Arial" w:cs="Arial"/>
                <w:sz w:val="18"/>
              </w:rPr>
              <w:t>This information element indicates that root termination is where the command was executed.</w:t>
            </w:r>
          </w:p>
        </w:tc>
      </w:tr>
    </w:tbl>
    <w:p w14:paraId="64C9F605" w14:textId="77777777" w:rsidR="00AD072D" w:rsidRPr="00EF20F7" w:rsidRDefault="00AD072D" w:rsidP="00AD072D"/>
    <w:p w14:paraId="32F00764" w14:textId="77777777" w:rsidR="00AD072D" w:rsidRPr="00EF20F7" w:rsidRDefault="00AD072D" w:rsidP="00AD072D">
      <w:pPr>
        <w:pStyle w:val="Heading2"/>
      </w:pPr>
      <w:bookmarkStart w:id="543" w:name="_Toc517465140"/>
      <w:bookmarkStart w:id="544" w:name="_Toc67396845"/>
      <w:r w:rsidRPr="00EF20F7">
        <w:lastRenderedPageBreak/>
        <w:t>8.42</w:t>
      </w:r>
      <w:r w:rsidRPr="00EF20F7">
        <w:tab/>
        <w:t>Command Reject</w:t>
      </w:r>
      <w:bookmarkEnd w:id="543"/>
      <w:bookmarkEnd w:id="544"/>
    </w:p>
    <w:p w14:paraId="3D585E8C" w14:textId="77777777" w:rsidR="00AD072D" w:rsidRPr="00EF20F7" w:rsidRDefault="00AD072D" w:rsidP="00AD072D">
      <w:pPr>
        <w:keepNext/>
      </w:pPr>
      <w:r w:rsidRPr="00EF20F7">
        <w:t>This command is used to reject the received command request. It may be used as response to any of the procedures.</w:t>
      </w:r>
    </w:p>
    <w:p w14:paraId="022FE4D3" w14:textId="77777777" w:rsidR="00AD072D" w:rsidRPr="00EF20F7" w:rsidRDefault="00AD072D" w:rsidP="00AD072D">
      <w:pPr>
        <w:pStyle w:val="TH"/>
      </w:pPr>
      <w:r w:rsidRPr="00EF20F7">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5529FC01" w14:textId="77777777" w:rsidTr="00BD3AE7">
        <w:trPr>
          <w:jc w:val="center"/>
        </w:trPr>
        <w:tc>
          <w:tcPr>
            <w:tcW w:w="1637" w:type="dxa"/>
          </w:tcPr>
          <w:p w14:paraId="026A1C77" w14:textId="77777777" w:rsidR="00AD072D" w:rsidRPr="00EF20F7" w:rsidRDefault="00AD072D" w:rsidP="00BD3AE7">
            <w:pPr>
              <w:pStyle w:val="TAH"/>
            </w:pPr>
            <w:r w:rsidRPr="00EF20F7">
              <w:t>Procedure</w:t>
            </w:r>
          </w:p>
        </w:tc>
        <w:tc>
          <w:tcPr>
            <w:tcW w:w="1080" w:type="dxa"/>
          </w:tcPr>
          <w:p w14:paraId="3BD2C259" w14:textId="77777777" w:rsidR="00AD072D" w:rsidRPr="00EF20F7" w:rsidRDefault="00AD072D" w:rsidP="00BD3AE7">
            <w:pPr>
              <w:pStyle w:val="TAH"/>
            </w:pPr>
            <w:r w:rsidRPr="00EF20F7">
              <w:t>Initiated</w:t>
            </w:r>
          </w:p>
        </w:tc>
        <w:tc>
          <w:tcPr>
            <w:tcW w:w="1980" w:type="dxa"/>
          </w:tcPr>
          <w:p w14:paraId="1F7694E4" w14:textId="77777777" w:rsidR="00AD072D" w:rsidRPr="00EF20F7" w:rsidRDefault="00AD072D" w:rsidP="00BD3AE7">
            <w:pPr>
              <w:pStyle w:val="TAH"/>
            </w:pPr>
            <w:r w:rsidRPr="00EF20F7">
              <w:t>Information element name</w:t>
            </w:r>
          </w:p>
        </w:tc>
        <w:tc>
          <w:tcPr>
            <w:tcW w:w="1260" w:type="dxa"/>
          </w:tcPr>
          <w:p w14:paraId="233AA262" w14:textId="77777777" w:rsidR="00AD072D" w:rsidRPr="00EF20F7" w:rsidRDefault="00AD072D" w:rsidP="00BD3AE7">
            <w:pPr>
              <w:pStyle w:val="TAH"/>
            </w:pPr>
            <w:r w:rsidRPr="00EF20F7">
              <w:t>Information element required</w:t>
            </w:r>
          </w:p>
        </w:tc>
        <w:tc>
          <w:tcPr>
            <w:tcW w:w="3780" w:type="dxa"/>
          </w:tcPr>
          <w:p w14:paraId="1B743BE2" w14:textId="77777777" w:rsidR="00AD072D" w:rsidRPr="00EF20F7" w:rsidRDefault="00AD072D" w:rsidP="00BD3AE7">
            <w:pPr>
              <w:pStyle w:val="TAH"/>
            </w:pPr>
            <w:r w:rsidRPr="00EF20F7">
              <w:t>Information element description</w:t>
            </w:r>
          </w:p>
        </w:tc>
      </w:tr>
      <w:tr w:rsidR="00AD072D" w:rsidRPr="00EF20F7" w14:paraId="065D4D06" w14:textId="77777777" w:rsidTr="00BD3AE7">
        <w:trPr>
          <w:cantSplit/>
          <w:jc w:val="center"/>
        </w:trPr>
        <w:tc>
          <w:tcPr>
            <w:tcW w:w="1637" w:type="dxa"/>
            <w:vMerge w:val="restart"/>
          </w:tcPr>
          <w:p w14:paraId="46B5A754" w14:textId="77777777" w:rsidR="00AD072D" w:rsidRPr="00EF20F7" w:rsidRDefault="00AD072D" w:rsidP="00BD3AE7">
            <w:pPr>
              <w:pStyle w:val="TAC"/>
            </w:pPr>
            <w:r w:rsidRPr="00EF20F7">
              <w:t>Command Reject</w:t>
            </w:r>
          </w:p>
        </w:tc>
        <w:tc>
          <w:tcPr>
            <w:tcW w:w="1080" w:type="dxa"/>
            <w:vMerge w:val="restart"/>
          </w:tcPr>
          <w:p w14:paraId="41E109BF" w14:textId="77777777" w:rsidR="00AD072D" w:rsidRPr="00EF20F7" w:rsidRDefault="00AD072D" w:rsidP="00BD3AE7">
            <w:pPr>
              <w:pStyle w:val="TAC"/>
            </w:pPr>
            <w:r w:rsidRPr="00EF20F7">
              <w:t>Both</w:t>
            </w:r>
          </w:p>
        </w:tc>
        <w:tc>
          <w:tcPr>
            <w:tcW w:w="1980" w:type="dxa"/>
          </w:tcPr>
          <w:p w14:paraId="713FC21F" w14:textId="77777777" w:rsidR="00AD072D" w:rsidRPr="00EF20F7" w:rsidRDefault="00AD072D" w:rsidP="00BD3AE7">
            <w:pPr>
              <w:pStyle w:val="TAC"/>
            </w:pPr>
            <w:r w:rsidRPr="00EF20F7">
              <w:t>Context</w:t>
            </w:r>
          </w:p>
        </w:tc>
        <w:tc>
          <w:tcPr>
            <w:tcW w:w="1260" w:type="dxa"/>
          </w:tcPr>
          <w:p w14:paraId="36070205" w14:textId="77777777" w:rsidR="00AD072D" w:rsidRPr="00EF20F7" w:rsidRDefault="00AD072D" w:rsidP="00BD3AE7">
            <w:pPr>
              <w:pStyle w:val="TAC"/>
            </w:pPr>
            <w:r w:rsidRPr="00EF20F7">
              <w:t>M</w:t>
            </w:r>
          </w:p>
        </w:tc>
        <w:tc>
          <w:tcPr>
            <w:tcW w:w="3780" w:type="dxa"/>
          </w:tcPr>
          <w:p w14:paraId="45E53CE1" w14:textId="77777777" w:rsidR="00AD072D" w:rsidRPr="00EF20F7" w:rsidRDefault="00AD072D" w:rsidP="00BD3AE7">
            <w:pPr>
              <w:pStyle w:val="TAL"/>
            </w:pPr>
            <w:r w:rsidRPr="00EF20F7">
              <w:t>This information element indicates the context where the command was rejected.</w:t>
            </w:r>
          </w:p>
        </w:tc>
      </w:tr>
      <w:tr w:rsidR="00AD072D" w:rsidRPr="00EF20F7" w14:paraId="73F38990" w14:textId="77777777" w:rsidTr="00BD3AE7">
        <w:trPr>
          <w:cantSplit/>
          <w:jc w:val="center"/>
        </w:trPr>
        <w:tc>
          <w:tcPr>
            <w:tcW w:w="1637" w:type="dxa"/>
            <w:vMerge/>
          </w:tcPr>
          <w:p w14:paraId="44608505" w14:textId="77777777" w:rsidR="00AD072D" w:rsidRPr="00EF20F7" w:rsidRDefault="00AD072D" w:rsidP="00BD3AE7">
            <w:pPr>
              <w:pStyle w:val="TAC"/>
            </w:pPr>
          </w:p>
        </w:tc>
        <w:tc>
          <w:tcPr>
            <w:tcW w:w="1080" w:type="dxa"/>
            <w:vMerge/>
          </w:tcPr>
          <w:p w14:paraId="45DBE03E" w14:textId="77777777" w:rsidR="00AD072D" w:rsidRPr="00EF20F7" w:rsidRDefault="00AD072D" w:rsidP="00BD3AE7">
            <w:pPr>
              <w:pStyle w:val="TAC"/>
            </w:pPr>
          </w:p>
        </w:tc>
        <w:tc>
          <w:tcPr>
            <w:tcW w:w="1980" w:type="dxa"/>
          </w:tcPr>
          <w:p w14:paraId="1F3672AF" w14:textId="77777777" w:rsidR="00AD072D" w:rsidRPr="00EF20F7" w:rsidRDefault="00AD072D" w:rsidP="00BD3AE7">
            <w:pPr>
              <w:pStyle w:val="TAC"/>
            </w:pPr>
            <w:r w:rsidRPr="00EF20F7">
              <w:t>Bearer Termination</w:t>
            </w:r>
          </w:p>
        </w:tc>
        <w:tc>
          <w:tcPr>
            <w:tcW w:w="1260" w:type="dxa"/>
          </w:tcPr>
          <w:p w14:paraId="06DA53FB" w14:textId="77777777" w:rsidR="00AD072D" w:rsidRPr="00EF20F7" w:rsidRDefault="00AD072D" w:rsidP="00BD3AE7">
            <w:pPr>
              <w:pStyle w:val="TAC"/>
            </w:pPr>
            <w:r w:rsidRPr="00EF20F7">
              <w:t>M</w:t>
            </w:r>
          </w:p>
        </w:tc>
        <w:tc>
          <w:tcPr>
            <w:tcW w:w="3780" w:type="dxa"/>
          </w:tcPr>
          <w:p w14:paraId="00D484B3" w14:textId="77777777" w:rsidR="00AD072D" w:rsidRPr="00EF20F7" w:rsidRDefault="00AD072D" w:rsidP="00BD3AE7">
            <w:pPr>
              <w:pStyle w:val="TAL"/>
            </w:pPr>
            <w:r w:rsidRPr="00EF20F7">
              <w:t>This information element indicates the bearer termination where the command was rejected.</w:t>
            </w:r>
          </w:p>
        </w:tc>
      </w:tr>
      <w:tr w:rsidR="00AD072D" w:rsidRPr="00EF20F7" w14:paraId="69D7F3F4" w14:textId="77777777" w:rsidTr="00BD3AE7">
        <w:trPr>
          <w:cantSplit/>
          <w:jc w:val="center"/>
        </w:trPr>
        <w:tc>
          <w:tcPr>
            <w:tcW w:w="1637" w:type="dxa"/>
            <w:vMerge/>
          </w:tcPr>
          <w:p w14:paraId="60F13E8A" w14:textId="77777777" w:rsidR="00AD072D" w:rsidRPr="00EF20F7" w:rsidRDefault="00AD072D" w:rsidP="00BD3AE7">
            <w:pPr>
              <w:pStyle w:val="TAC"/>
            </w:pPr>
          </w:p>
        </w:tc>
        <w:tc>
          <w:tcPr>
            <w:tcW w:w="1080" w:type="dxa"/>
            <w:vMerge/>
          </w:tcPr>
          <w:p w14:paraId="21F928CC" w14:textId="77777777" w:rsidR="00AD072D" w:rsidRPr="00EF20F7" w:rsidRDefault="00AD072D" w:rsidP="00BD3AE7">
            <w:pPr>
              <w:pStyle w:val="TAC"/>
            </w:pPr>
          </w:p>
        </w:tc>
        <w:tc>
          <w:tcPr>
            <w:tcW w:w="1980" w:type="dxa"/>
          </w:tcPr>
          <w:p w14:paraId="6E9EECD4" w14:textId="77777777" w:rsidR="00AD072D" w:rsidRPr="00EF20F7" w:rsidRDefault="00AD072D" w:rsidP="00BD3AE7">
            <w:pPr>
              <w:pStyle w:val="TAC"/>
            </w:pPr>
            <w:r w:rsidRPr="00EF20F7">
              <w:t>Error</w:t>
            </w:r>
          </w:p>
        </w:tc>
        <w:tc>
          <w:tcPr>
            <w:tcW w:w="1260" w:type="dxa"/>
          </w:tcPr>
          <w:p w14:paraId="61F06F3C" w14:textId="77777777" w:rsidR="00AD072D" w:rsidRPr="00EF20F7" w:rsidRDefault="00AD072D" w:rsidP="00BD3AE7">
            <w:pPr>
              <w:pStyle w:val="TAC"/>
            </w:pPr>
            <w:r w:rsidRPr="00EF20F7">
              <w:t>M</w:t>
            </w:r>
          </w:p>
        </w:tc>
        <w:tc>
          <w:tcPr>
            <w:tcW w:w="3780" w:type="dxa"/>
          </w:tcPr>
          <w:p w14:paraId="5FE83221" w14:textId="77777777" w:rsidR="00AD072D" w:rsidRPr="00EF20F7" w:rsidRDefault="00AD072D" w:rsidP="00BD3AE7">
            <w:pPr>
              <w:pStyle w:val="TAL"/>
            </w:pPr>
            <w:r w:rsidRPr="00EF20F7">
              <w:t>This information element indicates the error that caused command rejection.</w:t>
            </w:r>
          </w:p>
        </w:tc>
      </w:tr>
    </w:tbl>
    <w:p w14:paraId="1CB6BAEC" w14:textId="77777777" w:rsidR="00AD072D" w:rsidRPr="00EF20F7" w:rsidRDefault="00AD072D" w:rsidP="00AD072D">
      <w:pPr>
        <w:rPr>
          <w:noProof/>
        </w:rPr>
      </w:pPr>
    </w:p>
    <w:p w14:paraId="292DBD10" w14:textId="77777777" w:rsidR="00AD072D" w:rsidRPr="00EF20F7" w:rsidRDefault="00AD072D" w:rsidP="00AD072D">
      <w:pPr>
        <w:pStyle w:val="Heading3"/>
      </w:pPr>
      <w:bookmarkStart w:id="545" w:name="_Toc517465141"/>
      <w:bookmarkStart w:id="546" w:name="_Toc67396846"/>
      <w:r w:rsidRPr="00EF20F7">
        <w:rPr>
          <w:lang w:eastAsia="zh-CN"/>
        </w:rPr>
        <w:t>8</w:t>
      </w:r>
      <w:r w:rsidRPr="00EF20F7">
        <w:t>.43</w:t>
      </w:r>
      <w:r w:rsidRPr="00EF20F7">
        <w:tab/>
        <w:t>Termination heartbeat indication</w:t>
      </w:r>
      <w:bookmarkEnd w:id="545"/>
      <w:bookmarkEnd w:id="546"/>
    </w:p>
    <w:p w14:paraId="5ABAD3AC" w14:textId="77777777" w:rsidR="00AD072D" w:rsidRPr="00EF20F7" w:rsidRDefault="00AD072D" w:rsidP="00AD072D">
      <w:pPr>
        <w:keepNext/>
      </w:pPr>
      <w:r w:rsidRPr="00EF20F7">
        <w:t>This procedure is used to report indication of hanging termination.</w:t>
      </w:r>
    </w:p>
    <w:p w14:paraId="4C57448D" w14:textId="77777777" w:rsidR="00AD072D" w:rsidRPr="00EF20F7" w:rsidRDefault="00AD072D" w:rsidP="00AD072D">
      <w:pPr>
        <w:pStyle w:val="TH"/>
      </w:pPr>
      <w:r w:rsidRPr="00EF20F7">
        <w:t xml:space="preserve">Table </w:t>
      </w:r>
      <w:r w:rsidRPr="00EF20F7">
        <w:rPr>
          <w:lang w:eastAsia="zh-CN"/>
        </w:rPr>
        <w:t>8</w:t>
      </w:r>
      <w:r w:rsidRPr="00EF20F7">
        <w:t>.43</w:t>
      </w:r>
      <w:r w:rsidRPr="00EF20F7">
        <w:rPr>
          <w:lang w:eastAsia="zh-CN"/>
        </w:rPr>
        <w:t>.1</w:t>
      </w:r>
      <w:r w:rsidRPr="00EF20F7">
        <w:t>: Procedures between</w:t>
      </w:r>
      <w:r w:rsidRPr="00EF20F7">
        <w:rPr>
          <w:lang w:eastAsia="zh-CN"/>
        </w:rPr>
        <w:t xml:space="preserve"> MRFC</w:t>
      </w:r>
      <w:r w:rsidRPr="00EF20F7">
        <w:t xml:space="preserve"> and M</w:t>
      </w:r>
      <w:r w:rsidRPr="00EF20F7">
        <w:rPr>
          <w:lang w:eastAsia="zh-CN"/>
        </w:rPr>
        <w:t>RFP:</w:t>
      </w:r>
      <w:r w:rsidRPr="00EF20F7">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726BA9B5" w14:textId="77777777" w:rsidTr="00BD3AE7">
        <w:trPr>
          <w:jc w:val="center"/>
        </w:trPr>
        <w:tc>
          <w:tcPr>
            <w:tcW w:w="1637" w:type="dxa"/>
          </w:tcPr>
          <w:p w14:paraId="4AEDB19C" w14:textId="77777777" w:rsidR="00AD072D" w:rsidRPr="00EF20F7" w:rsidRDefault="00AD072D" w:rsidP="00BD3AE7">
            <w:pPr>
              <w:pStyle w:val="TAH"/>
            </w:pPr>
            <w:r w:rsidRPr="00EF20F7">
              <w:t>Procedure</w:t>
            </w:r>
          </w:p>
        </w:tc>
        <w:tc>
          <w:tcPr>
            <w:tcW w:w="1080" w:type="dxa"/>
          </w:tcPr>
          <w:p w14:paraId="1BC38617" w14:textId="77777777" w:rsidR="00AD072D" w:rsidRPr="00EF20F7" w:rsidRDefault="00AD072D" w:rsidP="00BD3AE7">
            <w:pPr>
              <w:pStyle w:val="TAH"/>
            </w:pPr>
            <w:r w:rsidRPr="00EF20F7">
              <w:t>Initiated</w:t>
            </w:r>
          </w:p>
        </w:tc>
        <w:tc>
          <w:tcPr>
            <w:tcW w:w="1980" w:type="dxa"/>
          </w:tcPr>
          <w:p w14:paraId="36FBE0B8" w14:textId="77777777" w:rsidR="00AD072D" w:rsidRPr="00EF20F7" w:rsidRDefault="00AD072D" w:rsidP="00BD3AE7">
            <w:pPr>
              <w:pStyle w:val="TAH"/>
            </w:pPr>
            <w:r w:rsidRPr="00EF20F7">
              <w:t>Information element name</w:t>
            </w:r>
          </w:p>
        </w:tc>
        <w:tc>
          <w:tcPr>
            <w:tcW w:w="1260" w:type="dxa"/>
          </w:tcPr>
          <w:p w14:paraId="77E8CDCE" w14:textId="77777777" w:rsidR="00AD072D" w:rsidRPr="00EF20F7" w:rsidRDefault="00AD072D" w:rsidP="00BD3AE7">
            <w:pPr>
              <w:pStyle w:val="TAH"/>
            </w:pPr>
            <w:r w:rsidRPr="00EF20F7">
              <w:t>Information element required</w:t>
            </w:r>
          </w:p>
        </w:tc>
        <w:tc>
          <w:tcPr>
            <w:tcW w:w="3780" w:type="dxa"/>
          </w:tcPr>
          <w:p w14:paraId="392C454F" w14:textId="77777777" w:rsidR="00AD072D" w:rsidRPr="00EF20F7" w:rsidRDefault="00AD072D" w:rsidP="00BD3AE7">
            <w:pPr>
              <w:pStyle w:val="TAH"/>
            </w:pPr>
            <w:r w:rsidRPr="00EF20F7">
              <w:t>Information element description</w:t>
            </w:r>
          </w:p>
        </w:tc>
      </w:tr>
      <w:tr w:rsidR="00AD072D" w:rsidRPr="00EF20F7" w14:paraId="06845D9C" w14:textId="77777777" w:rsidTr="00BD3AE7">
        <w:trPr>
          <w:cantSplit/>
          <w:jc w:val="center"/>
        </w:trPr>
        <w:tc>
          <w:tcPr>
            <w:tcW w:w="1637" w:type="dxa"/>
            <w:vMerge w:val="restart"/>
          </w:tcPr>
          <w:p w14:paraId="275A85EF" w14:textId="77777777" w:rsidR="00AD072D" w:rsidRPr="00EF20F7" w:rsidRDefault="00AD072D" w:rsidP="00BD3AE7">
            <w:pPr>
              <w:pStyle w:val="TAC"/>
            </w:pPr>
            <w:r w:rsidRPr="00EF20F7">
              <w:t>Termination heartbeat indication</w:t>
            </w:r>
          </w:p>
        </w:tc>
        <w:tc>
          <w:tcPr>
            <w:tcW w:w="1080" w:type="dxa"/>
            <w:vMerge w:val="restart"/>
          </w:tcPr>
          <w:p w14:paraId="56D0DAFE" w14:textId="77777777" w:rsidR="00AD072D" w:rsidRPr="00EF20F7" w:rsidRDefault="00AD072D" w:rsidP="00BD3AE7">
            <w:pPr>
              <w:pStyle w:val="TAC"/>
            </w:pPr>
            <w:r w:rsidRPr="00EF20F7">
              <w:rPr>
                <w:lang w:eastAsia="zh-CN"/>
              </w:rPr>
              <w:t>MRFP</w:t>
            </w:r>
          </w:p>
        </w:tc>
        <w:tc>
          <w:tcPr>
            <w:tcW w:w="1980" w:type="dxa"/>
          </w:tcPr>
          <w:p w14:paraId="256E32D1" w14:textId="77777777" w:rsidR="00AD072D" w:rsidRPr="00EF20F7" w:rsidRDefault="00AD072D" w:rsidP="00BD3AE7">
            <w:pPr>
              <w:pStyle w:val="TAC"/>
            </w:pPr>
            <w:r w:rsidRPr="00EF20F7">
              <w:t>Context</w:t>
            </w:r>
          </w:p>
        </w:tc>
        <w:tc>
          <w:tcPr>
            <w:tcW w:w="1260" w:type="dxa"/>
          </w:tcPr>
          <w:p w14:paraId="0FA04F06" w14:textId="77777777" w:rsidR="00AD072D" w:rsidRPr="00EF20F7" w:rsidRDefault="00AD072D" w:rsidP="00BD3AE7">
            <w:pPr>
              <w:pStyle w:val="TAC"/>
            </w:pPr>
            <w:r w:rsidRPr="00EF20F7">
              <w:t>M</w:t>
            </w:r>
          </w:p>
        </w:tc>
        <w:tc>
          <w:tcPr>
            <w:tcW w:w="3780" w:type="dxa"/>
          </w:tcPr>
          <w:p w14:paraId="14045D84" w14:textId="77777777" w:rsidR="00AD072D" w:rsidRPr="00EF20F7" w:rsidRDefault="00AD072D" w:rsidP="00BD3AE7">
            <w:pPr>
              <w:pStyle w:val="TAL"/>
            </w:pPr>
            <w:r w:rsidRPr="00EF20F7">
              <w:t>This information element indicates the context for the bearer termination.</w:t>
            </w:r>
          </w:p>
        </w:tc>
      </w:tr>
      <w:tr w:rsidR="00AD072D" w:rsidRPr="00EF20F7" w14:paraId="06B94B0A" w14:textId="77777777" w:rsidTr="00BD3AE7">
        <w:trPr>
          <w:cantSplit/>
          <w:jc w:val="center"/>
        </w:trPr>
        <w:tc>
          <w:tcPr>
            <w:tcW w:w="1637" w:type="dxa"/>
            <w:vMerge/>
          </w:tcPr>
          <w:p w14:paraId="1F07D62E" w14:textId="77777777" w:rsidR="00AD072D" w:rsidRPr="00EF20F7" w:rsidRDefault="00AD072D" w:rsidP="00BD3AE7">
            <w:pPr>
              <w:pStyle w:val="TAC"/>
            </w:pPr>
          </w:p>
        </w:tc>
        <w:tc>
          <w:tcPr>
            <w:tcW w:w="1080" w:type="dxa"/>
            <w:vMerge/>
          </w:tcPr>
          <w:p w14:paraId="0AB07882" w14:textId="77777777" w:rsidR="00AD072D" w:rsidRPr="00EF20F7" w:rsidRDefault="00AD072D" w:rsidP="00BD3AE7">
            <w:pPr>
              <w:pStyle w:val="TAC"/>
            </w:pPr>
          </w:p>
        </w:tc>
        <w:tc>
          <w:tcPr>
            <w:tcW w:w="1980" w:type="dxa"/>
          </w:tcPr>
          <w:p w14:paraId="2F0BC5E1" w14:textId="77777777" w:rsidR="00AD072D" w:rsidRPr="00EF20F7" w:rsidRDefault="00AD072D" w:rsidP="00BD3AE7">
            <w:pPr>
              <w:pStyle w:val="TAC"/>
            </w:pPr>
            <w:r w:rsidRPr="00EF20F7">
              <w:t>Bearer Termination</w:t>
            </w:r>
          </w:p>
        </w:tc>
        <w:tc>
          <w:tcPr>
            <w:tcW w:w="1260" w:type="dxa"/>
          </w:tcPr>
          <w:p w14:paraId="71B31A7B" w14:textId="77777777" w:rsidR="00AD072D" w:rsidRPr="00EF20F7" w:rsidRDefault="00AD072D" w:rsidP="00BD3AE7">
            <w:pPr>
              <w:pStyle w:val="TAC"/>
            </w:pPr>
            <w:r w:rsidRPr="00EF20F7">
              <w:t>M</w:t>
            </w:r>
          </w:p>
        </w:tc>
        <w:tc>
          <w:tcPr>
            <w:tcW w:w="3780" w:type="dxa"/>
          </w:tcPr>
          <w:p w14:paraId="7F0BE767" w14:textId="77777777" w:rsidR="00AD072D" w:rsidRPr="00EF20F7" w:rsidRDefault="00AD072D" w:rsidP="00BD3AE7">
            <w:pPr>
              <w:pStyle w:val="TAL"/>
            </w:pPr>
            <w:r w:rsidRPr="00EF20F7">
              <w:t xml:space="preserve">This information element indicates the bearer termination for which the termination heartbeat is reported. </w:t>
            </w:r>
          </w:p>
        </w:tc>
      </w:tr>
      <w:tr w:rsidR="00AD072D" w:rsidRPr="00EF20F7" w14:paraId="7DB3348D" w14:textId="77777777" w:rsidTr="00BD3AE7">
        <w:trPr>
          <w:cantSplit/>
          <w:jc w:val="center"/>
        </w:trPr>
        <w:tc>
          <w:tcPr>
            <w:tcW w:w="1637" w:type="dxa"/>
            <w:vMerge/>
          </w:tcPr>
          <w:p w14:paraId="0D807269" w14:textId="77777777" w:rsidR="00AD072D" w:rsidRPr="00EF20F7" w:rsidRDefault="00AD072D" w:rsidP="00BD3AE7">
            <w:pPr>
              <w:pStyle w:val="TAC"/>
            </w:pPr>
          </w:p>
        </w:tc>
        <w:tc>
          <w:tcPr>
            <w:tcW w:w="1080" w:type="dxa"/>
            <w:vMerge/>
          </w:tcPr>
          <w:p w14:paraId="13B1ED54" w14:textId="77777777" w:rsidR="00AD072D" w:rsidRPr="00EF20F7" w:rsidRDefault="00AD072D" w:rsidP="00BD3AE7">
            <w:pPr>
              <w:pStyle w:val="TAC"/>
            </w:pPr>
          </w:p>
        </w:tc>
        <w:tc>
          <w:tcPr>
            <w:tcW w:w="1980" w:type="dxa"/>
          </w:tcPr>
          <w:p w14:paraId="2BEA786C" w14:textId="77777777" w:rsidR="00AD072D" w:rsidRPr="00EF20F7" w:rsidRDefault="00AD072D" w:rsidP="00BD3AE7">
            <w:pPr>
              <w:pStyle w:val="TAC"/>
            </w:pPr>
            <w:r w:rsidRPr="00EF20F7">
              <w:t>Termination heartbeat</w:t>
            </w:r>
          </w:p>
        </w:tc>
        <w:tc>
          <w:tcPr>
            <w:tcW w:w="1260" w:type="dxa"/>
          </w:tcPr>
          <w:p w14:paraId="5D1A96F5" w14:textId="77777777" w:rsidR="00AD072D" w:rsidRPr="00EF20F7" w:rsidRDefault="00AD072D" w:rsidP="00BD3AE7">
            <w:pPr>
              <w:pStyle w:val="TAC"/>
            </w:pPr>
            <w:r w:rsidRPr="00EF20F7">
              <w:t>M</w:t>
            </w:r>
          </w:p>
        </w:tc>
        <w:tc>
          <w:tcPr>
            <w:tcW w:w="3780" w:type="dxa"/>
          </w:tcPr>
          <w:p w14:paraId="601E1908" w14:textId="6666D3D9" w:rsidR="00AD072D" w:rsidRPr="00EF20F7" w:rsidRDefault="00AD072D" w:rsidP="00BD3AE7">
            <w:pPr>
              <w:pStyle w:val="TAL"/>
            </w:pPr>
            <w:r w:rsidRPr="00EF20F7">
              <w:t>Hanging Termination event, as defined in 3GPP TS 29.33</w:t>
            </w:r>
            <w:r w:rsidRPr="00EF20F7">
              <w:rPr>
                <w:lang w:eastAsia="zh-CN"/>
              </w:rPr>
              <w:t>3</w:t>
            </w:r>
            <w:r w:rsidR="001B11EB">
              <w:t> </w:t>
            </w:r>
            <w:r w:rsidR="001B11EB" w:rsidRPr="00EF20F7">
              <w:t>[</w:t>
            </w:r>
            <w:r w:rsidRPr="00EF20F7">
              <w:rPr>
                <w:lang w:eastAsia="zh-CN"/>
              </w:rPr>
              <w:t>16</w:t>
            </w:r>
            <w:r w:rsidRPr="00EF20F7">
              <w:t>].</w:t>
            </w:r>
          </w:p>
        </w:tc>
      </w:tr>
      <w:tr w:rsidR="00AD072D" w:rsidRPr="00EF20F7" w14:paraId="6DF0C208" w14:textId="77777777" w:rsidTr="00BD3AE7">
        <w:trPr>
          <w:cantSplit/>
          <w:jc w:val="center"/>
        </w:trPr>
        <w:tc>
          <w:tcPr>
            <w:tcW w:w="1637" w:type="dxa"/>
            <w:vMerge w:val="restart"/>
          </w:tcPr>
          <w:p w14:paraId="5EF3ED99" w14:textId="77777777" w:rsidR="00AD072D" w:rsidRPr="00EF20F7" w:rsidRDefault="00AD072D" w:rsidP="00BD3AE7">
            <w:pPr>
              <w:pStyle w:val="TAC"/>
            </w:pPr>
            <w:r w:rsidRPr="00EF20F7">
              <w:t>Termination heartbeat indication Ack</w:t>
            </w:r>
          </w:p>
        </w:tc>
        <w:tc>
          <w:tcPr>
            <w:tcW w:w="1080" w:type="dxa"/>
            <w:vMerge w:val="restart"/>
          </w:tcPr>
          <w:p w14:paraId="4EEEE178" w14:textId="77777777" w:rsidR="00AD072D" w:rsidRPr="00EF20F7" w:rsidRDefault="00AD072D" w:rsidP="00BD3AE7">
            <w:pPr>
              <w:pStyle w:val="TAC"/>
              <w:rPr>
                <w:lang w:eastAsia="zh-CN"/>
              </w:rPr>
            </w:pPr>
            <w:r w:rsidRPr="00EF20F7">
              <w:t>M</w:t>
            </w:r>
            <w:r w:rsidRPr="00EF20F7">
              <w:rPr>
                <w:lang w:eastAsia="zh-CN"/>
              </w:rPr>
              <w:t>RFC</w:t>
            </w:r>
          </w:p>
        </w:tc>
        <w:tc>
          <w:tcPr>
            <w:tcW w:w="1980" w:type="dxa"/>
          </w:tcPr>
          <w:p w14:paraId="3D4C9F19" w14:textId="77777777" w:rsidR="00AD072D" w:rsidRPr="00EF20F7" w:rsidRDefault="00AD072D" w:rsidP="00BD3AE7">
            <w:pPr>
              <w:pStyle w:val="TAC"/>
            </w:pPr>
            <w:r w:rsidRPr="00EF20F7">
              <w:t>Context</w:t>
            </w:r>
          </w:p>
        </w:tc>
        <w:tc>
          <w:tcPr>
            <w:tcW w:w="1260" w:type="dxa"/>
          </w:tcPr>
          <w:p w14:paraId="3F804824" w14:textId="77777777" w:rsidR="00AD072D" w:rsidRPr="00EF20F7" w:rsidRDefault="00AD072D" w:rsidP="00BD3AE7">
            <w:pPr>
              <w:pStyle w:val="TAC"/>
            </w:pPr>
            <w:r w:rsidRPr="00EF20F7">
              <w:t>M</w:t>
            </w:r>
          </w:p>
        </w:tc>
        <w:tc>
          <w:tcPr>
            <w:tcW w:w="3780" w:type="dxa"/>
          </w:tcPr>
          <w:p w14:paraId="375C608D" w14:textId="77777777" w:rsidR="00AD072D" w:rsidRPr="00EF20F7" w:rsidRDefault="00AD072D" w:rsidP="00BD3AE7">
            <w:pPr>
              <w:pStyle w:val="TAL"/>
            </w:pPr>
            <w:r w:rsidRPr="00EF20F7">
              <w:t>This information element indicates the context where the command was executed.</w:t>
            </w:r>
          </w:p>
        </w:tc>
      </w:tr>
      <w:tr w:rsidR="00AD072D" w:rsidRPr="00EF20F7" w14:paraId="1492B939" w14:textId="77777777" w:rsidTr="00BD3AE7">
        <w:trPr>
          <w:cantSplit/>
          <w:jc w:val="center"/>
        </w:trPr>
        <w:tc>
          <w:tcPr>
            <w:tcW w:w="1637" w:type="dxa"/>
            <w:vMerge/>
          </w:tcPr>
          <w:p w14:paraId="4850B1AE" w14:textId="77777777" w:rsidR="00AD072D" w:rsidRPr="00EF20F7" w:rsidRDefault="00AD072D" w:rsidP="00BD3AE7">
            <w:pPr>
              <w:pStyle w:val="TAC"/>
            </w:pPr>
          </w:p>
        </w:tc>
        <w:tc>
          <w:tcPr>
            <w:tcW w:w="1080" w:type="dxa"/>
            <w:vMerge/>
          </w:tcPr>
          <w:p w14:paraId="5ABD34F4" w14:textId="77777777" w:rsidR="00AD072D" w:rsidRPr="00EF20F7" w:rsidRDefault="00AD072D" w:rsidP="00BD3AE7">
            <w:pPr>
              <w:pStyle w:val="TAC"/>
            </w:pPr>
          </w:p>
        </w:tc>
        <w:tc>
          <w:tcPr>
            <w:tcW w:w="1980" w:type="dxa"/>
          </w:tcPr>
          <w:p w14:paraId="27A55F31" w14:textId="77777777" w:rsidR="00AD072D" w:rsidRPr="00EF20F7" w:rsidRDefault="00AD072D" w:rsidP="00BD3AE7">
            <w:pPr>
              <w:pStyle w:val="TAC"/>
            </w:pPr>
            <w:r w:rsidRPr="00EF20F7">
              <w:t>Bearer Termination</w:t>
            </w:r>
          </w:p>
        </w:tc>
        <w:tc>
          <w:tcPr>
            <w:tcW w:w="1260" w:type="dxa"/>
          </w:tcPr>
          <w:p w14:paraId="0E419985" w14:textId="77777777" w:rsidR="00AD072D" w:rsidRPr="00EF20F7" w:rsidRDefault="00AD072D" w:rsidP="00BD3AE7">
            <w:pPr>
              <w:pStyle w:val="TAC"/>
            </w:pPr>
            <w:r w:rsidRPr="00EF20F7">
              <w:t>M</w:t>
            </w:r>
          </w:p>
        </w:tc>
        <w:tc>
          <w:tcPr>
            <w:tcW w:w="3780" w:type="dxa"/>
          </w:tcPr>
          <w:p w14:paraId="05AB3812" w14:textId="77777777" w:rsidR="00AD072D" w:rsidRPr="00EF20F7" w:rsidRDefault="00AD072D" w:rsidP="00BD3AE7">
            <w:pPr>
              <w:pStyle w:val="TAL"/>
            </w:pPr>
            <w:r w:rsidRPr="00EF20F7">
              <w:t>This information element indicates the Bearer Termination where the command was executed.</w:t>
            </w:r>
          </w:p>
        </w:tc>
      </w:tr>
    </w:tbl>
    <w:p w14:paraId="5BD87967" w14:textId="77777777" w:rsidR="00AD072D" w:rsidRPr="00EF20F7" w:rsidRDefault="00AD072D" w:rsidP="00AD072D">
      <w:pPr>
        <w:rPr>
          <w:noProof/>
        </w:rPr>
      </w:pPr>
    </w:p>
    <w:p w14:paraId="1AB63904" w14:textId="77777777" w:rsidR="00AD072D" w:rsidRPr="00EF20F7" w:rsidRDefault="00AD072D" w:rsidP="00AD072D">
      <w:pPr>
        <w:pStyle w:val="Heading2"/>
      </w:pPr>
      <w:bookmarkStart w:id="547" w:name="_Toc517465142"/>
      <w:bookmarkStart w:id="548" w:name="_Toc67396847"/>
      <w:r w:rsidRPr="00EF20F7">
        <w:t>8.44</w:t>
      </w:r>
      <w:r w:rsidRPr="00EF20F7">
        <w:tab/>
        <w:t>Configure BFCP Termination</w:t>
      </w:r>
      <w:bookmarkEnd w:id="547"/>
      <w:bookmarkEnd w:id="548"/>
    </w:p>
    <w:p w14:paraId="5BB604B3" w14:textId="77777777" w:rsidR="00AD072D" w:rsidRPr="00EF20F7" w:rsidRDefault="00AD072D" w:rsidP="00AD072D">
      <w:pPr>
        <w:keepNext/>
      </w:pPr>
      <w:r w:rsidRPr="00EF20F7">
        <w:t>This procedure is used to configure a termination to support BFCP protocol</w:t>
      </w:r>
    </w:p>
    <w:p w14:paraId="70DF3458" w14:textId="77777777" w:rsidR="00AD072D" w:rsidRPr="00EF20F7" w:rsidRDefault="00AD072D" w:rsidP="00AD072D">
      <w:pPr>
        <w:pStyle w:val="TH"/>
      </w:pPr>
      <w:r w:rsidRPr="00EF20F7">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05FC74D3" w14:textId="77777777" w:rsidTr="00BD3AE7">
        <w:trPr>
          <w:jc w:val="center"/>
        </w:trPr>
        <w:tc>
          <w:tcPr>
            <w:tcW w:w="1637" w:type="dxa"/>
          </w:tcPr>
          <w:p w14:paraId="3DE814B2" w14:textId="77777777" w:rsidR="00AD072D" w:rsidRPr="00EF20F7" w:rsidRDefault="00AD072D" w:rsidP="00BD3AE7">
            <w:pPr>
              <w:pStyle w:val="TAH"/>
            </w:pPr>
            <w:r w:rsidRPr="00EF20F7">
              <w:t>Procedure</w:t>
            </w:r>
          </w:p>
        </w:tc>
        <w:tc>
          <w:tcPr>
            <w:tcW w:w="1080" w:type="dxa"/>
          </w:tcPr>
          <w:p w14:paraId="0B6ECCE8" w14:textId="77777777" w:rsidR="00AD072D" w:rsidRPr="00EF20F7" w:rsidRDefault="00AD072D" w:rsidP="00BD3AE7">
            <w:pPr>
              <w:pStyle w:val="TAH"/>
            </w:pPr>
            <w:r w:rsidRPr="00EF20F7">
              <w:t>Initiated</w:t>
            </w:r>
          </w:p>
        </w:tc>
        <w:tc>
          <w:tcPr>
            <w:tcW w:w="1980" w:type="dxa"/>
          </w:tcPr>
          <w:p w14:paraId="34B78466" w14:textId="77777777" w:rsidR="00AD072D" w:rsidRPr="00EF20F7" w:rsidRDefault="00AD072D" w:rsidP="00BD3AE7">
            <w:pPr>
              <w:pStyle w:val="TAH"/>
            </w:pPr>
            <w:r w:rsidRPr="00EF20F7">
              <w:t>Information element name</w:t>
            </w:r>
          </w:p>
        </w:tc>
        <w:tc>
          <w:tcPr>
            <w:tcW w:w="1260" w:type="dxa"/>
          </w:tcPr>
          <w:p w14:paraId="7F5F05A8" w14:textId="77777777" w:rsidR="00AD072D" w:rsidRPr="00EF20F7" w:rsidRDefault="00AD072D" w:rsidP="00BD3AE7">
            <w:pPr>
              <w:pStyle w:val="TAH"/>
            </w:pPr>
            <w:r w:rsidRPr="00EF20F7">
              <w:t>Information element required</w:t>
            </w:r>
          </w:p>
        </w:tc>
        <w:tc>
          <w:tcPr>
            <w:tcW w:w="3780" w:type="dxa"/>
          </w:tcPr>
          <w:p w14:paraId="7B68FE9B" w14:textId="77777777" w:rsidR="00AD072D" w:rsidRPr="00EF20F7" w:rsidRDefault="00AD072D" w:rsidP="00BD3AE7">
            <w:pPr>
              <w:pStyle w:val="TAH"/>
            </w:pPr>
            <w:r w:rsidRPr="00EF20F7">
              <w:t>Information element description</w:t>
            </w:r>
          </w:p>
        </w:tc>
      </w:tr>
      <w:tr w:rsidR="00AD072D" w:rsidRPr="00EF20F7" w14:paraId="59B62FD9" w14:textId="77777777" w:rsidTr="00BD3AE7">
        <w:trPr>
          <w:cantSplit/>
          <w:jc w:val="center"/>
        </w:trPr>
        <w:tc>
          <w:tcPr>
            <w:tcW w:w="1637" w:type="dxa"/>
            <w:vMerge w:val="restart"/>
          </w:tcPr>
          <w:p w14:paraId="411A8783" w14:textId="77777777" w:rsidR="00AD072D" w:rsidRPr="00EF20F7" w:rsidRDefault="00AD072D" w:rsidP="00BD3AE7">
            <w:pPr>
              <w:pStyle w:val="TAC"/>
            </w:pPr>
            <w:r w:rsidRPr="00EF20F7">
              <w:t>Configure BFCP Termination</w:t>
            </w:r>
          </w:p>
        </w:tc>
        <w:tc>
          <w:tcPr>
            <w:tcW w:w="1080" w:type="dxa"/>
            <w:vMerge w:val="restart"/>
          </w:tcPr>
          <w:p w14:paraId="31CD83A8" w14:textId="77777777" w:rsidR="00AD072D" w:rsidRPr="00EF20F7" w:rsidRDefault="00AD072D" w:rsidP="00BD3AE7">
            <w:pPr>
              <w:pStyle w:val="TAC"/>
            </w:pPr>
            <w:r w:rsidRPr="00EF20F7">
              <w:t>MRFC</w:t>
            </w:r>
          </w:p>
        </w:tc>
        <w:tc>
          <w:tcPr>
            <w:tcW w:w="1980" w:type="dxa"/>
          </w:tcPr>
          <w:p w14:paraId="3440A06B" w14:textId="77777777" w:rsidR="00AD072D" w:rsidRPr="00EF20F7" w:rsidRDefault="00AD072D" w:rsidP="00BD3AE7">
            <w:pPr>
              <w:pStyle w:val="TAC"/>
            </w:pPr>
            <w:r w:rsidRPr="00EF20F7">
              <w:t>Context</w:t>
            </w:r>
          </w:p>
        </w:tc>
        <w:tc>
          <w:tcPr>
            <w:tcW w:w="1260" w:type="dxa"/>
          </w:tcPr>
          <w:p w14:paraId="2E57014A" w14:textId="77777777" w:rsidR="00AD072D" w:rsidRPr="00EF20F7" w:rsidRDefault="00AD072D" w:rsidP="00BD3AE7">
            <w:pPr>
              <w:pStyle w:val="TAC"/>
            </w:pPr>
            <w:r w:rsidRPr="00EF20F7">
              <w:t>M</w:t>
            </w:r>
          </w:p>
        </w:tc>
        <w:tc>
          <w:tcPr>
            <w:tcW w:w="3780" w:type="dxa"/>
          </w:tcPr>
          <w:p w14:paraId="5AD9343F" w14:textId="77777777" w:rsidR="00AD072D" w:rsidRPr="00EF20F7" w:rsidRDefault="00AD072D" w:rsidP="00BD3AE7">
            <w:pPr>
              <w:pStyle w:val="TAC"/>
              <w:jc w:val="left"/>
            </w:pPr>
            <w:r w:rsidRPr="00EF20F7">
              <w:t>This information element indicates the context for the bearer termination.</w:t>
            </w:r>
          </w:p>
        </w:tc>
      </w:tr>
      <w:tr w:rsidR="00AD072D" w:rsidRPr="00EF20F7" w14:paraId="296DFABA" w14:textId="77777777" w:rsidTr="00BD3AE7">
        <w:trPr>
          <w:cantSplit/>
          <w:jc w:val="center"/>
        </w:trPr>
        <w:tc>
          <w:tcPr>
            <w:tcW w:w="1637" w:type="dxa"/>
            <w:vMerge/>
          </w:tcPr>
          <w:p w14:paraId="3D56854E" w14:textId="77777777" w:rsidR="00AD072D" w:rsidRPr="00EF20F7" w:rsidRDefault="00AD072D" w:rsidP="00BD3AE7"/>
        </w:tc>
        <w:tc>
          <w:tcPr>
            <w:tcW w:w="1080" w:type="dxa"/>
            <w:vMerge/>
          </w:tcPr>
          <w:p w14:paraId="3B44C346" w14:textId="77777777" w:rsidR="00AD072D" w:rsidRPr="00EF20F7" w:rsidRDefault="00AD072D" w:rsidP="00BD3AE7">
            <w:pPr>
              <w:pStyle w:val="TAC"/>
            </w:pPr>
          </w:p>
        </w:tc>
        <w:tc>
          <w:tcPr>
            <w:tcW w:w="1980" w:type="dxa"/>
          </w:tcPr>
          <w:p w14:paraId="58042846" w14:textId="77777777" w:rsidR="00AD072D" w:rsidRPr="00EF20F7" w:rsidRDefault="00AD072D" w:rsidP="00BD3AE7">
            <w:pPr>
              <w:pStyle w:val="TAC"/>
            </w:pPr>
            <w:r w:rsidRPr="00EF20F7">
              <w:t>Bearer Termination</w:t>
            </w:r>
          </w:p>
        </w:tc>
        <w:tc>
          <w:tcPr>
            <w:tcW w:w="1260" w:type="dxa"/>
          </w:tcPr>
          <w:p w14:paraId="3289E916" w14:textId="77777777" w:rsidR="00AD072D" w:rsidRPr="00EF20F7" w:rsidRDefault="00AD072D" w:rsidP="00BD3AE7">
            <w:pPr>
              <w:pStyle w:val="TAC"/>
            </w:pPr>
            <w:r w:rsidRPr="00EF20F7">
              <w:t>M</w:t>
            </w:r>
          </w:p>
        </w:tc>
        <w:tc>
          <w:tcPr>
            <w:tcW w:w="3780" w:type="dxa"/>
          </w:tcPr>
          <w:p w14:paraId="6FBFBACB" w14:textId="77777777" w:rsidR="00AD072D" w:rsidRPr="00EF20F7" w:rsidRDefault="00AD072D" w:rsidP="00BD3AE7">
            <w:pPr>
              <w:pStyle w:val="TAC"/>
              <w:jc w:val="left"/>
            </w:pPr>
            <w:r w:rsidRPr="00EF20F7">
              <w:t xml:space="preserve">This information element indicates the </w:t>
            </w:r>
            <w:r w:rsidRPr="00EF20F7">
              <w:rPr>
                <w:lang w:eastAsia="zh-CN"/>
              </w:rPr>
              <w:t xml:space="preserve">existing </w:t>
            </w:r>
            <w:r w:rsidRPr="00EF20F7">
              <w:t>bearer termination</w:t>
            </w:r>
            <w:r w:rsidRPr="00EF20F7">
              <w:rPr>
                <w:lang w:eastAsia="zh-CN"/>
              </w:rPr>
              <w:t xml:space="preserve"> or requests a new bearer termination.</w:t>
            </w:r>
          </w:p>
        </w:tc>
      </w:tr>
      <w:tr w:rsidR="00AD072D" w:rsidRPr="00EF20F7" w14:paraId="03419EBE" w14:textId="77777777" w:rsidTr="00BD3AE7">
        <w:trPr>
          <w:cantSplit/>
          <w:trHeight w:val="97"/>
          <w:jc w:val="center"/>
        </w:trPr>
        <w:tc>
          <w:tcPr>
            <w:tcW w:w="1637" w:type="dxa"/>
            <w:vMerge/>
          </w:tcPr>
          <w:p w14:paraId="7B388A82" w14:textId="77777777" w:rsidR="00AD072D" w:rsidRPr="00EF20F7" w:rsidRDefault="00AD072D" w:rsidP="00BD3AE7"/>
        </w:tc>
        <w:tc>
          <w:tcPr>
            <w:tcW w:w="1080" w:type="dxa"/>
            <w:vMerge/>
          </w:tcPr>
          <w:p w14:paraId="43268E5E" w14:textId="77777777" w:rsidR="00AD072D" w:rsidRPr="00EF20F7" w:rsidRDefault="00AD072D" w:rsidP="00BD3AE7">
            <w:pPr>
              <w:pStyle w:val="TAC"/>
            </w:pPr>
          </w:p>
        </w:tc>
        <w:tc>
          <w:tcPr>
            <w:tcW w:w="1980" w:type="dxa"/>
          </w:tcPr>
          <w:p w14:paraId="393090C7" w14:textId="77777777" w:rsidR="00AD072D" w:rsidRPr="00EF20F7" w:rsidRDefault="00AD072D" w:rsidP="00BD3AE7">
            <w:pPr>
              <w:pStyle w:val="TAC"/>
            </w:pPr>
            <w:r w:rsidRPr="00EF20F7">
              <w:t>Local BFCP Connection Address Request</w:t>
            </w:r>
          </w:p>
        </w:tc>
        <w:tc>
          <w:tcPr>
            <w:tcW w:w="1260" w:type="dxa"/>
            <w:shd w:val="clear" w:color="auto" w:fill="auto"/>
          </w:tcPr>
          <w:p w14:paraId="172EF9F6" w14:textId="77777777" w:rsidR="00AD072D" w:rsidRPr="00EF20F7" w:rsidRDefault="00AD072D" w:rsidP="00BD3AE7">
            <w:pPr>
              <w:pStyle w:val="TAC"/>
            </w:pPr>
            <w:r w:rsidRPr="00EF20F7">
              <w:t>M</w:t>
            </w:r>
          </w:p>
        </w:tc>
        <w:tc>
          <w:tcPr>
            <w:tcW w:w="3780" w:type="dxa"/>
            <w:shd w:val="clear" w:color="auto" w:fill="auto"/>
          </w:tcPr>
          <w:p w14:paraId="003819C7" w14:textId="77777777" w:rsidR="00AD072D" w:rsidRPr="00EF20F7" w:rsidRDefault="00AD072D" w:rsidP="00BD3AE7">
            <w:pPr>
              <w:pStyle w:val="TAC"/>
              <w:jc w:val="left"/>
            </w:pPr>
            <w:r w:rsidRPr="00EF20F7">
              <w:t xml:space="preserve">This information element requests an IP address and port number(s) on the MRFP to serve BFCP/TCP protocol </w:t>
            </w:r>
          </w:p>
        </w:tc>
      </w:tr>
      <w:tr w:rsidR="00AD072D" w:rsidRPr="00EF20F7" w14:paraId="2D5D2A1C" w14:textId="77777777" w:rsidTr="00BD3AE7">
        <w:trPr>
          <w:cantSplit/>
          <w:trHeight w:val="95"/>
          <w:jc w:val="center"/>
        </w:trPr>
        <w:tc>
          <w:tcPr>
            <w:tcW w:w="1637" w:type="dxa"/>
            <w:vMerge/>
          </w:tcPr>
          <w:p w14:paraId="0773A264" w14:textId="77777777" w:rsidR="00AD072D" w:rsidRPr="00EF20F7" w:rsidRDefault="00AD072D" w:rsidP="00BD3AE7"/>
        </w:tc>
        <w:tc>
          <w:tcPr>
            <w:tcW w:w="1080" w:type="dxa"/>
            <w:vMerge/>
          </w:tcPr>
          <w:p w14:paraId="7A297D20" w14:textId="77777777" w:rsidR="00AD072D" w:rsidRPr="00EF20F7" w:rsidRDefault="00AD072D" w:rsidP="00BD3AE7">
            <w:pPr>
              <w:pStyle w:val="TAC"/>
            </w:pPr>
          </w:p>
        </w:tc>
        <w:tc>
          <w:tcPr>
            <w:tcW w:w="1980" w:type="dxa"/>
          </w:tcPr>
          <w:p w14:paraId="24B23863" w14:textId="77777777" w:rsidR="00AD072D" w:rsidRPr="00EF20F7" w:rsidRDefault="00AD072D" w:rsidP="00BD3AE7">
            <w:pPr>
              <w:pStyle w:val="TAC"/>
            </w:pPr>
            <w:r w:rsidRPr="00EF20F7">
              <w:t>Remote BFCP Connection Address</w:t>
            </w:r>
          </w:p>
        </w:tc>
        <w:tc>
          <w:tcPr>
            <w:tcW w:w="1260" w:type="dxa"/>
            <w:shd w:val="clear" w:color="auto" w:fill="auto"/>
          </w:tcPr>
          <w:p w14:paraId="642A04A8" w14:textId="77777777" w:rsidR="00AD072D" w:rsidRPr="00EF20F7" w:rsidRDefault="00AD072D" w:rsidP="00BD3AE7">
            <w:pPr>
              <w:pStyle w:val="TAC"/>
            </w:pPr>
            <w:r w:rsidRPr="00EF20F7">
              <w:t>M</w:t>
            </w:r>
          </w:p>
        </w:tc>
        <w:tc>
          <w:tcPr>
            <w:tcW w:w="3780" w:type="dxa"/>
            <w:shd w:val="clear" w:color="auto" w:fill="auto"/>
          </w:tcPr>
          <w:p w14:paraId="3B0180F1" w14:textId="77777777" w:rsidR="00AD072D" w:rsidRPr="00EF20F7" w:rsidRDefault="00AD072D" w:rsidP="00BD3AE7">
            <w:pPr>
              <w:pStyle w:val="TAC"/>
              <w:jc w:val="left"/>
            </w:pPr>
            <w:r w:rsidRPr="00EF20F7">
              <w:t>This information element indicates the remote IP address and port number(s) that the MRFP can send BFCP/TCP to.</w:t>
            </w:r>
          </w:p>
          <w:p w14:paraId="43BC6435" w14:textId="77777777" w:rsidR="00AD072D" w:rsidRPr="00EF20F7" w:rsidRDefault="00AD072D" w:rsidP="00BD3AE7">
            <w:pPr>
              <w:pStyle w:val="TAC"/>
              <w:jc w:val="left"/>
            </w:pPr>
          </w:p>
        </w:tc>
      </w:tr>
      <w:tr w:rsidR="00AD072D" w:rsidRPr="00EF20F7" w14:paraId="3790E84C" w14:textId="77777777" w:rsidTr="00BD3AE7">
        <w:trPr>
          <w:cantSplit/>
          <w:trHeight w:val="95"/>
          <w:jc w:val="center"/>
        </w:trPr>
        <w:tc>
          <w:tcPr>
            <w:tcW w:w="1637" w:type="dxa"/>
            <w:vMerge/>
          </w:tcPr>
          <w:p w14:paraId="6A253A61" w14:textId="77777777" w:rsidR="00AD072D" w:rsidRPr="00EF20F7" w:rsidRDefault="00AD072D" w:rsidP="00BD3AE7"/>
        </w:tc>
        <w:tc>
          <w:tcPr>
            <w:tcW w:w="1080" w:type="dxa"/>
            <w:vMerge/>
          </w:tcPr>
          <w:p w14:paraId="313D7CA5" w14:textId="77777777" w:rsidR="00AD072D" w:rsidRPr="00EF20F7" w:rsidRDefault="00AD072D" w:rsidP="00BD3AE7"/>
        </w:tc>
        <w:tc>
          <w:tcPr>
            <w:tcW w:w="1980" w:type="dxa"/>
          </w:tcPr>
          <w:p w14:paraId="1EE3A4E1" w14:textId="77777777" w:rsidR="00AD072D" w:rsidRPr="00EF20F7" w:rsidRDefault="00AD072D" w:rsidP="00BD3AE7">
            <w:pPr>
              <w:pStyle w:val="TAC"/>
            </w:pPr>
            <w:r w:rsidRPr="00EF20F7">
              <w:rPr>
                <w:lang w:eastAsia="zh-CN"/>
              </w:rPr>
              <w:t>User</w:t>
            </w:r>
            <w:r w:rsidRPr="00EF20F7">
              <w:t xml:space="preserve"> Identifier </w:t>
            </w:r>
          </w:p>
        </w:tc>
        <w:tc>
          <w:tcPr>
            <w:tcW w:w="1260" w:type="dxa"/>
            <w:shd w:val="clear" w:color="auto" w:fill="auto"/>
          </w:tcPr>
          <w:p w14:paraId="1E390489" w14:textId="77777777" w:rsidR="00AD072D" w:rsidRPr="00EF20F7" w:rsidRDefault="00AD072D" w:rsidP="00BD3AE7">
            <w:pPr>
              <w:pStyle w:val="TAC"/>
            </w:pPr>
            <w:r w:rsidRPr="00EF20F7">
              <w:t>M</w:t>
            </w:r>
          </w:p>
        </w:tc>
        <w:tc>
          <w:tcPr>
            <w:tcW w:w="3780" w:type="dxa"/>
            <w:shd w:val="clear" w:color="auto" w:fill="auto"/>
          </w:tcPr>
          <w:p w14:paraId="0C6FC979" w14:textId="77777777" w:rsidR="00AD072D" w:rsidRPr="00EF20F7" w:rsidRDefault="00AD072D" w:rsidP="00BD3AE7">
            <w:pPr>
              <w:pStyle w:val="TAC"/>
              <w:jc w:val="left"/>
            </w:pPr>
            <w:r w:rsidRPr="00EF20F7">
              <w:t xml:space="preserve">This information element indicates the </w:t>
            </w:r>
            <w:r w:rsidRPr="00EF20F7">
              <w:rPr>
                <w:lang w:eastAsia="zh-CN"/>
              </w:rPr>
              <w:t>user</w:t>
            </w:r>
            <w:r w:rsidRPr="00EF20F7">
              <w:t xml:space="preserve"> Identifier to identif</w:t>
            </w:r>
            <w:r w:rsidRPr="00EF20F7">
              <w:rPr>
                <w:lang w:eastAsia="zh-CN"/>
              </w:rPr>
              <w:t>y</w:t>
            </w:r>
            <w:r w:rsidRPr="00EF20F7">
              <w:t xml:space="preserve"> the BFCP</w:t>
            </w:r>
            <w:r w:rsidRPr="00EF20F7">
              <w:rPr>
                <w:lang w:eastAsia="zh-CN"/>
              </w:rPr>
              <w:t xml:space="preserve"> client</w:t>
            </w:r>
            <w:r w:rsidRPr="00EF20F7">
              <w:t xml:space="preserve"> when </w:t>
            </w:r>
            <w:r w:rsidRPr="00EF20F7">
              <w:rPr>
                <w:lang w:eastAsia="zh-CN"/>
              </w:rPr>
              <w:t>receiving</w:t>
            </w:r>
            <w:r w:rsidRPr="00EF20F7">
              <w:t xml:space="preserve"> BFCP requests.</w:t>
            </w:r>
          </w:p>
        </w:tc>
      </w:tr>
      <w:tr w:rsidR="00AD072D" w:rsidRPr="00EF20F7" w14:paraId="2C1C69BD" w14:textId="77777777" w:rsidTr="00BD3AE7">
        <w:trPr>
          <w:cantSplit/>
          <w:trHeight w:val="958"/>
          <w:jc w:val="center"/>
        </w:trPr>
        <w:tc>
          <w:tcPr>
            <w:tcW w:w="1637" w:type="dxa"/>
            <w:vMerge/>
          </w:tcPr>
          <w:p w14:paraId="4D2C6E12" w14:textId="77777777" w:rsidR="00AD072D" w:rsidRPr="00EF20F7" w:rsidRDefault="00AD072D" w:rsidP="00BD3AE7"/>
        </w:tc>
        <w:tc>
          <w:tcPr>
            <w:tcW w:w="1080" w:type="dxa"/>
            <w:vMerge/>
          </w:tcPr>
          <w:p w14:paraId="3C8786CD" w14:textId="77777777" w:rsidR="00AD072D" w:rsidRPr="00EF20F7" w:rsidRDefault="00AD072D" w:rsidP="00BD3AE7"/>
        </w:tc>
        <w:tc>
          <w:tcPr>
            <w:tcW w:w="1980" w:type="dxa"/>
          </w:tcPr>
          <w:p w14:paraId="364B2D48" w14:textId="77777777" w:rsidR="00AD072D" w:rsidRPr="00EF20F7" w:rsidRDefault="00AD072D" w:rsidP="00BD3AE7">
            <w:pPr>
              <w:pStyle w:val="TAC"/>
              <w:rPr>
                <w:lang w:eastAsia="zh-CN"/>
              </w:rPr>
            </w:pPr>
            <w:r w:rsidRPr="00EF20F7">
              <w:rPr>
                <w:lang w:eastAsia="zh-CN"/>
              </w:rPr>
              <w:t>Available Floors</w:t>
            </w:r>
          </w:p>
        </w:tc>
        <w:tc>
          <w:tcPr>
            <w:tcW w:w="1260" w:type="dxa"/>
            <w:shd w:val="clear" w:color="auto" w:fill="auto"/>
          </w:tcPr>
          <w:p w14:paraId="7D14EF94" w14:textId="77777777" w:rsidR="00AD072D" w:rsidRPr="00EF20F7" w:rsidRDefault="00AD072D" w:rsidP="00BD3AE7">
            <w:pPr>
              <w:pStyle w:val="TAC"/>
            </w:pPr>
            <w:r w:rsidRPr="00EF20F7">
              <w:t>M</w:t>
            </w:r>
          </w:p>
        </w:tc>
        <w:tc>
          <w:tcPr>
            <w:tcW w:w="3780" w:type="dxa"/>
            <w:shd w:val="clear" w:color="auto" w:fill="auto"/>
          </w:tcPr>
          <w:p w14:paraId="27380B76" w14:textId="77777777" w:rsidR="00AD072D" w:rsidRPr="00EF20F7" w:rsidRDefault="00AD072D" w:rsidP="00BD3AE7">
            <w:pPr>
              <w:pStyle w:val="TAC"/>
              <w:jc w:val="left"/>
            </w:pPr>
            <w:r w:rsidRPr="00EF20F7">
              <w:t>This information Element defines the list of Floor Ids that may be requested (via BFCP) to be used by the client represented by this termination.</w:t>
            </w:r>
          </w:p>
        </w:tc>
      </w:tr>
      <w:tr w:rsidR="00AD072D" w:rsidRPr="00EF20F7" w14:paraId="5529F903" w14:textId="77777777" w:rsidTr="00BD3AE7">
        <w:trPr>
          <w:cantSplit/>
          <w:trHeight w:val="958"/>
          <w:jc w:val="center"/>
        </w:trPr>
        <w:tc>
          <w:tcPr>
            <w:tcW w:w="1637" w:type="dxa"/>
            <w:vMerge/>
          </w:tcPr>
          <w:p w14:paraId="59113028" w14:textId="77777777" w:rsidR="00AD072D" w:rsidRPr="00EF20F7" w:rsidRDefault="00AD072D" w:rsidP="00BD3AE7">
            <w:pPr>
              <w:pStyle w:val="TAN"/>
              <w:ind w:firstLine="0"/>
            </w:pPr>
          </w:p>
        </w:tc>
        <w:tc>
          <w:tcPr>
            <w:tcW w:w="1080" w:type="dxa"/>
            <w:vMerge/>
          </w:tcPr>
          <w:p w14:paraId="037146BA" w14:textId="77777777" w:rsidR="00AD072D" w:rsidRPr="00EF20F7" w:rsidRDefault="00AD072D" w:rsidP="00BD3AE7">
            <w:pPr>
              <w:pStyle w:val="ListBullet2"/>
              <w:ind w:firstLine="0"/>
            </w:pPr>
          </w:p>
        </w:tc>
        <w:tc>
          <w:tcPr>
            <w:tcW w:w="1980" w:type="dxa"/>
          </w:tcPr>
          <w:p w14:paraId="2BB2F908" w14:textId="77777777" w:rsidR="00AD072D" w:rsidRPr="00EF20F7" w:rsidRDefault="00AD072D" w:rsidP="00BD3AE7">
            <w:pPr>
              <w:pStyle w:val="TAC"/>
              <w:rPr>
                <w:lang w:eastAsia="zh-CN"/>
              </w:rPr>
            </w:pPr>
            <w:r w:rsidRPr="00EF20F7">
              <w:t>Establish TCP connection</w:t>
            </w:r>
          </w:p>
          <w:p w14:paraId="0C0868DF" w14:textId="77777777" w:rsidR="00AD072D" w:rsidRPr="00EF20F7" w:rsidRDefault="00AD072D" w:rsidP="00BD3AE7">
            <w:pPr>
              <w:jc w:val="center"/>
              <w:rPr>
                <w:lang w:eastAsia="zh-CN"/>
              </w:rPr>
            </w:pPr>
          </w:p>
        </w:tc>
        <w:tc>
          <w:tcPr>
            <w:tcW w:w="1260" w:type="dxa"/>
            <w:shd w:val="clear" w:color="auto" w:fill="auto"/>
          </w:tcPr>
          <w:p w14:paraId="39ABF8FF" w14:textId="77777777" w:rsidR="00AD072D" w:rsidRPr="00EF20F7" w:rsidRDefault="00AD072D" w:rsidP="00BD3AE7">
            <w:pPr>
              <w:pStyle w:val="TAC"/>
            </w:pPr>
            <w:r w:rsidRPr="00EF20F7">
              <w:t>O</w:t>
            </w:r>
          </w:p>
        </w:tc>
        <w:tc>
          <w:tcPr>
            <w:tcW w:w="3780" w:type="dxa"/>
            <w:shd w:val="clear" w:color="auto" w:fill="auto"/>
          </w:tcPr>
          <w:p w14:paraId="157C1B24" w14:textId="77777777" w:rsidR="00AD072D" w:rsidRPr="00EF20F7" w:rsidRDefault="00AD072D" w:rsidP="00BD3AE7">
            <w:pPr>
              <w:pStyle w:val="TAC"/>
              <w:jc w:val="left"/>
            </w:pPr>
            <w:r w:rsidRPr="00EF20F7">
              <w:t>This information element requests the MRFP to take a TCP client role and to initiate a</w:t>
            </w:r>
            <w:r w:rsidRPr="00EF20F7">
              <w:rPr>
                <w:rFonts w:hint="eastAsia"/>
              </w:rPr>
              <w:t xml:space="preserve"> </w:t>
            </w:r>
            <w:r w:rsidRPr="00EF20F7">
              <w:t>TCP connection establishment.</w:t>
            </w:r>
          </w:p>
        </w:tc>
      </w:tr>
      <w:tr w:rsidR="00AD072D" w:rsidRPr="00EF20F7" w14:paraId="03B6E91B" w14:textId="77777777" w:rsidTr="00BD3AE7">
        <w:trPr>
          <w:cantSplit/>
          <w:trHeight w:val="958"/>
          <w:jc w:val="center"/>
        </w:trPr>
        <w:tc>
          <w:tcPr>
            <w:tcW w:w="1637" w:type="dxa"/>
            <w:vMerge/>
          </w:tcPr>
          <w:p w14:paraId="4642C620" w14:textId="77777777" w:rsidR="00AD072D" w:rsidRPr="00EF20F7" w:rsidRDefault="00AD072D" w:rsidP="00BD3AE7">
            <w:pPr>
              <w:pStyle w:val="TAN"/>
              <w:ind w:firstLine="0"/>
            </w:pPr>
          </w:p>
        </w:tc>
        <w:tc>
          <w:tcPr>
            <w:tcW w:w="1080" w:type="dxa"/>
            <w:vMerge/>
          </w:tcPr>
          <w:p w14:paraId="0AB791E5" w14:textId="77777777" w:rsidR="00AD072D" w:rsidRPr="00EF20F7" w:rsidRDefault="00AD072D" w:rsidP="00BD3AE7">
            <w:pPr>
              <w:pStyle w:val="ListBullet2"/>
              <w:ind w:firstLine="0"/>
            </w:pPr>
          </w:p>
        </w:tc>
        <w:tc>
          <w:tcPr>
            <w:tcW w:w="1980" w:type="dxa"/>
          </w:tcPr>
          <w:p w14:paraId="3F64B09E" w14:textId="77777777" w:rsidR="00AD072D" w:rsidRPr="00EF20F7" w:rsidRDefault="00AD072D" w:rsidP="00BD3AE7">
            <w:pPr>
              <w:pStyle w:val="TAC"/>
              <w:rPr>
                <w:lang w:eastAsia="zh-CN"/>
              </w:rPr>
            </w:pPr>
            <w:r w:rsidRPr="00EF20F7">
              <w:t>Notify TCP connection establishment Failure Event</w:t>
            </w:r>
          </w:p>
        </w:tc>
        <w:tc>
          <w:tcPr>
            <w:tcW w:w="1260" w:type="dxa"/>
            <w:shd w:val="clear" w:color="auto" w:fill="auto"/>
          </w:tcPr>
          <w:p w14:paraId="14D8809B" w14:textId="77777777" w:rsidR="00AD072D" w:rsidRPr="00EF20F7" w:rsidRDefault="00AD072D" w:rsidP="00BD3AE7">
            <w:pPr>
              <w:pStyle w:val="TAC"/>
            </w:pPr>
            <w:r w:rsidRPr="00EF20F7">
              <w:t>O</w:t>
            </w:r>
          </w:p>
        </w:tc>
        <w:tc>
          <w:tcPr>
            <w:tcW w:w="3780" w:type="dxa"/>
            <w:shd w:val="clear" w:color="auto" w:fill="auto"/>
          </w:tcPr>
          <w:p w14:paraId="50CA80AA" w14:textId="77777777" w:rsidR="00AD072D" w:rsidRPr="00EF20F7" w:rsidRDefault="00AD072D" w:rsidP="00BD3AE7">
            <w:pPr>
              <w:pStyle w:val="TAC"/>
              <w:jc w:val="left"/>
            </w:pPr>
            <w:r w:rsidRPr="00EF20F7">
              <w:t xml:space="preserve">This </w:t>
            </w:r>
            <w:r w:rsidRPr="00EF20F7">
              <w:rPr>
                <w:rFonts w:hint="eastAsia"/>
              </w:rPr>
              <w:t xml:space="preserve">information element </w:t>
            </w:r>
            <w:r w:rsidRPr="00EF20F7">
              <w:t>requests a notification if a</w:t>
            </w:r>
            <w:r w:rsidRPr="00EF20F7">
              <w:rPr>
                <w:rFonts w:hint="eastAsia"/>
              </w:rPr>
              <w:t xml:space="preserve"> </w:t>
            </w:r>
            <w:r w:rsidRPr="00EF20F7">
              <w:t>TCP connection establishment failure occurs.</w:t>
            </w:r>
          </w:p>
        </w:tc>
      </w:tr>
      <w:tr w:rsidR="00AD072D" w:rsidRPr="00EF20F7" w14:paraId="6B5A6E84" w14:textId="77777777" w:rsidTr="00BD3AE7">
        <w:trPr>
          <w:cantSplit/>
          <w:trHeight w:val="958"/>
          <w:jc w:val="center"/>
        </w:trPr>
        <w:tc>
          <w:tcPr>
            <w:tcW w:w="1637" w:type="dxa"/>
            <w:vMerge/>
          </w:tcPr>
          <w:p w14:paraId="1B196124" w14:textId="77777777" w:rsidR="00AD072D" w:rsidRPr="00EF20F7" w:rsidRDefault="00AD072D" w:rsidP="00BD3AE7">
            <w:pPr>
              <w:pStyle w:val="TAN"/>
              <w:ind w:firstLine="0"/>
            </w:pPr>
          </w:p>
        </w:tc>
        <w:tc>
          <w:tcPr>
            <w:tcW w:w="1080" w:type="dxa"/>
            <w:vMerge/>
          </w:tcPr>
          <w:p w14:paraId="37B05BA0" w14:textId="77777777" w:rsidR="00AD072D" w:rsidRPr="00EF20F7" w:rsidRDefault="00AD072D" w:rsidP="00BD3AE7">
            <w:pPr>
              <w:pStyle w:val="ListBullet2"/>
              <w:ind w:firstLine="0"/>
            </w:pPr>
          </w:p>
        </w:tc>
        <w:tc>
          <w:tcPr>
            <w:tcW w:w="1980" w:type="dxa"/>
          </w:tcPr>
          <w:p w14:paraId="03B7CFC9" w14:textId="77777777" w:rsidR="00AD072D" w:rsidRPr="00EF20F7" w:rsidRDefault="00AD072D" w:rsidP="00BD3AE7">
            <w:pPr>
              <w:pStyle w:val="TAC"/>
            </w:pPr>
            <w:r w:rsidRPr="00EF20F7">
              <w:t>Notify TLS session establishment Failure Event</w:t>
            </w:r>
          </w:p>
        </w:tc>
        <w:tc>
          <w:tcPr>
            <w:tcW w:w="1260" w:type="dxa"/>
            <w:shd w:val="clear" w:color="auto" w:fill="auto"/>
          </w:tcPr>
          <w:p w14:paraId="3DAB1083" w14:textId="77777777" w:rsidR="00AD072D" w:rsidRPr="00EF20F7" w:rsidRDefault="00AD072D" w:rsidP="00BD3AE7">
            <w:pPr>
              <w:pStyle w:val="TAC"/>
            </w:pPr>
            <w:r w:rsidRPr="00EF20F7">
              <w:t>O</w:t>
            </w:r>
          </w:p>
        </w:tc>
        <w:tc>
          <w:tcPr>
            <w:tcW w:w="3780" w:type="dxa"/>
            <w:shd w:val="clear" w:color="auto" w:fill="auto"/>
          </w:tcPr>
          <w:p w14:paraId="66A537CC" w14:textId="77777777" w:rsidR="00AD072D" w:rsidRPr="00EF20F7" w:rsidRDefault="00AD072D" w:rsidP="00BD3AE7">
            <w:pPr>
              <w:pStyle w:val="TAL"/>
            </w:pPr>
            <w:r w:rsidRPr="00EF20F7">
              <w:t>This information element requests a notification if a TLS session establishment failure occurs.</w:t>
            </w:r>
          </w:p>
        </w:tc>
      </w:tr>
      <w:tr w:rsidR="00AD072D" w:rsidRPr="00EF20F7" w14:paraId="2DE900BA" w14:textId="77777777" w:rsidTr="00BD3AE7">
        <w:trPr>
          <w:cantSplit/>
          <w:trHeight w:val="958"/>
          <w:jc w:val="center"/>
        </w:trPr>
        <w:tc>
          <w:tcPr>
            <w:tcW w:w="1637" w:type="dxa"/>
            <w:vMerge/>
          </w:tcPr>
          <w:p w14:paraId="074E9CE4" w14:textId="77777777" w:rsidR="00AD072D" w:rsidRPr="00EF20F7" w:rsidRDefault="00AD072D" w:rsidP="00BD3AE7">
            <w:pPr>
              <w:pStyle w:val="TAN"/>
              <w:ind w:firstLine="0"/>
            </w:pPr>
          </w:p>
        </w:tc>
        <w:tc>
          <w:tcPr>
            <w:tcW w:w="1080" w:type="dxa"/>
            <w:vMerge/>
          </w:tcPr>
          <w:p w14:paraId="6DE58FB2" w14:textId="77777777" w:rsidR="00AD072D" w:rsidRPr="00EF20F7" w:rsidRDefault="00AD072D" w:rsidP="00BD3AE7">
            <w:pPr>
              <w:pStyle w:val="ListBullet2"/>
              <w:ind w:firstLine="0"/>
            </w:pPr>
          </w:p>
        </w:tc>
        <w:tc>
          <w:tcPr>
            <w:tcW w:w="1980" w:type="dxa"/>
          </w:tcPr>
          <w:p w14:paraId="1AC69AB3" w14:textId="77777777" w:rsidR="00AD072D" w:rsidRPr="00EF20F7" w:rsidRDefault="00AD072D" w:rsidP="00BD3AE7">
            <w:pPr>
              <w:pStyle w:val="TAC"/>
            </w:pPr>
            <w:r w:rsidRPr="00EF20F7">
              <w:t>Pre-Shared Key</w:t>
            </w:r>
          </w:p>
        </w:tc>
        <w:tc>
          <w:tcPr>
            <w:tcW w:w="1260" w:type="dxa"/>
            <w:shd w:val="clear" w:color="auto" w:fill="auto"/>
          </w:tcPr>
          <w:p w14:paraId="50298265" w14:textId="77777777" w:rsidR="00AD072D" w:rsidRPr="00EF20F7" w:rsidRDefault="00AD072D" w:rsidP="00BD3AE7">
            <w:pPr>
              <w:pStyle w:val="TAC"/>
            </w:pPr>
            <w:r w:rsidRPr="00EF20F7">
              <w:t>O</w:t>
            </w:r>
          </w:p>
        </w:tc>
        <w:tc>
          <w:tcPr>
            <w:tcW w:w="3780" w:type="dxa"/>
            <w:shd w:val="clear" w:color="auto" w:fill="auto"/>
          </w:tcPr>
          <w:p w14:paraId="637C2D76" w14:textId="77777777" w:rsidR="00AD072D" w:rsidRPr="00EF20F7" w:rsidRDefault="00AD072D" w:rsidP="00BD3AE7">
            <w:pPr>
              <w:pStyle w:val="TAL"/>
            </w:pPr>
            <w:r w:rsidRPr="00EF20F7">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AD072D" w:rsidRPr="00EF20F7" w14:paraId="698BE2DD" w14:textId="77777777" w:rsidTr="00BD3AE7">
        <w:trPr>
          <w:cantSplit/>
          <w:jc w:val="center"/>
        </w:trPr>
        <w:tc>
          <w:tcPr>
            <w:tcW w:w="1637" w:type="dxa"/>
            <w:vMerge w:val="restart"/>
          </w:tcPr>
          <w:p w14:paraId="5ECDB8E2" w14:textId="77777777" w:rsidR="00AD072D" w:rsidRPr="00EF20F7" w:rsidRDefault="00AD072D" w:rsidP="00BD3AE7">
            <w:pPr>
              <w:pStyle w:val="TAC"/>
            </w:pPr>
            <w:r w:rsidRPr="00EF20F7">
              <w:t>Configure BFCP Termination Ack</w:t>
            </w:r>
          </w:p>
        </w:tc>
        <w:tc>
          <w:tcPr>
            <w:tcW w:w="1080" w:type="dxa"/>
            <w:vMerge w:val="restart"/>
          </w:tcPr>
          <w:p w14:paraId="153AA3B9" w14:textId="77777777" w:rsidR="00AD072D" w:rsidRPr="00EF20F7" w:rsidRDefault="00AD072D" w:rsidP="00BD3AE7">
            <w:pPr>
              <w:pStyle w:val="TAC"/>
            </w:pPr>
            <w:r w:rsidRPr="00EF20F7" w:rsidDel="00F571B5">
              <w:t>MRFP</w:t>
            </w:r>
          </w:p>
        </w:tc>
        <w:tc>
          <w:tcPr>
            <w:tcW w:w="1980" w:type="dxa"/>
          </w:tcPr>
          <w:p w14:paraId="05A7C016" w14:textId="77777777" w:rsidR="00AD072D" w:rsidRPr="00EF20F7" w:rsidRDefault="00AD072D" w:rsidP="00BD3AE7">
            <w:pPr>
              <w:pStyle w:val="TAC"/>
            </w:pPr>
            <w:r w:rsidRPr="00EF20F7">
              <w:t>Context</w:t>
            </w:r>
          </w:p>
        </w:tc>
        <w:tc>
          <w:tcPr>
            <w:tcW w:w="1260" w:type="dxa"/>
          </w:tcPr>
          <w:p w14:paraId="0F80B13C" w14:textId="77777777" w:rsidR="00AD072D" w:rsidRPr="00EF20F7" w:rsidRDefault="00AD072D" w:rsidP="00BD3AE7">
            <w:pPr>
              <w:pStyle w:val="TAC"/>
            </w:pPr>
            <w:r w:rsidRPr="00EF20F7">
              <w:t>M</w:t>
            </w:r>
          </w:p>
        </w:tc>
        <w:tc>
          <w:tcPr>
            <w:tcW w:w="3780" w:type="dxa"/>
          </w:tcPr>
          <w:p w14:paraId="571C08D6" w14:textId="77777777" w:rsidR="00AD072D" w:rsidRPr="00EF20F7" w:rsidRDefault="00AD072D" w:rsidP="00BD3AE7">
            <w:pPr>
              <w:pStyle w:val="TAC"/>
              <w:jc w:val="left"/>
            </w:pPr>
            <w:r w:rsidRPr="00EF20F7">
              <w:t>This information element indicates the context where the command was executed.</w:t>
            </w:r>
          </w:p>
        </w:tc>
      </w:tr>
      <w:tr w:rsidR="00AD072D" w:rsidRPr="00EF20F7" w14:paraId="5355E14E" w14:textId="77777777" w:rsidTr="00BD3AE7">
        <w:trPr>
          <w:cantSplit/>
          <w:jc w:val="center"/>
        </w:trPr>
        <w:tc>
          <w:tcPr>
            <w:tcW w:w="1637" w:type="dxa"/>
            <w:vMerge/>
          </w:tcPr>
          <w:p w14:paraId="368B326B" w14:textId="77777777" w:rsidR="00AD072D" w:rsidRPr="00EF20F7" w:rsidRDefault="00AD072D" w:rsidP="00BD3AE7">
            <w:pPr>
              <w:pStyle w:val="TAC"/>
            </w:pPr>
          </w:p>
        </w:tc>
        <w:tc>
          <w:tcPr>
            <w:tcW w:w="1080" w:type="dxa"/>
            <w:vMerge/>
          </w:tcPr>
          <w:p w14:paraId="151A0F8F" w14:textId="77777777" w:rsidR="00AD072D" w:rsidRPr="00EF20F7" w:rsidRDefault="00AD072D" w:rsidP="00BD3AE7">
            <w:pPr>
              <w:pStyle w:val="TAC"/>
            </w:pPr>
          </w:p>
        </w:tc>
        <w:tc>
          <w:tcPr>
            <w:tcW w:w="1980" w:type="dxa"/>
          </w:tcPr>
          <w:p w14:paraId="23D3AEE0" w14:textId="77777777" w:rsidR="00AD072D" w:rsidRPr="00EF20F7" w:rsidRDefault="00AD072D" w:rsidP="00BD3AE7">
            <w:pPr>
              <w:pStyle w:val="TAC"/>
            </w:pPr>
            <w:r w:rsidRPr="00EF20F7">
              <w:t>Bearer Termination</w:t>
            </w:r>
          </w:p>
        </w:tc>
        <w:tc>
          <w:tcPr>
            <w:tcW w:w="1260" w:type="dxa"/>
          </w:tcPr>
          <w:p w14:paraId="0AE89D9F" w14:textId="77777777" w:rsidR="00AD072D" w:rsidRPr="00EF20F7" w:rsidRDefault="00AD072D" w:rsidP="00BD3AE7">
            <w:pPr>
              <w:pStyle w:val="TAC"/>
            </w:pPr>
            <w:r w:rsidRPr="00EF20F7">
              <w:t>M</w:t>
            </w:r>
          </w:p>
        </w:tc>
        <w:tc>
          <w:tcPr>
            <w:tcW w:w="3780" w:type="dxa"/>
          </w:tcPr>
          <w:p w14:paraId="18F392DD" w14:textId="77777777" w:rsidR="00AD072D" w:rsidRPr="00EF20F7" w:rsidRDefault="00AD072D" w:rsidP="00BD3AE7">
            <w:pPr>
              <w:pStyle w:val="TAC"/>
              <w:jc w:val="left"/>
            </w:pPr>
            <w:r w:rsidRPr="00EF20F7">
              <w:t>This information element indicates the Bearer Termination where the command was executed.</w:t>
            </w:r>
          </w:p>
        </w:tc>
      </w:tr>
      <w:tr w:rsidR="00AD072D" w:rsidRPr="00EF20F7" w14:paraId="4D54ABE3" w14:textId="77777777" w:rsidTr="00BD3AE7">
        <w:trPr>
          <w:cantSplit/>
          <w:jc w:val="center"/>
        </w:trPr>
        <w:tc>
          <w:tcPr>
            <w:tcW w:w="9737" w:type="dxa"/>
            <w:gridSpan w:val="5"/>
          </w:tcPr>
          <w:p w14:paraId="20B14FF2" w14:textId="77777777" w:rsidR="00AD072D" w:rsidRPr="00EF20F7" w:rsidRDefault="00AD072D" w:rsidP="00BD3AE7">
            <w:pPr>
              <w:pStyle w:val="TAN"/>
            </w:pPr>
            <w:r w:rsidRPr="00EF20F7">
              <w:t>NOTE:</w:t>
            </w:r>
            <w:r>
              <w:rPr>
                <w:noProof/>
              </w:rPr>
              <w:tab/>
            </w:r>
            <w:r w:rsidRPr="00EF20F7">
              <w:t>The above procedure may be combined with other procedures in ADD or MOD commands.</w:t>
            </w:r>
          </w:p>
        </w:tc>
      </w:tr>
    </w:tbl>
    <w:p w14:paraId="44530D6A" w14:textId="77777777" w:rsidR="00AD072D" w:rsidRPr="00EF20F7" w:rsidRDefault="00AD072D" w:rsidP="00AD072D">
      <w:pPr>
        <w:rPr>
          <w:noProof/>
        </w:rPr>
      </w:pPr>
    </w:p>
    <w:p w14:paraId="41366F34" w14:textId="77777777" w:rsidR="00AD072D" w:rsidRPr="00EF20F7" w:rsidRDefault="00AD072D" w:rsidP="00AD072D">
      <w:pPr>
        <w:pStyle w:val="Heading2"/>
        <w:rPr>
          <w:lang w:eastAsia="zh-CN"/>
        </w:rPr>
      </w:pPr>
      <w:bookmarkStart w:id="549" w:name="_Toc517465143"/>
      <w:bookmarkStart w:id="550" w:name="_Toc67396848"/>
      <w:r w:rsidRPr="00EF20F7">
        <w:t>8.</w:t>
      </w:r>
      <w:r w:rsidRPr="00EF20F7">
        <w:rPr>
          <w:lang w:eastAsia="zh-CN"/>
        </w:rPr>
        <w:t>45</w:t>
      </w:r>
      <w:r w:rsidRPr="00EF20F7">
        <w:tab/>
        <w:t xml:space="preserve">Configure Conference For </w:t>
      </w:r>
      <w:r w:rsidRPr="00EF20F7">
        <w:rPr>
          <w:lang w:eastAsia="zh-CN"/>
        </w:rPr>
        <w:t>Floor Control</w:t>
      </w:r>
      <w:bookmarkEnd w:id="549"/>
      <w:bookmarkEnd w:id="550"/>
    </w:p>
    <w:p w14:paraId="6054F39B" w14:textId="77777777" w:rsidR="00AD072D" w:rsidRPr="00EF20F7" w:rsidRDefault="00AD072D" w:rsidP="00AD072D">
      <w:pPr>
        <w:pStyle w:val="BodyText"/>
      </w:pPr>
      <w:r w:rsidRPr="00EF20F7">
        <w:t xml:space="preserve">This procedure is used to configure or modify a conference for floor control and </w:t>
      </w:r>
      <w:r w:rsidRPr="00EF20F7">
        <w:rPr>
          <w:lang w:eastAsia="zh-CN"/>
        </w:rPr>
        <w:t>indicate the Floor policy for a conference</w:t>
      </w:r>
      <w:r w:rsidRPr="00EF20F7">
        <w:t>.</w:t>
      </w:r>
    </w:p>
    <w:p w14:paraId="361279B8" w14:textId="77777777" w:rsidR="00AD072D" w:rsidRPr="00EF20F7" w:rsidRDefault="00AD072D" w:rsidP="00AD072D">
      <w:pPr>
        <w:pStyle w:val="TH"/>
        <w:rPr>
          <w:lang w:eastAsia="zh-CN"/>
        </w:rPr>
      </w:pPr>
      <w:r w:rsidRPr="00EF20F7">
        <w:t>Table 8.</w:t>
      </w:r>
      <w:r w:rsidRPr="00EF20F7">
        <w:rPr>
          <w:lang w:eastAsia="zh-CN"/>
        </w:rPr>
        <w:t>45.</w:t>
      </w:r>
      <w:r w:rsidRPr="00EF20F7">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2CC95E2E" w14:textId="77777777" w:rsidTr="00BD3AE7">
        <w:trPr>
          <w:jc w:val="center"/>
        </w:trPr>
        <w:tc>
          <w:tcPr>
            <w:tcW w:w="1637" w:type="dxa"/>
            <w:tcBorders>
              <w:top w:val="single" w:sz="4" w:space="0" w:color="auto"/>
              <w:left w:val="single" w:sz="4" w:space="0" w:color="auto"/>
              <w:bottom w:val="single" w:sz="4" w:space="0" w:color="auto"/>
              <w:right w:val="single" w:sz="4" w:space="0" w:color="auto"/>
            </w:tcBorders>
          </w:tcPr>
          <w:p w14:paraId="7DD45DB5" w14:textId="77777777" w:rsidR="00AD072D" w:rsidRPr="00EF20F7" w:rsidRDefault="00AD072D" w:rsidP="00BD3AE7">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571BEF19" w14:textId="77777777" w:rsidR="00AD072D" w:rsidRPr="00EF20F7" w:rsidRDefault="00AD072D" w:rsidP="00BD3AE7">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65B08625" w14:textId="77777777" w:rsidR="00AD072D" w:rsidRPr="00EF20F7" w:rsidRDefault="00AD072D" w:rsidP="00BD3AE7">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40172124" w14:textId="77777777" w:rsidR="00AD072D" w:rsidRPr="00EF20F7" w:rsidRDefault="00AD072D" w:rsidP="00BD3AE7">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25F4AE7" w14:textId="77777777" w:rsidR="00AD072D" w:rsidRPr="00EF20F7" w:rsidRDefault="00AD072D" w:rsidP="00BD3AE7">
            <w:pPr>
              <w:pStyle w:val="TAH"/>
            </w:pPr>
            <w:r w:rsidRPr="00EF20F7">
              <w:t>Information element description</w:t>
            </w:r>
          </w:p>
        </w:tc>
      </w:tr>
      <w:tr w:rsidR="00AD072D" w:rsidRPr="00EF20F7" w14:paraId="3BFCB54E" w14:textId="77777777" w:rsidTr="00BD3AE7">
        <w:trPr>
          <w:cantSplit/>
          <w:jc w:val="center"/>
        </w:trPr>
        <w:tc>
          <w:tcPr>
            <w:tcW w:w="1637" w:type="dxa"/>
            <w:vMerge w:val="restart"/>
            <w:tcBorders>
              <w:top w:val="single" w:sz="4" w:space="0" w:color="auto"/>
              <w:left w:val="single" w:sz="4" w:space="0" w:color="auto"/>
              <w:right w:val="single" w:sz="4" w:space="0" w:color="auto"/>
            </w:tcBorders>
          </w:tcPr>
          <w:p w14:paraId="442ED185" w14:textId="77777777" w:rsidR="00AD072D" w:rsidRPr="00EF20F7" w:rsidRDefault="00AD072D" w:rsidP="00BD3AE7">
            <w:pPr>
              <w:pStyle w:val="TAC"/>
              <w:rPr>
                <w:lang w:eastAsia="zh-CN"/>
              </w:rPr>
            </w:pPr>
            <w:r w:rsidRPr="00EF20F7">
              <w:rPr>
                <w:lang w:eastAsia="zh-CN"/>
              </w:rPr>
              <w:t>Indicate Floor Policy</w:t>
            </w:r>
          </w:p>
        </w:tc>
        <w:tc>
          <w:tcPr>
            <w:tcW w:w="1080" w:type="dxa"/>
            <w:vMerge w:val="restart"/>
            <w:tcBorders>
              <w:top w:val="single" w:sz="4" w:space="0" w:color="auto"/>
              <w:left w:val="single" w:sz="4" w:space="0" w:color="auto"/>
              <w:right w:val="single" w:sz="4" w:space="0" w:color="auto"/>
            </w:tcBorders>
          </w:tcPr>
          <w:p w14:paraId="5328A7BE" w14:textId="77777777" w:rsidR="00AD072D" w:rsidRPr="00EF20F7" w:rsidRDefault="00AD072D" w:rsidP="00BD3AE7">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59B8085A" w14:textId="77777777" w:rsidR="00AD072D" w:rsidRPr="00EF20F7" w:rsidRDefault="00AD072D" w:rsidP="00BD3AE7">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42546DB" w14:textId="77777777" w:rsidR="00AD072D" w:rsidRPr="00EF20F7" w:rsidRDefault="00AD072D" w:rsidP="00BD3AE7">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51BF117" w14:textId="77777777" w:rsidR="00AD072D" w:rsidRPr="00EF20F7" w:rsidRDefault="00AD072D" w:rsidP="00BD3AE7">
            <w:pPr>
              <w:pStyle w:val="TAC"/>
            </w:pPr>
            <w:r w:rsidRPr="00EF20F7">
              <w:t>This information element indicates the context for the bearer termination.</w:t>
            </w:r>
          </w:p>
        </w:tc>
      </w:tr>
      <w:tr w:rsidR="00AD072D" w:rsidRPr="00EF20F7" w14:paraId="5B235424" w14:textId="77777777" w:rsidTr="00BD3AE7">
        <w:trPr>
          <w:cantSplit/>
          <w:jc w:val="center"/>
        </w:trPr>
        <w:tc>
          <w:tcPr>
            <w:tcW w:w="1637" w:type="dxa"/>
            <w:vMerge/>
            <w:tcBorders>
              <w:left w:val="single" w:sz="4" w:space="0" w:color="auto"/>
              <w:right w:val="single" w:sz="4" w:space="0" w:color="auto"/>
            </w:tcBorders>
            <w:vAlign w:val="center"/>
          </w:tcPr>
          <w:p w14:paraId="68C442C8" w14:textId="77777777" w:rsidR="00AD072D" w:rsidRPr="00EF20F7" w:rsidRDefault="00AD072D" w:rsidP="00BD3AE7"/>
        </w:tc>
        <w:tc>
          <w:tcPr>
            <w:tcW w:w="1080" w:type="dxa"/>
            <w:vMerge/>
            <w:tcBorders>
              <w:left w:val="single" w:sz="4" w:space="0" w:color="auto"/>
              <w:right w:val="single" w:sz="4" w:space="0" w:color="auto"/>
            </w:tcBorders>
            <w:vAlign w:val="center"/>
          </w:tcPr>
          <w:p w14:paraId="4C42DD81" w14:textId="77777777" w:rsidR="00AD072D" w:rsidRPr="00EF20F7" w:rsidRDefault="00AD072D" w:rsidP="00BD3AE7"/>
        </w:tc>
        <w:tc>
          <w:tcPr>
            <w:tcW w:w="1980" w:type="dxa"/>
            <w:tcBorders>
              <w:top w:val="single" w:sz="4" w:space="0" w:color="auto"/>
              <w:left w:val="single" w:sz="4" w:space="0" w:color="auto"/>
              <w:bottom w:val="single" w:sz="4" w:space="0" w:color="auto"/>
              <w:right w:val="single" w:sz="4" w:space="0" w:color="auto"/>
            </w:tcBorders>
          </w:tcPr>
          <w:p w14:paraId="3C387874" w14:textId="77777777" w:rsidR="00AD072D" w:rsidRPr="00EF20F7" w:rsidRDefault="00AD072D" w:rsidP="00BD3AE7">
            <w:pPr>
              <w:pStyle w:val="TAC"/>
              <w:rPr>
                <w:lang w:eastAsia="zh-CN"/>
              </w:rPr>
            </w:pPr>
            <w:r w:rsidRPr="00EF20F7">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14:paraId="5D71C4C5" w14:textId="77777777" w:rsidR="00AD072D" w:rsidRPr="00EF20F7" w:rsidRDefault="00AD072D" w:rsidP="00BD3AE7">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096901B" w14:textId="77777777" w:rsidR="00AD072D" w:rsidRPr="00EF20F7" w:rsidRDefault="00AD072D" w:rsidP="00BD3AE7">
            <w:pPr>
              <w:pStyle w:val="TAC"/>
              <w:rPr>
                <w:lang w:eastAsia="zh-CN"/>
              </w:rPr>
            </w:pPr>
            <w:r w:rsidRPr="00EF20F7">
              <w:rPr>
                <w:lang w:eastAsia="zh-CN"/>
              </w:rPr>
              <w:t>This information element indicates the Identifier for the conference for BFCP purposes.</w:t>
            </w:r>
          </w:p>
        </w:tc>
      </w:tr>
      <w:tr w:rsidR="00AD072D" w:rsidRPr="00EF20F7" w14:paraId="08C1346F" w14:textId="77777777" w:rsidTr="00BD3AE7">
        <w:trPr>
          <w:cantSplit/>
          <w:jc w:val="center"/>
        </w:trPr>
        <w:tc>
          <w:tcPr>
            <w:tcW w:w="1637" w:type="dxa"/>
            <w:vMerge/>
            <w:tcBorders>
              <w:left w:val="single" w:sz="4" w:space="0" w:color="auto"/>
              <w:right w:val="single" w:sz="4" w:space="0" w:color="auto"/>
            </w:tcBorders>
            <w:vAlign w:val="center"/>
          </w:tcPr>
          <w:p w14:paraId="755FDE7D" w14:textId="77777777" w:rsidR="00AD072D" w:rsidRPr="00EF20F7" w:rsidRDefault="00AD072D" w:rsidP="00BD3AE7">
            <w:pPr>
              <w:pStyle w:val="TAN"/>
            </w:pPr>
          </w:p>
        </w:tc>
        <w:tc>
          <w:tcPr>
            <w:tcW w:w="1080" w:type="dxa"/>
            <w:vMerge/>
            <w:tcBorders>
              <w:left w:val="single" w:sz="4" w:space="0" w:color="auto"/>
              <w:right w:val="single" w:sz="4" w:space="0" w:color="auto"/>
            </w:tcBorders>
            <w:vAlign w:val="center"/>
          </w:tcPr>
          <w:p w14:paraId="79E75373" w14:textId="77777777" w:rsidR="00AD072D" w:rsidRPr="00EF20F7" w:rsidRDefault="00AD072D" w:rsidP="00BD3AE7">
            <w:pPr>
              <w:pStyle w:val="TAN"/>
            </w:pPr>
          </w:p>
        </w:tc>
        <w:tc>
          <w:tcPr>
            <w:tcW w:w="1980" w:type="dxa"/>
            <w:tcBorders>
              <w:top w:val="single" w:sz="4" w:space="0" w:color="auto"/>
              <w:left w:val="single" w:sz="4" w:space="0" w:color="auto"/>
              <w:bottom w:val="single" w:sz="4" w:space="0" w:color="auto"/>
              <w:right w:val="single" w:sz="4" w:space="0" w:color="auto"/>
            </w:tcBorders>
          </w:tcPr>
          <w:p w14:paraId="3A794E4D" w14:textId="77777777" w:rsidR="00AD072D" w:rsidRPr="00EF20F7" w:rsidDel="00FF4973" w:rsidRDefault="00AD072D" w:rsidP="00BD3AE7">
            <w:pPr>
              <w:pStyle w:val="TAC"/>
              <w:rPr>
                <w:lang w:eastAsia="zh-CN"/>
              </w:rPr>
            </w:pPr>
            <w:r w:rsidRPr="00EF20F7">
              <w:t>Floor-Resource Associations</w:t>
            </w:r>
          </w:p>
        </w:tc>
        <w:tc>
          <w:tcPr>
            <w:tcW w:w="1260" w:type="dxa"/>
            <w:tcBorders>
              <w:top w:val="single" w:sz="4" w:space="0" w:color="auto"/>
              <w:left w:val="single" w:sz="4" w:space="0" w:color="auto"/>
              <w:bottom w:val="single" w:sz="4" w:space="0" w:color="auto"/>
              <w:right w:val="single" w:sz="4" w:space="0" w:color="auto"/>
            </w:tcBorders>
          </w:tcPr>
          <w:p w14:paraId="5ABDAC9F" w14:textId="77777777" w:rsidR="00AD072D" w:rsidRPr="00EF20F7" w:rsidDel="00FF4973" w:rsidRDefault="00AD072D" w:rsidP="00BD3AE7">
            <w:pPr>
              <w:pStyle w:val="TAC"/>
              <w:rPr>
                <w:lang w:eastAsia="zh-CN"/>
              </w:rPr>
            </w:pPr>
            <w:r w:rsidRPr="00EF20F7">
              <w:t>M</w:t>
            </w:r>
          </w:p>
        </w:tc>
        <w:tc>
          <w:tcPr>
            <w:tcW w:w="3780" w:type="dxa"/>
            <w:tcBorders>
              <w:top w:val="single" w:sz="4" w:space="0" w:color="auto"/>
              <w:left w:val="single" w:sz="4" w:space="0" w:color="auto"/>
              <w:bottom w:val="single" w:sz="4" w:space="0" w:color="auto"/>
              <w:right w:val="single" w:sz="4" w:space="0" w:color="auto"/>
            </w:tcBorders>
          </w:tcPr>
          <w:p w14:paraId="399448FF" w14:textId="77777777" w:rsidR="00AD072D" w:rsidRPr="00EF20F7" w:rsidDel="00FF4973" w:rsidRDefault="00AD072D" w:rsidP="00BD3AE7">
            <w:pPr>
              <w:pStyle w:val="TAC"/>
              <w:rPr>
                <w:lang w:eastAsia="zh-CN"/>
              </w:rPr>
            </w:pPr>
            <w:r w:rsidRPr="00EF20F7">
              <w:t>This information element indicates the resource associat</w:t>
            </w:r>
            <w:r w:rsidRPr="00EF20F7">
              <w:rPr>
                <w:lang w:eastAsia="zh-CN"/>
              </w:rPr>
              <w:t>ed with specific Floor Ids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w:t>
            </w:r>
          </w:p>
        </w:tc>
      </w:tr>
      <w:tr w:rsidR="00AD072D" w:rsidRPr="00EF20F7" w14:paraId="20E27406" w14:textId="77777777" w:rsidTr="00BD3AE7">
        <w:trPr>
          <w:cantSplit/>
          <w:jc w:val="center"/>
        </w:trPr>
        <w:tc>
          <w:tcPr>
            <w:tcW w:w="1637" w:type="dxa"/>
            <w:vMerge/>
            <w:tcBorders>
              <w:left w:val="single" w:sz="4" w:space="0" w:color="auto"/>
              <w:right w:val="single" w:sz="4" w:space="0" w:color="auto"/>
            </w:tcBorders>
            <w:vAlign w:val="center"/>
          </w:tcPr>
          <w:p w14:paraId="770538F9" w14:textId="77777777" w:rsidR="00AD072D" w:rsidRPr="00EF20F7" w:rsidRDefault="00AD072D" w:rsidP="00BD3AE7">
            <w:pPr>
              <w:pStyle w:val="TAC"/>
            </w:pPr>
          </w:p>
        </w:tc>
        <w:tc>
          <w:tcPr>
            <w:tcW w:w="1080" w:type="dxa"/>
            <w:vMerge/>
            <w:tcBorders>
              <w:left w:val="single" w:sz="4" w:space="0" w:color="auto"/>
              <w:right w:val="single" w:sz="4" w:space="0" w:color="auto"/>
            </w:tcBorders>
            <w:vAlign w:val="center"/>
          </w:tcPr>
          <w:p w14:paraId="1E67A092" w14:textId="77777777" w:rsidR="00AD072D" w:rsidRPr="00EF20F7" w:rsidRDefault="00AD072D" w:rsidP="00BD3AE7">
            <w:pPr>
              <w:pStyle w:val="TAC"/>
            </w:pPr>
          </w:p>
        </w:tc>
        <w:tc>
          <w:tcPr>
            <w:tcW w:w="1980" w:type="dxa"/>
            <w:tcBorders>
              <w:top w:val="single" w:sz="4" w:space="0" w:color="auto"/>
              <w:left w:val="single" w:sz="4" w:space="0" w:color="auto"/>
              <w:bottom w:val="single" w:sz="4" w:space="0" w:color="auto"/>
              <w:right w:val="single" w:sz="4" w:space="0" w:color="auto"/>
            </w:tcBorders>
          </w:tcPr>
          <w:p w14:paraId="0887BB1D" w14:textId="77777777" w:rsidR="00AD072D" w:rsidRPr="00EF20F7" w:rsidRDefault="00AD072D" w:rsidP="00BD3AE7">
            <w:pPr>
              <w:pStyle w:val="TAC"/>
              <w:rPr>
                <w:lang w:eastAsia="zh-CN"/>
              </w:rPr>
            </w:pPr>
            <w:r w:rsidRPr="00EF20F7">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14:paraId="5A21F23E" w14:textId="77777777" w:rsidR="00AD072D" w:rsidRPr="00EF20F7" w:rsidRDefault="00AD072D" w:rsidP="00BD3AE7">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635722E4" w14:textId="77777777" w:rsidR="00AD072D" w:rsidRPr="00EF20F7" w:rsidRDefault="00AD072D" w:rsidP="00BD3AE7">
            <w:pPr>
              <w:pStyle w:val="TAC"/>
            </w:pPr>
            <w:r w:rsidRPr="00EF20F7">
              <w:rPr>
                <w:lang w:eastAsia="zh-CN"/>
              </w:rPr>
              <w:t>This information element indicates for a specific floor, the algorithm to be used in granting the Floor.</w:t>
            </w:r>
          </w:p>
        </w:tc>
      </w:tr>
      <w:tr w:rsidR="00AD072D" w:rsidRPr="00EF20F7" w14:paraId="47CA22F7" w14:textId="77777777" w:rsidTr="00BD3AE7">
        <w:trPr>
          <w:cantSplit/>
          <w:jc w:val="center"/>
        </w:trPr>
        <w:tc>
          <w:tcPr>
            <w:tcW w:w="1637" w:type="dxa"/>
            <w:vMerge/>
            <w:tcBorders>
              <w:left w:val="single" w:sz="4" w:space="0" w:color="auto"/>
              <w:bottom w:val="single" w:sz="4" w:space="0" w:color="auto"/>
              <w:right w:val="single" w:sz="4" w:space="0" w:color="auto"/>
            </w:tcBorders>
            <w:vAlign w:val="center"/>
          </w:tcPr>
          <w:p w14:paraId="2A89D2F0" w14:textId="77777777" w:rsidR="00AD072D" w:rsidRPr="00EF20F7" w:rsidRDefault="00AD072D" w:rsidP="00BD3AE7">
            <w:pPr>
              <w:pStyle w:val="TAC"/>
            </w:pPr>
          </w:p>
        </w:tc>
        <w:tc>
          <w:tcPr>
            <w:tcW w:w="1080" w:type="dxa"/>
            <w:vMerge/>
            <w:tcBorders>
              <w:left w:val="single" w:sz="4" w:space="0" w:color="auto"/>
              <w:bottom w:val="single" w:sz="4" w:space="0" w:color="auto"/>
              <w:right w:val="single" w:sz="4" w:space="0" w:color="auto"/>
            </w:tcBorders>
            <w:vAlign w:val="center"/>
          </w:tcPr>
          <w:p w14:paraId="046E02FA" w14:textId="77777777" w:rsidR="00AD072D" w:rsidRPr="00EF20F7" w:rsidRDefault="00AD072D" w:rsidP="00BD3AE7">
            <w:pPr>
              <w:pStyle w:val="TAC"/>
            </w:pPr>
          </w:p>
        </w:tc>
        <w:tc>
          <w:tcPr>
            <w:tcW w:w="1980" w:type="dxa"/>
            <w:tcBorders>
              <w:top w:val="single" w:sz="4" w:space="0" w:color="auto"/>
              <w:left w:val="single" w:sz="4" w:space="0" w:color="auto"/>
              <w:bottom w:val="single" w:sz="4" w:space="0" w:color="auto"/>
              <w:right w:val="single" w:sz="4" w:space="0" w:color="auto"/>
            </w:tcBorders>
          </w:tcPr>
          <w:p w14:paraId="0B74F6BB" w14:textId="77777777" w:rsidR="00AD072D" w:rsidRPr="00EF20F7" w:rsidRDefault="00AD072D" w:rsidP="00BD3AE7">
            <w:pPr>
              <w:pStyle w:val="TAC"/>
              <w:rPr>
                <w:lang w:eastAsia="zh-CN"/>
              </w:rPr>
            </w:pPr>
            <w:r w:rsidRPr="00EF20F7">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14:paraId="212A2978" w14:textId="77777777" w:rsidR="00AD072D" w:rsidRPr="00EF20F7" w:rsidRDefault="00AD072D" w:rsidP="00BD3AE7">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6985A9A6" w14:textId="77777777" w:rsidR="00AD072D" w:rsidRPr="00EF20F7" w:rsidRDefault="00AD072D" w:rsidP="00BD3AE7">
            <w:pPr>
              <w:pStyle w:val="TAC"/>
            </w:pPr>
            <w:r w:rsidRPr="00EF20F7">
              <w:rPr>
                <w:lang w:eastAsia="zh-CN"/>
              </w:rPr>
              <w:t>This information element indicates for a specific floor, the maximum number of users who can hold the same Floor at the same time.</w:t>
            </w:r>
          </w:p>
        </w:tc>
      </w:tr>
      <w:tr w:rsidR="00AD072D" w:rsidRPr="00EF20F7" w14:paraId="17396ABD" w14:textId="77777777" w:rsidTr="00BD3AE7">
        <w:trPr>
          <w:cantSplit/>
          <w:jc w:val="center"/>
        </w:trPr>
        <w:tc>
          <w:tcPr>
            <w:tcW w:w="1637" w:type="dxa"/>
            <w:tcBorders>
              <w:top w:val="single" w:sz="4" w:space="0" w:color="auto"/>
              <w:left w:val="single" w:sz="4" w:space="0" w:color="auto"/>
              <w:bottom w:val="single" w:sz="4" w:space="0" w:color="auto"/>
              <w:right w:val="single" w:sz="4" w:space="0" w:color="auto"/>
            </w:tcBorders>
          </w:tcPr>
          <w:p w14:paraId="30AC3985" w14:textId="77777777" w:rsidR="00AD072D" w:rsidRPr="00EF20F7" w:rsidRDefault="00AD072D" w:rsidP="00BD3AE7">
            <w:pPr>
              <w:pStyle w:val="TAC"/>
            </w:pPr>
            <w:r w:rsidRPr="00EF20F7">
              <w:rPr>
                <w:lang w:eastAsia="zh-CN"/>
              </w:rPr>
              <w:t>Indicate Floor Policy</w:t>
            </w:r>
            <w:r w:rsidRPr="00EF20F7">
              <w:t xml:space="preserve"> Ack</w:t>
            </w:r>
          </w:p>
        </w:tc>
        <w:tc>
          <w:tcPr>
            <w:tcW w:w="1080" w:type="dxa"/>
            <w:tcBorders>
              <w:top w:val="single" w:sz="4" w:space="0" w:color="auto"/>
              <w:left w:val="single" w:sz="4" w:space="0" w:color="auto"/>
              <w:bottom w:val="single" w:sz="4" w:space="0" w:color="auto"/>
              <w:right w:val="single" w:sz="4" w:space="0" w:color="auto"/>
            </w:tcBorders>
          </w:tcPr>
          <w:p w14:paraId="5A276A59" w14:textId="77777777" w:rsidR="00AD072D" w:rsidRPr="00EF20F7" w:rsidRDefault="00AD072D" w:rsidP="00BD3AE7">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3527B9AA" w14:textId="77777777" w:rsidR="00AD072D" w:rsidRPr="00EF20F7" w:rsidRDefault="00AD072D" w:rsidP="00BD3AE7">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500A86B9" w14:textId="77777777" w:rsidR="00AD072D" w:rsidRPr="00EF20F7" w:rsidRDefault="00AD072D" w:rsidP="00BD3AE7">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3EDF4A7D" w14:textId="77777777" w:rsidR="00AD072D" w:rsidRPr="00EF20F7" w:rsidRDefault="00AD072D" w:rsidP="00BD3AE7">
            <w:pPr>
              <w:pStyle w:val="TAC"/>
            </w:pPr>
            <w:r w:rsidRPr="00EF20F7">
              <w:t>This information element indicates the context where the command was executed.</w:t>
            </w:r>
          </w:p>
        </w:tc>
      </w:tr>
      <w:tr w:rsidR="00AD072D" w:rsidRPr="00EF20F7" w14:paraId="47CE5A62" w14:textId="77777777" w:rsidTr="00BD3AE7">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14:paraId="10C09986" w14:textId="77777777" w:rsidR="00AD072D" w:rsidRPr="00EF20F7" w:rsidRDefault="00AD072D" w:rsidP="00BD3AE7">
            <w:pPr>
              <w:pStyle w:val="TAN"/>
            </w:pPr>
            <w:r w:rsidRPr="00EF20F7">
              <w:t>NOTE</w:t>
            </w:r>
            <w:r w:rsidRPr="00EF20F7">
              <w:rPr>
                <w:lang w:eastAsia="zh-CN"/>
              </w:rPr>
              <w:t>:</w:t>
            </w:r>
            <w:r>
              <w:rPr>
                <w:lang w:eastAsia="zh-CN"/>
              </w:rPr>
              <w:tab/>
            </w:r>
            <w:r w:rsidRPr="00EF20F7">
              <w:t xml:space="preserve">The above procedure </w:t>
            </w:r>
            <w:r w:rsidRPr="00EF20F7">
              <w:rPr>
                <w:lang w:eastAsia="zh-CN"/>
              </w:rPr>
              <w:t>applies to a context instead of a termination</w:t>
            </w:r>
            <w:r w:rsidRPr="00EF20F7">
              <w:t>.</w:t>
            </w:r>
            <w:r w:rsidRPr="00EF20F7">
              <w:rPr>
                <w:lang w:eastAsia="zh-CN"/>
              </w:rPr>
              <w:t xml:space="preserve"> The H.248v3 shall be supported.</w:t>
            </w:r>
            <w:r w:rsidRPr="00EF20F7">
              <w:t xml:space="preserve"> The procedure may be combined with other procedures in ADD or MOD commands.</w:t>
            </w:r>
          </w:p>
        </w:tc>
      </w:tr>
    </w:tbl>
    <w:p w14:paraId="526E3DFD" w14:textId="77777777" w:rsidR="00AD072D" w:rsidRPr="00EF20F7" w:rsidRDefault="00AD072D" w:rsidP="00AD072D">
      <w:pPr>
        <w:rPr>
          <w:lang w:eastAsia="zh-CN"/>
        </w:rPr>
      </w:pPr>
    </w:p>
    <w:p w14:paraId="6A4CEB53" w14:textId="77777777" w:rsidR="00AD072D" w:rsidRPr="00EF20F7" w:rsidRDefault="00AD072D" w:rsidP="00AD072D">
      <w:pPr>
        <w:pStyle w:val="Heading2"/>
        <w:rPr>
          <w:lang w:eastAsia="zh-CN"/>
        </w:rPr>
      </w:pPr>
      <w:bookmarkStart w:id="551" w:name="_Toc517465144"/>
      <w:bookmarkStart w:id="552" w:name="_Toc67396849"/>
      <w:r w:rsidRPr="00EF20F7">
        <w:t>8.</w:t>
      </w:r>
      <w:r w:rsidRPr="00EF20F7">
        <w:rPr>
          <w:lang w:eastAsia="zh-CN"/>
        </w:rPr>
        <w:t>46</w:t>
      </w:r>
      <w:r w:rsidRPr="00EF20F7">
        <w:tab/>
      </w:r>
      <w:r w:rsidRPr="00EF20F7">
        <w:rPr>
          <w:lang w:eastAsia="zh-CN"/>
        </w:rPr>
        <w:t>Designate Floor Chair</w:t>
      </w:r>
      <w:bookmarkEnd w:id="551"/>
      <w:bookmarkEnd w:id="552"/>
    </w:p>
    <w:p w14:paraId="23ECB5E2" w14:textId="77777777" w:rsidR="00AD072D" w:rsidRPr="00EF20F7" w:rsidRDefault="00AD072D" w:rsidP="00AD072D">
      <w:pPr>
        <w:keepNext/>
      </w:pPr>
      <w:r w:rsidRPr="00EF20F7">
        <w:t xml:space="preserve">This procedure is used to </w:t>
      </w:r>
      <w:r w:rsidRPr="00EF20F7">
        <w:rPr>
          <w:lang w:eastAsia="zh-CN"/>
        </w:rPr>
        <w:t>designate a Floor Chair to a conference</w:t>
      </w:r>
      <w:r w:rsidRPr="00EF20F7">
        <w:t>.</w:t>
      </w:r>
    </w:p>
    <w:p w14:paraId="4B0A53B3" w14:textId="77777777" w:rsidR="00AD072D" w:rsidRPr="00EF20F7" w:rsidRDefault="00AD072D" w:rsidP="00AD072D">
      <w:pPr>
        <w:pStyle w:val="TH"/>
        <w:rPr>
          <w:lang w:eastAsia="zh-CN"/>
        </w:rPr>
      </w:pPr>
      <w:r w:rsidRPr="00EF20F7">
        <w:t>Table 8.</w:t>
      </w:r>
      <w:r w:rsidRPr="00EF20F7">
        <w:rPr>
          <w:lang w:eastAsia="zh-CN"/>
        </w:rPr>
        <w:t>46.</w:t>
      </w:r>
      <w:r w:rsidRPr="00EF20F7">
        <w:t xml:space="preserve">1: Procedures between MRFC and MRFP: </w:t>
      </w:r>
      <w:r w:rsidRPr="00EF20F7">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70089B16" w14:textId="77777777" w:rsidTr="00BD3AE7">
        <w:trPr>
          <w:jc w:val="center"/>
        </w:trPr>
        <w:tc>
          <w:tcPr>
            <w:tcW w:w="1637" w:type="dxa"/>
            <w:tcBorders>
              <w:top w:val="single" w:sz="4" w:space="0" w:color="auto"/>
              <w:left w:val="single" w:sz="4" w:space="0" w:color="auto"/>
              <w:bottom w:val="single" w:sz="4" w:space="0" w:color="auto"/>
              <w:right w:val="single" w:sz="4" w:space="0" w:color="auto"/>
            </w:tcBorders>
          </w:tcPr>
          <w:p w14:paraId="6639E77F"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672DB70"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0F592B89"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AE7E40F"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D25039E"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3D886596" w14:textId="77777777" w:rsidTr="00BD3AE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532A144"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14:paraId="5261745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7FB9D24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16C4B40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33A457C" w14:textId="77777777" w:rsidR="00AD072D" w:rsidRPr="00EF20F7" w:rsidRDefault="00AD072D" w:rsidP="00BD3AE7">
            <w:pPr>
              <w:pStyle w:val="TAL"/>
            </w:pPr>
            <w:r w:rsidRPr="00EF20F7">
              <w:t>This information element indicates the context for the bearer termination.</w:t>
            </w:r>
          </w:p>
        </w:tc>
      </w:tr>
      <w:tr w:rsidR="00AD072D" w:rsidRPr="00EF20F7" w14:paraId="298B7F33"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34AE0688"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33D5D7C"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4381BD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791C18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DB951FF" w14:textId="77777777" w:rsidR="00AD072D" w:rsidRPr="00EF20F7" w:rsidRDefault="00AD072D" w:rsidP="00BD3AE7">
            <w:pPr>
              <w:pStyle w:val="TAL"/>
            </w:pPr>
            <w:r w:rsidRPr="00EF20F7">
              <w:t>This information element indicates the existing bearer termination.</w:t>
            </w:r>
          </w:p>
        </w:tc>
      </w:tr>
      <w:tr w:rsidR="00AD072D" w:rsidRPr="00EF20F7" w14:paraId="07A4ACB7"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79BA004"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856A726"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F5733A6"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14:paraId="1F652EC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7C0B9CD" w14:textId="4ADD690A" w:rsidR="00AD072D" w:rsidRPr="00EF20F7" w:rsidRDefault="00AD072D" w:rsidP="00BD3AE7">
            <w:pPr>
              <w:pStyle w:val="TAL"/>
            </w:pPr>
            <w:r w:rsidRPr="00EF20F7">
              <w:t xml:space="preserve">This information element </w:t>
            </w:r>
            <w:r w:rsidRPr="00EF20F7">
              <w:rPr>
                <w:lang w:eastAsia="zh-CN"/>
              </w:rPr>
              <w:t>indicates that the termination represents a Floor Chair in accordance with BFCP</w:t>
            </w:r>
            <w:r w:rsidR="001B11EB">
              <w:rPr>
                <w:lang w:eastAsia="zh-CN"/>
              </w:rPr>
              <w:t> </w:t>
            </w:r>
            <w:r w:rsidR="001B11EB" w:rsidRPr="00EF20F7">
              <w:rPr>
                <w:lang w:eastAsia="zh-CN"/>
              </w:rPr>
              <w:t>[</w:t>
            </w:r>
            <w:r w:rsidRPr="00EF20F7">
              <w:rPr>
                <w:lang w:eastAsia="zh-CN"/>
              </w:rPr>
              <w:t>20]</w:t>
            </w:r>
            <w:r w:rsidRPr="00EF20F7">
              <w:t>.</w:t>
            </w:r>
          </w:p>
        </w:tc>
      </w:tr>
      <w:tr w:rsidR="00AD072D" w:rsidRPr="00EF20F7" w14:paraId="6BA50839"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382A7A5"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6664380"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C38682F" w14:textId="77777777" w:rsidR="00AD072D" w:rsidRPr="00EF20F7" w:rsidRDefault="00AD072D" w:rsidP="00BD3AE7">
            <w:pPr>
              <w:pStyle w:val="TAC"/>
              <w:rPr>
                <w:lang w:eastAsia="zh-CN"/>
              </w:rPr>
            </w:pPr>
            <w:r w:rsidRPr="00EF20F7">
              <w:rPr>
                <w:lang w:eastAsia="zh-CN"/>
              </w:rPr>
              <w:t>Floor</w:t>
            </w:r>
            <w:r w:rsidRPr="00EF20F7">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14:paraId="0B018F05" w14:textId="77777777" w:rsidR="00AD072D" w:rsidRPr="00EF20F7" w:rsidRDefault="00AD072D" w:rsidP="00BD3AE7">
            <w:pPr>
              <w:pStyle w:val="TAC"/>
              <w:rPr>
                <w:lang w:eastAsia="zh-CN"/>
              </w:rPr>
            </w:pPr>
            <w:r w:rsidRPr="00EF20F7">
              <w:rPr>
                <w:lang w:eastAsia="zh-CN"/>
              </w:rPr>
              <w:t>O</w:t>
            </w:r>
          </w:p>
        </w:tc>
        <w:tc>
          <w:tcPr>
            <w:tcW w:w="3780" w:type="dxa"/>
            <w:tcBorders>
              <w:top w:val="single" w:sz="4" w:space="0" w:color="auto"/>
              <w:left w:val="single" w:sz="4" w:space="0" w:color="auto"/>
              <w:bottom w:val="single" w:sz="4" w:space="0" w:color="auto"/>
              <w:right w:val="single" w:sz="4" w:space="0" w:color="auto"/>
            </w:tcBorders>
          </w:tcPr>
          <w:p w14:paraId="55D87248" w14:textId="77777777" w:rsidR="00AD072D" w:rsidRPr="00EF20F7" w:rsidRDefault="00AD072D" w:rsidP="00BD3AE7">
            <w:pPr>
              <w:pStyle w:val="TAC"/>
            </w:pPr>
            <w:r w:rsidRPr="00EF20F7">
              <w:t xml:space="preserve">This information element </w:t>
            </w:r>
            <w:r w:rsidRPr="00EF20F7">
              <w:rPr>
                <w:lang w:eastAsia="zh-CN"/>
              </w:rPr>
              <w:t>indicates the Floor(s) the Floor Chair controls.</w:t>
            </w:r>
          </w:p>
        </w:tc>
      </w:tr>
      <w:tr w:rsidR="00AD072D" w:rsidRPr="00EF20F7" w14:paraId="452EA1A0" w14:textId="77777777" w:rsidTr="00BD3AE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35396B45"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Designate Floor Chair</w:t>
            </w:r>
            <w:r w:rsidRPr="00EF20F7">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14:paraId="76D4F39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629179D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01FBF75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3A4D5E7D" w14:textId="77777777" w:rsidR="00AD072D" w:rsidRPr="00EF20F7" w:rsidRDefault="00AD072D" w:rsidP="00BD3AE7">
            <w:pPr>
              <w:pStyle w:val="TAL"/>
            </w:pPr>
            <w:r w:rsidRPr="00EF20F7">
              <w:t>This information element indicates the context where the command was executed.</w:t>
            </w:r>
          </w:p>
        </w:tc>
      </w:tr>
      <w:tr w:rsidR="00AD072D" w:rsidRPr="00EF20F7" w14:paraId="12B0D8F4"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28FB5B28"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DE4D3D0"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E9EBAF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0A76640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7AE73388" w14:textId="77777777" w:rsidR="00AD072D" w:rsidRPr="00EF20F7" w:rsidRDefault="00AD072D" w:rsidP="00BD3AE7">
            <w:pPr>
              <w:pStyle w:val="TAL"/>
            </w:pPr>
            <w:r w:rsidRPr="00EF20F7">
              <w:t>This information element indicates the bearer termination where the command was executed.</w:t>
            </w:r>
          </w:p>
        </w:tc>
      </w:tr>
    </w:tbl>
    <w:p w14:paraId="257FB586" w14:textId="77777777" w:rsidR="00AD072D" w:rsidRPr="00EF20F7" w:rsidRDefault="00AD072D" w:rsidP="00AD072D"/>
    <w:p w14:paraId="2F63A7F4" w14:textId="77777777" w:rsidR="00AD072D" w:rsidRPr="00EF20F7" w:rsidRDefault="00AD072D" w:rsidP="00AD072D">
      <w:pPr>
        <w:pStyle w:val="Heading2"/>
        <w:rPr>
          <w:lang w:eastAsia="zh-CN"/>
        </w:rPr>
      </w:pPr>
      <w:bookmarkStart w:id="553" w:name="_Toc517465145"/>
      <w:bookmarkStart w:id="554" w:name="_Toc67396850"/>
      <w:r w:rsidRPr="00EF20F7">
        <w:t>8.</w:t>
      </w:r>
      <w:r w:rsidRPr="00EF20F7">
        <w:rPr>
          <w:lang w:eastAsia="zh-CN"/>
        </w:rPr>
        <w:t>47</w:t>
      </w:r>
      <w:r w:rsidRPr="00EF20F7">
        <w:tab/>
      </w:r>
      <w:r w:rsidRPr="00EF20F7">
        <w:rPr>
          <w:lang w:eastAsia="zh-CN"/>
        </w:rPr>
        <w:t>Floor Request Decision</w:t>
      </w:r>
      <w:bookmarkEnd w:id="553"/>
      <w:bookmarkEnd w:id="554"/>
    </w:p>
    <w:p w14:paraId="1D2F000D" w14:textId="77777777" w:rsidR="00AD072D" w:rsidRPr="00EF20F7" w:rsidRDefault="00AD072D" w:rsidP="00AD072D">
      <w:pPr>
        <w:keepNext/>
      </w:pPr>
      <w:r w:rsidRPr="00EF20F7">
        <w:t xml:space="preserve">This procedure is used to </w:t>
      </w:r>
      <w:r w:rsidRPr="00EF20F7">
        <w:rPr>
          <w:lang w:eastAsia="zh-CN"/>
        </w:rPr>
        <w:t>request the MRFP to report the Floor request decision</w:t>
      </w:r>
      <w:r w:rsidRPr="00EF20F7">
        <w:t>.</w:t>
      </w:r>
    </w:p>
    <w:p w14:paraId="2F21C658" w14:textId="77777777" w:rsidR="00AD072D" w:rsidRPr="00EF20F7" w:rsidRDefault="00AD072D" w:rsidP="00AD072D">
      <w:pPr>
        <w:pStyle w:val="TH"/>
        <w:rPr>
          <w:lang w:eastAsia="zh-CN"/>
        </w:rPr>
      </w:pPr>
      <w:r w:rsidRPr="00EF20F7">
        <w:t>Table 8.</w:t>
      </w:r>
      <w:r w:rsidRPr="00EF20F7">
        <w:rPr>
          <w:lang w:eastAsia="zh-CN"/>
        </w:rPr>
        <w:t>47.</w:t>
      </w:r>
      <w:r w:rsidRPr="00EF20F7">
        <w:t xml:space="preserve">1: Procedures between MRFC and MRFP: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49B3FF40" w14:textId="77777777" w:rsidTr="00BD3AE7">
        <w:trPr>
          <w:jc w:val="center"/>
        </w:trPr>
        <w:tc>
          <w:tcPr>
            <w:tcW w:w="1637" w:type="dxa"/>
            <w:tcBorders>
              <w:top w:val="single" w:sz="4" w:space="0" w:color="auto"/>
              <w:left w:val="single" w:sz="4" w:space="0" w:color="auto"/>
              <w:bottom w:val="single" w:sz="4" w:space="0" w:color="auto"/>
              <w:right w:val="single" w:sz="4" w:space="0" w:color="auto"/>
            </w:tcBorders>
          </w:tcPr>
          <w:p w14:paraId="3DC2ECB8"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7A002502"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298B995"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8146CB5"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29B4507"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30D2A109" w14:textId="77777777" w:rsidTr="00BD3AE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9540EB2"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14:paraId="48C49157"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14:paraId="380885CE"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3A020973"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B3163E7" w14:textId="77777777" w:rsidR="00AD072D" w:rsidRPr="00EF20F7" w:rsidRDefault="00AD072D" w:rsidP="00BD3AE7">
            <w:pPr>
              <w:pStyle w:val="TAL"/>
              <w:rPr>
                <w:lang w:eastAsia="zh-CN"/>
              </w:rPr>
            </w:pPr>
            <w:r w:rsidRPr="00EF20F7">
              <w:rPr>
                <w:lang w:eastAsia="zh-CN"/>
              </w:rPr>
              <w:t>This information element indicates the context for the bearer termination.</w:t>
            </w:r>
          </w:p>
        </w:tc>
      </w:tr>
      <w:tr w:rsidR="00AD072D" w:rsidRPr="00EF20F7" w14:paraId="279E1089"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B78A386"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7E260991"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44A013B"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761DEA27"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4ACE36F" w14:textId="77777777" w:rsidR="00AD072D" w:rsidRPr="00EF20F7" w:rsidRDefault="00AD072D" w:rsidP="00BD3AE7">
            <w:pPr>
              <w:pStyle w:val="TAL"/>
              <w:rPr>
                <w:lang w:eastAsia="zh-CN"/>
              </w:rPr>
            </w:pPr>
            <w:r w:rsidRPr="00EF20F7">
              <w:rPr>
                <w:lang w:eastAsia="zh-CN"/>
              </w:rPr>
              <w:t>This information element indicates the existing bearer termination.</w:t>
            </w:r>
          </w:p>
        </w:tc>
      </w:tr>
      <w:tr w:rsidR="00AD072D" w:rsidRPr="00EF20F7" w14:paraId="73690734"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5ED314E"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7897FDD"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0FB04F2"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14:paraId="18F99294"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979095D" w14:textId="77777777" w:rsidR="00AD072D" w:rsidRPr="00EF20F7" w:rsidRDefault="00AD072D" w:rsidP="00BD3AE7">
            <w:pPr>
              <w:pStyle w:val="TAL"/>
              <w:rPr>
                <w:lang w:eastAsia="zh-CN"/>
              </w:rPr>
            </w:pPr>
            <w:r w:rsidRPr="00EF20F7">
              <w:rPr>
                <w:lang w:eastAsia="zh-CN"/>
              </w:rPr>
              <w:t>This information element requests MRFP to notify the decision of the FCS to Floor requests.</w:t>
            </w:r>
          </w:p>
        </w:tc>
      </w:tr>
      <w:tr w:rsidR="00AD072D" w:rsidRPr="00EF20F7" w14:paraId="53B4DDD1" w14:textId="77777777" w:rsidTr="00BD3AE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F464E9A"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lastRenderedPageBreak/>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14:paraId="67423565"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14:paraId="72076085"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200EBFAF"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0DC6FAB" w14:textId="77777777" w:rsidR="00AD072D" w:rsidRPr="00EF20F7" w:rsidRDefault="00AD072D" w:rsidP="00BD3AE7">
            <w:pPr>
              <w:pStyle w:val="TAL"/>
              <w:rPr>
                <w:lang w:eastAsia="zh-CN"/>
              </w:rPr>
            </w:pPr>
            <w:r w:rsidRPr="00EF20F7">
              <w:rPr>
                <w:lang w:eastAsia="zh-CN"/>
              </w:rPr>
              <w:t>This information element indicates the context where the command was executed.</w:t>
            </w:r>
          </w:p>
        </w:tc>
      </w:tr>
      <w:tr w:rsidR="00AD072D" w:rsidRPr="00EF20F7" w14:paraId="700DCF05"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AE8DF0" w14:textId="77777777" w:rsidR="00AD072D" w:rsidRPr="00EF20F7" w:rsidRDefault="00AD072D" w:rsidP="00BD3AE7">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F88296C" w14:textId="77777777" w:rsidR="00AD072D" w:rsidRPr="00EF20F7" w:rsidRDefault="00AD072D" w:rsidP="00BD3AE7">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5A9EA08"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14:paraId="3283E78F" w14:textId="77777777" w:rsidR="00AD072D" w:rsidRPr="00EF20F7" w:rsidRDefault="00AD072D" w:rsidP="00BD3AE7">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09572AB3" w14:textId="77777777" w:rsidR="00AD072D" w:rsidRPr="00EF20F7" w:rsidRDefault="00AD072D" w:rsidP="00BD3AE7">
            <w:pPr>
              <w:pStyle w:val="TAL"/>
              <w:rPr>
                <w:lang w:eastAsia="zh-CN"/>
              </w:rPr>
            </w:pPr>
            <w:r w:rsidRPr="00EF20F7">
              <w:rPr>
                <w:lang w:eastAsia="zh-CN"/>
              </w:rPr>
              <w:t>This information element indicates the bearer termination where the command was executed.</w:t>
            </w:r>
          </w:p>
        </w:tc>
      </w:tr>
    </w:tbl>
    <w:p w14:paraId="5CCBE348" w14:textId="77777777" w:rsidR="00AD072D" w:rsidRPr="00EF20F7" w:rsidRDefault="00AD072D" w:rsidP="00AD072D"/>
    <w:p w14:paraId="14DB33B9" w14:textId="77777777" w:rsidR="00AD072D" w:rsidRPr="00EF20F7" w:rsidRDefault="00AD072D" w:rsidP="00AD072D">
      <w:pPr>
        <w:pStyle w:val="Heading2"/>
        <w:rPr>
          <w:lang w:eastAsia="zh-CN"/>
        </w:rPr>
      </w:pPr>
      <w:bookmarkStart w:id="555" w:name="_Toc517465146"/>
      <w:bookmarkStart w:id="556" w:name="_Toc67396851"/>
      <w:r w:rsidRPr="00EF20F7">
        <w:t>8.</w:t>
      </w:r>
      <w:r w:rsidRPr="00EF20F7">
        <w:rPr>
          <w:lang w:eastAsia="zh-CN"/>
        </w:rPr>
        <w:t>48</w:t>
      </w:r>
      <w:r w:rsidRPr="00EF20F7">
        <w:tab/>
        <w:t xml:space="preserve">Report </w:t>
      </w:r>
      <w:r w:rsidRPr="00EF20F7">
        <w:rPr>
          <w:lang w:eastAsia="zh-CN"/>
        </w:rPr>
        <w:t>Floor Request Decision</w:t>
      </w:r>
      <w:bookmarkEnd w:id="555"/>
      <w:bookmarkEnd w:id="556"/>
    </w:p>
    <w:p w14:paraId="385C0FA2" w14:textId="77777777" w:rsidR="00AD072D" w:rsidRPr="00EF20F7" w:rsidRDefault="00AD072D" w:rsidP="00AD072D">
      <w:pPr>
        <w:pStyle w:val="BodyText"/>
      </w:pPr>
      <w:r w:rsidRPr="00EF20F7">
        <w:t xml:space="preserve">This procedure is used to report </w:t>
      </w:r>
      <w:r w:rsidRPr="00EF20F7">
        <w:rPr>
          <w:lang w:eastAsia="zh-CN"/>
        </w:rPr>
        <w:t xml:space="preserve">the Floor request status </w:t>
      </w:r>
      <w:r w:rsidRPr="00EF20F7">
        <w:t>.</w:t>
      </w:r>
    </w:p>
    <w:p w14:paraId="3ED08202" w14:textId="77777777" w:rsidR="00AD072D" w:rsidRPr="00EF20F7" w:rsidRDefault="00AD072D" w:rsidP="00AD072D">
      <w:pPr>
        <w:pStyle w:val="TH"/>
        <w:rPr>
          <w:lang w:eastAsia="zh-CN"/>
        </w:rPr>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t>8</w:t>
        </w:r>
        <w:smartTag w:uri="urn:schemas-microsoft-com:office:smarttags" w:element="PersonName">
          <w:r w:rsidRPr="00EF20F7">
            <w:t>.</w:t>
          </w:r>
        </w:smartTag>
        <w:r w:rsidRPr="00EF20F7">
          <w:rPr>
            <w:lang w:eastAsia="zh-CN"/>
          </w:rPr>
          <w:t>48</w:t>
        </w:r>
        <w:smartTag w:uri="urn:schemas-microsoft-com:office:smarttags" w:element="PersonName">
          <w:r w:rsidRPr="00EF20F7">
            <w:rPr>
              <w:lang w:eastAsia="zh-CN"/>
            </w:rPr>
            <w:t>.</w:t>
          </w:r>
        </w:smartTag>
        <w:r w:rsidRPr="00EF20F7">
          <w:t>1</w:t>
        </w:r>
      </w:smartTag>
      <w:r w:rsidRPr="00EF20F7">
        <w:t xml:space="preserve">: Procedures between MRFP and MRFC: Report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16052E78" w14:textId="77777777" w:rsidTr="00BD3AE7">
        <w:trPr>
          <w:jc w:val="center"/>
        </w:trPr>
        <w:tc>
          <w:tcPr>
            <w:tcW w:w="1637" w:type="dxa"/>
          </w:tcPr>
          <w:p w14:paraId="60185D7E"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Pr>
          <w:p w14:paraId="21C791A7"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Pr>
          <w:p w14:paraId="002B7635"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1E628E1F"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5F2FDF3"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639526BC" w14:textId="77777777" w:rsidTr="00BD3AE7">
        <w:trPr>
          <w:cantSplit/>
          <w:jc w:val="center"/>
        </w:trPr>
        <w:tc>
          <w:tcPr>
            <w:tcW w:w="1637" w:type="dxa"/>
            <w:vMerge w:val="restart"/>
          </w:tcPr>
          <w:p w14:paraId="5FD4673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Report Floor  Request Decision</w:t>
            </w:r>
          </w:p>
        </w:tc>
        <w:tc>
          <w:tcPr>
            <w:tcW w:w="1080" w:type="dxa"/>
            <w:vMerge w:val="restart"/>
          </w:tcPr>
          <w:p w14:paraId="7289917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MRFP</w:t>
            </w:r>
          </w:p>
        </w:tc>
        <w:tc>
          <w:tcPr>
            <w:tcW w:w="1980" w:type="dxa"/>
          </w:tcPr>
          <w:p w14:paraId="229E30D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29C45AF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6CE335D5" w14:textId="77777777" w:rsidR="00AD072D" w:rsidRPr="00EF20F7" w:rsidRDefault="00AD072D" w:rsidP="00BD3AE7">
            <w:pPr>
              <w:pStyle w:val="TAL"/>
            </w:pPr>
            <w:r w:rsidRPr="00EF20F7">
              <w:t>This information element indicates the context for the bearer termination.</w:t>
            </w:r>
          </w:p>
        </w:tc>
      </w:tr>
      <w:tr w:rsidR="00AD072D" w:rsidRPr="00EF20F7" w14:paraId="471FE965" w14:textId="77777777" w:rsidTr="00BD3AE7">
        <w:trPr>
          <w:cantSplit/>
          <w:jc w:val="center"/>
        </w:trPr>
        <w:tc>
          <w:tcPr>
            <w:tcW w:w="1637" w:type="dxa"/>
            <w:vMerge/>
          </w:tcPr>
          <w:p w14:paraId="6BFBEBF6" w14:textId="77777777" w:rsidR="00AD072D" w:rsidRPr="00EF20F7" w:rsidRDefault="00AD072D" w:rsidP="00BD3AE7">
            <w:pPr>
              <w:keepNext/>
              <w:keepLines/>
              <w:spacing w:after="0"/>
              <w:jc w:val="center"/>
              <w:rPr>
                <w:rFonts w:ascii="Arial" w:hAnsi="Arial"/>
                <w:sz w:val="18"/>
              </w:rPr>
            </w:pPr>
          </w:p>
        </w:tc>
        <w:tc>
          <w:tcPr>
            <w:tcW w:w="1080" w:type="dxa"/>
            <w:vMerge/>
          </w:tcPr>
          <w:p w14:paraId="3A982B43" w14:textId="77777777" w:rsidR="00AD072D" w:rsidRPr="00EF20F7" w:rsidRDefault="00AD072D" w:rsidP="00BD3AE7">
            <w:pPr>
              <w:keepNext/>
              <w:keepLines/>
              <w:spacing w:after="0"/>
              <w:jc w:val="center"/>
              <w:rPr>
                <w:rFonts w:ascii="Arial" w:hAnsi="Arial"/>
                <w:sz w:val="18"/>
              </w:rPr>
            </w:pPr>
          </w:p>
        </w:tc>
        <w:tc>
          <w:tcPr>
            <w:tcW w:w="1980" w:type="dxa"/>
          </w:tcPr>
          <w:p w14:paraId="7AC07C9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457858C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34F21BC3" w14:textId="77777777" w:rsidR="00AD072D" w:rsidRPr="00EF20F7" w:rsidRDefault="00AD072D" w:rsidP="00BD3AE7">
            <w:pPr>
              <w:pStyle w:val="TAL"/>
            </w:pPr>
            <w:r w:rsidRPr="00EF20F7">
              <w:t>This information element indicates the bearer termination to which the Floor request is associated.</w:t>
            </w:r>
          </w:p>
        </w:tc>
      </w:tr>
      <w:tr w:rsidR="00AD072D" w:rsidRPr="00EF20F7" w14:paraId="720CC225" w14:textId="77777777" w:rsidTr="00BD3AE7">
        <w:trPr>
          <w:cantSplit/>
          <w:jc w:val="center"/>
        </w:trPr>
        <w:tc>
          <w:tcPr>
            <w:tcW w:w="1637" w:type="dxa"/>
            <w:vMerge/>
          </w:tcPr>
          <w:p w14:paraId="2E49B490" w14:textId="77777777" w:rsidR="00AD072D" w:rsidRPr="00EF20F7" w:rsidRDefault="00AD072D" w:rsidP="00BD3AE7">
            <w:pPr>
              <w:keepNext/>
              <w:keepLines/>
              <w:spacing w:after="0"/>
              <w:jc w:val="center"/>
              <w:rPr>
                <w:rFonts w:ascii="Arial" w:hAnsi="Arial"/>
                <w:sz w:val="18"/>
              </w:rPr>
            </w:pPr>
          </w:p>
        </w:tc>
        <w:tc>
          <w:tcPr>
            <w:tcW w:w="1080" w:type="dxa"/>
            <w:vMerge/>
          </w:tcPr>
          <w:p w14:paraId="5CA0CF3A" w14:textId="77777777" w:rsidR="00AD072D" w:rsidRPr="00EF20F7" w:rsidRDefault="00AD072D" w:rsidP="00BD3AE7">
            <w:pPr>
              <w:keepNext/>
              <w:keepLines/>
              <w:spacing w:after="0"/>
              <w:jc w:val="center"/>
              <w:rPr>
                <w:rFonts w:ascii="Arial" w:hAnsi="Arial"/>
                <w:sz w:val="18"/>
              </w:rPr>
            </w:pPr>
          </w:p>
        </w:tc>
        <w:tc>
          <w:tcPr>
            <w:tcW w:w="1980" w:type="dxa"/>
          </w:tcPr>
          <w:p w14:paraId="203AD8E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 xml:space="preserve">Floor Request Status </w:t>
            </w:r>
          </w:p>
        </w:tc>
        <w:tc>
          <w:tcPr>
            <w:tcW w:w="1260" w:type="dxa"/>
          </w:tcPr>
          <w:p w14:paraId="0C9F36C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53049674" w14:textId="77777777" w:rsidR="00AD072D" w:rsidRPr="00EF20F7" w:rsidRDefault="00AD072D" w:rsidP="00BD3AE7">
            <w:pPr>
              <w:pStyle w:val="TAL"/>
            </w:pPr>
            <w:r w:rsidRPr="00EF20F7">
              <w:t>This information element reports the Floor Id or Floor Ids to which the Floor Request is associated and the Floor request</w:t>
            </w:r>
            <w:r w:rsidRPr="00EF20F7">
              <w:rPr>
                <w:lang w:eastAsia="zh-CN"/>
              </w:rPr>
              <w:t xml:space="preserve"> </w:t>
            </w:r>
            <w:r w:rsidRPr="00EF20F7">
              <w:t xml:space="preserve">status </w:t>
            </w:r>
            <w:r w:rsidRPr="00EF20F7">
              <w:rPr>
                <w:lang w:eastAsia="zh-CN"/>
              </w:rPr>
              <w:t>of specific Floor or Floors.</w:t>
            </w:r>
            <w:r w:rsidRPr="00EF20F7">
              <w:t>.</w:t>
            </w:r>
          </w:p>
        </w:tc>
      </w:tr>
      <w:tr w:rsidR="00AD072D" w:rsidRPr="00EF20F7" w14:paraId="3B5CD9E8" w14:textId="77777777" w:rsidTr="00BD3AE7">
        <w:trPr>
          <w:cantSplit/>
          <w:jc w:val="center"/>
        </w:trPr>
        <w:tc>
          <w:tcPr>
            <w:tcW w:w="1637" w:type="dxa"/>
            <w:vMerge w:val="restart"/>
          </w:tcPr>
          <w:p w14:paraId="6E80F5C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Report Floor Request Dec</w:t>
            </w:r>
            <w:r w:rsidRPr="00EF20F7">
              <w:rPr>
                <w:rFonts w:ascii="Arial" w:eastAsia="SimSun" w:hAnsi="Arial"/>
                <w:sz w:val="18"/>
                <w:lang w:eastAsia="zh-CN"/>
              </w:rPr>
              <w:t>i</w:t>
            </w:r>
            <w:r w:rsidRPr="00EF20F7">
              <w:rPr>
                <w:rFonts w:ascii="Arial" w:hAnsi="Arial"/>
                <w:sz w:val="18"/>
              </w:rPr>
              <w:t>sion Ack</w:t>
            </w:r>
          </w:p>
        </w:tc>
        <w:tc>
          <w:tcPr>
            <w:tcW w:w="1080" w:type="dxa"/>
            <w:vMerge w:val="restart"/>
          </w:tcPr>
          <w:p w14:paraId="6460F81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MRFC</w:t>
            </w:r>
          </w:p>
        </w:tc>
        <w:tc>
          <w:tcPr>
            <w:tcW w:w="1980" w:type="dxa"/>
          </w:tcPr>
          <w:p w14:paraId="771AFB8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61311E9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346FAD6C" w14:textId="77777777" w:rsidR="00AD072D" w:rsidRPr="00EF20F7" w:rsidRDefault="00AD072D" w:rsidP="00BD3AE7">
            <w:pPr>
              <w:pStyle w:val="TAL"/>
            </w:pPr>
            <w:r w:rsidRPr="00EF20F7">
              <w:t>This information element indicates the context where the command was executed.</w:t>
            </w:r>
          </w:p>
        </w:tc>
      </w:tr>
      <w:tr w:rsidR="00AD072D" w:rsidRPr="00EF20F7" w14:paraId="1F9DBB44" w14:textId="77777777" w:rsidTr="00BD3AE7">
        <w:trPr>
          <w:cantSplit/>
          <w:jc w:val="center"/>
        </w:trPr>
        <w:tc>
          <w:tcPr>
            <w:tcW w:w="1637" w:type="dxa"/>
            <w:vMerge/>
          </w:tcPr>
          <w:p w14:paraId="742072AB" w14:textId="77777777" w:rsidR="00AD072D" w:rsidRPr="00EF20F7" w:rsidRDefault="00AD072D" w:rsidP="00BD3AE7">
            <w:pPr>
              <w:keepNext/>
              <w:keepLines/>
              <w:spacing w:after="0"/>
              <w:jc w:val="center"/>
              <w:rPr>
                <w:rFonts w:ascii="Arial" w:hAnsi="Arial"/>
                <w:sz w:val="18"/>
              </w:rPr>
            </w:pPr>
          </w:p>
        </w:tc>
        <w:tc>
          <w:tcPr>
            <w:tcW w:w="1080" w:type="dxa"/>
            <w:vMerge/>
          </w:tcPr>
          <w:p w14:paraId="1BDBFEB6" w14:textId="77777777" w:rsidR="00AD072D" w:rsidRPr="00EF20F7" w:rsidRDefault="00AD072D" w:rsidP="00BD3AE7">
            <w:pPr>
              <w:keepNext/>
              <w:keepLines/>
              <w:spacing w:after="0"/>
              <w:jc w:val="center"/>
              <w:rPr>
                <w:rFonts w:ascii="Arial" w:hAnsi="Arial"/>
                <w:sz w:val="18"/>
              </w:rPr>
            </w:pPr>
          </w:p>
        </w:tc>
        <w:tc>
          <w:tcPr>
            <w:tcW w:w="1980" w:type="dxa"/>
          </w:tcPr>
          <w:p w14:paraId="61C757D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3782D1F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30BEB7CB" w14:textId="77777777" w:rsidR="00AD072D" w:rsidRPr="00EF20F7" w:rsidRDefault="00AD072D" w:rsidP="00BD3AE7">
            <w:pPr>
              <w:pStyle w:val="TAL"/>
            </w:pPr>
            <w:r w:rsidRPr="00EF20F7">
              <w:t>This information element indicates the Bearer Termination where the command was executed.</w:t>
            </w:r>
          </w:p>
        </w:tc>
      </w:tr>
    </w:tbl>
    <w:p w14:paraId="0125F55A" w14:textId="77777777" w:rsidR="00AD072D" w:rsidRPr="00EF20F7" w:rsidRDefault="00AD072D" w:rsidP="00AD072D"/>
    <w:p w14:paraId="28422269" w14:textId="77777777" w:rsidR="00AD072D" w:rsidRPr="00EF20F7" w:rsidRDefault="00AD072D" w:rsidP="00AD072D">
      <w:pPr>
        <w:pStyle w:val="Heading2"/>
        <w:rPr>
          <w:lang w:eastAsia="zh-CN"/>
        </w:rPr>
      </w:pPr>
      <w:bookmarkStart w:id="557" w:name="_Toc517465147"/>
      <w:bookmarkStart w:id="558" w:name="_Toc67396852"/>
      <w:r w:rsidRPr="00EF20F7">
        <w:t>8.</w:t>
      </w:r>
      <w:r w:rsidRPr="00EF20F7">
        <w:rPr>
          <w:lang w:eastAsia="zh-CN"/>
        </w:rPr>
        <w:t>49</w:t>
      </w:r>
      <w:r w:rsidRPr="00EF20F7">
        <w:tab/>
      </w:r>
      <w:r w:rsidRPr="00EF20F7">
        <w:rPr>
          <w:lang w:eastAsia="zh-CN"/>
        </w:rPr>
        <w:t>Confirm Media Update</w:t>
      </w:r>
      <w:bookmarkEnd w:id="557"/>
      <w:bookmarkEnd w:id="558"/>
    </w:p>
    <w:p w14:paraId="0C2EF023" w14:textId="77777777" w:rsidR="00AD072D" w:rsidRPr="00EF20F7" w:rsidRDefault="00AD072D" w:rsidP="00AD072D">
      <w:pPr>
        <w:pStyle w:val="BodyText"/>
      </w:pPr>
      <w:r w:rsidRPr="00EF20F7">
        <w:t xml:space="preserve">This procedure is used to </w:t>
      </w:r>
      <w:r w:rsidRPr="00EF20F7">
        <w:rPr>
          <w:lang w:eastAsia="zh-CN"/>
        </w:rPr>
        <w:t>indicate whether the media properties associated with a Floor Request have been modified successfully or not</w:t>
      </w:r>
      <w:r w:rsidRPr="00EF20F7">
        <w:t>..</w:t>
      </w:r>
    </w:p>
    <w:p w14:paraId="7FBF3375" w14:textId="77777777" w:rsidR="00AD072D" w:rsidRPr="00EF20F7" w:rsidRDefault="00AD072D" w:rsidP="00AD072D">
      <w:pPr>
        <w:pStyle w:val="TH"/>
        <w:rPr>
          <w:lang w:eastAsia="zh-CN"/>
        </w:rPr>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t>8.</w:t>
        </w:r>
        <w:r w:rsidRPr="00EF20F7">
          <w:rPr>
            <w:lang w:eastAsia="zh-CN"/>
          </w:rPr>
          <w:t>49.</w:t>
        </w:r>
        <w:r w:rsidRPr="00EF20F7">
          <w:t>1</w:t>
        </w:r>
      </w:smartTag>
      <w:r w:rsidRPr="00EF20F7">
        <w:t xml:space="preserve">: Procedures between MRFC and MRFP: </w:t>
      </w:r>
      <w:r w:rsidRPr="00EF20F7">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1E9241E7" w14:textId="77777777" w:rsidTr="00BD3AE7">
        <w:trPr>
          <w:jc w:val="center"/>
        </w:trPr>
        <w:tc>
          <w:tcPr>
            <w:tcW w:w="1637" w:type="dxa"/>
            <w:tcBorders>
              <w:top w:val="single" w:sz="4" w:space="0" w:color="auto"/>
              <w:left w:val="single" w:sz="4" w:space="0" w:color="auto"/>
              <w:bottom w:val="single" w:sz="4" w:space="0" w:color="auto"/>
              <w:right w:val="single" w:sz="4" w:space="0" w:color="auto"/>
            </w:tcBorders>
          </w:tcPr>
          <w:p w14:paraId="652615A9"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0119EA43"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A3CB519"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5FC7917"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21BE5A13"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3644A0DF" w14:textId="77777777" w:rsidTr="00BD3AE7">
        <w:trPr>
          <w:cantSplit/>
          <w:jc w:val="center"/>
        </w:trPr>
        <w:tc>
          <w:tcPr>
            <w:tcW w:w="1637" w:type="dxa"/>
            <w:vMerge w:val="restart"/>
            <w:tcBorders>
              <w:top w:val="single" w:sz="4" w:space="0" w:color="auto"/>
              <w:left w:val="single" w:sz="4" w:space="0" w:color="auto"/>
              <w:right w:val="single" w:sz="4" w:space="0" w:color="auto"/>
            </w:tcBorders>
          </w:tcPr>
          <w:p w14:paraId="6BF6FAD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Confirm Media Update</w:t>
            </w:r>
            <w:r w:rsidRPr="00EF20F7">
              <w:rPr>
                <w:lang w:eastAsia="zh-CN"/>
              </w:rPr>
              <w:t xml:space="preserve"> </w:t>
            </w:r>
          </w:p>
        </w:tc>
        <w:tc>
          <w:tcPr>
            <w:tcW w:w="1080" w:type="dxa"/>
            <w:vMerge w:val="restart"/>
            <w:tcBorders>
              <w:top w:val="single" w:sz="4" w:space="0" w:color="auto"/>
              <w:left w:val="single" w:sz="4" w:space="0" w:color="auto"/>
              <w:right w:val="single" w:sz="4" w:space="0" w:color="auto"/>
            </w:tcBorders>
          </w:tcPr>
          <w:p w14:paraId="7D0194E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40B9F50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38F9CD4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246194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AD072D" w:rsidRPr="00EF20F7" w14:paraId="7BF0FDBC" w14:textId="77777777" w:rsidTr="00BD3AE7">
        <w:trPr>
          <w:cantSplit/>
          <w:jc w:val="center"/>
        </w:trPr>
        <w:tc>
          <w:tcPr>
            <w:tcW w:w="1637" w:type="dxa"/>
            <w:vMerge/>
            <w:tcBorders>
              <w:left w:val="single" w:sz="4" w:space="0" w:color="auto"/>
              <w:right w:val="single" w:sz="4" w:space="0" w:color="auto"/>
            </w:tcBorders>
            <w:vAlign w:val="center"/>
          </w:tcPr>
          <w:p w14:paraId="01DC49F5" w14:textId="77777777" w:rsidR="00AD072D" w:rsidRPr="00EF20F7" w:rsidRDefault="00AD072D" w:rsidP="00BD3AE7">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14:paraId="7B0DDF4B" w14:textId="77777777" w:rsidR="00AD072D" w:rsidRPr="00EF20F7" w:rsidRDefault="00AD072D" w:rsidP="00BD3AE7">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E3C2F4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45EF222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1FDAD6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existing bearer termination to which the floor request is associated.</w:t>
            </w:r>
          </w:p>
        </w:tc>
      </w:tr>
      <w:tr w:rsidR="00AD072D" w:rsidRPr="00EF20F7" w14:paraId="63ABA349" w14:textId="77777777" w:rsidTr="00BD3AE7">
        <w:trPr>
          <w:cantSplit/>
          <w:jc w:val="center"/>
        </w:trPr>
        <w:tc>
          <w:tcPr>
            <w:tcW w:w="1637" w:type="dxa"/>
            <w:vMerge/>
            <w:tcBorders>
              <w:left w:val="single" w:sz="4" w:space="0" w:color="auto"/>
              <w:right w:val="single" w:sz="4" w:space="0" w:color="auto"/>
            </w:tcBorders>
            <w:vAlign w:val="center"/>
          </w:tcPr>
          <w:p w14:paraId="67430889" w14:textId="77777777" w:rsidR="00AD072D" w:rsidRPr="00EF20F7" w:rsidRDefault="00AD072D" w:rsidP="00BD3AE7">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14:paraId="11AB6EA0" w14:textId="77777777" w:rsidR="00AD072D" w:rsidRPr="00EF20F7" w:rsidRDefault="00AD072D" w:rsidP="00BD3AE7">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8BFB77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Floor</w:t>
            </w:r>
            <w:r w:rsidRPr="00EF20F7">
              <w:rPr>
                <w:rFonts w:ascii="Arial" w:hAnsi="Arial"/>
                <w:sz w:val="18"/>
                <w:lang w:eastAsia="zh-CN"/>
              </w:rPr>
              <w:t xml:space="preserve"> Request</w:t>
            </w:r>
            <w:r w:rsidRPr="00EF20F7">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6DEDDA5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8DE4FE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Floor Id or Ids and requested status to which the Confirm Media Result applies..</w:t>
            </w:r>
          </w:p>
        </w:tc>
      </w:tr>
      <w:tr w:rsidR="00AD072D" w:rsidRPr="00EF20F7" w14:paraId="569DBDEE" w14:textId="77777777" w:rsidTr="00BD3AE7">
        <w:trPr>
          <w:cantSplit/>
          <w:jc w:val="center"/>
        </w:trPr>
        <w:tc>
          <w:tcPr>
            <w:tcW w:w="1637" w:type="dxa"/>
            <w:vMerge/>
            <w:tcBorders>
              <w:left w:val="single" w:sz="4" w:space="0" w:color="auto"/>
              <w:bottom w:val="single" w:sz="4" w:space="0" w:color="auto"/>
              <w:right w:val="single" w:sz="4" w:space="0" w:color="auto"/>
            </w:tcBorders>
            <w:vAlign w:val="center"/>
          </w:tcPr>
          <w:p w14:paraId="4AA40FF8" w14:textId="77777777" w:rsidR="00AD072D" w:rsidRPr="00EF20F7" w:rsidRDefault="00AD072D" w:rsidP="00BD3AE7">
            <w:pPr>
              <w:keepNext/>
              <w:keepLines/>
              <w:spacing w:after="0"/>
              <w:jc w:val="center"/>
              <w:rPr>
                <w:rFonts w:ascii="Arial" w:hAnsi="Arial"/>
                <w:sz w:val="18"/>
              </w:rPr>
            </w:pPr>
          </w:p>
        </w:tc>
        <w:tc>
          <w:tcPr>
            <w:tcW w:w="1080" w:type="dxa"/>
            <w:vMerge/>
            <w:tcBorders>
              <w:left w:val="single" w:sz="4" w:space="0" w:color="auto"/>
              <w:bottom w:val="single" w:sz="4" w:space="0" w:color="auto"/>
              <w:right w:val="single" w:sz="4" w:space="0" w:color="auto"/>
            </w:tcBorders>
            <w:vAlign w:val="center"/>
          </w:tcPr>
          <w:p w14:paraId="13057EE1" w14:textId="77777777" w:rsidR="00AD072D" w:rsidRPr="00EF20F7" w:rsidRDefault="00AD072D" w:rsidP="00BD3AE7">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4E132C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14:paraId="5E6639E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2C97BC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whether the media properties associated with a Floor Request have been modified successfully or not.</w:t>
            </w:r>
          </w:p>
        </w:tc>
      </w:tr>
      <w:tr w:rsidR="00AD072D" w:rsidRPr="00EF20F7" w14:paraId="0F42DA76" w14:textId="77777777" w:rsidTr="00BD3AE7">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C8C485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14:paraId="2CC065F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6C1449E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61653F2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43563D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AD072D" w:rsidRPr="00EF20F7" w14:paraId="6E85A218" w14:textId="77777777" w:rsidTr="00BD3AE7">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2C3A7AD" w14:textId="77777777" w:rsidR="00AD072D" w:rsidRPr="00EF20F7" w:rsidRDefault="00AD072D" w:rsidP="00BD3AE7">
            <w:pPr>
              <w:keepNext/>
              <w:keepLines/>
              <w:spacing w:after="0"/>
              <w:jc w:val="center"/>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77046445" w14:textId="77777777" w:rsidR="00AD072D" w:rsidRPr="00EF20F7" w:rsidRDefault="00AD072D" w:rsidP="00BD3AE7">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E87B5C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754B5B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7CBBFB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tbl>
    <w:p w14:paraId="17A866C9" w14:textId="77777777" w:rsidR="00AD072D" w:rsidRPr="00EF20F7" w:rsidRDefault="00AD072D" w:rsidP="00AD072D">
      <w:pPr>
        <w:rPr>
          <w:noProof/>
          <w:lang w:eastAsia="zh-CN"/>
        </w:rPr>
      </w:pPr>
    </w:p>
    <w:p w14:paraId="327BEE6F" w14:textId="77777777" w:rsidR="00AD072D" w:rsidRPr="00EF20F7" w:rsidRDefault="00AD072D" w:rsidP="00AD072D">
      <w:pPr>
        <w:pStyle w:val="Heading2"/>
        <w:rPr>
          <w:lang w:eastAsia="zh-CN"/>
        </w:rPr>
      </w:pPr>
      <w:bookmarkStart w:id="559" w:name="_Toc517465148"/>
      <w:bookmarkStart w:id="560" w:name="_Toc67396853"/>
      <w:r w:rsidRPr="00EF20F7">
        <w:lastRenderedPageBreak/>
        <w:t>8.</w:t>
      </w:r>
      <w:r w:rsidRPr="00EF20F7">
        <w:rPr>
          <w:lang w:eastAsia="zh-CN"/>
        </w:rPr>
        <w:t>50</w:t>
      </w:r>
      <w:r w:rsidRPr="00EF20F7">
        <w:tab/>
      </w:r>
      <w:r w:rsidRPr="00EF20F7">
        <w:rPr>
          <w:lang w:eastAsia="zh-CN"/>
        </w:rPr>
        <w:t>Configure Granted Quota</w:t>
      </w:r>
      <w:bookmarkEnd w:id="559"/>
      <w:bookmarkEnd w:id="560"/>
    </w:p>
    <w:p w14:paraId="5776E1C1" w14:textId="77777777" w:rsidR="00AD072D" w:rsidRPr="00EF20F7" w:rsidRDefault="00AD072D" w:rsidP="00AD072D">
      <w:pPr>
        <w:keepNext/>
      </w:pPr>
      <w:r w:rsidRPr="00EF20F7">
        <w:t xml:space="preserve">This procedure is used to </w:t>
      </w:r>
      <w:r w:rsidRPr="00EF20F7">
        <w:rPr>
          <w:lang w:eastAsia="zh-CN"/>
        </w:rPr>
        <w:t>configure the granted quota</w:t>
      </w:r>
      <w:r w:rsidRPr="00EF20F7">
        <w:t>.</w:t>
      </w:r>
    </w:p>
    <w:p w14:paraId="06BF8341" w14:textId="77777777" w:rsidR="00AD072D" w:rsidRPr="00EF20F7" w:rsidRDefault="00AD072D" w:rsidP="00AD072D">
      <w:pPr>
        <w:pStyle w:val="TH"/>
        <w:rPr>
          <w:lang w:eastAsia="zh-CN"/>
        </w:rPr>
      </w:pPr>
      <w:r w:rsidRPr="00EF20F7">
        <w:t>Table 8.</w:t>
      </w:r>
      <w:r w:rsidRPr="00EF20F7">
        <w:rPr>
          <w:lang w:eastAsia="zh-CN"/>
        </w:rPr>
        <w:t>50.</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575079E3" w14:textId="77777777" w:rsidTr="00BD3AE7">
        <w:trPr>
          <w:jc w:val="center"/>
        </w:trPr>
        <w:tc>
          <w:tcPr>
            <w:tcW w:w="1637" w:type="dxa"/>
          </w:tcPr>
          <w:p w14:paraId="7C1B1BCB" w14:textId="77777777" w:rsidR="00AD072D" w:rsidRPr="00EF20F7" w:rsidRDefault="00AD072D" w:rsidP="00BD3AE7">
            <w:pPr>
              <w:pStyle w:val="Footer"/>
              <w:rPr>
                <w:i w:val="0"/>
              </w:rPr>
            </w:pPr>
            <w:r w:rsidRPr="00EF20F7">
              <w:rPr>
                <w:i w:val="0"/>
              </w:rPr>
              <w:t>Procedure</w:t>
            </w:r>
          </w:p>
        </w:tc>
        <w:tc>
          <w:tcPr>
            <w:tcW w:w="1080" w:type="dxa"/>
          </w:tcPr>
          <w:p w14:paraId="37062A04" w14:textId="77777777" w:rsidR="00AD072D" w:rsidRPr="00EF20F7" w:rsidRDefault="00AD072D" w:rsidP="00BD3AE7">
            <w:pPr>
              <w:pStyle w:val="Footer"/>
              <w:rPr>
                <w:i w:val="0"/>
              </w:rPr>
            </w:pPr>
            <w:r w:rsidRPr="00EF20F7">
              <w:rPr>
                <w:i w:val="0"/>
              </w:rPr>
              <w:t>Initiated</w:t>
            </w:r>
          </w:p>
        </w:tc>
        <w:tc>
          <w:tcPr>
            <w:tcW w:w="1980" w:type="dxa"/>
          </w:tcPr>
          <w:p w14:paraId="0286AB41" w14:textId="77777777" w:rsidR="00AD072D" w:rsidRPr="00EF20F7" w:rsidRDefault="00AD072D" w:rsidP="00BD3AE7">
            <w:pPr>
              <w:pStyle w:val="Footer"/>
              <w:rPr>
                <w:i w:val="0"/>
              </w:rPr>
            </w:pPr>
            <w:r w:rsidRPr="00EF20F7">
              <w:rPr>
                <w:i w:val="0"/>
              </w:rPr>
              <w:t>Information element name</w:t>
            </w:r>
          </w:p>
        </w:tc>
        <w:tc>
          <w:tcPr>
            <w:tcW w:w="1260" w:type="dxa"/>
          </w:tcPr>
          <w:p w14:paraId="0364A140" w14:textId="77777777" w:rsidR="00AD072D" w:rsidRPr="00EF20F7" w:rsidRDefault="00AD072D" w:rsidP="00BD3AE7">
            <w:pPr>
              <w:pStyle w:val="Footer"/>
              <w:rPr>
                <w:i w:val="0"/>
              </w:rPr>
            </w:pPr>
            <w:r w:rsidRPr="00EF20F7">
              <w:rPr>
                <w:i w:val="0"/>
              </w:rPr>
              <w:t>Information element required</w:t>
            </w:r>
          </w:p>
        </w:tc>
        <w:tc>
          <w:tcPr>
            <w:tcW w:w="3780" w:type="dxa"/>
          </w:tcPr>
          <w:p w14:paraId="468AD66A" w14:textId="77777777" w:rsidR="00AD072D" w:rsidRPr="00EF20F7" w:rsidRDefault="00AD072D" w:rsidP="00BD3AE7">
            <w:pPr>
              <w:pStyle w:val="Footer"/>
              <w:rPr>
                <w:i w:val="0"/>
              </w:rPr>
            </w:pPr>
            <w:r w:rsidRPr="00EF20F7">
              <w:rPr>
                <w:i w:val="0"/>
              </w:rPr>
              <w:t>Information element description</w:t>
            </w:r>
          </w:p>
        </w:tc>
      </w:tr>
      <w:tr w:rsidR="00AD072D" w:rsidRPr="00EF20F7" w14:paraId="654ED8E6" w14:textId="77777777" w:rsidTr="00BD3AE7">
        <w:trPr>
          <w:cantSplit/>
          <w:jc w:val="center"/>
        </w:trPr>
        <w:tc>
          <w:tcPr>
            <w:tcW w:w="1637" w:type="dxa"/>
            <w:vMerge w:val="restart"/>
          </w:tcPr>
          <w:p w14:paraId="4560DEC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Configure Granted Quota</w:t>
            </w:r>
          </w:p>
        </w:tc>
        <w:tc>
          <w:tcPr>
            <w:tcW w:w="1080" w:type="dxa"/>
            <w:vMerge w:val="restart"/>
          </w:tcPr>
          <w:p w14:paraId="304EF53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MRFC</w:t>
            </w:r>
          </w:p>
        </w:tc>
        <w:tc>
          <w:tcPr>
            <w:tcW w:w="1980" w:type="dxa"/>
          </w:tcPr>
          <w:p w14:paraId="60225463" w14:textId="77777777" w:rsidR="00AD072D" w:rsidRPr="00EF20F7" w:rsidRDefault="00AD072D" w:rsidP="00BD3AE7">
            <w:pPr>
              <w:jc w:val="center"/>
              <w:rPr>
                <w:rFonts w:ascii="Arial" w:hAnsi="Arial"/>
                <w:sz w:val="18"/>
              </w:rPr>
            </w:pPr>
            <w:r w:rsidRPr="00EF20F7">
              <w:rPr>
                <w:rFonts w:ascii="Arial" w:hAnsi="Arial"/>
                <w:sz w:val="18"/>
              </w:rPr>
              <w:t>Context</w:t>
            </w:r>
          </w:p>
        </w:tc>
        <w:tc>
          <w:tcPr>
            <w:tcW w:w="1260" w:type="dxa"/>
          </w:tcPr>
          <w:p w14:paraId="200C3B2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1045EAD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AD072D" w:rsidRPr="00EF20F7" w14:paraId="299B212B" w14:textId="77777777" w:rsidTr="00BD3AE7">
        <w:trPr>
          <w:cantSplit/>
          <w:jc w:val="center"/>
        </w:trPr>
        <w:tc>
          <w:tcPr>
            <w:tcW w:w="1637" w:type="dxa"/>
            <w:vMerge/>
          </w:tcPr>
          <w:p w14:paraId="1CE3E27F" w14:textId="77777777" w:rsidR="00AD072D" w:rsidRPr="00EF20F7" w:rsidRDefault="00AD072D" w:rsidP="00BD3AE7">
            <w:pPr>
              <w:keepNext/>
              <w:keepLines/>
              <w:spacing w:after="0"/>
              <w:jc w:val="center"/>
              <w:rPr>
                <w:rFonts w:ascii="Arial" w:hAnsi="Arial"/>
                <w:sz w:val="18"/>
              </w:rPr>
            </w:pPr>
          </w:p>
        </w:tc>
        <w:tc>
          <w:tcPr>
            <w:tcW w:w="1080" w:type="dxa"/>
            <w:vMerge/>
          </w:tcPr>
          <w:p w14:paraId="6D74EE09" w14:textId="77777777" w:rsidR="00AD072D" w:rsidRPr="00EF20F7" w:rsidRDefault="00AD072D" w:rsidP="00BD3AE7">
            <w:pPr>
              <w:keepNext/>
              <w:keepLines/>
              <w:spacing w:after="0"/>
              <w:jc w:val="center"/>
              <w:rPr>
                <w:rFonts w:ascii="Arial" w:hAnsi="Arial"/>
                <w:sz w:val="18"/>
              </w:rPr>
            </w:pPr>
          </w:p>
        </w:tc>
        <w:tc>
          <w:tcPr>
            <w:tcW w:w="1980" w:type="dxa"/>
          </w:tcPr>
          <w:p w14:paraId="39DCCF8C" w14:textId="77777777" w:rsidR="00AD072D" w:rsidRPr="00EF20F7" w:rsidRDefault="00AD072D" w:rsidP="00BD3AE7">
            <w:pPr>
              <w:jc w:val="center"/>
              <w:rPr>
                <w:rFonts w:ascii="Arial" w:hAnsi="Arial"/>
                <w:sz w:val="18"/>
              </w:rPr>
            </w:pPr>
            <w:r w:rsidRPr="00EF20F7">
              <w:rPr>
                <w:rFonts w:ascii="Arial" w:hAnsi="Arial"/>
                <w:sz w:val="18"/>
              </w:rPr>
              <w:t>Bearer Termination</w:t>
            </w:r>
          </w:p>
        </w:tc>
        <w:tc>
          <w:tcPr>
            <w:tcW w:w="1260" w:type="dxa"/>
          </w:tcPr>
          <w:p w14:paraId="6713067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5FED31C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bearer termination to configure the granted quotas.</w:t>
            </w:r>
          </w:p>
        </w:tc>
      </w:tr>
      <w:tr w:rsidR="00AD072D" w:rsidRPr="00EF20F7" w14:paraId="23F1271B" w14:textId="77777777" w:rsidTr="00BD3AE7">
        <w:trPr>
          <w:cantSplit/>
          <w:trHeight w:val="97"/>
          <w:jc w:val="center"/>
        </w:trPr>
        <w:tc>
          <w:tcPr>
            <w:tcW w:w="1637" w:type="dxa"/>
            <w:vMerge/>
          </w:tcPr>
          <w:p w14:paraId="3F5436DA" w14:textId="77777777" w:rsidR="00AD072D" w:rsidRPr="00EF20F7" w:rsidRDefault="00AD072D" w:rsidP="00BD3AE7">
            <w:pPr>
              <w:keepNext/>
              <w:keepLines/>
              <w:spacing w:after="0"/>
              <w:jc w:val="center"/>
              <w:rPr>
                <w:rFonts w:ascii="Arial" w:hAnsi="Arial"/>
                <w:sz w:val="18"/>
              </w:rPr>
            </w:pPr>
          </w:p>
        </w:tc>
        <w:tc>
          <w:tcPr>
            <w:tcW w:w="1080" w:type="dxa"/>
            <w:vMerge/>
          </w:tcPr>
          <w:p w14:paraId="1CC926EF" w14:textId="77777777" w:rsidR="00AD072D" w:rsidRPr="00EF20F7" w:rsidRDefault="00AD072D" w:rsidP="00BD3AE7">
            <w:pPr>
              <w:keepNext/>
              <w:keepLines/>
              <w:spacing w:after="0"/>
              <w:jc w:val="center"/>
              <w:rPr>
                <w:rFonts w:ascii="Arial" w:hAnsi="Arial"/>
                <w:sz w:val="18"/>
              </w:rPr>
            </w:pPr>
          </w:p>
        </w:tc>
        <w:tc>
          <w:tcPr>
            <w:tcW w:w="1980" w:type="dxa"/>
          </w:tcPr>
          <w:p w14:paraId="6BE75B37" w14:textId="77777777" w:rsidR="00AD072D" w:rsidRPr="00EF20F7" w:rsidRDefault="00AD072D" w:rsidP="00BD3AE7">
            <w:pPr>
              <w:jc w:val="center"/>
              <w:rPr>
                <w:rFonts w:ascii="Arial" w:hAnsi="Arial"/>
                <w:sz w:val="18"/>
              </w:rPr>
            </w:pPr>
            <w:r w:rsidRPr="00EF20F7">
              <w:rPr>
                <w:rFonts w:ascii="Arial" w:hAnsi="Arial"/>
                <w:sz w:val="18"/>
              </w:rPr>
              <w:t>Quota for number of messages sent</w:t>
            </w:r>
          </w:p>
        </w:tc>
        <w:tc>
          <w:tcPr>
            <w:tcW w:w="1260" w:type="dxa"/>
            <w:shd w:val="clear" w:color="auto" w:fill="auto"/>
          </w:tcPr>
          <w:p w14:paraId="25A3364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01653D6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quota for the number of messages sent.</w:t>
            </w:r>
          </w:p>
        </w:tc>
      </w:tr>
      <w:tr w:rsidR="00AD072D" w:rsidRPr="00EF20F7" w14:paraId="50514103" w14:textId="77777777" w:rsidTr="00BD3AE7">
        <w:trPr>
          <w:cantSplit/>
          <w:trHeight w:val="95"/>
          <w:jc w:val="center"/>
        </w:trPr>
        <w:tc>
          <w:tcPr>
            <w:tcW w:w="1637" w:type="dxa"/>
            <w:vMerge/>
          </w:tcPr>
          <w:p w14:paraId="7576015C" w14:textId="77777777" w:rsidR="00AD072D" w:rsidRPr="00EF20F7" w:rsidRDefault="00AD072D" w:rsidP="00BD3AE7">
            <w:pPr>
              <w:keepNext/>
              <w:keepLines/>
              <w:spacing w:after="0"/>
              <w:jc w:val="center"/>
              <w:rPr>
                <w:rFonts w:ascii="Arial" w:hAnsi="Arial"/>
                <w:sz w:val="18"/>
              </w:rPr>
            </w:pPr>
          </w:p>
        </w:tc>
        <w:tc>
          <w:tcPr>
            <w:tcW w:w="1080" w:type="dxa"/>
            <w:vMerge/>
          </w:tcPr>
          <w:p w14:paraId="4B1F27DC" w14:textId="77777777" w:rsidR="00AD072D" w:rsidRPr="00EF20F7" w:rsidRDefault="00AD072D" w:rsidP="00BD3AE7">
            <w:pPr>
              <w:keepNext/>
              <w:keepLines/>
              <w:spacing w:after="0"/>
              <w:jc w:val="center"/>
              <w:rPr>
                <w:rFonts w:ascii="Arial" w:hAnsi="Arial"/>
                <w:sz w:val="18"/>
              </w:rPr>
            </w:pPr>
          </w:p>
        </w:tc>
        <w:tc>
          <w:tcPr>
            <w:tcW w:w="1980" w:type="dxa"/>
          </w:tcPr>
          <w:p w14:paraId="054907B4" w14:textId="77777777" w:rsidR="00AD072D" w:rsidRPr="00EF20F7" w:rsidRDefault="00AD072D" w:rsidP="00BD3AE7">
            <w:pPr>
              <w:jc w:val="center"/>
              <w:rPr>
                <w:rFonts w:ascii="Arial" w:hAnsi="Arial"/>
                <w:sz w:val="18"/>
              </w:rPr>
            </w:pPr>
            <w:r w:rsidRPr="00EF20F7">
              <w:rPr>
                <w:rFonts w:ascii="Arial" w:hAnsi="Arial"/>
                <w:sz w:val="18"/>
              </w:rPr>
              <w:t>Quota for number of messages received</w:t>
            </w:r>
          </w:p>
        </w:tc>
        <w:tc>
          <w:tcPr>
            <w:tcW w:w="1260" w:type="dxa"/>
            <w:shd w:val="clear" w:color="auto" w:fill="auto"/>
          </w:tcPr>
          <w:p w14:paraId="5DB943A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27645D0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quota for the number of messages received.</w:t>
            </w:r>
          </w:p>
        </w:tc>
      </w:tr>
      <w:tr w:rsidR="00AD072D" w:rsidRPr="00EF20F7" w14:paraId="54178F31" w14:textId="77777777" w:rsidTr="00BD3AE7">
        <w:trPr>
          <w:cantSplit/>
          <w:trHeight w:val="95"/>
          <w:jc w:val="center"/>
        </w:trPr>
        <w:tc>
          <w:tcPr>
            <w:tcW w:w="1637" w:type="dxa"/>
            <w:vMerge/>
          </w:tcPr>
          <w:p w14:paraId="5837F2C5" w14:textId="77777777" w:rsidR="00AD072D" w:rsidRPr="00EF20F7" w:rsidRDefault="00AD072D" w:rsidP="00BD3AE7">
            <w:pPr>
              <w:keepNext/>
              <w:keepLines/>
              <w:spacing w:after="0"/>
              <w:jc w:val="center"/>
              <w:rPr>
                <w:rFonts w:ascii="Arial" w:hAnsi="Arial"/>
                <w:sz w:val="18"/>
              </w:rPr>
            </w:pPr>
          </w:p>
        </w:tc>
        <w:tc>
          <w:tcPr>
            <w:tcW w:w="1080" w:type="dxa"/>
            <w:vMerge/>
          </w:tcPr>
          <w:p w14:paraId="756951DF" w14:textId="77777777" w:rsidR="00AD072D" w:rsidRPr="00EF20F7" w:rsidRDefault="00AD072D" w:rsidP="00BD3AE7">
            <w:pPr>
              <w:keepNext/>
              <w:keepLines/>
              <w:spacing w:after="0"/>
              <w:jc w:val="center"/>
              <w:rPr>
                <w:rFonts w:ascii="Arial" w:hAnsi="Arial"/>
                <w:sz w:val="18"/>
              </w:rPr>
            </w:pPr>
          </w:p>
        </w:tc>
        <w:tc>
          <w:tcPr>
            <w:tcW w:w="1980" w:type="dxa"/>
          </w:tcPr>
          <w:p w14:paraId="6476BDD6" w14:textId="77777777" w:rsidR="00AD072D" w:rsidRPr="00EF20F7" w:rsidRDefault="00AD072D" w:rsidP="00BD3AE7">
            <w:pPr>
              <w:jc w:val="center"/>
              <w:rPr>
                <w:rFonts w:ascii="Arial" w:hAnsi="Arial"/>
                <w:sz w:val="18"/>
              </w:rPr>
            </w:pPr>
            <w:r w:rsidRPr="00EF20F7">
              <w:rPr>
                <w:rFonts w:ascii="Arial" w:hAnsi="Arial"/>
                <w:sz w:val="18"/>
              </w:rPr>
              <w:t>Quota for volume of messages sent</w:t>
            </w:r>
          </w:p>
        </w:tc>
        <w:tc>
          <w:tcPr>
            <w:tcW w:w="1260" w:type="dxa"/>
            <w:shd w:val="clear" w:color="auto" w:fill="auto"/>
          </w:tcPr>
          <w:p w14:paraId="3A5DB54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37FF316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quota for the volume of messages sent.</w:t>
            </w:r>
          </w:p>
        </w:tc>
      </w:tr>
      <w:tr w:rsidR="00AD072D" w:rsidRPr="00EF20F7" w14:paraId="49474DFC" w14:textId="77777777" w:rsidTr="00BD3AE7">
        <w:trPr>
          <w:cantSplit/>
          <w:trHeight w:val="320"/>
          <w:jc w:val="center"/>
        </w:trPr>
        <w:tc>
          <w:tcPr>
            <w:tcW w:w="1637" w:type="dxa"/>
            <w:vMerge/>
          </w:tcPr>
          <w:p w14:paraId="26DD22EB" w14:textId="77777777" w:rsidR="00AD072D" w:rsidRPr="00EF20F7" w:rsidRDefault="00AD072D" w:rsidP="00BD3AE7">
            <w:pPr>
              <w:keepNext/>
              <w:keepLines/>
              <w:spacing w:after="0"/>
              <w:jc w:val="center"/>
              <w:rPr>
                <w:rFonts w:ascii="Arial" w:hAnsi="Arial"/>
                <w:sz w:val="18"/>
              </w:rPr>
            </w:pPr>
          </w:p>
        </w:tc>
        <w:tc>
          <w:tcPr>
            <w:tcW w:w="1080" w:type="dxa"/>
            <w:vMerge/>
          </w:tcPr>
          <w:p w14:paraId="0C915C3A" w14:textId="77777777" w:rsidR="00AD072D" w:rsidRPr="00EF20F7" w:rsidRDefault="00AD072D" w:rsidP="00BD3AE7">
            <w:pPr>
              <w:keepNext/>
              <w:keepLines/>
              <w:spacing w:after="0"/>
              <w:jc w:val="center"/>
              <w:rPr>
                <w:rFonts w:ascii="Arial" w:hAnsi="Arial"/>
                <w:sz w:val="18"/>
              </w:rPr>
            </w:pPr>
          </w:p>
        </w:tc>
        <w:tc>
          <w:tcPr>
            <w:tcW w:w="1980" w:type="dxa"/>
            <w:shd w:val="clear" w:color="auto" w:fill="auto"/>
          </w:tcPr>
          <w:p w14:paraId="3F8BE228" w14:textId="77777777" w:rsidR="00AD072D" w:rsidRPr="00EF20F7" w:rsidRDefault="00AD072D" w:rsidP="00BD3AE7">
            <w:pPr>
              <w:jc w:val="center"/>
              <w:rPr>
                <w:rFonts w:ascii="Arial" w:hAnsi="Arial"/>
                <w:sz w:val="18"/>
              </w:rPr>
            </w:pPr>
            <w:r w:rsidRPr="00EF20F7">
              <w:rPr>
                <w:rFonts w:ascii="Arial" w:hAnsi="Arial"/>
                <w:sz w:val="18"/>
              </w:rPr>
              <w:t>Quota for volume of messages received</w:t>
            </w:r>
          </w:p>
        </w:tc>
        <w:tc>
          <w:tcPr>
            <w:tcW w:w="1260" w:type="dxa"/>
            <w:shd w:val="clear" w:color="auto" w:fill="auto"/>
          </w:tcPr>
          <w:p w14:paraId="746FDE2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02A9DB1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quota for the volume of messages received.</w:t>
            </w:r>
          </w:p>
        </w:tc>
      </w:tr>
      <w:tr w:rsidR="00AD072D" w:rsidRPr="00EF20F7" w14:paraId="21E1430A" w14:textId="77777777" w:rsidTr="00BD3AE7">
        <w:trPr>
          <w:cantSplit/>
          <w:trHeight w:val="320"/>
          <w:jc w:val="center"/>
        </w:trPr>
        <w:tc>
          <w:tcPr>
            <w:tcW w:w="1637" w:type="dxa"/>
            <w:vMerge/>
          </w:tcPr>
          <w:p w14:paraId="4F8798B6" w14:textId="77777777" w:rsidR="00AD072D" w:rsidRPr="00EF20F7" w:rsidRDefault="00AD072D" w:rsidP="00BD3AE7">
            <w:pPr>
              <w:keepNext/>
              <w:keepLines/>
              <w:spacing w:after="0"/>
              <w:jc w:val="center"/>
              <w:rPr>
                <w:rFonts w:ascii="Arial" w:hAnsi="Arial"/>
                <w:sz w:val="18"/>
              </w:rPr>
            </w:pPr>
          </w:p>
        </w:tc>
        <w:tc>
          <w:tcPr>
            <w:tcW w:w="1080" w:type="dxa"/>
            <w:vMerge/>
          </w:tcPr>
          <w:p w14:paraId="1FFA58A2" w14:textId="77777777" w:rsidR="00AD072D" w:rsidRPr="00EF20F7" w:rsidRDefault="00AD072D" w:rsidP="00BD3AE7">
            <w:pPr>
              <w:keepNext/>
              <w:keepLines/>
              <w:spacing w:after="0"/>
              <w:jc w:val="center"/>
              <w:rPr>
                <w:rFonts w:ascii="Arial" w:hAnsi="Arial"/>
                <w:sz w:val="18"/>
              </w:rPr>
            </w:pPr>
          </w:p>
        </w:tc>
        <w:tc>
          <w:tcPr>
            <w:tcW w:w="1980" w:type="dxa"/>
            <w:shd w:val="clear" w:color="auto" w:fill="auto"/>
          </w:tcPr>
          <w:p w14:paraId="62270283" w14:textId="77777777" w:rsidR="00AD072D" w:rsidRPr="00EF20F7" w:rsidRDefault="00AD072D" w:rsidP="00BD3AE7">
            <w:pPr>
              <w:jc w:val="center"/>
              <w:rPr>
                <w:rFonts w:ascii="Arial" w:hAnsi="Arial"/>
                <w:sz w:val="18"/>
              </w:rPr>
            </w:pPr>
            <w:r w:rsidRPr="00EF20F7">
              <w:rPr>
                <w:rFonts w:ascii="Arial" w:hAnsi="Arial"/>
                <w:sz w:val="18"/>
              </w:rPr>
              <w:t>Valid Time</w:t>
            </w:r>
          </w:p>
        </w:tc>
        <w:tc>
          <w:tcPr>
            <w:tcW w:w="1260" w:type="dxa"/>
            <w:shd w:val="clear" w:color="auto" w:fill="auto"/>
          </w:tcPr>
          <w:p w14:paraId="0D98364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23662D3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valid time for collecting message statistics, upon expiry the MRFP shall report the current message statistics.</w:t>
            </w:r>
          </w:p>
        </w:tc>
      </w:tr>
      <w:tr w:rsidR="00AD072D" w:rsidRPr="00EF20F7" w14:paraId="475B7845" w14:textId="77777777" w:rsidTr="00BD3AE7">
        <w:trPr>
          <w:cantSplit/>
          <w:jc w:val="center"/>
        </w:trPr>
        <w:tc>
          <w:tcPr>
            <w:tcW w:w="1637" w:type="dxa"/>
            <w:vMerge w:val="restart"/>
          </w:tcPr>
          <w:p w14:paraId="59D5A8F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Configure Granted Quota Ack</w:t>
            </w:r>
          </w:p>
        </w:tc>
        <w:tc>
          <w:tcPr>
            <w:tcW w:w="1080" w:type="dxa"/>
            <w:vMerge w:val="restart"/>
          </w:tcPr>
          <w:p w14:paraId="74C0708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MRFP</w:t>
            </w:r>
          </w:p>
        </w:tc>
        <w:tc>
          <w:tcPr>
            <w:tcW w:w="1980" w:type="dxa"/>
          </w:tcPr>
          <w:p w14:paraId="15AB13D0" w14:textId="77777777" w:rsidR="00AD072D" w:rsidRPr="00EF20F7" w:rsidRDefault="00AD072D" w:rsidP="00BD3AE7">
            <w:pPr>
              <w:jc w:val="center"/>
              <w:rPr>
                <w:rFonts w:ascii="Arial" w:hAnsi="Arial"/>
                <w:sz w:val="18"/>
              </w:rPr>
            </w:pPr>
            <w:r w:rsidRPr="00EF20F7">
              <w:rPr>
                <w:rFonts w:ascii="Arial" w:hAnsi="Arial"/>
                <w:sz w:val="18"/>
              </w:rPr>
              <w:t>Context</w:t>
            </w:r>
          </w:p>
        </w:tc>
        <w:tc>
          <w:tcPr>
            <w:tcW w:w="1260" w:type="dxa"/>
          </w:tcPr>
          <w:p w14:paraId="5F23E1C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7E98CF73"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AD072D" w:rsidRPr="00EF20F7" w14:paraId="6F106E93" w14:textId="77777777" w:rsidTr="00BD3AE7">
        <w:trPr>
          <w:cantSplit/>
          <w:jc w:val="center"/>
        </w:trPr>
        <w:tc>
          <w:tcPr>
            <w:tcW w:w="1637" w:type="dxa"/>
            <w:vMerge/>
          </w:tcPr>
          <w:p w14:paraId="1B21D4E6" w14:textId="77777777" w:rsidR="00AD072D" w:rsidRPr="00EF20F7" w:rsidRDefault="00AD072D" w:rsidP="00BD3AE7">
            <w:pPr>
              <w:keepNext/>
              <w:keepLines/>
              <w:spacing w:after="0"/>
              <w:jc w:val="center"/>
              <w:rPr>
                <w:rFonts w:ascii="Arial" w:hAnsi="Arial"/>
                <w:sz w:val="18"/>
              </w:rPr>
            </w:pPr>
          </w:p>
        </w:tc>
        <w:tc>
          <w:tcPr>
            <w:tcW w:w="1080" w:type="dxa"/>
            <w:vMerge/>
          </w:tcPr>
          <w:p w14:paraId="7BF12942" w14:textId="77777777" w:rsidR="00AD072D" w:rsidRPr="00EF20F7" w:rsidRDefault="00AD072D" w:rsidP="00BD3AE7">
            <w:pPr>
              <w:keepNext/>
              <w:keepLines/>
              <w:spacing w:after="0"/>
              <w:jc w:val="center"/>
              <w:rPr>
                <w:rFonts w:ascii="Arial" w:hAnsi="Arial"/>
                <w:sz w:val="18"/>
              </w:rPr>
            </w:pPr>
          </w:p>
        </w:tc>
        <w:tc>
          <w:tcPr>
            <w:tcW w:w="1980" w:type="dxa"/>
          </w:tcPr>
          <w:p w14:paraId="6DC8C189" w14:textId="77777777" w:rsidR="00AD072D" w:rsidRPr="00EF20F7" w:rsidRDefault="00AD072D" w:rsidP="00BD3AE7">
            <w:pPr>
              <w:jc w:val="center"/>
              <w:rPr>
                <w:rFonts w:ascii="Arial" w:hAnsi="Arial"/>
                <w:sz w:val="18"/>
              </w:rPr>
            </w:pPr>
            <w:r w:rsidRPr="00EF20F7">
              <w:rPr>
                <w:rFonts w:ascii="Arial" w:hAnsi="Arial"/>
                <w:sz w:val="18"/>
              </w:rPr>
              <w:t>Bearer Termination</w:t>
            </w:r>
          </w:p>
        </w:tc>
        <w:tc>
          <w:tcPr>
            <w:tcW w:w="1260" w:type="dxa"/>
          </w:tcPr>
          <w:p w14:paraId="49B588A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80" w:type="dxa"/>
          </w:tcPr>
          <w:p w14:paraId="5448271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tbl>
    <w:p w14:paraId="646EF9B5" w14:textId="77777777" w:rsidR="00AD072D" w:rsidRPr="00EF20F7" w:rsidRDefault="00AD072D" w:rsidP="00AD072D"/>
    <w:p w14:paraId="106E7BC9" w14:textId="77777777" w:rsidR="00AD072D" w:rsidRPr="00EF20F7" w:rsidRDefault="00AD072D" w:rsidP="00AD072D">
      <w:pPr>
        <w:pStyle w:val="Heading2"/>
        <w:rPr>
          <w:lang w:eastAsia="zh-CN"/>
        </w:rPr>
      </w:pPr>
      <w:bookmarkStart w:id="561" w:name="_Toc517465149"/>
      <w:bookmarkStart w:id="562" w:name="_Toc67396854"/>
      <w:r w:rsidRPr="00EF20F7">
        <w:t>8.</w:t>
      </w:r>
      <w:r w:rsidRPr="00EF20F7">
        <w:rPr>
          <w:lang w:eastAsia="zh-CN"/>
        </w:rPr>
        <w:t>51</w:t>
      </w:r>
      <w:r w:rsidRPr="00EF20F7">
        <w:tab/>
      </w:r>
      <w:r w:rsidRPr="00EF20F7">
        <w:rPr>
          <w:lang w:eastAsia="zh-CN"/>
        </w:rPr>
        <w:t>Report Message Statistics</w:t>
      </w:r>
      <w:bookmarkEnd w:id="561"/>
      <w:bookmarkEnd w:id="562"/>
    </w:p>
    <w:p w14:paraId="798F7820" w14:textId="77777777" w:rsidR="00AD072D" w:rsidRPr="00EF20F7" w:rsidRDefault="00AD072D" w:rsidP="00AD072D">
      <w:pPr>
        <w:keepNext/>
      </w:pPr>
      <w:r w:rsidRPr="00EF20F7">
        <w:t xml:space="preserve">This procedure is used to </w:t>
      </w:r>
      <w:r w:rsidRPr="00EF20F7">
        <w:rPr>
          <w:lang w:eastAsia="zh-CN"/>
        </w:rPr>
        <w:t>report statistics for the sent and received messages</w:t>
      </w:r>
      <w:r w:rsidRPr="00EF20F7">
        <w:t>.</w:t>
      </w:r>
    </w:p>
    <w:p w14:paraId="100066FA" w14:textId="77777777" w:rsidR="00AD072D" w:rsidRPr="00EF20F7" w:rsidRDefault="00AD072D" w:rsidP="00AD072D">
      <w:pPr>
        <w:pStyle w:val="TH"/>
        <w:rPr>
          <w:lang w:eastAsia="zh-CN"/>
        </w:rPr>
      </w:pPr>
      <w:r w:rsidRPr="00EF20F7">
        <w:t>Table 8.</w:t>
      </w:r>
      <w:r w:rsidRPr="00EF20F7">
        <w:rPr>
          <w:lang w:eastAsia="zh-CN"/>
        </w:rPr>
        <w:t>51.</w:t>
      </w:r>
      <w:r w:rsidRPr="00EF20F7">
        <w:t>1: Procedures between MRF</w:t>
      </w:r>
      <w:r w:rsidRPr="00EF20F7">
        <w:rPr>
          <w:lang w:eastAsia="zh-CN"/>
        </w:rPr>
        <w:t>P</w:t>
      </w:r>
      <w:r w:rsidRPr="00EF20F7">
        <w:t xml:space="preserve"> and MRF</w:t>
      </w:r>
      <w:r w:rsidRPr="00EF20F7">
        <w:rPr>
          <w:lang w:eastAsia="zh-CN"/>
        </w:rPr>
        <w:t>C</w:t>
      </w:r>
      <w:r w:rsidRPr="00EF20F7">
        <w:t xml:space="preserve">: </w:t>
      </w:r>
      <w:r w:rsidRPr="00EF20F7">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53EAD157" w14:textId="77777777" w:rsidTr="00BD3AE7">
        <w:trPr>
          <w:jc w:val="center"/>
        </w:trPr>
        <w:tc>
          <w:tcPr>
            <w:tcW w:w="1637" w:type="dxa"/>
          </w:tcPr>
          <w:p w14:paraId="7A7B4854" w14:textId="77777777" w:rsidR="00AD072D" w:rsidRPr="00EF20F7" w:rsidRDefault="00AD072D" w:rsidP="00BD3AE7">
            <w:pPr>
              <w:pStyle w:val="Footer"/>
              <w:rPr>
                <w:i w:val="0"/>
              </w:rPr>
            </w:pPr>
            <w:r w:rsidRPr="00EF20F7">
              <w:rPr>
                <w:i w:val="0"/>
              </w:rPr>
              <w:t>Procedure</w:t>
            </w:r>
          </w:p>
        </w:tc>
        <w:tc>
          <w:tcPr>
            <w:tcW w:w="1080" w:type="dxa"/>
          </w:tcPr>
          <w:p w14:paraId="6692B19A" w14:textId="77777777" w:rsidR="00AD072D" w:rsidRPr="00EF20F7" w:rsidRDefault="00AD072D" w:rsidP="00BD3AE7">
            <w:pPr>
              <w:pStyle w:val="Footer"/>
              <w:rPr>
                <w:i w:val="0"/>
              </w:rPr>
            </w:pPr>
            <w:r w:rsidRPr="00EF20F7">
              <w:rPr>
                <w:i w:val="0"/>
              </w:rPr>
              <w:t>Initiated</w:t>
            </w:r>
          </w:p>
        </w:tc>
        <w:tc>
          <w:tcPr>
            <w:tcW w:w="1980" w:type="dxa"/>
          </w:tcPr>
          <w:p w14:paraId="24B46126" w14:textId="77777777" w:rsidR="00AD072D" w:rsidRPr="00EF20F7" w:rsidRDefault="00AD072D" w:rsidP="00BD3AE7">
            <w:pPr>
              <w:pStyle w:val="Footer"/>
              <w:rPr>
                <w:i w:val="0"/>
              </w:rPr>
            </w:pPr>
            <w:r w:rsidRPr="00EF20F7">
              <w:rPr>
                <w:i w:val="0"/>
              </w:rPr>
              <w:t>Information element name</w:t>
            </w:r>
          </w:p>
        </w:tc>
        <w:tc>
          <w:tcPr>
            <w:tcW w:w="1260" w:type="dxa"/>
          </w:tcPr>
          <w:p w14:paraId="36FFC07A" w14:textId="77777777" w:rsidR="00AD072D" w:rsidRPr="00EF20F7" w:rsidRDefault="00AD072D" w:rsidP="00BD3AE7">
            <w:pPr>
              <w:pStyle w:val="Footer"/>
              <w:rPr>
                <w:i w:val="0"/>
              </w:rPr>
            </w:pPr>
            <w:r w:rsidRPr="00EF20F7">
              <w:rPr>
                <w:i w:val="0"/>
              </w:rPr>
              <w:t>Information element required</w:t>
            </w:r>
          </w:p>
        </w:tc>
        <w:tc>
          <w:tcPr>
            <w:tcW w:w="3780" w:type="dxa"/>
          </w:tcPr>
          <w:p w14:paraId="0C87E1B7" w14:textId="77777777" w:rsidR="00AD072D" w:rsidRPr="00EF20F7" w:rsidRDefault="00AD072D" w:rsidP="00BD3AE7">
            <w:pPr>
              <w:pStyle w:val="Footer"/>
              <w:rPr>
                <w:i w:val="0"/>
              </w:rPr>
            </w:pPr>
            <w:r w:rsidRPr="00EF20F7">
              <w:rPr>
                <w:i w:val="0"/>
              </w:rPr>
              <w:t>Information element description</w:t>
            </w:r>
          </w:p>
        </w:tc>
      </w:tr>
      <w:tr w:rsidR="00AD072D" w:rsidRPr="00EF20F7" w14:paraId="27E15E87" w14:textId="77777777" w:rsidTr="00BD3AE7">
        <w:trPr>
          <w:cantSplit/>
          <w:jc w:val="center"/>
        </w:trPr>
        <w:tc>
          <w:tcPr>
            <w:tcW w:w="1637" w:type="dxa"/>
            <w:vMerge w:val="restart"/>
          </w:tcPr>
          <w:p w14:paraId="726DE8B8" w14:textId="77777777" w:rsidR="00AD072D" w:rsidRPr="00EF20F7" w:rsidRDefault="00AD072D" w:rsidP="00BD3AE7">
            <w:pPr>
              <w:jc w:val="center"/>
              <w:rPr>
                <w:rFonts w:ascii="Arial" w:hAnsi="Arial"/>
                <w:sz w:val="18"/>
              </w:rPr>
            </w:pPr>
            <w:r w:rsidRPr="00EF20F7">
              <w:rPr>
                <w:rFonts w:ascii="Arial" w:hAnsi="Arial"/>
                <w:sz w:val="18"/>
              </w:rPr>
              <w:t>Report Message Statistics</w:t>
            </w:r>
          </w:p>
        </w:tc>
        <w:tc>
          <w:tcPr>
            <w:tcW w:w="1080" w:type="dxa"/>
            <w:vMerge w:val="restart"/>
          </w:tcPr>
          <w:p w14:paraId="7D85CD2E" w14:textId="77777777" w:rsidR="00AD072D" w:rsidRPr="00EF20F7" w:rsidRDefault="00AD072D" w:rsidP="00BD3AE7">
            <w:pPr>
              <w:jc w:val="center"/>
              <w:rPr>
                <w:rFonts w:ascii="Arial" w:hAnsi="Arial"/>
                <w:sz w:val="18"/>
              </w:rPr>
            </w:pPr>
            <w:r w:rsidRPr="00EF20F7">
              <w:rPr>
                <w:rFonts w:ascii="Arial" w:hAnsi="Arial"/>
                <w:sz w:val="18"/>
              </w:rPr>
              <w:t>MRFP</w:t>
            </w:r>
          </w:p>
        </w:tc>
        <w:tc>
          <w:tcPr>
            <w:tcW w:w="1980" w:type="dxa"/>
          </w:tcPr>
          <w:p w14:paraId="111D651C" w14:textId="77777777" w:rsidR="00AD072D" w:rsidRPr="00EF20F7" w:rsidRDefault="00AD072D" w:rsidP="00BD3AE7">
            <w:pPr>
              <w:jc w:val="center"/>
              <w:rPr>
                <w:rFonts w:ascii="Arial" w:hAnsi="Arial"/>
                <w:sz w:val="18"/>
              </w:rPr>
            </w:pPr>
            <w:r w:rsidRPr="00EF20F7">
              <w:rPr>
                <w:rFonts w:ascii="Arial" w:hAnsi="Arial"/>
                <w:sz w:val="18"/>
              </w:rPr>
              <w:t>Context</w:t>
            </w:r>
          </w:p>
        </w:tc>
        <w:tc>
          <w:tcPr>
            <w:tcW w:w="1260" w:type="dxa"/>
          </w:tcPr>
          <w:p w14:paraId="2FBC9F57" w14:textId="77777777" w:rsidR="00AD072D" w:rsidRPr="00EF20F7" w:rsidRDefault="00AD072D" w:rsidP="00BD3AE7">
            <w:pPr>
              <w:jc w:val="center"/>
              <w:rPr>
                <w:rFonts w:ascii="Arial" w:hAnsi="Arial"/>
                <w:sz w:val="18"/>
              </w:rPr>
            </w:pPr>
            <w:r w:rsidRPr="00EF20F7">
              <w:rPr>
                <w:rFonts w:ascii="Arial" w:hAnsi="Arial"/>
                <w:sz w:val="18"/>
              </w:rPr>
              <w:t>M</w:t>
            </w:r>
          </w:p>
        </w:tc>
        <w:tc>
          <w:tcPr>
            <w:tcW w:w="3780" w:type="dxa"/>
          </w:tcPr>
          <w:p w14:paraId="7239A0F9"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context for the bearer termination.</w:t>
            </w:r>
          </w:p>
        </w:tc>
      </w:tr>
      <w:tr w:rsidR="00AD072D" w:rsidRPr="00EF20F7" w14:paraId="5EF5F647" w14:textId="77777777" w:rsidTr="00BD3AE7">
        <w:trPr>
          <w:cantSplit/>
          <w:jc w:val="center"/>
        </w:trPr>
        <w:tc>
          <w:tcPr>
            <w:tcW w:w="1637" w:type="dxa"/>
            <w:vMerge/>
          </w:tcPr>
          <w:p w14:paraId="0BF43471" w14:textId="77777777" w:rsidR="00AD072D" w:rsidRPr="00EF20F7" w:rsidRDefault="00AD072D" w:rsidP="00BD3AE7">
            <w:pPr>
              <w:jc w:val="center"/>
              <w:rPr>
                <w:rFonts w:ascii="Arial" w:hAnsi="Arial"/>
                <w:sz w:val="18"/>
              </w:rPr>
            </w:pPr>
          </w:p>
        </w:tc>
        <w:tc>
          <w:tcPr>
            <w:tcW w:w="1080" w:type="dxa"/>
            <w:vMerge/>
          </w:tcPr>
          <w:p w14:paraId="328C8CE6" w14:textId="77777777" w:rsidR="00AD072D" w:rsidRPr="00EF20F7" w:rsidRDefault="00AD072D" w:rsidP="00BD3AE7">
            <w:pPr>
              <w:jc w:val="center"/>
              <w:rPr>
                <w:rFonts w:ascii="Arial" w:hAnsi="Arial"/>
                <w:sz w:val="18"/>
              </w:rPr>
            </w:pPr>
          </w:p>
        </w:tc>
        <w:tc>
          <w:tcPr>
            <w:tcW w:w="1980" w:type="dxa"/>
          </w:tcPr>
          <w:p w14:paraId="55060FB9" w14:textId="77777777" w:rsidR="00AD072D" w:rsidRPr="00EF20F7" w:rsidRDefault="00AD072D" w:rsidP="00BD3AE7">
            <w:pPr>
              <w:jc w:val="center"/>
              <w:rPr>
                <w:rFonts w:ascii="Arial" w:hAnsi="Arial"/>
                <w:sz w:val="18"/>
              </w:rPr>
            </w:pPr>
            <w:r w:rsidRPr="00EF20F7">
              <w:rPr>
                <w:rFonts w:ascii="Arial" w:hAnsi="Arial"/>
                <w:sz w:val="18"/>
              </w:rPr>
              <w:t>Bearer Termination</w:t>
            </w:r>
          </w:p>
        </w:tc>
        <w:tc>
          <w:tcPr>
            <w:tcW w:w="1260" w:type="dxa"/>
          </w:tcPr>
          <w:p w14:paraId="64960093" w14:textId="77777777" w:rsidR="00AD072D" w:rsidRPr="00EF20F7" w:rsidRDefault="00AD072D" w:rsidP="00BD3AE7">
            <w:pPr>
              <w:jc w:val="center"/>
              <w:rPr>
                <w:rFonts w:ascii="Arial" w:hAnsi="Arial"/>
                <w:sz w:val="18"/>
              </w:rPr>
            </w:pPr>
            <w:r w:rsidRPr="00EF20F7">
              <w:rPr>
                <w:rFonts w:ascii="Arial" w:hAnsi="Arial"/>
                <w:sz w:val="18"/>
              </w:rPr>
              <w:t>M</w:t>
            </w:r>
          </w:p>
        </w:tc>
        <w:tc>
          <w:tcPr>
            <w:tcW w:w="3780" w:type="dxa"/>
          </w:tcPr>
          <w:p w14:paraId="69A0F578"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bearer termination to report statistics.</w:t>
            </w:r>
          </w:p>
        </w:tc>
      </w:tr>
      <w:tr w:rsidR="00AD072D" w:rsidRPr="00EF20F7" w14:paraId="612D2ACE" w14:textId="77777777" w:rsidTr="00BD3AE7">
        <w:trPr>
          <w:cantSplit/>
          <w:trHeight w:val="97"/>
          <w:jc w:val="center"/>
        </w:trPr>
        <w:tc>
          <w:tcPr>
            <w:tcW w:w="1637" w:type="dxa"/>
            <w:vMerge/>
          </w:tcPr>
          <w:p w14:paraId="1CF5DB09" w14:textId="77777777" w:rsidR="00AD072D" w:rsidRPr="00EF20F7" w:rsidRDefault="00AD072D" w:rsidP="00BD3AE7">
            <w:pPr>
              <w:jc w:val="center"/>
              <w:rPr>
                <w:rFonts w:ascii="Arial" w:hAnsi="Arial"/>
                <w:sz w:val="18"/>
              </w:rPr>
            </w:pPr>
          </w:p>
        </w:tc>
        <w:tc>
          <w:tcPr>
            <w:tcW w:w="1080" w:type="dxa"/>
            <w:vMerge/>
          </w:tcPr>
          <w:p w14:paraId="1EE0A88F" w14:textId="77777777" w:rsidR="00AD072D" w:rsidRPr="00EF20F7" w:rsidRDefault="00AD072D" w:rsidP="00BD3AE7">
            <w:pPr>
              <w:jc w:val="center"/>
              <w:rPr>
                <w:rFonts w:ascii="Arial" w:hAnsi="Arial"/>
                <w:sz w:val="18"/>
              </w:rPr>
            </w:pPr>
          </w:p>
        </w:tc>
        <w:tc>
          <w:tcPr>
            <w:tcW w:w="1980" w:type="dxa"/>
          </w:tcPr>
          <w:p w14:paraId="2BAF49F2" w14:textId="77777777" w:rsidR="00AD072D" w:rsidRPr="00EF20F7" w:rsidRDefault="00AD072D" w:rsidP="00BD3AE7">
            <w:pPr>
              <w:jc w:val="center"/>
              <w:rPr>
                <w:rFonts w:ascii="Arial" w:hAnsi="Arial"/>
                <w:sz w:val="18"/>
              </w:rPr>
            </w:pPr>
            <w:r w:rsidRPr="00EF20F7">
              <w:rPr>
                <w:rFonts w:ascii="Arial" w:hAnsi="Arial"/>
                <w:sz w:val="18"/>
              </w:rPr>
              <w:t>Number of messages sent</w:t>
            </w:r>
          </w:p>
        </w:tc>
        <w:tc>
          <w:tcPr>
            <w:tcW w:w="1260" w:type="dxa"/>
            <w:shd w:val="clear" w:color="auto" w:fill="auto"/>
          </w:tcPr>
          <w:p w14:paraId="7EB49423"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70A41100"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number of messages sent.</w:t>
            </w:r>
          </w:p>
        </w:tc>
      </w:tr>
      <w:tr w:rsidR="00AD072D" w:rsidRPr="00EF20F7" w14:paraId="1E0F5A2E" w14:textId="77777777" w:rsidTr="00BD3AE7">
        <w:trPr>
          <w:cantSplit/>
          <w:trHeight w:val="95"/>
          <w:jc w:val="center"/>
        </w:trPr>
        <w:tc>
          <w:tcPr>
            <w:tcW w:w="1637" w:type="dxa"/>
            <w:vMerge/>
          </w:tcPr>
          <w:p w14:paraId="1CCFF9C7" w14:textId="77777777" w:rsidR="00AD072D" w:rsidRPr="00EF20F7" w:rsidRDefault="00AD072D" w:rsidP="00BD3AE7">
            <w:pPr>
              <w:jc w:val="center"/>
              <w:rPr>
                <w:rFonts w:ascii="Arial" w:hAnsi="Arial"/>
                <w:sz w:val="18"/>
              </w:rPr>
            </w:pPr>
          </w:p>
        </w:tc>
        <w:tc>
          <w:tcPr>
            <w:tcW w:w="1080" w:type="dxa"/>
            <w:vMerge/>
          </w:tcPr>
          <w:p w14:paraId="71AE1212" w14:textId="77777777" w:rsidR="00AD072D" w:rsidRPr="00EF20F7" w:rsidRDefault="00AD072D" w:rsidP="00BD3AE7">
            <w:pPr>
              <w:jc w:val="center"/>
              <w:rPr>
                <w:rFonts w:ascii="Arial" w:hAnsi="Arial"/>
                <w:sz w:val="18"/>
              </w:rPr>
            </w:pPr>
          </w:p>
        </w:tc>
        <w:tc>
          <w:tcPr>
            <w:tcW w:w="1980" w:type="dxa"/>
          </w:tcPr>
          <w:p w14:paraId="3DF82105" w14:textId="77777777" w:rsidR="00AD072D" w:rsidRPr="00EF20F7" w:rsidRDefault="00AD072D" w:rsidP="00BD3AE7">
            <w:pPr>
              <w:jc w:val="center"/>
              <w:rPr>
                <w:rFonts w:ascii="Arial" w:hAnsi="Arial"/>
                <w:sz w:val="18"/>
              </w:rPr>
            </w:pPr>
            <w:r w:rsidRPr="00EF20F7">
              <w:rPr>
                <w:rFonts w:ascii="Arial" w:hAnsi="Arial"/>
                <w:sz w:val="18"/>
              </w:rPr>
              <w:t>Number of messages received</w:t>
            </w:r>
          </w:p>
        </w:tc>
        <w:tc>
          <w:tcPr>
            <w:tcW w:w="1260" w:type="dxa"/>
            <w:shd w:val="clear" w:color="auto" w:fill="auto"/>
          </w:tcPr>
          <w:p w14:paraId="7317869E"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68945860"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number of messages received.</w:t>
            </w:r>
          </w:p>
        </w:tc>
      </w:tr>
      <w:tr w:rsidR="00AD072D" w:rsidRPr="00EF20F7" w14:paraId="11BE2B59" w14:textId="77777777" w:rsidTr="00BD3AE7">
        <w:trPr>
          <w:cantSplit/>
          <w:trHeight w:val="95"/>
          <w:jc w:val="center"/>
        </w:trPr>
        <w:tc>
          <w:tcPr>
            <w:tcW w:w="1637" w:type="dxa"/>
            <w:vMerge/>
          </w:tcPr>
          <w:p w14:paraId="4E03617D" w14:textId="77777777" w:rsidR="00AD072D" w:rsidRPr="00EF20F7" w:rsidRDefault="00AD072D" w:rsidP="00BD3AE7">
            <w:pPr>
              <w:jc w:val="center"/>
              <w:rPr>
                <w:rFonts w:ascii="Arial" w:hAnsi="Arial"/>
                <w:sz w:val="18"/>
              </w:rPr>
            </w:pPr>
          </w:p>
        </w:tc>
        <w:tc>
          <w:tcPr>
            <w:tcW w:w="1080" w:type="dxa"/>
            <w:vMerge/>
          </w:tcPr>
          <w:p w14:paraId="72BFDCE3" w14:textId="77777777" w:rsidR="00AD072D" w:rsidRPr="00EF20F7" w:rsidRDefault="00AD072D" w:rsidP="00BD3AE7">
            <w:pPr>
              <w:jc w:val="center"/>
              <w:rPr>
                <w:rFonts w:ascii="Arial" w:hAnsi="Arial"/>
                <w:sz w:val="18"/>
              </w:rPr>
            </w:pPr>
          </w:p>
        </w:tc>
        <w:tc>
          <w:tcPr>
            <w:tcW w:w="1980" w:type="dxa"/>
          </w:tcPr>
          <w:p w14:paraId="4589E08F" w14:textId="77777777" w:rsidR="00AD072D" w:rsidRPr="00EF20F7" w:rsidRDefault="00AD072D" w:rsidP="00BD3AE7">
            <w:pPr>
              <w:jc w:val="center"/>
              <w:rPr>
                <w:rFonts w:ascii="Arial" w:hAnsi="Arial"/>
                <w:sz w:val="18"/>
              </w:rPr>
            </w:pPr>
            <w:r w:rsidRPr="00EF20F7">
              <w:rPr>
                <w:rFonts w:ascii="Arial" w:hAnsi="Arial"/>
                <w:sz w:val="18"/>
              </w:rPr>
              <w:t>Volume of messages sent</w:t>
            </w:r>
          </w:p>
        </w:tc>
        <w:tc>
          <w:tcPr>
            <w:tcW w:w="1260" w:type="dxa"/>
            <w:shd w:val="clear" w:color="auto" w:fill="auto"/>
          </w:tcPr>
          <w:p w14:paraId="55789D99"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0F42D3A5"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volume of messages sent.</w:t>
            </w:r>
          </w:p>
        </w:tc>
      </w:tr>
      <w:tr w:rsidR="00AD072D" w:rsidRPr="00EF20F7" w14:paraId="566185D4" w14:textId="77777777" w:rsidTr="00BD3AE7">
        <w:trPr>
          <w:cantSplit/>
          <w:trHeight w:val="443"/>
          <w:jc w:val="center"/>
        </w:trPr>
        <w:tc>
          <w:tcPr>
            <w:tcW w:w="1637" w:type="dxa"/>
            <w:vMerge/>
          </w:tcPr>
          <w:p w14:paraId="4791B6F8" w14:textId="77777777" w:rsidR="00AD072D" w:rsidRPr="00EF20F7" w:rsidRDefault="00AD072D" w:rsidP="00BD3AE7">
            <w:pPr>
              <w:jc w:val="center"/>
              <w:rPr>
                <w:rFonts w:ascii="Arial" w:hAnsi="Arial"/>
                <w:sz w:val="18"/>
              </w:rPr>
            </w:pPr>
          </w:p>
        </w:tc>
        <w:tc>
          <w:tcPr>
            <w:tcW w:w="1080" w:type="dxa"/>
            <w:vMerge/>
          </w:tcPr>
          <w:p w14:paraId="3C25266E" w14:textId="77777777" w:rsidR="00AD072D" w:rsidRPr="00EF20F7" w:rsidRDefault="00AD072D" w:rsidP="00BD3AE7">
            <w:pPr>
              <w:jc w:val="center"/>
              <w:rPr>
                <w:rFonts w:ascii="Arial" w:hAnsi="Arial"/>
                <w:sz w:val="18"/>
              </w:rPr>
            </w:pPr>
          </w:p>
        </w:tc>
        <w:tc>
          <w:tcPr>
            <w:tcW w:w="1980" w:type="dxa"/>
            <w:shd w:val="clear" w:color="auto" w:fill="auto"/>
          </w:tcPr>
          <w:p w14:paraId="784017BC" w14:textId="77777777" w:rsidR="00AD072D" w:rsidRPr="00EF20F7" w:rsidRDefault="00AD072D" w:rsidP="00BD3AE7">
            <w:pPr>
              <w:jc w:val="center"/>
              <w:rPr>
                <w:rFonts w:ascii="Arial" w:hAnsi="Arial"/>
                <w:sz w:val="18"/>
              </w:rPr>
            </w:pPr>
            <w:r w:rsidRPr="00EF20F7">
              <w:rPr>
                <w:rFonts w:ascii="Arial" w:hAnsi="Arial"/>
                <w:sz w:val="18"/>
              </w:rPr>
              <w:t>Volume of messages received</w:t>
            </w:r>
          </w:p>
        </w:tc>
        <w:tc>
          <w:tcPr>
            <w:tcW w:w="1260" w:type="dxa"/>
            <w:shd w:val="clear" w:color="auto" w:fill="auto"/>
          </w:tcPr>
          <w:p w14:paraId="4DDB75F7"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77496982"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volume of messages received.</w:t>
            </w:r>
          </w:p>
        </w:tc>
      </w:tr>
      <w:tr w:rsidR="00AD072D" w:rsidRPr="00EF20F7" w14:paraId="47AD3C90" w14:textId="77777777" w:rsidTr="00BD3AE7">
        <w:trPr>
          <w:cantSplit/>
          <w:trHeight w:val="443"/>
          <w:jc w:val="center"/>
        </w:trPr>
        <w:tc>
          <w:tcPr>
            <w:tcW w:w="1637" w:type="dxa"/>
            <w:vMerge/>
          </w:tcPr>
          <w:p w14:paraId="7657FB8A" w14:textId="77777777" w:rsidR="00AD072D" w:rsidRPr="00EF20F7" w:rsidRDefault="00AD072D" w:rsidP="00BD3AE7">
            <w:pPr>
              <w:jc w:val="center"/>
              <w:rPr>
                <w:rFonts w:ascii="Arial" w:hAnsi="Arial"/>
                <w:sz w:val="18"/>
              </w:rPr>
            </w:pPr>
          </w:p>
        </w:tc>
        <w:tc>
          <w:tcPr>
            <w:tcW w:w="1080" w:type="dxa"/>
            <w:vMerge/>
          </w:tcPr>
          <w:p w14:paraId="2859E20F" w14:textId="77777777" w:rsidR="00AD072D" w:rsidRPr="00EF20F7" w:rsidRDefault="00AD072D" w:rsidP="00BD3AE7">
            <w:pPr>
              <w:jc w:val="center"/>
              <w:rPr>
                <w:rFonts w:ascii="Arial" w:hAnsi="Arial"/>
                <w:sz w:val="18"/>
              </w:rPr>
            </w:pPr>
          </w:p>
        </w:tc>
        <w:tc>
          <w:tcPr>
            <w:tcW w:w="1980" w:type="dxa"/>
            <w:shd w:val="clear" w:color="auto" w:fill="auto"/>
          </w:tcPr>
          <w:p w14:paraId="1B4215EB" w14:textId="77777777" w:rsidR="00AD072D" w:rsidRPr="00EF20F7" w:rsidRDefault="00AD072D" w:rsidP="00BD3AE7">
            <w:pPr>
              <w:jc w:val="center"/>
              <w:rPr>
                <w:rFonts w:ascii="Arial" w:hAnsi="Arial"/>
                <w:sz w:val="18"/>
              </w:rPr>
            </w:pPr>
            <w:r w:rsidRPr="00EF20F7">
              <w:rPr>
                <w:rFonts w:ascii="Arial" w:hAnsi="Arial"/>
                <w:sz w:val="18"/>
              </w:rPr>
              <w:t>Reason For Report</w:t>
            </w:r>
          </w:p>
        </w:tc>
        <w:tc>
          <w:tcPr>
            <w:tcW w:w="1260" w:type="dxa"/>
            <w:shd w:val="clear" w:color="auto" w:fill="auto"/>
          </w:tcPr>
          <w:p w14:paraId="514FA240" w14:textId="77777777" w:rsidR="00AD072D" w:rsidRPr="00EF20F7" w:rsidRDefault="00AD072D" w:rsidP="00BD3AE7">
            <w:pPr>
              <w:jc w:val="center"/>
              <w:rPr>
                <w:rFonts w:ascii="Arial" w:hAnsi="Arial"/>
                <w:sz w:val="18"/>
              </w:rPr>
            </w:pPr>
            <w:r w:rsidRPr="00EF20F7">
              <w:rPr>
                <w:rFonts w:ascii="Arial" w:hAnsi="Arial"/>
                <w:sz w:val="18"/>
              </w:rPr>
              <w:t>M</w:t>
            </w:r>
          </w:p>
        </w:tc>
        <w:tc>
          <w:tcPr>
            <w:tcW w:w="3780" w:type="dxa"/>
            <w:shd w:val="clear" w:color="auto" w:fill="auto"/>
          </w:tcPr>
          <w:p w14:paraId="77104ED5" w14:textId="77777777" w:rsidR="00AD072D" w:rsidRPr="00EF20F7" w:rsidRDefault="00AD072D" w:rsidP="00BD3AE7">
            <w:pPr>
              <w:jc w:val="center"/>
              <w:rPr>
                <w:rFonts w:ascii="Arial" w:hAnsi="Arial"/>
                <w:sz w:val="18"/>
              </w:rPr>
            </w:pPr>
            <w:r w:rsidRPr="00EF20F7">
              <w:rPr>
                <w:rFonts w:ascii="Arial" w:hAnsi="Arial"/>
                <w:sz w:val="18"/>
              </w:rPr>
              <w:t>Indicates reason for the report (e.g. expiry of time, granted quotas reached)</w:t>
            </w:r>
          </w:p>
        </w:tc>
      </w:tr>
      <w:tr w:rsidR="00AD072D" w:rsidRPr="00EF20F7" w14:paraId="0ABA01AA" w14:textId="77777777" w:rsidTr="00BD3AE7">
        <w:trPr>
          <w:cantSplit/>
          <w:jc w:val="center"/>
        </w:trPr>
        <w:tc>
          <w:tcPr>
            <w:tcW w:w="1637" w:type="dxa"/>
            <w:vMerge w:val="restart"/>
          </w:tcPr>
          <w:p w14:paraId="5BF92B77" w14:textId="77777777" w:rsidR="00AD072D" w:rsidRPr="00EF20F7" w:rsidRDefault="00AD072D" w:rsidP="00BD3AE7">
            <w:pPr>
              <w:jc w:val="center"/>
              <w:rPr>
                <w:rFonts w:ascii="Arial" w:hAnsi="Arial"/>
                <w:sz w:val="18"/>
              </w:rPr>
            </w:pPr>
            <w:r w:rsidRPr="00EF20F7">
              <w:rPr>
                <w:rFonts w:ascii="Arial" w:hAnsi="Arial"/>
                <w:sz w:val="18"/>
              </w:rPr>
              <w:lastRenderedPageBreak/>
              <w:t>Report Message Statistics Ack</w:t>
            </w:r>
          </w:p>
        </w:tc>
        <w:tc>
          <w:tcPr>
            <w:tcW w:w="1080" w:type="dxa"/>
            <w:vMerge w:val="restart"/>
          </w:tcPr>
          <w:p w14:paraId="01055531" w14:textId="77777777" w:rsidR="00AD072D" w:rsidRPr="00EF20F7" w:rsidRDefault="00AD072D" w:rsidP="00BD3AE7">
            <w:pPr>
              <w:jc w:val="center"/>
              <w:rPr>
                <w:rFonts w:ascii="Arial" w:hAnsi="Arial"/>
                <w:sz w:val="18"/>
              </w:rPr>
            </w:pPr>
            <w:r w:rsidRPr="00EF20F7">
              <w:rPr>
                <w:rFonts w:ascii="Arial" w:hAnsi="Arial"/>
                <w:sz w:val="18"/>
              </w:rPr>
              <w:t>MRFC</w:t>
            </w:r>
          </w:p>
        </w:tc>
        <w:tc>
          <w:tcPr>
            <w:tcW w:w="1980" w:type="dxa"/>
          </w:tcPr>
          <w:p w14:paraId="44A1EDED" w14:textId="77777777" w:rsidR="00AD072D" w:rsidRPr="00EF20F7" w:rsidRDefault="00AD072D" w:rsidP="00BD3AE7">
            <w:pPr>
              <w:jc w:val="center"/>
              <w:rPr>
                <w:rFonts w:ascii="Arial" w:hAnsi="Arial"/>
                <w:sz w:val="18"/>
              </w:rPr>
            </w:pPr>
            <w:r w:rsidRPr="00EF20F7">
              <w:rPr>
                <w:rFonts w:ascii="Arial" w:hAnsi="Arial"/>
                <w:sz w:val="18"/>
              </w:rPr>
              <w:t>Context</w:t>
            </w:r>
          </w:p>
        </w:tc>
        <w:tc>
          <w:tcPr>
            <w:tcW w:w="1260" w:type="dxa"/>
          </w:tcPr>
          <w:p w14:paraId="13316EA0" w14:textId="77777777" w:rsidR="00AD072D" w:rsidRPr="00EF20F7" w:rsidRDefault="00AD072D" w:rsidP="00BD3AE7">
            <w:pPr>
              <w:jc w:val="center"/>
              <w:rPr>
                <w:rFonts w:ascii="Arial" w:hAnsi="Arial"/>
                <w:sz w:val="18"/>
              </w:rPr>
            </w:pPr>
            <w:r w:rsidRPr="00EF20F7">
              <w:rPr>
                <w:rFonts w:ascii="Arial" w:hAnsi="Arial"/>
                <w:sz w:val="18"/>
              </w:rPr>
              <w:t>M</w:t>
            </w:r>
          </w:p>
        </w:tc>
        <w:tc>
          <w:tcPr>
            <w:tcW w:w="3780" w:type="dxa"/>
          </w:tcPr>
          <w:p w14:paraId="6A6DA0AD"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context where the command was executed.</w:t>
            </w:r>
          </w:p>
        </w:tc>
      </w:tr>
      <w:tr w:rsidR="00AD072D" w:rsidRPr="00EF20F7" w14:paraId="7207C709" w14:textId="77777777" w:rsidTr="00BD3AE7">
        <w:trPr>
          <w:cantSplit/>
          <w:jc w:val="center"/>
        </w:trPr>
        <w:tc>
          <w:tcPr>
            <w:tcW w:w="1637" w:type="dxa"/>
            <w:vMerge/>
          </w:tcPr>
          <w:p w14:paraId="1CDE910E" w14:textId="77777777" w:rsidR="00AD072D" w:rsidRPr="00EF20F7" w:rsidRDefault="00AD072D" w:rsidP="00BD3AE7">
            <w:pPr>
              <w:jc w:val="center"/>
              <w:rPr>
                <w:rFonts w:ascii="Arial" w:hAnsi="Arial"/>
                <w:sz w:val="18"/>
              </w:rPr>
            </w:pPr>
          </w:p>
        </w:tc>
        <w:tc>
          <w:tcPr>
            <w:tcW w:w="1080" w:type="dxa"/>
            <w:vMerge/>
          </w:tcPr>
          <w:p w14:paraId="216F85B4" w14:textId="77777777" w:rsidR="00AD072D" w:rsidRPr="00EF20F7" w:rsidRDefault="00AD072D" w:rsidP="00BD3AE7">
            <w:pPr>
              <w:jc w:val="center"/>
              <w:rPr>
                <w:rFonts w:ascii="Arial" w:hAnsi="Arial"/>
                <w:sz w:val="18"/>
              </w:rPr>
            </w:pPr>
          </w:p>
        </w:tc>
        <w:tc>
          <w:tcPr>
            <w:tcW w:w="1980" w:type="dxa"/>
          </w:tcPr>
          <w:p w14:paraId="4E690608" w14:textId="77777777" w:rsidR="00AD072D" w:rsidRPr="00EF20F7" w:rsidRDefault="00AD072D" w:rsidP="00BD3AE7">
            <w:pPr>
              <w:jc w:val="center"/>
              <w:rPr>
                <w:rFonts w:ascii="Arial" w:hAnsi="Arial"/>
                <w:sz w:val="18"/>
              </w:rPr>
            </w:pPr>
            <w:r w:rsidRPr="00EF20F7">
              <w:rPr>
                <w:rFonts w:ascii="Arial" w:hAnsi="Arial"/>
                <w:sz w:val="18"/>
              </w:rPr>
              <w:t>Bearer Termination</w:t>
            </w:r>
          </w:p>
        </w:tc>
        <w:tc>
          <w:tcPr>
            <w:tcW w:w="1260" w:type="dxa"/>
          </w:tcPr>
          <w:p w14:paraId="2E19513A" w14:textId="77777777" w:rsidR="00AD072D" w:rsidRPr="00EF20F7" w:rsidRDefault="00AD072D" w:rsidP="00BD3AE7">
            <w:pPr>
              <w:jc w:val="center"/>
              <w:rPr>
                <w:rFonts w:ascii="Arial" w:hAnsi="Arial"/>
                <w:sz w:val="18"/>
              </w:rPr>
            </w:pPr>
            <w:r w:rsidRPr="00EF20F7">
              <w:rPr>
                <w:rFonts w:ascii="Arial" w:hAnsi="Arial"/>
                <w:sz w:val="18"/>
              </w:rPr>
              <w:t>M</w:t>
            </w:r>
          </w:p>
        </w:tc>
        <w:tc>
          <w:tcPr>
            <w:tcW w:w="3780" w:type="dxa"/>
          </w:tcPr>
          <w:p w14:paraId="1C4DDC43"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Bearer Termination where the command was executed.</w:t>
            </w:r>
          </w:p>
        </w:tc>
      </w:tr>
    </w:tbl>
    <w:p w14:paraId="2F6B9629" w14:textId="77777777" w:rsidR="00AD072D" w:rsidRPr="00EF20F7" w:rsidRDefault="00AD072D" w:rsidP="00AD072D">
      <w:pPr>
        <w:rPr>
          <w:lang w:eastAsia="zh-CN"/>
        </w:rPr>
      </w:pPr>
    </w:p>
    <w:p w14:paraId="4D6C8054" w14:textId="77777777" w:rsidR="00AD072D" w:rsidRPr="00EF20F7" w:rsidRDefault="00AD072D" w:rsidP="00AD072D">
      <w:pPr>
        <w:pStyle w:val="Heading2"/>
        <w:rPr>
          <w:lang w:eastAsia="zh-CN"/>
        </w:rPr>
      </w:pPr>
      <w:bookmarkStart w:id="563" w:name="_Toc517465150"/>
      <w:bookmarkStart w:id="564" w:name="_Toc67396855"/>
      <w:r w:rsidRPr="00EF20F7">
        <w:t>8.</w:t>
      </w:r>
      <w:r w:rsidRPr="00EF20F7">
        <w:rPr>
          <w:lang w:eastAsia="zh-CN"/>
        </w:rPr>
        <w:t>52</w:t>
      </w:r>
      <w:r w:rsidRPr="00EF20F7">
        <w:tab/>
      </w:r>
      <w:r w:rsidRPr="00EF20F7">
        <w:rPr>
          <w:lang w:eastAsia="zh-CN"/>
        </w:rPr>
        <w:t>Configure Filtering Rules</w:t>
      </w:r>
      <w:bookmarkEnd w:id="563"/>
      <w:bookmarkEnd w:id="564"/>
    </w:p>
    <w:p w14:paraId="568403C3" w14:textId="77777777" w:rsidR="00AD072D" w:rsidRPr="00EF20F7" w:rsidRDefault="00AD072D" w:rsidP="00AD072D">
      <w:pPr>
        <w:keepNext/>
      </w:pPr>
      <w:r w:rsidRPr="00EF20F7">
        <w:t xml:space="preserve">This procedure is used to </w:t>
      </w:r>
      <w:r w:rsidRPr="00EF20F7">
        <w:rPr>
          <w:lang w:eastAsia="zh-CN"/>
        </w:rPr>
        <w:t>configure the filtering rules</w:t>
      </w:r>
      <w:r w:rsidRPr="00EF20F7">
        <w:t>.</w:t>
      </w:r>
    </w:p>
    <w:p w14:paraId="2191233D" w14:textId="77777777" w:rsidR="00AD072D" w:rsidRPr="00EF20F7" w:rsidRDefault="00AD072D" w:rsidP="00AD072D">
      <w:pPr>
        <w:pStyle w:val="TH"/>
        <w:rPr>
          <w:lang w:eastAsia="zh-CN"/>
        </w:rPr>
      </w:pPr>
      <w:r w:rsidRPr="00EF20F7">
        <w:t>Table 8.</w:t>
      </w:r>
      <w:r w:rsidRPr="00EF20F7">
        <w:rPr>
          <w:lang w:eastAsia="zh-CN"/>
        </w:rPr>
        <w:t>52.</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5B4AECF4" w14:textId="77777777" w:rsidTr="00BD3AE7">
        <w:trPr>
          <w:jc w:val="center"/>
        </w:trPr>
        <w:tc>
          <w:tcPr>
            <w:tcW w:w="1637" w:type="dxa"/>
          </w:tcPr>
          <w:p w14:paraId="58019501"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Pr>
          <w:p w14:paraId="4FBE29E5"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Pr>
          <w:p w14:paraId="4D5A0A8F"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1253FE06"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3B44D923"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3147B0E2" w14:textId="77777777" w:rsidTr="00BD3AE7">
        <w:trPr>
          <w:cantSplit/>
          <w:jc w:val="center"/>
        </w:trPr>
        <w:tc>
          <w:tcPr>
            <w:tcW w:w="1637" w:type="dxa"/>
            <w:vMerge w:val="restart"/>
          </w:tcPr>
          <w:p w14:paraId="6471334A" w14:textId="77777777" w:rsidR="00AD072D" w:rsidRPr="00EF20F7" w:rsidRDefault="00AD072D" w:rsidP="00BD3AE7">
            <w:pPr>
              <w:jc w:val="center"/>
              <w:rPr>
                <w:rFonts w:ascii="Arial" w:hAnsi="Arial"/>
                <w:sz w:val="18"/>
              </w:rPr>
            </w:pPr>
            <w:r w:rsidRPr="00EF20F7">
              <w:rPr>
                <w:rFonts w:ascii="Arial" w:hAnsi="Arial"/>
                <w:sz w:val="18"/>
              </w:rPr>
              <w:t>Configure Filtering Rules</w:t>
            </w:r>
          </w:p>
        </w:tc>
        <w:tc>
          <w:tcPr>
            <w:tcW w:w="1080" w:type="dxa"/>
            <w:vMerge w:val="restart"/>
          </w:tcPr>
          <w:p w14:paraId="65C9983D" w14:textId="77777777" w:rsidR="00AD072D" w:rsidRPr="00EF20F7" w:rsidRDefault="00AD072D" w:rsidP="00BD3AE7">
            <w:pPr>
              <w:jc w:val="center"/>
              <w:rPr>
                <w:rFonts w:ascii="Arial" w:hAnsi="Arial"/>
                <w:sz w:val="18"/>
              </w:rPr>
            </w:pPr>
            <w:r w:rsidRPr="00EF20F7">
              <w:rPr>
                <w:rFonts w:ascii="Arial" w:hAnsi="Arial"/>
                <w:sz w:val="18"/>
              </w:rPr>
              <w:t>MRFC</w:t>
            </w:r>
          </w:p>
        </w:tc>
        <w:tc>
          <w:tcPr>
            <w:tcW w:w="1980" w:type="dxa"/>
          </w:tcPr>
          <w:p w14:paraId="01E24DC1" w14:textId="77777777" w:rsidR="00AD072D" w:rsidRPr="00EF20F7" w:rsidRDefault="00AD072D" w:rsidP="00BD3AE7">
            <w:pPr>
              <w:jc w:val="center"/>
              <w:rPr>
                <w:rFonts w:ascii="Arial" w:hAnsi="Arial"/>
                <w:sz w:val="18"/>
              </w:rPr>
            </w:pPr>
            <w:r w:rsidRPr="00EF20F7">
              <w:rPr>
                <w:rFonts w:ascii="Arial" w:hAnsi="Arial"/>
                <w:sz w:val="18"/>
              </w:rPr>
              <w:t>Context</w:t>
            </w:r>
          </w:p>
        </w:tc>
        <w:tc>
          <w:tcPr>
            <w:tcW w:w="1260" w:type="dxa"/>
          </w:tcPr>
          <w:p w14:paraId="61CDA6AC" w14:textId="77777777" w:rsidR="00AD072D" w:rsidRPr="00EF20F7" w:rsidRDefault="00AD072D" w:rsidP="00BD3AE7">
            <w:pPr>
              <w:jc w:val="center"/>
              <w:rPr>
                <w:rFonts w:ascii="Arial" w:hAnsi="Arial"/>
                <w:sz w:val="18"/>
              </w:rPr>
            </w:pPr>
            <w:r w:rsidRPr="00EF20F7">
              <w:rPr>
                <w:rFonts w:ascii="Arial" w:hAnsi="Arial"/>
                <w:sz w:val="18"/>
              </w:rPr>
              <w:t>M</w:t>
            </w:r>
          </w:p>
        </w:tc>
        <w:tc>
          <w:tcPr>
            <w:tcW w:w="3780" w:type="dxa"/>
          </w:tcPr>
          <w:p w14:paraId="29801238"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context for the bearer termination.</w:t>
            </w:r>
          </w:p>
        </w:tc>
      </w:tr>
      <w:tr w:rsidR="00AD072D" w:rsidRPr="00EF20F7" w14:paraId="3CB154CD" w14:textId="77777777" w:rsidTr="00BD3AE7">
        <w:trPr>
          <w:cantSplit/>
          <w:jc w:val="center"/>
        </w:trPr>
        <w:tc>
          <w:tcPr>
            <w:tcW w:w="1637" w:type="dxa"/>
            <w:vMerge/>
          </w:tcPr>
          <w:p w14:paraId="26598CF8" w14:textId="77777777" w:rsidR="00AD072D" w:rsidRPr="00EF20F7" w:rsidRDefault="00AD072D" w:rsidP="00BD3AE7">
            <w:pPr>
              <w:jc w:val="center"/>
              <w:rPr>
                <w:rFonts w:ascii="Arial" w:hAnsi="Arial"/>
                <w:sz w:val="18"/>
              </w:rPr>
            </w:pPr>
          </w:p>
        </w:tc>
        <w:tc>
          <w:tcPr>
            <w:tcW w:w="1080" w:type="dxa"/>
            <w:vMerge/>
          </w:tcPr>
          <w:p w14:paraId="5481C8C7" w14:textId="77777777" w:rsidR="00AD072D" w:rsidRPr="00EF20F7" w:rsidRDefault="00AD072D" w:rsidP="00BD3AE7">
            <w:pPr>
              <w:jc w:val="center"/>
              <w:rPr>
                <w:rFonts w:ascii="Arial" w:hAnsi="Arial"/>
                <w:sz w:val="18"/>
              </w:rPr>
            </w:pPr>
          </w:p>
        </w:tc>
        <w:tc>
          <w:tcPr>
            <w:tcW w:w="1980" w:type="dxa"/>
          </w:tcPr>
          <w:p w14:paraId="12006D76" w14:textId="77777777" w:rsidR="00AD072D" w:rsidRPr="00EF20F7" w:rsidRDefault="00AD072D" w:rsidP="00BD3AE7">
            <w:pPr>
              <w:jc w:val="center"/>
              <w:rPr>
                <w:rFonts w:ascii="Arial" w:hAnsi="Arial"/>
                <w:sz w:val="18"/>
              </w:rPr>
            </w:pPr>
            <w:r w:rsidRPr="00EF20F7">
              <w:rPr>
                <w:rFonts w:ascii="Arial" w:hAnsi="Arial"/>
                <w:sz w:val="18"/>
              </w:rPr>
              <w:t>Bearer Termination</w:t>
            </w:r>
          </w:p>
        </w:tc>
        <w:tc>
          <w:tcPr>
            <w:tcW w:w="1260" w:type="dxa"/>
          </w:tcPr>
          <w:p w14:paraId="35740250" w14:textId="77777777" w:rsidR="00AD072D" w:rsidRPr="00EF20F7" w:rsidRDefault="00AD072D" w:rsidP="00BD3AE7">
            <w:pPr>
              <w:jc w:val="center"/>
              <w:rPr>
                <w:rFonts w:ascii="Arial" w:hAnsi="Arial"/>
                <w:sz w:val="18"/>
              </w:rPr>
            </w:pPr>
            <w:r w:rsidRPr="00EF20F7">
              <w:rPr>
                <w:rFonts w:ascii="Arial" w:hAnsi="Arial"/>
                <w:sz w:val="18"/>
              </w:rPr>
              <w:t>M</w:t>
            </w:r>
          </w:p>
        </w:tc>
        <w:tc>
          <w:tcPr>
            <w:tcW w:w="3780" w:type="dxa"/>
          </w:tcPr>
          <w:p w14:paraId="3E89849D"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bearer termination to config the filtering rules.</w:t>
            </w:r>
          </w:p>
        </w:tc>
      </w:tr>
      <w:tr w:rsidR="00AD072D" w:rsidRPr="00EF20F7" w14:paraId="1456D302" w14:textId="77777777" w:rsidTr="00BD3AE7">
        <w:trPr>
          <w:cantSplit/>
          <w:trHeight w:val="97"/>
          <w:jc w:val="center"/>
        </w:trPr>
        <w:tc>
          <w:tcPr>
            <w:tcW w:w="1637" w:type="dxa"/>
            <w:vMerge/>
          </w:tcPr>
          <w:p w14:paraId="7A0F072C" w14:textId="77777777" w:rsidR="00AD072D" w:rsidRPr="00EF20F7" w:rsidRDefault="00AD072D" w:rsidP="00BD3AE7">
            <w:pPr>
              <w:jc w:val="center"/>
              <w:rPr>
                <w:rFonts w:ascii="Arial" w:hAnsi="Arial"/>
                <w:sz w:val="18"/>
              </w:rPr>
            </w:pPr>
          </w:p>
        </w:tc>
        <w:tc>
          <w:tcPr>
            <w:tcW w:w="1080" w:type="dxa"/>
            <w:vMerge/>
          </w:tcPr>
          <w:p w14:paraId="2D9326DC" w14:textId="77777777" w:rsidR="00AD072D" w:rsidRPr="00EF20F7" w:rsidRDefault="00AD072D" w:rsidP="00BD3AE7">
            <w:pPr>
              <w:jc w:val="center"/>
              <w:rPr>
                <w:rFonts w:ascii="Arial" w:hAnsi="Arial"/>
                <w:sz w:val="18"/>
              </w:rPr>
            </w:pPr>
          </w:p>
        </w:tc>
        <w:tc>
          <w:tcPr>
            <w:tcW w:w="1980" w:type="dxa"/>
          </w:tcPr>
          <w:p w14:paraId="014693C7" w14:textId="77777777" w:rsidR="00AD072D" w:rsidRPr="00EF20F7" w:rsidRDefault="00AD072D" w:rsidP="00BD3AE7">
            <w:pPr>
              <w:jc w:val="center"/>
              <w:rPr>
                <w:rFonts w:ascii="Arial" w:hAnsi="Arial"/>
                <w:sz w:val="18"/>
              </w:rPr>
            </w:pPr>
            <w:r w:rsidRPr="00EF20F7">
              <w:rPr>
                <w:rFonts w:ascii="Arial" w:hAnsi="Arial"/>
                <w:sz w:val="18"/>
              </w:rPr>
              <w:t>Sender address</w:t>
            </w:r>
          </w:p>
          <w:p w14:paraId="0B9FE235" w14:textId="77777777" w:rsidR="00AD072D" w:rsidRPr="00EF20F7" w:rsidRDefault="00AD072D" w:rsidP="00BD3AE7">
            <w:pPr>
              <w:jc w:val="center"/>
              <w:rPr>
                <w:rFonts w:ascii="Arial" w:hAnsi="Arial"/>
                <w:sz w:val="18"/>
              </w:rPr>
            </w:pPr>
          </w:p>
        </w:tc>
        <w:tc>
          <w:tcPr>
            <w:tcW w:w="1260" w:type="dxa"/>
            <w:shd w:val="clear" w:color="auto" w:fill="auto"/>
          </w:tcPr>
          <w:p w14:paraId="0FB5C57A"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4B659D78"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filtering criteria of sender address.</w:t>
            </w:r>
          </w:p>
        </w:tc>
      </w:tr>
      <w:tr w:rsidR="00AD072D" w:rsidRPr="00EF20F7" w14:paraId="18E88AD1" w14:textId="77777777" w:rsidTr="00BD3AE7">
        <w:trPr>
          <w:cantSplit/>
          <w:trHeight w:val="95"/>
          <w:jc w:val="center"/>
        </w:trPr>
        <w:tc>
          <w:tcPr>
            <w:tcW w:w="1637" w:type="dxa"/>
            <w:vMerge/>
          </w:tcPr>
          <w:p w14:paraId="61E9BDC1" w14:textId="77777777" w:rsidR="00AD072D" w:rsidRPr="00EF20F7" w:rsidRDefault="00AD072D" w:rsidP="00BD3AE7">
            <w:pPr>
              <w:jc w:val="center"/>
              <w:rPr>
                <w:rFonts w:ascii="Arial" w:hAnsi="Arial"/>
                <w:sz w:val="18"/>
              </w:rPr>
            </w:pPr>
          </w:p>
        </w:tc>
        <w:tc>
          <w:tcPr>
            <w:tcW w:w="1080" w:type="dxa"/>
            <w:vMerge/>
          </w:tcPr>
          <w:p w14:paraId="5F2180A2" w14:textId="77777777" w:rsidR="00AD072D" w:rsidRPr="00EF20F7" w:rsidRDefault="00AD072D" w:rsidP="00BD3AE7">
            <w:pPr>
              <w:jc w:val="center"/>
              <w:rPr>
                <w:rFonts w:ascii="Arial" w:hAnsi="Arial"/>
                <w:sz w:val="18"/>
              </w:rPr>
            </w:pPr>
          </w:p>
        </w:tc>
        <w:tc>
          <w:tcPr>
            <w:tcW w:w="1980" w:type="dxa"/>
          </w:tcPr>
          <w:p w14:paraId="2350B9CB" w14:textId="77777777" w:rsidR="00AD072D" w:rsidRPr="00EF20F7" w:rsidRDefault="00AD072D" w:rsidP="00BD3AE7">
            <w:pPr>
              <w:jc w:val="center"/>
              <w:rPr>
                <w:rFonts w:ascii="Arial" w:hAnsi="Arial"/>
                <w:sz w:val="18"/>
              </w:rPr>
            </w:pPr>
            <w:r w:rsidRPr="00EF20F7">
              <w:rPr>
                <w:rFonts w:ascii="Arial" w:hAnsi="Arial"/>
                <w:sz w:val="18"/>
              </w:rPr>
              <w:t>Message size</w:t>
            </w:r>
          </w:p>
          <w:p w14:paraId="6AF46CA5" w14:textId="77777777" w:rsidR="00AD072D" w:rsidRPr="00EF20F7" w:rsidRDefault="00AD072D" w:rsidP="00BD3AE7">
            <w:pPr>
              <w:jc w:val="center"/>
              <w:rPr>
                <w:rFonts w:ascii="Arial" w:hAnsi="Arial"/>
                <w:sz w:val="18"/>
              </w:rPr>
            </w:pPr>
          </w:p>
        </w:tc>
        <w:tc>
          <w:tcPr>
            <w:tcW w:w="1260" w:type="dxa"/>
            <w:shd w:val="clear" w:color="auto" w:fill="auto"/>
          </w:tcPr>
          <w:p w14:paraId="3DF8F638"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130A9AFD"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filtering criteria of message size.</w:t>
            </w:r>
          </w:p>
        </w:tc>
      </w:tr>
      <w:tr w:rsidR="00AD072D" w:rsidRPr="00EF20F7" w14:paraId="1D86AF7E" w14:textId="77777777" w:rsidTr="00BD3AE7">
        <w:trPr>
          <w:cantSplit/>
          <w:trHeight w:val="95"/>
          <w:jc w:val="center"/>
        </w:trPr>
        <w:tc>
          <w:tcPr>
            <w:tcW w:w="1637" w:type="dxa"/>
            <w:vMerge/>
          </w:tcPr>
          <w:p w14:paraId="2C224287" w14:textId="77777777" w:rsidR="00AD072D" w:rsidRPr="00EF20F7" w:rsidRDefault="00AD072D" w:rsidP="00BD3AE7">
            <w:pPr>
              <w:jc w:val="center"/>
              <w:rPr>
                <w:rFonts w:ascii="Arial" w:hAnsi="Arial"/>
                <w:sz w:val="18"/>
              </w:rPr>
            </w:pPr>
          </w:p>
        </w:tc>
        <w:tc>
          <w:tcPr>
            <w:tcW w:w="1080" w:type="dxa"/>
            <w:vMerge/>
          </w:tcPr>
          <w:p w14:paraId="395EFD46" w14:textId="77777777" w:rsidR="00AD072D" w:rsidRPr="00EF20F7" w:rsidRDefault="00AD072D" w:rsidP="00BD3AE7">
            <w:pPr>
              <w:jc w:val="center"/>
              <w:rPr>
                <w:rFonts w:ascii="Arial" w:hAnsi="Arial"/>
                <w:sz w:val="18"/>
              </w:rPr>
            </w:pPr>
          </w:p>
        </w:tc>
        <w:tc>
          <w:tcPr>
            <w:tcW w:w="1980" w:type="dxa"/>
          </w:tcPr>
          <w:p w14:paraId="0C27442B" w14:textId="77777777" w:rsidR="00AD072D" w:rsidRPr="00EF20F7" w:rsidRDefault="00AD072D" w:rsidP="00BD3AE7">
            <w:pPr>
              <w:jc w:val="center"/>
              <w:rPr>
                <w:rFonts w:ascii="Arial" w:hAnsi="Arial"/>
                <w:sz w:val="18"/>
              </w:rPr>
            </w:pPr>
            <w:r w:rsidRPr="00EF20F7">
              <w:rPr>
                <w:rFonts w:ascii="Arial" w:hAnsi="Arial"/>
                <w:sz w:val="18"/>
              </w:rPr>
              <w:t>Message content type</w:t>
            </w:r>
          </w:p>
        </w:tc>
        <w:tc>
          <w:tcPr>
            <w:tcW w:w="1260" w:type="dxa"/>
            <w:shd w:val="clear" w:color="auto" w:fill="auto"/>
          </w:tcPr>
          <w:p w14:paraId="596EE203"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0DE1765E"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filtering criteria of message content type.</w:t>
            </w:r>
          </w:p>
        </w:tc>
      </w:tr>
      <w:tr w:rsidR="00AD072D" w:rsidRPr="00EF20F7" w14:paraId="07CE3718" w14:textId="77777777" w:rsidTr="00BD3AE7">
        <w:trPr>
          <w:cantSplit/>
          <w:trHeight w:val="128"/>
          <w:jc w:val="center"/>
        </w:trPr>
        <w:tc>
          <w:tcPr>
            <w:tcW w:w="1637" w:type="dxa"/>
            <w:vMerge/>
          </w:tcPr>
          <w:p w14:paraId="53074937" w14:textId="77777777" w:rsidR="00AD072D" w:rsidRPr="00EF20F7" w:rsidRDefault="00AD072D" w:rsidP="00BD3AE7">
            <w:pPr>
              <w:jc w:val="center"/>
              <w:rPr>
                <w:rFonts w:ascii="Arial" w:hAnsi="Arial"/>
                <w:sz w:val="18"/>
              </w:rPr>
            </w:pPr>
          </w:p>
        </w:tc>
        <w:tc>
          <w:tcPr>
            <w:tcW w:w="1080" w:type="dxa"/>
            <w:vMerge/>
          </w:tcPr>
          <w:p w14:paraId="5990B804" w14:textId="77777777" w:rsidR="00AD072D" w:rsidRPr="00EF20F7" w:rsidRDefault="00AD072D" w:rsidP="00BD3AE7">
            <w:pPr>
              <w:jc w:val="center"/>
              <w:rPr>
                <w:rFonts w:ascii="Arial" w:hAnsi="Arial"/>
                <w:sz w:val="18"/>
              </w:rPr>
            </w:pPr>
          </w:p>
        </w:tc>
        <w:tc>
          <w:tcPr>
            <w:tcW w:w="1980" w:type="dxa"/>
            <w:shd w:val="clear" w:color="auto" w:fill="auto"/>
          </w:tcPr>
          <w:p w14:paraId="1FF06705" w14:textId="77777777" w:rsidR="00AD072D" w:rsidRPr="00EF20F7" w:rsidRDefault="00AD072D" w:rsidP="00BD3AE7">
            <w:pPr>
              <w:jc w:val="center"/>
              <w:rPr>
                <w:rFonts w:ascii="Arial" w:hAnsi="Arial"/>
                <w:sz w:val="18"/>
              </w:rPr>
            </w:pPr>
            <w:r w:rsidRPr="00EF20F7">
              <w:rPr>
                <w:rFonts w:ascii="Arial" w:hAnsi="Arial"/>
                <w:sz w:val="18"/>
              </w:rPr>
              <w:t>Message content format</w:t>
            </w:r>
          </w:p>
        </w:tc>
        <w:tc>
          <w:tcPr>
            <w:tcW w:w="1260" w:type="dxa"/>
            <w:shd w:val="clear" w:color="auto" w:fill="auto"/>
          </w:tcPr>
          <w:p w14:paraId="64ACDE11"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56D0154E"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filtering criteria of message content format.</w:t>
            </w:r>
          </w:p>
        </w:tc>
      </w:tr>
      <w:tr w:rsidR="00AD072D" w:rsidRPr="00EF20F7" w14:paraId="2E4E2833" w14:textId="77777777" w:rsidTr="00BD3AE7">
        <w:trPr>
          <w:cantSplit/>
          <w:trHeight w:val="128"/>
          <w:jc w:val="center"/>
        </w:trPr>
        <w:tc>
          <w:tcPr>
            <w:tcW w:w="1637" w:type="dxa"/>
            <w:vMerge/>
          </w:tcPr>
          <w:p w14:paraId="0D243A76" w14:textId="77777777" w:rsidR="00AD072D" w:rsidRPr="00EF20F7" w:rsidRDefault="00AD072D" w:rsidP="00BD3AE7">
            <w:pPr>
              <w:jc w:val="center"/>
              <w:rPr>
                <w:rFonts w:ascii="Arial" w:hAnsi="Arial"/>
                <w:sz w:val="18"/>
              </w:rPr>
            </w:pPr>
          </w:p>
        </w:tc>
        <w:tc>
          <w:tcPr>
            <w:tcW w:w="1080" w:type="dxa"/>
            <w:vMerge/>
          </w:tcPr>
          <w:p w14:paraId="41E370D2" w14:textId="77777777" w:rsidR="00AD072D" w:rsidRPr="00EF20F7" w:rsidRDefault="00AD072D" w:rsidP="00BD3AE7">
            <w:pPr>
              <w:jc w:val="center"/>
              <w:rPr>
                <w:rFonts w:ascii="Arial" w:hAnsi="Arial"/>
                <w:sz w:val="18"/>
              </w:rPr>
            </w:pPr>
          </w:p>
        </w:tc>
        <w:tc>
          <w:tcPr>
            <w:tcW w:w="1980" w:type="dxa"/>
            <w:shd w:val="clear" w:color="auto" w:fill="auto"/>
          </w:tcPr>
          <w:p w14:paraId="4D6C0BB8" w14:textId="77777777" w:rsidR="00AD072D" w:rsidRPr="00EF20F7" w:rsidRDefault="00AD072D" w:rsidP="00BD3AE7">
            <w:pPr>
              <w:jc w:val="center"/>
              <w:rPr>
                <w:rFonts w:ascii="Arial" w:hAnsi="Arial"/>
                <w:sz w:val="18"/>
              </w:rPr>
            </w:pPr>
            <w:r w:rsidRPr="00EF20F7">
              <w:rPr>
                <w:rFonts w:ascii="Arial" w:hAnsi="Arial"/>
                <w:sz w:val="18"/>
              </w:rPr>
              <w:t>Message subject</w:t>
            </w:r>
          </w:p>
        </w:tc>
        <w:tc>
          <w:tcPr>
            <w:tcW w:w="1260" w:type="dxa"/>
            <w:shd w:val="clear" w:color="auto" w:fill="auto"/>
          </w:tcPr>
          <w:p w14:paraId="450A6D1B"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3C0887CA"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filtering criteria of message subject.</w:t>
            </w:r>
          </w:p>
        </w:tc>
      </w:tr>
      <w:tr w:rsidR="00AD072D" w:rsidRPr="00EF20F7" w14:paraId="175F39AD" w14:textId="77777777" w:rsidTr="00BD3AE7">
        <w:trPr>
          <w:cantSplit/>
          <w:trHeight w:val="128"/>
          <w:jc w:val="center"/>
        </w:trPr>
        <w:tc>
          <w:tcPr>
            <w:tcW w:w="1637" w:type="dxa"/>
            <w:vMerge/>
          </w:tcPr>
          <w:p w14:paraId="076901E0" w14:textId="77777777" w:rsidR="00AD072D" w:rsidRPr="00EF20F7" w:rsidRDefault="00AD072D" w:rsidP="00BD3AE7">
            <w:pPr>
              <w:jc w:val="center"/>
              <w:rPr>
                <w:rFonts w:ascii="Arial" w:hAnsi="Arial"/>
                <w:sz w:val="18"/>
              </w:rPr>
            </w:pPr>
          </w:p>
        </w:tc>
        <w:tc>
          <w:tcPr>
            <w:tcW w:w="1080" w:type="dxa"/>
            <w:vMerge/>
          </w:tcPr>
          <w:p w14:paraId="62799D94" w14:textId="77777777" w:rsidR="00AD072D" w:rsidRPr="00EF20F7" w:rsidRDefault="00AD072D" w:rsidP="00BD3AE7">
            <w:pPr>
              <w:jc w:val="center"/>
              <w:rPr>
                <w:rFonts w:ascii="Arial" w:hAnsi="Arial"/>
                <w:sz w:val="18"/>
              </w:rPr>
            </w:pPr>
          </w:p>
        </w:tc>
        <w:tc>
          <w:tcPr>
            <w:tcW w:w="1980" w:type="dxa"/>
            <w:shd w:val="clear" w:color="auto" w:fill="auto"/>
          </w:tcPr>
          <w:p w14:paraId="6E9F213C" w14:textId="77777777" w:rsidR="00AD072D" w:rsidRPr="00EF20F7" w:rsidRDefault="00AD072D" w:rsidP="00BD3AE7">
            <w:pPr>
              <w:jc w:val="center"/>
              <w:rPr>
                <w:rFonts w:ascii="Arial" w:hAnsi="Arial"/>
                <w:sz w:val="18"/>
              </w:rPr>
            </w:pPr>
            <w:r w:rsidRPr="00EF20F7">
              <w:rPr>
                <w:rFonts w:ascii="Arial" w:hAnsi="Arial"/>
                <w:sz w:val="18"/>
              </w:rPr>
              <w:t>Message treatment</w:t>
            </w:r>
          </w:p>
        </w:tc>
        <w:tc>
          <w:tcPr>
            <w:tcW w:w="1260" w:type="dxa"/>
            <w:shd w:val="clear" w:color="auto" w:fill="auto"/>
          </w:tcPr>
          <w:p w14:paraId="69CAFF45"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2BAFD94D" w14:textId="77777777" w:rsidR="00AD072D" w:rsidRPr="00EF20F7" w:rsidRDefault="00AD072D" w:rsidP="00BD3AE7">
            <w:pPr>
              <w:jc w:val="center"/>
              <w:rPr>
                <w:rFonts w:ascii="Arial" w:hAnsi="Arial"/>
                <w:sz w:val="18"/>
              </w:rPr>
            </w:pPr>
            <w:r w:rsidRPr="00EF20F7">
              <w:rPr>
                <w:rFonts w:ascii="Arial" w:hAnsi="Arial"/>
                <w:sz w:val="18"/>
              </w:rPr>
              <w:t>This information element indicates to the MRFP the message treatment when the filtering criteria is reached. The message treatment can be:</w:t>
            </w:r>
          </w:p>
          <w:p w14:paraId="143033A5" w14:textId="77777777" w:rsidR="00AD072D" w:rsidRPr="00EF20F7" w:rsidRDefault="00AD072D" w:rsidP="00BD3AE7">
            <w:pPr>
              <w:jc w:val="center"/>
              <w:rPr>
                <w:rFonts w:ascii="Arial" w:hAnsi="Arial"/>
                <w:sz w:val="18"/>
              </w:rPr>
            </w:pPr>
            <w:r w:rsidRPr="00EF20F7">
              <w:rPr>
                <w:rFonts w:ascii="Arial" w:hAnsi="Arial"/>
                <w:sz w:val="18"/>
              </w:rPr>
              <w:t>Block the delivery of the message content.</w:t>
            </w:r>
          </w:p>
          <w:p w14:paraId="1839FE29" w14:textId="77777777" w:rsidR="00AD072D" w:rsidRPr="00EF20F7" w:rsidRDefault="00AD072D" w:rsidP="00BD3AE7">
            <w:pPr>
              <w:jc w:val="center"/>
              <w:rPr>
                <w:rFonts w:ascii="Arial" w:hAnsi="Arial"/>
                <w:sz w:val="18"/>
              </w:rPr>
            </w:pPr>
            <w:r w:rsidRPr="00EF20F7">
              <w:rPr>
                <w:rFonts w:ascii="Arial" w:hAnsi="Arial"/>
                <w:sz w:val="18"/>
              </w:rPr>
              <w:t>Store the message content</w:t>
            </w:r>
          </w:p>
          <w:p w14:paraId="03D82DBC" w14:textId="77777777" w:rsidR="00AD072D" w:rsidRPr="00EF20F7" w:rsidRDefault="00AD072D" w:rsidP="00BD3AE7">
            <w:pPr>
              <w:jc w:val="center"/>
              <w:rPr>
                <w:rFonts w:ascii="Arial" w:hAnsi="Arial"/>
                <w:sz w:val="18"/>
              </w:rPr>
            </w:pPr>
            <w:r w:rsidRPr="00EF20F7">
              <w:rPr>
                <w:rFonts w:ascii="Arial" w:hAnsi="Arial"/>
                <w:sz w:val="18"/>
              </w:rPr>
              <w:t>Redirect the message to another address.</w:t>
            </w:r>
          </w:p>
        </w:tc>
      </w:tr>
      <w:tr w:rsidR="00AD072D" w:rsidRPr="00EF20F7" w14:paraId="5E17756F" w14:textId="77777777" w:rsidTr="00BD3AE7">
        <w:trPr>
          <w:cantSplit/>
          <w:trHeight w:val="128"/>
          <w:jc w:val="center"/>
        </w:trPr>
        <w:tc>
          <w:tcPr>
            <w:tcW w:w="1637" w:type="dxa"/>
            <w:vMerge/>
          </w:tcPr>
          <w:p w14:paraId="3B34540D" w14:textId="77777777" w:rsidR="00AD072D" w:rsidRPr="00EF20F7" w:rsidRDefault="00AD072D" w:rsidP="00BD3AE7">
            <w:pPr>
              <w:jc w:val="center"/>
              <w:rPr>
                <w:rFonts w:ascii="Arial" w:hAnsi="Arial"/>
                <w:sz w:val="18"/>
              </w:rPr>
            </w:pPr>
          </w:p>
        </w:tc>
        <w:tc>
          <w:tcPr>
            <w:tcW w:w="1080" w:type="dxa"/>
            <w:vMerge/>
          </w:tcPr>
          <w:p w14:paraId="61894505" w14:textId="77777777" w:rsidR="00AD072D" w:rsidRPr="00EF20F7" w:rsidRDefault="00AD072D" w:rsidP="00BD3AE7">
            <w:pPr>
              <w:jc w:val="center"/>
              <w:rPr>
                <w:rFonts w:ascii="Arial" w:hAnsi="Arial"/>
                <w:sz w:val="18"/>
              </w:rPr>
            </w:pPr>
          </w:p>
        </w:tc>
        <w:tc>
          <w:tcPr>
            <w:tcW w:w="1980" w:type="dxa"/>
            <w:shd w:val="clear" w:color="auto" w:fill="auto"/>
          </w:tcPr>
          <w:p w14:paraId="6A29C9E6" w14:textId="77777777" w:rsidR="00AD072D" w:rsidRPr="00EF20F7" w:rsidRDefault="00AD072D" w:rsidP="00BD3AE7">
            <w:pPr>
              <w:jc w:val="center"/>
              <w:rPr>
                <w:rFonts w:ascii="Arial" w:hAnsi="Arial"/>
                <w:sz w:val="18"/>
              </w:rPr>
            </w:pPr>
            <w:r w:rsidRPr="00EF20F7">
              <w:rPr>
                <w:rFonts w:ascii="Arial" w:hAnsi="Arial"/>
                <w:sz w:val="18"/>
              </w:rPr>
              <w:t>Store URL</w:t>
            </w:r>
          </w:p>
        </w:tc>
        <w:tc>
          <w:tcPr>
            <w:tcW w:w="1260" w:type="dxa"/>
            <w:shd w:val="clear" w:color="auto" w:fill="auto"/>
          </w:tcPr>
          <w:p w14:paraId="60336AC6"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2F940F30"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r w:rsidR="00AD072D" w:rsidRPr="00EF20F7" w14:paraId="660A7AF4" w14:textId="77777777" w:rsidTr="00BD3AE7">
        <w:trPr>
          <w:cantSplit/>
          <w:trHeight w:val="128"/>
          <w:jc w:val="center"/>
        </w:trPr>
        <w:tc>
          <w:tcPr>
            <w:tcW w:w="1637" w:type="dxa"/>
            <w:vMerge/>
          </w:tcPr>
          <w:p w14:paraId="45010ABA" w14:textId="77777777" w:rsidR="00AD072D" w:rsidRPr="00EF20F7" w:rsidRDefault="00AD072D" w:rsidP="00BD3AE7">
            <w:pPr>
              <w:jc w:val="center"/>
              <w:rPr>
                <w:rFonts w:ascii="Arial" w:hAnsi="Arial"/>
                <w:sz w:val="18"/>
              </w:rPr>
            </w:pPr>
          </w:p>
        </w:tc>
        <w:tc>
          <w:tcPr>
            <w:tcW w:w="1080" w:type="dxa"/>
            <w:vMerge/>
          </w:tcPr>
          <w:p w14:paraId="54054E85" w14:textId="77777777" w:rsidR="00AD072D" w:rsidRPr="00EF20F7" w:rsidRDefault="00AD072D" w:rsidP="00BD3AE7">
            <w:pPr>
              <w:jc w:val="center"/>
              <w:rPr>
                <w:rFonts w:ascii="Arial" w:hAnsi="Arial"/>
                <w:sz w:val="18"/>
              </w:rPr>
            </w:pPr>
          </w:p>
        </w:tc>
        <w:tc>
          <w:tcPr>
            <w:tcW w:w="1980" w:type="dxa"/>
            <w:shd w:val="clear" w:color="auto" w:fill="auto"/>
          </w:tcPr>
          <w:p w14:paraId="6AA2330F" w14:textId="77777777" w:rsidR="00AD072D" w:rsidRPr="00EF20F7" w:rsidRDefault="00AD072D" w:rsidP="00BD3AE7">
            <w:pPr>
              <w:jc w:val="center"/>
              <w:rPr>
                <w:rFonts w:ascii="Arial" w:hAnsi="Arial"/>
                <w:sz w:val="18"/>
              </w:rPr>
            </w:pPr>
            <w:r w:rsidRPr="00EF20F7">
              <w:rPr>
                <w:rFonts w:ascii="Arial" w:hAnsi="Arial"/>
                <w:sz w:val="18"/>
              </w:rPr>
              <w:t>Redirect URL</w:t>
            </w:r>
          </w:p>
        </w:tc>
        <w:tc>
          <w:tcPr>
            <w:tcW w:w="1260" w:type="dxa"/>
            <w:shd w:val="clear" w:color="auto" w:fill="auto"/>
          </w:tcPr>
          <w:p w14:paraId="6B8DB21E"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shd w:val="clear" w:color="auto" w:fill="auto"/>
          </w:tcPr>
          <w:p w14:paraId="35F729C7"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redirect URL.</w:t>
            </w:r>
          </w:p>
        </w:tc>
      </w:tr>
      <w:tr w:rsidR="00AD072D" w:rsidRPr="00EF20F7" w14:paraId="677586B7" w14:textId="77777777" w:rsidTr="00BD3AE7">
        <w:trPr>
          <w:cantSplit/>
          <w:jc w:val="center"/>
        </w:trPr>
        <w:tc>
          <w:tcPr>
            <w:tcW w:w="1637" w:type="dxa"/>
            <w:vMerge w:val="restart"/>
          </w:tcPr>
          <w:p w14:paraId="3B1BBD4E" w14:textId="77777777" w:rsidR="00AD072D" w:rsidRPr="00EF20F7" w:rsidRDefault="00AD072D" w:rsidP="00BD3AE7">
            <w:pPr>
              <w:jc w:val="center"/>
              <w:rPr>
                <w:rFonts w:ascii="Arial" w:hAnsi="Arial"/>
                <w:sz w:val="18"/>
              </w:rPr>
            </w:pPr>
            <w:r w:rsidRPr="00EF20F7">
              <w:rPr>
                <w:rFonts w:ascii="Arial" w:hAnsi="Arial"/>
                <w:sz w:val="18"/>
              </w:rPr>
              <w:t>Configure Filtering Rules Ack</w:t>
            </w:r>
          </w:p>
        </w:tc>
        <w:tc>
          <w:tcPr>
            <w:tcW w:w="1080" w:type="dxa"/>
            <w:vMerge w:val="restart"/>
          </w:tcPr>
          <w:p w14:paraId="323A2AEF" w14:textId="77777777" w:rsidR="00AD072D" w:rsidRPr="00EF20F7" w:rsidRDefault="00AD072D" w:rsidP="00BD3AE7">
            <w:pPr>
              <w:jc w:val="center"/>
              <w:rPr>
                <w:rFonts w:ascii="Arial" w:hAnsi="Arial"/>
                <w:sz w:val="18"/>
              </w:rPr>
            </w:pPr>
            <w:r w:rsidRPr="00EF20F7">
              <w:rPr>
                <w:rFonts w:ascii="Arial" w:hAnsi="Arial"/>
                <w:sz w:val="18"/>
              </w:rPr>
              <w:t>MRFP</w:t>
            </w:r>
          </w:p>
        </w:tc>
        <w:tc>
          <w:tcPr>
            <w:tcW w:w="1980" w:type="dxa"/>
          </w:tcPr>
          <w:p w14:paraId="7C8DE53E" w14:textId="77777777" w:rsidR="00AD072D" w:rsidRPr="00EF20F7" w:rsidRDefault="00AD072D" w:rsidP="00BD3AE7">
            <w:pPr>
              <w:jc w:val="center"/>
              <w:rPr>
                <w:rFonts w:ascii="Arial" w:hAnsi="Arial"/>
                <w:sz w:val="18"/>
              </w:rPr>
            </w:pPr>
            <w:r w:rsidRPr="00EF20F7">
              <w:rPr>
                <w:rFonts w:ascii="Arial" w:hAnsi="Arial"/>
                <w:sz w:val="18"/>
              </w:rPr>
              <w:t>Context</w:t>
            </w:r>
          </w:p>
        </w:tc>
        <w:tc>
          <w:tcPr>
            <w:tcW w:w="1260" w:type="dxa"/>
          </w:tcPr>
          <w:p w14:paraId="6AA0743B" w14:textId="77777777" w:rsidR="00AD072D" w:rsidRPr="00EF20F7" w:rsidRDefault="00AD072D" w:rsidP="00BD3AE7">
            <w:pPr>
              <w:jc w:val="center"/>
              <w:rPr>
                <w:rFonts w:ascii="Arial" w:hAnsi="Arial"/>
                <w:sz w:val="18"/>
              </w:rPr>
            </w:pPr>
            <w:r w:rsidRPr="00EF20F7">
              <w:rPr>
                <w:rFonts w:ascii="Arial" w:hAnsi="Arial"/>
                <w:sz w:val="18"/>
              </w:rPr>
              <w:t>M</w:t>
            </w:r>
          </w:p>
        </w:tc>
        <w:tc>
          <w:tcPr>
            <w:tcW w:w="3780" w:type="dxa"/>
          </w:tcPr>
          <w:p w14:paraId="2897ED40"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context where the command was executed.</w:t>
            </w:r>
          </w:p>
        </w:tc>
      </w:tr>
      <w:tr w:rsidR="00AD072D" w:rsidRPr="00EF20F7" w14:paraId="2416B74E" w14:textId="77777777" w:rsidTr="00BD3AE7">
        <w:trPr>
          <w:cantSplit/>
          <w:jc w:val="center"/>
        </w:trPr>
        <w:tc>
          <w:tcPr>
            <w:tcW w:w="1637" w:type="dxa"/>
            <w:vMerge/>
          </w:tcPr>
          <w:p w14:paraId="22BE0BD9" w14:textId="77777777" w:rsidR="00AD072D" w:rsidRPr="00EF20F7" w:rsidRDefault="00AD072D" w:rsidP="00BD3AE7">
            <w:pPr>
              <w:jc w:val="center"/>
              <w:rPr>
                <w:rFonts w:ascii="Arial" w:hAnsi="Arial"/>
                <w:sz w:val="18"/>
              </w:rPr>
            </w:pPr>
          </w:p>
        </w:tc>
        <w:tc>
          <w:tcPr>
            <w:tcW w:w="1080" w:type="dxa"/>
            <w:vMerge/>
          </w:tcPr>
          <w:p w14:paraId="6FD956DA" w14:textId="77777777" w:rsidR="00AD072D" w:rsidRPr="00EF20F7" w:rsidRDefault="00AD072D" w:rsidP="00BD3AE7">
            <w:pPr>
              <w:jc w:val="center"/>
              <w:rPr>
                <w:rFonts w:ascii="Arial" w:hAnsi="Arial"/>
                <w:sz w:val="18"/>
              </w:rPr>
            </w:pPr>
          </w:p>
        </w:tc>
        <w:tc>
          <w:tcPr>
            <w:tcW w:w="1980" w:type="dxa"/>
          </w:tcPr>
          <w:p w14:paraId="7FE5CCEC" w14:textId="77777777" w:rsidR="00AD072D" w:rsidRPr="00EF20F7" w:rsidRDefault="00AD072D" w:rsidP="00BD3AE7">
            <w:pPr>
              <w:jc w:val="center"/>
              <w:rPr>
                <w:rFonts w:ascii="Arial" w:hAnsi="Arial"/>
                <w:sz w:val="18"/>
              </w:rPr>
            </w:pPr>
            <w:r w:rsidRPr="00EF20F7">
              <w:rPr>
                <w:rFonts w:ascii="Arial" w:hAnsi="Arial"/>
                <w:sz w:val="18"/>
              </w:rPr>
              <w:t>Bearer Termination</w:t>
            </w:r>
          </w:p>
        </w:tc>
        <w:tc>
          <w:tcPr>
            <w:tcW w:w="1260" w:type="dxa"/>
          </w:tcPr>
          <w:p w14:paraId="2DF370F2" w14:textId="77777777" w:rsidR="00AD072D" w:rsidRPr="00EF20F7" w:rsidRDefault="00AD072D" w:rsidP="00BD3AE7">
            <w:pPr>
              <w:jc w:val="center"/>
              <w:rPr>
                <w:rFonts w:ascii="Arial" w:hAnsi="Arial"/>
                <w:sz w:val="18"/>
              </w:rPr>
            </w:pPr>
            <w:r w:rsidRPr="00EF20F7">
              <w:rPr>
                <w:rFonts w:ascii="Arial" w:hAnsi="Arial"/>
                <w:sz w:val="18"/>
              </w:rPr>
              <w:t>M</w:t>
            </w:r>
          </w:p>
        </w:tc>
        <w:tc>
          <w:tcPr>
            <w:tcW w:w="3780" w:type="dxa"/>
          </w:tcPr>
          <w:p w14:paraId="6F40CD73"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Bearer Termination where the command was executed.</w:t>
            </w:r>
          </w:p>
        </w:tc>
      </w:tr>
      <w:tr w:rsidR="00AD072D" w:rsidRPr="00EF20F7" w14:paraId="27CD6F5C" w14:textId="77777777" w:rsidTr="00BD3AE7">
        <w:trPr>
          <w:cantSplit/>
          <w:jc w:val="center"/>
        </w:trPr>
        <w:tc>
          <w:tcPr>
            <w:tcW w:w="1637" w:type="dxa"/>
            <w:vMerge/>
          </w:tcPr>
          <w:p w14:paraId="1682EF00" w14:textId="77777777" w:rsidR="00AD072D" w:rsidRPr="00EF20F7" w:rsidRDefault="00AD072D" w:rsidP="00BD3AE7">
            <w:pPr>
              <w:jc w:val="center"/>
              <w:rPr>
                <w:rFonts w:ascii="Arial" w:hAnsi="Arial"/>
                <w:sz w:val="18"/>
              </w:rPr>
            </w:pPr>
          </w:p>
        </w:tc>
        <w:tc>
          <w:tcPr>
            <w:tcW w:w="1080" w:type="dxa"/>
            <w:vMerge/>
          </w:tcPr>
          <w:p w14:paraId="3817874D" w14:textId="77777777" w:rsidR="00AD072D" w:rsidRPr="00EF20F7" w:rsidRDefault="00AD072D" w:rsidP="00BD3AE7">
            <w:pPr>
              <w:jc w:val="center"/>
              <w:rPr>
                <w:rFonts w:ascii="Arial" w:hAnsi="Arial"/>
                <w:sz w:val="18"/>
              </w:rPr>
            </w:pPr>
          </w:p>
        </w:tc>
        <w:tc>
          <w:tcPr>
            <w:tcW w:w="1980" w:type="dxa"/>
          </w:tcPr>
          <w:p w14:paraId="79AE6691" w14:textId="77777777" w:rsidR="00AD072D" w:rsidRPr="00EF20F7" w:rsidRDefault="00AD072D" w:rsidP="00BD3AE7">
            <w:pPr>
              <w:jc w:val="center"/>
              <w:rPr>
                <w:rFonts w:ascii="Arial" w:hAnsi="Arial"/>
                <w:sz w:val="18"/>
              </w:rPr>
            </w:pPr>
            <w:r w:rsidRPr="00EF20F7">
              <w:rPr>
                <w:rFonts w:ascii="Arial" w:hAnsi="Arial"/>
                <w:sz w:val="18"/>
              </w:rPr>
              <w:t>Store URL</w:t>
            </w:r>
          </w:p>
        </w:tc>
        <w:tc>
          <w:tcPr>
            <w:tcW w:w="1260" w:type="dxa"/>
          </w:tcPr>
          <w:p w14:paraId="32A1C176" w14:textId="77777777" w:rsidR="00AD072D" w:rsidRPr="00EF20F7" w:rsidRDefault="00AD072D" w:rsidP="00BD3AE7">
            <w:pPr>
              <w:jc w:val="center"/>
              <w:rPr>
                <w:rFonts w:ascii="Arial" w:hAnsi="Arial"/>
                <w:sz w:val="18"/>
              </w:rPr>
            </w:pPr>
            <w:r w:rsidRPr="00EF20F7">
              <w:rPr>
                <w:rFonts w:ascii="Arial" w:hAnsi="Arial"/>
                <w:sz w:val="18"/>
              </w:rPr>
              <w:t>O</w:t>
            </w:r>
          </w:p>
        </w:tc>
        <w:tc>
          <w:tcPr>
            <w:tcW w:w="3780" w:type="dxa"/>
          </w:tcPr>
          <w:p w14:paraId="02879E38" w14:textId="77777777" w:rsidR="00AD072D" w:rsidRPr="00EF20F7" w:rsidRDefault="00AD072D" w:rsidP="00BD3AE7">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bl>
    <w:p w14:paraId="0F35EBED" w14:textId="77777777" w:rsidR="00AD072D" w:rsidRPr="00EF20F7" w:rsidRDefault="00AD072D" w:rsidP="00AD072D">
      <w:pPr>
        <w:rPr>
          <w:noProof/>
        </w:rPr>
      </w:pPr>
    </w:p>
    <w:p w14:paraId="22A8A2DD" w14:textId="77777777" w:rsidR="00AD072D" w:rsidRPr="00EF20F7" w:rsidRDefault="00AD072D" w:rsidP="00AD072D">
      <w:pPr>
        <w:pStyle w:val="Heading2"/>
        <w:rPr>
          <w:lang w:eastAsia="zh-CN"/>
        </w:rPr>
      </w:pPr>
      <w:bookmarkStart w:id="565" w:name="_Toc517465151"/>
      <w:bookmarkStart w:id="566" w:name="_Toc67396856"/>
      <w:r w:rsidRPr="00EF20F7">
        <w:rPr>
          <w:lang w:eastAsia="zh-CN"/>
        </w:rPr>
        <w:t>8.53</w:t>
      </w:r>
      <w:r w:rsidRPr="00EF20F7">
        <w:rPr>
          <w:lang w:eastAsia="zh-CN"/>
        </w:rPr>
        <w:tab/>
        <w:t>Start message record</w:t>
      </w:r>
      <w:bookmarkEnd w:id="565"/>
      <w:bookmarkEnd w:id="566"/>
    </w:p>
    <w:p w14:paraId="3A7CC1DE" w14:textId="77777777" w:rsidR="00AD072D" w:rsidRPr="00EF20F7" w:rsidRDefault="00AD072D" w:rsidP="00AD072D">
      <w:pPr>
        <w:rPr>
          <w:lang w:eastAsia="zh-CN"/>
        </w:rPr>
      </w:pPr>
      <w:r w:rsidRPr="00EF20F7">
        <w:rPr>
          <w:lang w:eastAsia="zh-CN"/>
        </w:rPr>
        <w:t>This procedure is used to start the message record.</w:t>
      </w:r>
    </w:p>
    <w:p w14:paraId="5F26235C" w14:textId="77777777" w:rsidR="00AD072D" w:rsidRPr="00EF20F7" w:rsidRDefault="00AD072D" w:rsidP="00AD072D">
      <w:pPr>
        <w:pStyle w:val="TH"/>
        <w:rPr>
          <w:lang w:eastAsia="zh-CN"/>
        </w:rPr>
      </w:pPr>
      <w:r w:rsidRPr="00EF20F7">
        <w:t xml:space="preserve">Table </w:t>
      </w:r>
      <w:r w:rsidRPr="00EF20F7">
        <w:rPr>
          <w:lang w:eastAsia="zh-CN"/>
        </w:rPr>
        <w:t>8.53.1</w:t>
      </w:r>
      <w:r w:rsidRPr="00EF20F7">
        <w:t xml:space="preserve">: Procedures between MRFC and MRFP: Start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AD072D" w:rsidRPr="00EF20F7" w14:paraId="3ABBB5B8" w14:textId="77777777" w:rsidTr="00BD3AE7">
        <w:trPr>
          <w:jc w:val="center"/>
        </w:trPr>
        <w:tc>
          <w:tcPr>
            <w:tcW w:w="0" w:type="auto"/>
          </w:tcPr>
          <w:p w14:paraId="552765B9"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63765A39"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4E702BC0"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404B45EF"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22C6ABDB"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44395E5F" w14:textId="77777777" w:rsidTr="00BD3AE7">
        <w:trPr>
          <w:cantSplit/>
          <w:jc w:val="center"/>
        </w:trPr>
        <w:tc>
          <w:tcPr>
            <w:tcW w:w="0" w:type="auto"/>
            <w:vMerge w:val="restart"/>
          </w:tcPr>
          <w:p w14:paraId="4E37206C" w14:textId="77777777" w:rsidR="00AD072D" w:rsidRPr="00EF20F7" w:rsidRDefault="00AD072D" w:rsidP="00BD3AE7">
            <w:pPr>
              <w:jc w:val="center"/>
              <w:rPr>
                <w:rFonts w:ascii="Arial" w:hAnsi="Arial"/>
                <w:sz w:val="18"/>
              </w:rPr>
            </w:pPr>
            <w:r w:rsidRPr="00EF20F7">
              <w:rPr>
                <w:rFonts w:ascii="Arial" w:hAnsi="Arial"/>
                <w:sz w:val="18"/>
              </w:rPr>
              <w:t>Start</w:t>
            </w:r>
          </w:p>
          <w:p w14:paraId="33E39B23" w14:textId="77777777" w:rsidR="00AD072D" w:rsidRPr="00EF20F7" w:rsidRDefault="00AD072D" w:rsidP="00BD3AE7">
            <w:pPr>
              <w:jc w:val="center"/>
              <w:rPr>
                <w:rFonts w:ascii="Arial" w:hAnsi="Arial"/>
                <w:sz w:val="18"/>
              </w:rPr>
            </w:pPr>
            <w:r w:rsidRPr="00EF20F7">
              <w:rPr>
                <w:rFonts w:ascii="Arial" w:hAnsi="Arial"/>
                <w:sz w:val="18"/>
              </w:rPr>
              <w:t>message</w:t>
            </w:r>
          </w:p>
          <w:p w14:paraId="3DC367A1" w14:textId="77777777" w:rsidR="00AD072D" w:rsidRPr="00EF20F7" w:rsidRDefault="00AD072D" w:rsidP="00BD3AE7">
            <w:pPr>
              <w:jc w:val="center"/>
              <w:rPr>
                <w:rFonts w:ascii="Arial" w:hAnsi="Arial"/>
                <w:sz w:val="18"/>
              </w:rPr>
            </w:pPr>
            <w:r w:rsidRPr="00EF20F7">
              <w:rPr>
                <w:rFonts w:ascii="Arial" w:hAnsi="Arial"/>
                <w:sz w:val="18"/>
              </w:rPr>
              <w:t>Record</w:t>
            </w:r>
          </w:p>
        </w:tc>
        <w:tc>
          <w:tcPr>
            <w:tcW w:w="0" w:type="auto"/>
            <w:vMerge w:val="restart"/>
          </w:tcPr>
          <w:p w14:paraId="0C6B6422" w14:textId="77777777" w:rsidR="00AD072D" w:rsidRPr="00EF20F7" w:rsidRDefault="00AD072D" w:rsidP="00BD3AE7">
            <w:pPr>
              <w:jc w:val="center"/>
              <w:rPr>
                <w:rFonts w:ascii="Arial" w:hAnsi="Arial"/>
                <w:sz w:val="18"/>
              </w:rPr>
            </w:pPr>
            <w:r w:rsidRPr="00EF20F7">
              <w:rPr>
                <w:rFonts w:ascii="Arial" w:hAnsi="Arial"/>
                <w:sz w:val="18"/>
              </w:rPr>
              <w:t>MRFC</w:t>
            </w:r>
          </w:p>
        </w:tc>
        <w:tc>
          <w:tcPr>
            <w:tcW w:w="0" w:type="auto"/>
          </w:tcPr>
          <w:p w14:paraId="0EED1B43"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393B8194"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3AE6D2FF"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288BE610" w14:textId="77777777" w:rsidTr="00BD3AE7">
        <w:trPr>
          <w:cantSplit/>
          <w:jc w:val="center"/>
        </w:trPr>
        <w:tc>
          <w:tcPr>
            <w:tcW w:w="0" w:type="auto"/>
            <w:vMerge/>
          </w:tcPr>
          <w:p w14:paraId="67E64544" w14:textId="77777777" w:rsidR="00AD072D" w:rsidRPr="00EF20F7" w:rsidRDefault="00AD072D" w:rsidP="00BD3AE7">
            <w:pPr>
              <w:jc w:val="center"/>
              <w:rPr>
                <w:rFonts w:ascii="Arial" w:hAnsi="Arial"/>
                <w:sz w:val="18"/>
              </w:rPr>
            </w:pPr>
          </w:p>
        </w:tc>
        <w:tc>
          <w:tcPr>
            <w:tcW w:w="0" w:type="auto"/>
            <w:vMerge/>
          </w:tcPr>
          <w:p w14:paraId="07FC2AFB" w14:textId="77777777" w:rsidR="00AD072D" w:rsidRPr="00EF20F7" w:rsidRDefault="00AD072D" w:rsidP="00BD3AE7">
            <w:pPr>
              <w:jc w:val="center"/>
              <w:rPr>
                <w:rFonts w:ascii="Arial" w:hAnsi="Arial"/>
                <w:sz w:val="18"/>
              </w:rPr>
            </w:pPr>
          </w:p>
        </w:tc>
        <w:tc>
          <w:tcPr>
            <w:tcW w:w="0" w:type="auto"/>
          </w:tcPr>
          <w:p w14:paraId="70099A86" w14:textId="77777777" w:rsidR="00AD072D" w:rsidRPr="00EF20F7" w:rsidRDefault="00AD072D" w:rsidP="00BD3AE7">
            <w:pPr>
              <w:spacing w:after="0"/>
              <w:jc w:val="center"/>
              <w:rPr>
                <w:rFonts w:ascii="Arial" w:hAnsi="Arial"/>
                <w:sz w:val="18"/>
              </w:rPr>
            </w:pPr>
            <w:r w:rsidRPr="00EF20F7">
              <w:rPr>
                <w:rFonts w:ascii="Arial" w:hAnsi="Arial"/>
                <w:sz w:val="18"/>
              </w:rPr>
              <w:t>Bearer Termination/Bearer Termination Request</w:t>
            </w:r>
          </w:p>
        </w:tc>
        <w:tc>
          <w:tcPr>
            <w:tcW w:w="0" w:type="auto"/>
          </w:tcPr>
          <w:p w14:paraId="3B7A017D"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297E729"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message is recorded</w:t>
            </w:r>
            <w:r w:rsidRPr="00EF20F7">
              <w:rPr>
                <w:rFonts w:ascii="Arial" w:hAnsi="Arial"/>
                <w:sz w:val="18"/>
              </w:rPr>
              <w:t>.</w:t>
            </w:r>
          </w:p>
        </w:tc>
      </w:tr>
      <w:tr w:rsidR="00AD072D" w:rsidRPr="00EF20F7" w14:paraId="6D5F3E13" w14:textId="77777777" w:rsidTr="00BD3AE7">
        <w:trPr>
          <w:cantSplit/>
          <w:jc w:val="center"/>
        </w:trPr>
        <w:tc>
          <w:tcPr>
            <w:tcW w:w="0" w:type="auto"/>
            <w:vMerge/>
          </w:tcPr>
          <w:p w14:paraId="1A05C94F" w14:textId="77777777" w:rsidR="00AD072D" w:rsidRPr="00EF20F7" w:rsidRDefault="00AD072D" w:rsidP="00BD3AE7">
            <w:pPr>
              <w:jc w:val="center"/>
              <w:rPr>
                <w:rFonts w:ascii="Arial" w:hAnsi="Arial"/>
                <w:sz w:val="18"/>
              </w:rPr>
            </w:pPr>
          </w:p>
        </w:tc>
        <w:tc>
          <w:tcPr>
            <w:tcW w:w="0" w:type="auto"/>
            <w:vMerge/>
          </w:tcPr>
          <w:p w14:paraId="6B0898D7" w14:textId="77777777" w:rsidR="00AD072D" w:rsidRPr="00EF20F7" w:rsidRDefault="00AD072D" w:rsidP="00BD3AE7">
            <w:pPr>
              <w:jc w:val="center"/>
              <w:rPr>
                <w:rFonts w:ascii="Arial" w:hAnsi="Arial"/>
                <w:sz w:val="18"/>
              </w:rPr>
            </w:pPr>
          </w:p>
        </w:tc>
        <w:tc>
          <w:tcPr>
            <w:tcW w:w="0" w:type="auto"/>
          </w:tcPr>
          <w:p w14:paraId="43DC5256" w14:textId="77777777" w:rsidR="00AD072D" w:rsidRPr="00EF20F7" w:rsidRDefault="00AD072D" w:rsidP="00BD3AE7">
            <w:pPr>
              <w:spacing w:after="0"/>
              <w:jc w:val="center"/>
              <w:rPr>
                <w:rFonts w:ascii="Arial" w:hAnsi="Arial"/>
                <w:sz w:val="18"/>
              </w:rPr>
            </w:pPr>
            <w:r w:rsidRPr="00EF20F7">
              <w:rPr>
                <w:rFonts w:ascii="Arial" w:hAnsi="Arial"/>
                <w:sz w:val="18"/>
                <w:lang w:eastAsia="zh-CN"/>
              </w:rPr>
              <w:t>Message f</w:t>
            </w:r>
            <w:r w:rsidRPr="00EF20F7">
              <w:rPr>
                <w:rFonts w:ascii="Arial" w:hAnsi="Arial"/>
                <w:sz w:val="18"/>
              </w:rPr>
              <w:t xml:space="preserve">ile </w:t>
            </w:r>
            <w:r w:rsidRPr="00EF20F7">
              <w:rPr>
                <w:rFonts w:ascii="Arial" w:hAnsi="Arial"/>
                <w:sz w:val="18"/>
                <w:lang w:eastAsia="zh-CN"/>
              </w:rPr>
              <w:t>identifier</w:t>
            </w:r>
          </w:p>
        </w:tc>
        <w:tc>
          <w:tcPr>
            <w:tcW w:w="0" w:type="auto"/>
          </w:tcPr>
          <w:p w14:paraId="764F8C2C"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w:t>
            </w:r>
          </w:p>
        </w:tc>
        <w:tc>
          <w:tcPr>
            <w:tcW w:w="0" w:type="auto"/>
          </w:tcPr>
          <w:p w14:paraId="64C17981" w14:textId="77777777" w:rsidR="00AD072D" w:rsidRPr="00EF20F7" w:rsidRDefault="00AD072D" w:rsidP="00BD3AE7">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message record file identification. The MRFC may also request the MRFP to create file identifier.</w:t>
            </w:r>
          </w:p>
        </w:tc>
      </w:tr>
      <w:tr w:rsidR="00AD072D" w:rsidRPr="00EF20F7" w14:paraId="70B9FA21" w14:textId="77777777" w:rsidTr="00BD3AE7">
        <w:trPr>
          <w:cantSplit/>
          <w:jc w:val="center"/>
        </w:trPr>
        <w:tc>
          <w:tcPr>
            <w:tcW w:w="0" w:type="auto"/>
            <w:vMerge/>
          </w:tcPr>
          <w:p w14:paraId="79DD5489" w14:textId="77777777" w:rsidR="00AD072D" w:rsidRPr="00EF20F7" w:rsidRDefault="00AD072D" w:rsidP="00BD3AE7">
            <w:pPr>
              <w:jc w:val="center"/>
              <w:rPr>
                <w:rFonts w:ascii="Arial" w:hAnsi="Arial"/>
                <w:sz w:val="18"/>
              </w:rPr>
            </w:pPr>
          </w:p>
        </w:tc>
        <w:tc>
          <w:tcPr>
            <w:tcW w:w="0" w:type="auto"/>
            <w:vMerge/>
          </w:tcPr>
          <w:p w14:paraId="3B0112DE" w14:textId="77777777" w:rsidR="00AD072D" w:rsidRPr="00EF20F7" w:rsidRDefault="00AD072D" w:rsidP="00BD3AE7">
            <w:pPr>
              <w:jc w:val="center"/>
              <w:rPr>
                <w:rFonts w:ascii="Arial" w:hAnsi="Arial"/>
                <w:sz w:val="18"/>
              </w:rPr>
            </w:pPr>
          </w:p>
        </w:tc>
        <w:tc>
          <w:tcPr>
            <w:tcW w:w="0" w:type="auto"/>
          </w:tcPr>
          <w:p w14:paraId="333D954F" w14:textId="77777777" w:rsidR="00AD072D" w:rsidRPr="00EF20F7" w:rsidRDefault="00AD072D" w:rsidP="00BD3AE7">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5C95B630" w14:textId="77777777" w:rsidR="00AD072D" w:rsidRPr="00EF20F7" w:rsidRDefault="00AD072D" w:rsidP="00BD3AE7">
            <w:pPr>
              <w:spacing w:after="0"/>
              <w:jc w:val="center"/>
              <w:rPr>
                <w:rFonts w:ascii="Arial" w:hAnsi="Arial"/>
                <w:sz w:val="18"/>
              </w:rPr>
            </w:pPr>
            <w:r w:rsidRPr="00EF20F7">
              <w:rPr>
                <w:rFonts w:ascii="Arial" w:hAnsi="Arial"/>
                <w:sz w:val="18"/>
                <w:lang w:eastAsia="zh-CN"/>
              </w:rPr>
              <w:t>O</w:t>
            </w:r>
          </w:p>
        </w:tc>
        <w:tc>
          <w:tcPr>
            <w:tcW w:w="0" w:type="auto"/>
          </w:tcPr>
          <w:p w14:paraId="767B3C01" w14:textId="77777777" w:rsidR="00AD072D" w:rsidRPr="00EF20F7" w:rsidRDefault="00AD072D" w:rsidP="00BD3AE7">
            <w:pPr>
              <w:spacing w:after="0"/>
              <w:rPr>
                <w:rFonts w:ascii="Arial" w:hAnsi="Arial"/>
                <w:sz w:val="18"/>
              </w:rPr>
            </w:pPr>
            <w:r w:rsidRPr="00EF20F7">
              <w:rPr>
                <w:rFonts w:ascii="Arial" w:hAnsi="Arial"/>
                <w:sz w:val="18"/>
                <w:lang w:eastAsia="zh-CN"/>
              </w:rPr>
              <w:t>This information element indicates the maximum allowable length of time of the recording</w:t>
            </w:r>
          </w:p>
        </w:tc>
      </w:tr>
      <w:tr w:rsidR="00AD072D" w:rsidRPr="00EF20F7" w14:paraId="46C40328" w14:textId="77777777" w:rsidTr="00BD3AE7">
        <w:trPr>
          <w:cantSplit/>
          <w:jc w:val="center"/>
        </w:trPr>
        <w:tc>
          <w:tcPr>
            <w:tcW w:w="0" w:type="auto"/>
            <w:vMerge/>
          </w:tcPr>
          <w:p w14:paraId="29BDC94A" w14:textId="77777777" w:rsidR="00AD072D" w:rsidRPr="00EF20F7" w:rsidRDefault="00AD072D" w:rsidP="00BD3AE7">
            <w:pPr>
              <w:jc w:val="center"/>
              <w:rPr>
                <w:rFonts w:ascii="Arial" w:hAnsi="Arial"/>
                <w:sz w:val="18"/>
              </w:rPr>
            </w:pPr>
          </w:p>
        </w:tc>
        <w:tc>
          <w:tcPr>
            <w:tcW w:w="0" w:type="auto"/>
            <w:vMerge/>
          </w:tcPr>
          <w:p w14:paraId="70DFD4C0" w14:textId="77777777" w:rsidR="00AD072D" w:rsidRPr="00EF20F7" w:rsidRDefault="00AD072D" w:rsidP="00BD3AE7">
            <w:pPr>
              <w:jc w:val="center"/>
              <w:rPr>
                <w:rFonts w:ascii="Arial" w:hAnsi="Arial"/>
                <w:sz w:val="18"/>
              </w:rPr>
            </w:pPr>
          </w:p>
        </w:tc>
        <w:tc>
          <w:tcPr>
            <w:tcW w:w="0" w:type="auto"/>
          </w:tcPr>
          <w:p w14:paraId="55F1C4C8" w14:textId="77777777" w:rsidR="00AD072D" w:rsidRPr="00EF20F7" w:rsidRDefault="00AD072D" w:rsidP="00BD3AE7">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record</w:t>
            </w:r>
            <w:r w:rsidRPr="00EF20F7">
              <w:rPr>
                <w:rFonts w:ascii="Arial" w:hAnsi="Arial"/>
                <w:sz w:val="18"/>
              </w:rPr>
              <w:t xml:space="preserve"> Completed</w:t>
            </w:r>
          </w:p>
        </w:tc>
        <w:tc>
          <w:tcPr>
            <w:tcW w:w="0" w:type="auto"/>
          </w:tcPr>
          <w:p w14:paraId="37171063" w14:textId="77777777" w:rsidR="00AD072D" w:rsidRPr="00EF20F7" w:rsidRDefault="00AD072D" w:rsidP="00BD3AE7">
            <w:pPr>
              <w:spacing w:after="0"/>
              <w:jc w:val="center"/>
              <w:rPr>
                <w:rFonts w:ascii="Arial" w:hAnsi="Arial"/>
                <w:sz w:val="18"/>
              </w:rPr>
            </w:pPr>
            <w:r w:rsidRPr="00EF20F7">
              <w:rPr>
                <w:rFonts w:ascii="Arial" w:hAnsi="Arial"/>
                <w:sz w:val="18"/>
                <w:lang w:eastAsia="zh-CN"/>
              </w:rPr>
              <w:t>O</w:t>
            </w:r>
          </w:p>
        </w:tc>
        <w:tc>
          <w:tcPr>
            <w:tcW w:w="0" w:type="auto"/>
          </w:tcPr>
          <w:p w14:paraId="0ADC76BE" w14:textId="77777777" w:rsidR="00AD072D" w:rsidRPr="00EF20F7" w:rsidRDefault="00AD072D" w:rsidP="00BD3AE7">
            <w:pPr>
              <w:spacing w:after="0"/>
              <w:ind w:left="180" w:hangingChars="100" w:hanging="180"/>
              <w:rPr>
                <w:rFonts w:ascii="Arial" w:hAnsi="Arial"/>
                <w:sz w:val="18"/>
                <w:lang w:eastAsia="zh-CN"/>
              </w:rPr>
            </w:pPr>
            <w:r w:rsidRPr="00EF20F7">
              <w:rPr>
                <w:rFonts w:ascii="Arial" w:hAnsi="Arial"/>
                <w:sz w:val="18"/>
              </w:rPr>
              <w:t xml:space="preserve">This information element requests a notification of a completed </w:t>
            </w:r>
            <w:r w:rsidRPr="00EF20F7">
              <w:rPr>
                <w:rFonts w:ascii="Arial" w:hAnsi="Arial"/>
                <w:sz w:val="18"/>
                <w:lang w:eastAsia="zh-CN"/>
              </w:rPr>
              <w:t>message record</w:t>
            </w:r>
            <w:r w:rsidRPr="00EF20F7">
              <w:rPr>
                <w:rFonts w:ascii="Arial" w:hAnsi="Arial"/>
                <w:sz w:val="18"/>
              </w:rPr>
              <w:t>.</w:t>
            </w:r>
          </w:p>
        </w:tc>
      </w:tr>
      <w:tr w:rsidR="00AD072D" w:rsidRPr="00EF20F7" w14:paraId="2B2166BD" w14:textId="77777777" w:rsidTr="00BD3AE7">
        <w:trPr>
          <w:cantSplit/>
          <w:jc w:val="center"/>
        </w:trPr>
        <w:tc>
          <w:tcPr>
            <w:tcW w:w="0" w:type="auto"/>
            <w:vMerge w:val="restart"/>
          </w:tcPr>
          <w:p w14:paraId="68B9EED8" w14:textId="77777777" w:rsidR="00AD072D" w:rsidRPr="00EF20F7" w:rsidRDefault="00AD072D" w:rsidP="00BD3AE7">
            <w:pPr>
              <w:jc w:val="center"/>
              <w:rPr>
                <w:rFonts w:ascii="Arial" w:hAnsi="Arial"/>
                <w:sz w:val="18"/>
              </w:rPr>
            </w:pPr>
            <w:r w:rsidRPr="00EF20F7">
              <w:rPr>
                <w:rFonts w:ascii="Arial" w:hAnsi="Arial"/>
                <w:sz w:val="18"/>
              </w:rPr>
              <w:t>Start</w:t>
            </w:r>
          </w:p>
          <w:p w14:paraId="400CC217" w14:textId="77777777" w:rsidR="00AD072D" w:rsidRPr="00EF20F7" w:rsidRDefault="00AD072D" w:rsidP="00BD3AE7">
            <w:pPr>
              <w:jc w:val="center"/>
              <w:rPr>
                <w:rFonts w:ascii="Arial" w:hAnsi="Arial"/>
                <w:sz w:val="18"/>
              </w:rPr>
            </w:pPr>
            <w:r w:rsidRPr="00EF20F7">
              <w:rPr>
                <w:rFonts w:ascii="Arial" w:hAnsi="Arial"/>
                <w:sz w:val="18"/>
              </w:rPr>
              <w:t>message</w:t>
            </w:r>
          </w:p>
          <w:p w14:paraId="447EBC3B" w14:textId="77777777" w:rsidR="00AD072D" w:rsidRPr="00EF20F7" w:rsidRDefault="00AD072D" w:rsidP="00BD3AE7">
            <w:pPr>
              <w:jc w:val="center"/>
              <w:rPr>
                <w:rFonts w:ascii="Arial" w:hAnsi="Arial"/>
                <w:sz w:val="18"/>
              </w:rPr>
            </w:pPr>
            <w:r w:rsidRPr="00EF20F7">
              <w:rPr>
                <w:rFonts w:ascii="Arial" w:hAnsi="Arial"/>
                <w:sz w:val="18"/>
              </w:rPr>
              <w:t>record Ack</w:t>
            </w:r>
          </w:p>
        </w:tc>
        <w:tc>
          <w:tcPr>
            <w:tcW w:w="0" w:type="auto"/>
            <w:vMerge w:val="restart"/>
          </w:tcPr>
          <w:p w14:paraId="4D07EF09" w14:textId="77777777" w:rsidR="00AD072D" w:rsidRPr="00EF20F7" w:rsidRDefault="00AD072D" w:rsidP="00BD3AE7">
            <w:pPr>
              <w:jc w:val="center"/>
              <w:rPr>
                <w:rFonts w:ascii="Arial" w:hAnsi="Arial"/>
                <w:sz w:val="18"/>
              </w:rPr>
            </w:pPr>
            <w:r w:rsidRPr="00EF20F7">
              <w:rPr>
                <w:rFonts w:ascii="Arial" w:hAnsi="Arial"/>
                <w:sz w:val="18"/>
              </w:rPr>
              <w:t>MRFP</w:t>
            </w:r>
          </w:p>
        </w:tc>
        <w:tc>
          <w:tcPr>
            <w:tcW w:w="0" w:type="auto"/>
          </w:tcPr>
          <w:p w14:paraId="446A10AC"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340E7F9C"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B425771"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4BD46630" w14:textId="77777777" w:rsidTr="00BD3AE7">
        <w:trPr>
          <w:cantSplit/>
          <w:jc w:val="center"/>
        </w:trPr>
        <w:tc>
          <w:tcPr>
            <w:tcW w:w="0" w:type="auto"/>
            <w:vMerge/>
          </w:tcPr>
          <w:p w14:paraId="3B6F2E96" w14:textId="77777777" w:rsidR="00AD072D" w:rsidRPr="00EF20F7" w:rsidRDefault="00AD072D" w:rsidP="00BD3AE7">
            <w:pPr>
              <w:ind w:left="420" w:hanging="420"/>
            </w:pPr>
          </w:p>
        </w:tc>
        <w:tc>
          <w:tcPr>
            <w:tcW w:w="0" w:type="auto"/>
            <w:vMerge/>
          </w:tcPr>
          <w:p w14:paraId="335B06BC" w14:textId="77777777" w:rsidR="00AD072D" w:rsidRPr="00EF20F7" w:rsidRDefault="00AD072D" w:rsidP="00BD3AE7">
            <w:pPr>
              <w:ind w:left="420" w:hanging="420"/>
            </w:pPr>
          </w:p>
        </w:tc>
        <w:tc>
          <w:tcPr>
            <w:tcW w:w="0" w:type="auto"/>
          </w:tcPr>
          <w:p w14:paraId="461E36C2" w14:textId="77777777" w:rsidR="00AD072D" w:rsidRPr="00EF20F7" w:rsidRDefault="00AD072D" w:rsidP="00BD3AE7">
            <w:pPr>
              <w:spacing w:after="0"/>
              <w:jc w:val="center"/>
              <w:rPr>
                <w:rFonts w:ascii="Arial" w:hAnsi="Arial"/>
                <w:sz w:val="18"/>
              </w:rPr>
            </w:pPr>
            <w:r w:rsidRPr="00EF20F7">
              <w:rPr>
                <w:rFonts w:ascii="Arial" w:hAnsi="Arial"/>
                <w:sz w:val="18"/>
              </w:rPr>
              <w:t>Bearer</w:t>
            </w:r>
          </w:p>
          <w:p w14:paraId="10278FDD" w14:textId="77777777" w:rsidR="00AD072D" w:rsidRPr="00EF20F7" w:rsidRDefault="00AD072D" w:rsidP="00BD3AE7">
            <w:pPr>
              <w:spacing w:after="0"/>
              <w:jc w:val="center"/>
              <w:rPr>
                <w:rFonts w:ascii="Arial" w:hAnsi="Arial"/>
                <w:sz w:val="18"/>
              </w:rPr>
            </w:pPr>
            <w:r w:rsidRPr="00EF20F7">
              <w:rPr>
                <w:rFonts w:ascii="Arial" w:hAnsi="Arial"/>
                <w:sz w:val="18"/>
              </w:rPr>
              <w:t>Termination</w:t>
            </w:r>
          </w:p>
        </w:tc>
        <w:tc>
          <w:tcPr>
            <w:tcW w:w="0" w:type="auto"/>
          </w:tcPr>
          <w:p w14:paraId="58C6CD87"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DC78F61"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r w:rsidR="00AD072D" w:rsidRPr="00EF20F7" w14:paraId="20511169" w14:textId="77777777" w:rsidTr="00BD3AE7">
        <w:trPr>
          <w:cantSplit/>
          <w:jc w:val="center"/>
        </w:trPr>
        <w:tc>
          <w:tcPr>
            <w:tcW w:w="0" w:type="auto"/>
            <w:vMerge/>
          </w:tcPr>
          <w:p w14:paraId="2E611322" w14:textId="77777777" w:rsidR="00AD072D" w:rsidRPr="00EF20F7" w:rsidRDefault="00AD072D" w:rsidP="00BD3AE7">
            <w:pPr>
              <w:ind w:left="420" w:hanging="420"/>
            </w:pPr>
          </w:p>
        </w:tc>
        <w:tc>
          <w:tcPr>
            <w:tcW w:w="0" w:type="auto"/>
            <w:vMerge/>
          </w:tcPr>
          <w:p w14:paraId="5D27D511" w14:textId="77777777" w:rsidR="00AD072D" w:rsidRPr="00EF20F7" w:rsidRDefault="00AD072D" w:rsidP="00BD3AE7">
            <w:pPr>
              <w:ind w:left="420" w:hanging="420"/>
            </w:pPr>
          </w:p>
        </w:tc>
        <w:tc>
          <w:tcPr>
            <w:tcW w:w="0" w:type="auto"/>
          </w:tcPr>
          <w:p w14:paraId="5C25E596" w14:textId="77777777" w:rsidR="00AD072D" w:rsidRPr="00EF20F7" w:rsidRDefault="00AD072D" w:rsidP="00BD3AE7">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34E5815C" w14:textId="77777777" w:rsidR="00AD072D" w:rsidRPr="00EF20F7" w:rsidRDefault="00AD072D" w:rsidP="00BD3AE7">
            <w:pPr>
              <w:spacing w:after="0"/>
              <w:jc w:val="center"/>
              <w:rPr>
                <w:rFonts w:ascii="Arial" w:hAnsi="Arial"/>
                <w:sz w:val="18"/>
              </w:rPr>
            </w:pPr>
            <w:r w:rsidRPr="00EF20F7">
              <w:rPr>
                <w:rFonts w:ascii="Arial" w:hAnsi="Arial"/>
                <w:sz w:val="18"/>
              </w:rPr>
              <w:t>O</w:t>
            </w:r>
          </w:p>
        </w:tc>
        <w:tc>
          <w:tcPr>
            <w:tcW w:w="0" w:type="auto"/>
          </w:tcPr>
          <w:p w14:paraId="63A08667" w14:textId="77777777" w:rsidR="00AD072D" w:rsidRPr="00EF20F7" w:rsidRDefault="00AD072D" w:rsidP="00BD3AE7">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p>
        </w:tc>
      </w:tr>
    </w:tbl>
    <w:p w14:paraId="6115A383" w14:textId="77777777" w:rsidR="00AD072D" w:rsidRPr="00EF20F7" w:rsidRDefault="00AD072D" w:rsidP="00AD072D">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162EC58A" w14:textId="77777777" w:rsidR="00AD072D" w:rsidRPr="00EF20F7" w:rsidRDefault="00AD072D" w:rsidP="00AD072D">
      <w:pPr>
        <w:pStyle w:val="Heading2"/>
        <w:rPr>
          <w:lang w:eastAsia="zh-CN"/>
        </w:rPr>
      </w:pPr>
      <w:bookmarkStart w:id="567" w:name="_Toc517465152"/>
      <w:bookmarkStart w:id="568" w:name="_Toc67396857"/>
      <w:r w:rsidRPr="00EF20F7">
        <w:rPr>
          <w:lang w:eastAsia="zh-CN"/>
        </w:rPr>
        <w:t>8.54</w:t>
      </w:r>
      <w:r w:rsidRPr="00EF20F7">
        <w:rPr>
          <w:lang w:eastAsia="zh-CN"/>
        </w:rPr>
        <w:tab/>
        <w:t>Stop message record</w:t>
      </w:r>
      <w:bookmarkEnd w:id="567"/>
      <w:bookmarkEnd w:id="568"/>
    </w:p>
    <w:p w14:paraId="1B5CF6A8" w14:textId="77777777" w:rsidR="00AD072D" w:rsidRPr="00EF20F7" w:rsidRDefault="00AD072D" w:rsidP="00AD072D">
      <w:pPr>
        <w:rPr>
          <w:lang w:eastAsia="zh-CN"/>
        </w:rPr>
      </w:pPr>
      <w:r w:rsidRPr="00EF20F7">
        <w:rPr>
          <w:lang w:eastAsia="zh-CN"/>
        </w:rPr>
        <w:t>This procedure is used to stop the message record.</w:t>
      </w:r>
    </w:p>
    <w:p w14:paraId="586F555C" w14:textId="77777777" w:rsidR="00AD072D" w:rsidRPr="00EF20F7" w:rsidRDefault="00AD072D" w:rsidP="00AD072D">
      <w:pPr>
        <w:pStyle w:val="TH"/>
      </w:pPr>
      <w:r w:rsidRPr="00EF20F7">
        <w:t xml:space="preserve">Table </w:t>
      </w:r>
      <w:r w:rsidRPr="00EF20F7">
        <w:rPr>
          <w:lang w:eastAsia="zh-CN"/>
        </w:rPr>
        <w:t>8.54.1</w:t>
      </w:r>
      <w:r w:rsidRPr="00EF20F7">
        <w:t xml:space="preserve">: Procedures between MRFC and MRFP: Stop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AD072D" w:rsidRPr="00EF20F7" w14:paraId="55031BF1" w14:textId="77777777" w:rsidTr="00BD3AE7">
        <w:trPr>
          <w:jc w:val="center"/>
        </w:trPr>
        <w:tc>
          <w:tcPr>
            <w:tcW w:w="0" w:type="auto"/>
          </w:tcPr>
          <w:p w14:paraId="422A8B74"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0" w:type="auto"/>
          </w:tcPr>
          <w:p w14:paraId="7534C398"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0" w:type="auto"/>
          </w:tcPr>
          <w:p w14:paraId="044091FD"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3C2D3C73"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2E74E1B1"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39285248" w14:textId="77777777" w:rsidTr="00BD3AE7">
        <w:trPr>
          <w:cantSplit/>
          <w:jc w:val="center"/>
        </w:trPr>
        <w:tc>
          <w:tcPr>
            <w:tcW w:w="0" w:type="auto"/>
            <w:vMerge w:val="restart"/>
          </w:tcPr>
          <w:p w14:paraId="7353C1D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w:t>
            </w:r>
          </w:p>
          <w:p w14:paraId="6F3F63E3"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Message</w:t>
            </w:r>
          </w:p>
          <w:p w14:paraId="6DE7EA2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Record</w:t>
            </w:r>
          </w:p>
          <w:p w14:paraId="750DFF21" w14:textId="77777777" w:rsidR="00AD072D" w:rsidRPr="00EF20F7" w:rsidRDefault="00AD072D" w:rsidP="00BD3AE7">
            <w:pPr>
              <w:keepNext/>
              <w:keepLines/>
              <w:spacing w:after="0"/>
              <w:jc w:val="center"/>
              <w:rPr>
                <w:rFonts w:ascii="Arial" w:hAnsi="Arial"/>
                <w:sz w:val="18"/>
              </w:rPr>
            </w:pPr>
          </w:p>
        </w:tc>
        <w:tc>
          <w:tcPr>
            <w:tcW w:w="0" w:type="auto"/>
            <w:vMerge w:val="restart"/>
          </w:tcPr>
          <w:p w14:paraId="35017AA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MRFC</w:t>
            </w:r>
          </w:p>
        </w:tc>
        <w:tc>
          <w:tcPr>
            <w:tcW w:w="0" w:type="auto"/>
          </w:tcPr>
          <w:p w14:paraId="14CBB85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666B4FE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3DE5EFAB"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25D9B73D" w14:textId="77777777" w:rsidTr="00BD3AE7">
        <w:trPr>
          <w:cantSplit/>
          <w:jc w:val="center"/>
        </w:trPr>
        <w:tc>
          <w:tcPr>
            <w:tcW w:w="0" w:type="auto"/>
            <w:vMerge/>
          </w:tcPr>
          <w:p w14:paraId="5AE961DB" w14:textId="77777777" w:rsidR="00AD072D" w:rsidRPr="00EF20F7" w:rsidRDefault="00AD072D" w:rsidP="00BD3AE7">
            <w:pPr>
              <w:keepNext/>
              <w:keepLines/>
              <w:spacing w:after="0"/>
              <w:jc w:val="center"/>
              <w:rPr>
                <w:rFonts w:ascii="Arial" w:hAnsi="Arial"/>
                <w:sz w:val="18"/>
              </w:rPr>
            </w:pPr>
          </w:p>
        </w:tc>
        <w:tc>
          <w:tcPr>
            <w:tcW w:w="0" w:type="auto"/>
            <w:vMerge/>
          </w:tcPr>
          <w:p w14:paraId="465BF642" w14:textId="77777777" w:rsidR="00AD072D" w:rsidRPr="00EF20F7" w:rsidRDefault="00AD072D" w:rsidP="00BD3AE7">
            <w:pPr>
              <w:keepNext/>
              <w:keepLines/>
              <w:spacing w:after="0"/>
              <w:jc w:val="center"/>
              <w:rPr>
                <w:rFonts w:ascii="Arial" w:hAnsi="Arial"/>
                <w:sz w:val="18"/>
              </w:rPr>
            </w:pPr>
          </w:p>
        </w:tc>
        <w:tc>
          <w:tcPr>
            <w:tcW w:w="0" w:type="auto"/>
          </w:tcPr>
          <w:p w14:paraId="51032AC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018DD8B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39C06B1B"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existing bearer termination.</w:t>
            </w:r>
          </w:p>
        </w:tc>
      </w:tr>
      <w:tr w:rsidR="00AD072D" w:rsidRPr="00EF20F7" w14:paraId="75B7BD7E" w14:textId="77777777" w:rsidTr="00BD3AE7">
        <w:trPr>
          <w:cantSplit/>
          <w:jc w:val="center"/>
        </w:trPr>
        <w:tc>
          <w:tcPr>
            <w:tcW w:w="0" w:type="auto"/>
            <w:vMerge/>
          </w:tcPr>
          <w:p w14:paraId="2C576897" w14:textId="77777777" w:rsidR="00AD072D" w:rsidRPr="00EF20F7" w:rsidRDefault="00AD072D" w:rsidP="00BD3AE7">
            <w:pPr>
              <w:keepNext/>
              <w:keepLines/>
              <w:spacing w:after="0"/>
              <w:jc w:val="center"/>
              <w:rPr>
                <w:rFonts w:ascii="Arial" w:hAnsi="Arial"/>
                <w:sz w:val="18"/>
              </w:rPr>
            </w:pPr>
          </w:p>
        </w:tc>
        <w:tc>
          <w:tcPr>
            <w:tcW w:w="0" w:type="auto"/>
            <w:vMerge/>
          </w:tcPr>
          <w:p w14:paraId="305442FF" w14:textId="77777777" w:rsidR="00AD072D" w:rsidRPr="00EF20F7" w:rsidRDefault="00AD072D" w:rsidP="00BD3AE7">
            <w:pPr>
              <w:keepNext/>
              <w:keepLines/>
              <w:spacing w:after="0"/>
              <w:jc w:val="center"/>
              <w:rPr>
                <w:rFonts w:ascii="Arial" w:hAnsi="Arial"/>
                <w:sz w:val="18"/>
              </w:rPr>
            </w:pPr>
          </w:p>
        </w:tc>
        <w:tc>
          <w:tcPr>
            <w:tcW w:w="0" w:type="auto"/>
          </w:tcPr>
          <w:p w14:paraId="2B9AF7D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 xml:space="preserve">Stop </w:t>
            </w:r>
            <w:r w:rsidRPr="00EF20F7">
              <w:rPr>
                <w:rFonts w:ascii="Arial" w:hAnsi="Arial"/>
                <w:sz w:val="18"/>
                <w:lang w:eastAsia="zh-CN"/>
              </w:rPr>
              <w:t xml:space="preserve">message </w:t>
            </w:r>
            <w:r w:rsidRPr="00EF20F7">
              <w:rPr>
                <w:rFonts w:ascii="Arial" w:hAnsi="Arial"/>
                <w:sz w:val="18"/>
              </w:rPr>
              <w:t>record</w:t>
            </w:r>
          </w:p>
        </w:tc>
        <w:tc>
          <w:tcPr>
            <w:tcW w:w="0" w:type="auto"/>
          </w:tcPr>
          <w:p w14:paraId="7321FC3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79D4D9E2" w14:textId="77777777" w:rsidR="00AD072D" w:rsidRPr="00EF20F7" w:rsidRDefault="00AD072D" w:rsidP="00BD3AE7">
            <w:pPr>
              <w:keepNext/>
              <w:keepLines/>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message record is stopped</w:t>
            </w:r>
            <w:r w:rsidRPr="00EF20F7">
              <w:rPr>
                <w:rFonts w:ascii="Arial" w:hAnsi="Arial"/>
                <w:sz w:val="18"/>
              </w:rPr>
              <w:t>.</w:t>
            </w:r>
          </w:p>
        </w:tc>
      </w:tr>
      <w:tr w:rsidR="00AD072D" w:rsidRPr="00EF20F7" w14:paraId="757BBA01" w14:textId="77777777" w:rsidTr="00BD3AE7">
        <w:trPr>
          <w:cantSplit/>
          <w:jc w:val="center"/>
        </w:trPr>
        <w:tc>
          <w:tcPr>
            <w:tcW w:w="0" w:type="auto"/>
            <w:vMerge w:val="restart"/>
          </w:tcPr>
          <w:p w14:paraId="24ED777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Stop</w:t>
            </w:r>
          </w:p>
          <w:p w14:paraId="450E0C31"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Message</w:t>
            </w:r>
          </w:p>
          <w:p w14:paraId="46F6917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7C3737A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MRFP</w:t>
            </w:r>
          </w:p>
        </w:tc>
        <w:tc>
          <w:tcPr>
            <w:tcW w:w="0" w:type="auto"/>
          </w:tcPr>
          <w:p w14:paraId="6D5EEF1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6E061A2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7B25D57B"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p>
        </w:tc>
      </w:tr>
      <w:tr w:rsidR="00AD072D" w:rsidRPr="00EF20F7" w14:paraId="0E1DB297" w14:textId="77777777" w:rsidTr="00BD3AE7">
        <w:trPr>
          <w:cantSplit/>
          <w:jc w:val="center"/>
        </w:trPr>
        <w:tc>
          <w:tcPr>
            <w:tcW w:w="0" w:type="auto"/>
            <w:vMerge/>
          </w:tcPr>
          <w:p w14:paraId="269BAEFA" w14:textId="77777777" w:rsidR="00AD072D" w:rsidRPr="00EF20F7" w:rsidRDefault="00AD072D" w:rsidP="00BD3AE7">
            <w:pPr>
              <w:keepLines/>
              <w:ind w:left="1135" w:hanging="851"/>
            </w:pPr>
          </w:p>
        </w:tc>
        <w:tc>
          <w:tcPr>
            <w:tcW w:w="0" w:type="auto"/>
            <w:vMerge/>
          </w:tcPr>
          <w:p w14:paraId="3D9474FA" w14:textId="77777777" w:rsidR="00AD072D" w:rsidRPr="00EF20F7" w:rsidRDefault="00AD072D" w:rsidP="00BD3AE7">
            <w:pPr>
              <w:keepNext/>
              <w:keepLines/>
              <w:spacing w:after="0"/>
              <w:jc w:val="center"/>
              <w:rPr>
                <w:rFonts w:ascii="Arial" w:hAnsi="Arial"/>
                <w:sz w:val="18"/>
              </w:rPr>
            </w:pPr>
          </w:p>
        </w:tc>
        <w:tc>
          <w:tcPr>
            <w:tcW w:w="0" w:type="auto"/>
          </w:tcPr>
          <w:p w14:paraId="0358719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730A6E5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7238F50C"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p>
        </w:tc>
      </w:tr>
    </w:tbl>
    <w:p w14:paraId="24590D9E" w14:textId="77777777" w:rsidR="00AD072D" w:rsidRPr="00EF20F7" w:rsidRDefault="00AD072D" w:rsidP="00AD072D">
      <w:pPr>
        <w:rPr>
          <w:lang w:eastAsia="zh-CN"/>
        </w:rPr>
      </w:pPr>
    </w:p>
    <w:p w14:paraId="076C3A2C" w14:textId="77777777" w:rsidR="00AD072D" w:rsidRPr="00EF20F7" w:rsidRDefault="00AD072D" w:rsidP="00AD072D">
      <w:pPr>
        <w:pStyle w:val="Heading2"/>
        <w:rPr>
          <w:lang w:eastAsia="zh-CN"/>
        </w:rPr>
      </w:pPr>
      <w:bookmarkStart w:id="569" w:name="_Toc517465153"/>
      <w:bookmarkStart w:id="570" w:name="_Toc67396858"/>
      <w:r w:rsidRPr="00EF20F7">
        <w:rPr>
          <w:lang w:eastAsia="zh-CN"/>
        </w:rPr>
        <w:t>8.55</w:t>
      </w:r>
      <w:r w:rsidRPr="00EF20F7">
        <w:rPr>
          <w:lang w:eastAsia="zh-CN"/>
        </w:rPr>
        <w:tab/>
        <w:t>Message record completed</w:t>
      </w:r>
      <w:bookmarkEnd w:id="569"/>
      <w:bookmarkEnd w:id="570"/>
    </w:p>
    <w:p w14:paraId="5E00604E" w14:textId="77777777" w:rsidR="00AD072D" w:rsidRPr="00EF20F7" w:rsidRDefault="00AD072D" w:rsidP="00AD072D">
      <w:pPr>
        <w:rPr>
          <w:lang w:eastAsia="zh-CN"/>
        </w:rPr>
      </w:pPr>
      <w:r w:rsidRPr="00EF20F7">
        <w:rPr>
          <w:lang w:eastAsia="zh-CN"/>
        </w:rPr>
        <w:t>This procedure is used to report the message record completed.</w:t>
      </w:r>
    </w:p>
    <w:p w14:paraId="4F7B84A0" w14:textId="77777777" w:rsidR="00AD072D" w:rsidRPr="00EF20F7" w:rsidRDefault="00AD072D" w:rsidP="00AD072D">
      <w:pPr>
        <w:pStyle w:val="TH"/>
      </w:pPr>
      <w:r w:rsidRPr="00EF20F7">
        <w:lastRenderedPageBreak/>
        <w:t xml:space="preserve">Table </w:t>
      </w:r>
      <w:r w:rsidRPr="00EF20F7">
        <w:rPr>
          <w:lang w:eastAsia="zh-CN"/>
        </w:rPr>
        <w:t>8.55.1</w:t>
      </w:r>
      <w:r w:rsidRPr="00EF20F7">
        <w:t xml:space="preserve">: Procedures between MRFC and MRFP: Report </w:t>
      </w:r>
      <w:r w:rsidRPr="00EF20F7">
        <w:rPr>
          <w:lang w:eastAsia="zh-CN"/>
        </w:rPr>
        <w:t>message</w:t>
      </w:r>
      <w:r w:rsidRPr="00EF20F7">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AD072D" w:rsidRPr="00EF20F7" w14:paraId="75984554" w14:textId="77777777" w:rsidTr="00BD3AE7">
        <w:trPr>
          <w:jc w:val="center"/>
        </w:trPr>
        <w:tc>
          <w:tcPr>
            <w:tcW w:w="0" w:type="auto"/>
          </w:tcPr>
          <w:p w14:paraId="509BC45E"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0" w:type="auto"/>
          </w:tcPr>
          <w:p w14:paraId="02C9269D"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0" w:type="auto"/>
          </w:tcPr>
          <w:p w14:paraId="79DB0E0D"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63B711B1"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12EA5B8"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475A8C6D" w14:textId="77777777" w:rsidTr="00BD3AE7">
        <w:trPr>
          <w:cantSplit/>
          <w:jc w:val="center"/>
        </w:trPr>
        <w:tc>
          <w:tcPr>
            <w:tcW w:w="0" w:type="auto"/>
            <w:vMerge w:val="restart"/>
          </w:tcPr>
          <w:p w14:paraId="6DA89E47"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rPr>
              <w:t xml:space="preserve">Report </w:t>
            </w:r>
            <w:r w:rsidRPr="00EF20F7">
              <w:rPr>
                <w:rFonts w:ascii="Arial" w:hAnsi="Arial"/>
                <w:sz w:val="18"/>
                <w:lang w:eastAsia="zh-CN"/>
              </w:rPr>
              <w:t>message record completed</w:t>
            </w:r>
          </w:p>
        </w:tc>
        <w:tc>
          <w:tcPr>
            <w:tcW w:w="0" w:type="auto"/>
            <w:vMerge w:val="restart"/>
          </w:tcPr>
          <w:p w14:paraId="78CCEB6C" w14:textId="77777777" w:rsidR="00AD072D" w:rsidRPr="00EF20F7" w:rsidRDefault="00AD072D" w:rsidP="00BD3AE7">
            <w:pPr>
              <w:spacing w:after="0"/>
              <w:jc w:val="center"/>
              <w:rPr>
                <w:rFonts w:ascii="Arial" w:hAnsi="Arial"/>
                <w:sz w:val="18"/>
              </w:rPr>
            </w:pPr>
            <w:r w:rsidRPr="00EF20F7">
              <w:rPr>
                <w:rFonts w:ascii="Arial" w:hAnsi="Arial"/>
                <w:sz w:val="18"/>
              </w:rPr>
              <w:t>MRFP</w:t>
            </w:r>
          </w:p>
        </w:tc>
        <w:tc>
          <w:tcPr>
            <w:tcW w:w="0" w:type="auto"/>
          </w:tcPr>
          <w:p w14:paraId="6870822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3F3DC5A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3FD41C9D"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0750B067" w14:textId="77777777" w:rsidTr="00BD3AE7">
        <w:trPr>
          <w:cantSplit/>
          <w:jc w:val="center"/>
        </w:trPr>
        <w:tc>
          <w:tcPr>
            <w:tcW w:w="0" w:type="auto"/>
            <w:vMerge/>
          </w:tcPr>
          <w:p w14:paraId="77C9FFD2" w14:textId="77777777" w:rsidR="00AD072D" w:rsidRPr="00EF20F7" w:rsidRDefault="00AD072D" w:rsidP="00BD3AE7">
            <w:pPr>
              <w:keepNext/>
              <w:keepLines/>
              <w:spacing w:after="0"/>
              <w:jc w:val="center"/>
              <w:rPr>
                <w:rFonts w:ascii="Arial" w:hAnsi="Arial"/>
                <w:sz w:val="18"/>
              </w:rPr>
            </w:pPr>
          </w:p>
        </w:tc>
        <w:tc>
          <w:tcPr>
            <w:tcW w:w="0" w:type="auto"/>
            <w:vMerge/>
          </w:tcPr>
          <w:p w14:paraId="1B680D68" w14:textId="77777777" w:rsidR="00AD072D" w:rsidRPr="00EF20F7" w:rsidRDefault="00AD072D" w:rsidP="00BD3AE7">
            <w:pPr>
              <w:spacing w:after="0"/>
              <w:jc w:val="center"/>
              <w:rPr>
                <w:rFonts w:ascii="Arial" w:hAnsi="Arial"/>
                <w:sz w:val="18"/>
              </w:rPr>
            </w:pPr>
          </w:p>
        </w:tc>
        <w:tc>
          <w:tcPr>
            <w:tcW w:w="0" w:type="auto"/>
          </w:tcPr>
          <w:p w14:paraId="01D71AD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342D453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47C5B8D5"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existing bearer termination.</w:t>
            </w:r>
          </w:p>
        </w:tc>
      </w:tr>
      <w:tr w:rsidR="00AD072D" w:rsidRPr="00EF20F7" w14:paraId="454AEA20" w14:textId="77777777" w:rsidTr="00BD3AE7">
        <w:trPr>
          <w:cantSplit/>
          <w:jc w:val="center"/>
        </w:trPr>
        <w:tc>
          <w:tcPr>
            <w:tcW w:w="0" w:type="auto"/>
            <w:vMerge/>
          </w:tcPr>
          <w:p w14:paraId="3D8C1DE9" w14:textId="77777777" w:rsidR="00AD072D" w:rsidRPr="00EF20F7" w:rsidRDefault="00AD072D" w:rsidP="00BD3AE7">
            <w:pPr>
              <w:keepNext/>
              <w:keepLines/>
              <w:spacing w:after="0"/>
              <w:jc w:val="center"/>
              <w:rPr>
                <w:rFonts w:ascii="Arial" w:hAnsi="Arial"/>
                <w:sz w:val="18"/>
              </w:rPr>
            </w:pPr>
          </w:p>
        </w:tc>
        <w:tc>
          <w:tcPr>
            <w:tcW w:w="0" w:type="auto"/>
            <w:vMerge/>
          </w:tcPr>
          <w:p w14:paraId="436439DA" w14:textId="77777777" w:rsidR="00AD072D" w:rsidRPr="00EF20F7" w:rsidRDefault="00AD072D" w:rsidP="00BD3AE7">
            <w:pPr>
              <w:spacing w:after="0"/>
              <w:jc w:val="center"/>
              <w:rPr>
                <w:rFonts w:ascii="Arial" w:hAnsi="Arial"/>
                <w:sz w:val="18"/>
              </w:rPr>
            </w:pPr>
          </w:p>
        </w:tc>
        <w:tc>
          <w:tcPr>
            <w:tcW w:w="0" w:type="auto"/>
          </w:tcPr>
          <w:p w14:paraId="770C4199"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Message record</w:t>
            </w:r>
            <w:r w:rsidRPr="00EF20F7">
              <w:rPr>
                <w:rFonts w:ascii="Arial" w:hAnsi="Arial"/>
                <w:sz w:val="18"/>
              </w:rPr>
              <w:t xml:space="preserve"> Completed</w:t>
            </w:r>
          </w:p>
        </w:tc>
        <w:tc>
          <w:tcPr>
            <w:tcW w:w="0" w:type="auto"/>
          </w:tcPr>
          <w:p w14:paraId="2C3D8FE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50C589F9"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message record</w:t>
            </w:r>
            <w:r w:rsidRPr="00EF20F7">
              <w:rPr>
                <w:rFonts w:ascii="Arial" w:hAnsi="Arial"/>
                <w:sz w:val="18"/>
              </w:rPr>
              <w:t xml:space="preserve"> completed.</w:t>
            </w:r>
          </w:p>
        </w:tc>
      </w:tr>
      <w:tr w:rsidR="00AD072D" w:rsidRPr="00EF20F7" w14:paraId="08765C03" w14:textId="77777777" w:rsidTr="00BD3AE7">
        <w:trPr>
          <w:cantSplit/>
          <w:jc w:val="center"/>
        </w:trPr>
        <w:tc>
          <w:tcPr>
            <w:tcW w:w="0" w:type="auto"/>
            <w:vMerge/>
          </w:tcPr>
          <w:p w14:paraId="6604B134" w14:textId="77777777" w:rsidR="00AD072D" w:rsidRPr="00EF20F7" w:rsidRDefault="00AD072D" w:rsidP="00BD3AE7">
            <w:pPr>
              <w:keepNext/>
              <w:keepLines/>
              <w:spacing w:after="0"/>
              <w:jc w:val="center"/>
              <w:rPr>
                <w:rFonts w:ascii="Arial" w:hAnsi="Arial"/>
                <w:sz w:val="18"/>
              </w:rPr>
            </w:pPr>
          </w:p>
        </w:tc>
        <w:tc>
          <w:tcPr>
            <w:tcW w:w="0" w:type="auto"/>
            <w:vMerge/>
          </w:tcPr>
          <w:p w14:paraId="5D0F0117" w14:textId="77777777" w:rsidR="00AD072D" w:rsidRPr="00EF20F7" w:rsidRDefault="00AD072D" w:rsidP="00BD3AE7">
            <w:pPr>
              <w:spacing w:after="0"/>
              <w:jc w:val="center"/>
              <w:rPr>
                <w:rFonts w:ascii="Arial" w:hAnsi="Arial"/>
                <w:sz w:val="18"/>
              </w:rPr>
            </w:pPr>
          </w:p>
        </w:tc>
        <w:tc>
          <w:tcPr>
            <w:tcW w:w="0" w:type="auto"/>
          </w:tcPr>
          <w:p w14:paraId="23A9AA18"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EEF3349" w14:textId="77777777" w:rsidR="00AD072D" w:rsidRPr="00EF20F7" w:rsidRDefault="00AD072D" w:rsidP="00BD3AE7">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798F45D1"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message record.</w:t>
            </w:r>
          </w:p>
        </w:tc>
      </w:tr>
      <w:tr w:rsidR="00AD072D" w:rsidRPr="00EF20F7" w14:paraId="4F5F37CB" w14:textId="77777777" w:rsidTr="00BD3AE7">
        <w:trPr>
          <w:cantSplit/>
          <w:jc w:val="center"/>
        </w:trPr>
        <w:tc>
          <w:tcPr>
            <w:tcW w:w="0" w:type="auto"/>
            <w:vMerge w:val="restart"/>
          </w:tcPr>
          <w:p w14:paraId="3FB4A6F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 xml:space="preserve">Report </w:t>
            </w:r>
            <w:r w:rsidRPr="00EF20F7">
              <w:rPr>
                <w:rFonts w:ascii="Arial" w:hAnsi="Arial"/>
                <w:sz w:val="18"/>
                <w:lang w:eastAsia="zh-CN"/>
              </w:rPr>
              <w:t>message record completed ACK</w:t>
            </w:r>
          </w:p>
        </w:tc>
        <w:tc>
          <w:tcPr>
            <w:tcW w:w="0" w:type="auto"/>
            <w:vMerge w:val="restart"/>
          </w:tcPr>
          <w:p w14:paraId="1075732D" w14:textId="77777777" w:rsidR="00AD072D" w:rsidRPr="00EF20F7" w:rsidRDefault="00AD072D" w:rsidP="00BD3AE7">
            <w:pPr>
              <w:spacing w:after="0"/>
              <w:jc w:val="center"/>
              <w:rPr>
                <w:rFonts w:ascii="Arial" w:hAnsi="Arial"/>
                <w:sz w:val="18"/>
              </w:rPr>
            </w:pPr>
            <w:r w:rsidRPr="00EF20F7">
              <w:rPr>
                <w:rFonts w:ascii="Arial" w:hAnsi="Arial"/>
                <w:sz w:val="18"/>
              </w:rPr>
              <w:t>MRFC</w:t>
            </w:r>
          </w:p>
        </w:tc>
        <w:tc>
          <w:tcPr>
            <w:tcW w:w="0" w:type="auto"/>
          </w:tcPr>
          <w:p w14:paraId="04D02FF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41CD979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073D2273"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p>
        </w:tc>
      </w:tr>
      <w:tr w:rsidR="00AD072D" w:rsidRPr="00EF20F7" w14:paraId="2C881B9B" w14:textId="77777777" w:rsidTr="00BD3AE7">
        <w:trPr>
          <w:cantSplit/>
          <w:jc w:val="center"/>
        </w:trPr>
        <w:tc>
          <w:tcPr>
            <w:tcW w:w="0" w:type="auto"/>
            <w:vMerge/>
          </w:tcPr>
          <w:p w14:paraId="12EC526C" w14:textId="77777777" w:rsidR="00AD072D" w:rsidRPr="00EF20F7" w:rsidRDefault="00AD072D" w:rsidP="00BD3AE7">
            <w:pPr>
              <w:keepLines/>
              <w:ind w:left="1135" w:hanging="851"/>
            </w:pPr>
          </w:p>
        </w:tc>
        <w:tc>
          <w:tcPr>
            <w:tcW w:w="0" w:type="auto"/>
            <w:vMerge/>
          </w:tcPr>
          <w:p w14:paraId="0F22AD63" w14:textId="77777777" w:rsidR="00AD072D" w:rsidRPr="00EF20F7" w:rsidRDefault="00AD072D" w:rsidP="00BD3AE7">
            <w:pPr>
              <w:keepLines/>
              <w:ind w:left="1135" w:hanging="851"/>
            </w:pPr>
          </w:p>
        </w:tc>
        <w:tc>
          <w:tcPr>
            <w:tcW w:w="0" w:type="auto"/>
          </w:tcPr>
          <w:p w14:paraId="406272A0"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1BD43EC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38799CFB" w14:textId="77777777" w:rsidR="00AD072D" w:rsidRPr="00EF20F7" w:rsidRDefault="00AD072D" w:rsidP="00BD3AE7">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p>
        </w:tc>
      </w:tr>
    </w:tbl>
    <w:p w14:paraId="7C97DBA7" w14:textId="77777777" w:rsidR="00AD072D" w:rsidRPr="00EF20F7" w:rsidRDefault="00AD072D" w:rsidP="00AD072D">
      <w:pPr>
        <w:rPr>
          <w:noProof/>
        </w:rPr>
      </w:pPr>
    </w:p>
    <w:p w14:paraId="68D28768" w14:textId="77777777" w:rsidR="00AD072D" w:rsidRPr="00EF20F7" w:rsidRDefault="00AD072D" w:rsidP="00AD072D">
      <w:pPr>
        <w:pStyle w:val="Heading2"/>
        <w:rPr>
          <w:lang w:eastAsia="zh-CN"/>
        </w:rPr>
      </w:pPr>
      <w:bookmarkStart w:id="571" w:name="_Toc517465154"/>
      <w:bookmarkStart w:id="572" w:name="_Toc67396859"/>
      <w:r w:rsidRPr="00EF20F7">
        <w:rPr>
          <w:lang w:eastAsia="zh-CN"/>
        </w:rPr>
        <w:t>8.56</w:t>
      </w:r>
      <w:r>
        <w:rPr>
          <w:lang w:eastAsia="zh-CN"/>
        </w:rPr>
        <w:tab/>
      </w:r>
      <w:r w:rsidRPr="00EF20F7">
        <w:rPr>
          <w:lang w:eastAsia="zh-CN"/>
        </w:rPr>
        <w:t>Start playing message</w:t>
      </w:r>
      <w:bookmarkEnd w:id="571"/>
      <w:bookmarkEnd w:id="572"/>
    </w:p>
    <w:p w14:paraId="6FA196CA" w14:textId="77777777" w:rsidR="00AD072D" w:rsidRPr="00EF20F7" w:rsidRDefault="00AD072D" w:rsidP="00AD072D">
      <w:pPr>
        <w:rPr>
          <w:lang w:eastAsia="zh-CN"/>
        </w:rPr>
      </w:pPr>
      <w:r w:rsidRPr="00EF20F7">
        <w:rPr>
          <w:lang w:eastAsia="zh-CN"/>
        </w:rPr>
        <w:t>This procedure is used to start playing message.</w:t>
      </w:r>
    </w:p>
    <w:p w14:paraId="2522C6CF" w14:textId="77777777" w:rsidR="00AD072D" w:rsidRPr="00EF20F7" w:rsidRDefault="00AD072D" w:rsidP="00AD072D">
      <w:pPr>
        <w:pStyle w:val="TH"/>
        <w:rPr>
          <w:lang w:eastAsia="zh-CN"/>
        </w:rPr>
      </w:pPr>
      <w:r w:rsidRPr="00EF20F7">
        <w:t>Table</w:t>
      </w:r>
      <w:r w:rsidRPr="00EF20F7">
        <w:rPr>
          <w:lang w:eastAsia="zh-CN"/>
        </w:rPr>
        <w:t xml:space="preserve"> 8.56.1</w:t>
      </w:r>
      <w:r w:rsidRPr="00EF20F7">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AD072D" w:rsidRPr="00EF20F7" w14:paraId="6D58CE59" w14:textId="77777777" w:rsidTr="00BD3AE7">
        <w:trPr>
          <w:jc w:val="center"/>
        </w:trPr>
        <w:tc>
          <w:tcPr>
            <w:tcW w:w="0" w:type="auto"/>
          </w:tcPr>
          <w:p w14:paraId="4231BDC1"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094964B1"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5FA88A07"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5FC4236E"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02901A97"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521273AE" w14:textId="77777777" w:rsidTr="00BD3AE7">
        <w:trPr>
          <w:cantSplit/>
          <w:jc w:val="center"/>
        </w:trPr>
        <w:tc>
          <w:tcPr>
            <w:tcW w:w="0" w:type="auto"/>
            <w:vMerge w:val="restart"/>
          </w:tcPr>
          <w:p w14:paraId="02F10EB8"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Start playing message</w:t>
            </w:r>
          </w:p>
        </w:tc>
        <w:tc>
          <w:tcPr>
            <w:tcW w:w="0" w:type="auto"/>
            <w:vMerge w:val="restart"/>
          </w:tcPr>
          <w:p w14:paraId="74CE5FEA" w14:textId="77777777" w:rsidR="00AD072D" w:rsidRPr="00EF20F7" w:rsidRDefault="00AD072D" w:rsidP="00BD3AE7">
            <w:pPr>
              <w:spacing w:after="0"/>
              <w:jc w:val="center"/>
              <w:rPr>
                <w:rFonts w:ascii="Arial" w:hAnsi="Arial"/>
                <w:sz w:val="18"/>
              </w:rPr>
            </w:pPr>
            <w:r w:rsidRPr="00EF20F7">
              <w:rPr>
                <w:rFonts w:ascii="Arial" w:hAnsi="Arial"/>
                <w:sz w:val="18"/>
              </w:rPr>
              <w:t>MRFC</w:t>
            </w:r>
          </w:p>
        </w:tc>
        <w:tc>
          <w:tcPr>
            <w:tcW w:w="0" w:type="auto"/>
          </w:tcPr>
          <w:p w14:paraId="2C428142"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0E658517"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7AF7B1A"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3EFE287F" w14:textId="77777777" w:rsidTr="00BD3AE7">
        <w:trPr>
          <w:cantSplit/>
          <w:jc w:val="center"/>
        </w:trPr>
        <w:tc>
          <w:tcPr>
            <w:tcW w:w="0" w:type="auto"/>
            <w:vMerge/>
          </w:tcPr>
          <w:p w14:paraId="28ECAEE2" w14:textId="77777777" w:rsidR="00AD072D" w:rsidRPr="00EF20F7" w:rsidRDefault="00AD072D" w:rsidP="00BD3AE7">
            <w:pPr>
              <w:ind w:left="1135" w:hanging="851"/>
            </w:pPr>
          </w:p>
        </w:tc>
        <w:tc>
          <w:tcPr>
            <w:tcW w:w="0" w:type="auto"/>
            <w:vMerge/>
          </w:tcPr>
          <w:p w14:paraId="1AFDD152" w14:textId="77777777" w:rsidR="00AD072D" w:rsidRPr="00EF20F7" w:rsidRDefault="00AD072D" w:rsidP="00BD3AE7">
            <w:pPr>
              <w:spacing w:after="0"/>
              <w:jc w:val="center"/>
              <w:rPr>
                <w:rFonts w:ascii="Arial" w:hAnsi="Arial"/>
                <w:sz w:val="18"/>
              </w:rPr>
            </w:pPr>
          </w:p>
        </w:tc>
        <w:tc>
          <w:tcPr>
            <w:tcW w:w="0" w:type="auto"/>
          </w:tcPr>
          <w:p w14:paraId="1653F9A1" w14:textId="77777777" w:rsidR="00AD072D" w:rsidRPr="00EF20F7" w:rsidRDefault="00AD072D" w:rsidP="00BD3AE7">
            <w:pPr>
              <w:spacing w:after="0"/>
              <w:jc w:val="center"/>
              <w:rPr>
                <w:rFonts w:ascii="Arial" w:hAnsi="Arial"/>
                <w:sz w:val="18"/>
              </w:rPr>
            </w:pPr>
            <w:r w:rsidRPr="00EF20F7">
              <w:rPr>
                <w:rFonts w:ascii="Arial" w:hAnsi="Arial"/>
                <w:sz w:val="18"/>
              </w:rPr>
              <w:t>Bearer Termination/Bearer Termination Request</w:t>
            </w:r>
          </w:p>
        </w:tc>
        <w:tc>
          <w:tcPr>
            <w:tcW w:w="0" w:type="auto"/>
          </w:tcPr>
          <w:p w14:paraId="2E9C49DD"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3CCA7BDA"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message </w:t>
            </w:r>
            <w:r w:rsidRPr="00EF20F7">
              <w:rPr>
                <w:rFonts w:ascii="Arial" w:hAnsi="Arial"/>
                <w:sz w:val="18"/>
              </w:rPr>
              <w:t>is sent.</w:t>
            </w:r>
          </w:p>
        </w:tc>
      </w:tr>
      <w:tr w:rsidR="00AD072D" w:rsidRPr="00EF20F7" w14:paraId="0721B536" w14:textId="77777777" w:rsidTr="00BD3AE7">
        <w:trPr>
          <w:cantSplit/>
          <w:jc w:val="center"/>
        </w:trPr>
        <w:tc>
          <w:tcPr>
            <w:tcW w:w="0" w:type="auto"/>
            <w:vMerge/>
          </w:tcPr>
          <w:p w14:paraId="376462DC" w14:textId="77777777" w:rsidR="00AD072D" w:rsidRPr="00EF20F7" w:rsidRDefault="00AD072D" w:rsidP="00BD3AE7">
            <w:pPr>
              <w:spacing w:after="0"/>
              <w:jc w:val="center"/>
              <w:rPr>
                <w:rFonts w:ascii="Arial" w:hAnsi="Arial"/>
                <w:sz w:val="18"/>
              </w:rPr>
            </w:pPr>
          </w:p>
        </w:tc>
        <w:tc>
          <w:tcPr>
            <w:tcW w:w="0" w:type="auto"/>
            <w:vMerge/>
          </w:tcPr>
          <w:p w14:paraId="213159C8" w14:textId="77777777" w:rsidR="00AD072D" w:rsidRPr="00EF20F7" w:rsidRDefault="00AD072D" w:rsidP="00BD3AE7">
            <w:pPr>
              <w:spacing w:after="0"/>
              <w:jc w:val="center"/>
              <w:rPr>
                <w:rFonts w:ascii="Arial" w:hAnsi="Arial"/>
                <w:sz w:val="18"/>
              </w:rPr>
            </w:pPr>
          </w:p>
        </w:tc>
        <w:tc>
          <w:tcPr>
            <w:tcW w:w="0" w:type="auto"/>
          </w:tcPr>
          <w:p w14:paraId="7D4E088C"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Message identifier</w:t>
            </w:r>
          </w:p>
        </w:tc>
        <w:tc>
          <w:tcPr>
            <w:tcW w:w="0" w:type="auto"/>
          </w:tcPr>
          <w:p w14:paraId="35AADA39"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76827DD1" w14:textId="77777777" w:rsidR="00AD072D" w:rsidRPr="00EF20F7" w:rsidRDefault="00AD072D" w:rsidP="00BD3AE7">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message or list of </w:t>
            </w:r>
            <w:r w:rsidRPr="00EF20F7">
              <w:rPr>
                <w:rFonts w:ascii="Arial" w:hAnsi="Arial"/>
                <w:sz w:val="18"/>
              </w:rPr>
              <w:t xml:space="preserve">message </w:t>
            </w:r>
            <w:r w:rsidRPr="00EF20F7">
              <w:rPr>
                <w:rFonts w:ascii="Arial" w:hAnsi="Arial"/>
                <w:sz w:val="18"/>
                <w:lang w:eastAsia="zh-CN"/>
              </w:rPr>
              <w:t>to be played. This may be a single identifier or one identifier per media type.</w:t>
            </w:r>
          </w:p>
        </w:tc>
      </w:tr>
      <w:tr w:rsidR="00AD072D" w:rsidRPr="00EF20F7" w14:paraId="4EE6D244" w14:textId="77777777" w:rsidTr="00BD3AE7">
        <w:trPr>
          <w:cantSplit/>
          <w:jc w:val="center"/>
        </w:trPr>
        <w:tc>
          <w:tcPr>
            <w:tcW w:w="0" w:type="auto"/>
            <w:vMerge/>
          </w:tcPr>
          <w:p w14:paraId="33319CE1" w14:textId="77777777" w:rsidR="00AD072D" w:rsidRPr="00EF20F7" w:rsidRDefault="00AD072D" w:rsidP="00BD3AE7">
            <w:pPr>
              <w:spacing w:after="0"/>
              <w:jc w:val="center"/>
              <w:rPr>
                <w:rFonts w:ascii="Arial" w:hAnsi="Arial"/>
                <w:sz w:val="18"/>
              </w:rPr>
            </w:pPr>
          </w:p>
        </w:tc>
        <w:tc>
          <w:tcPr>
            <w:tcW w:w="0" w:type="auto"/>
            <w:vMerge/>
          </w:tcPr>
          <w:p w14:paraId="115C296D" w14:textId="77777777" w:rsidR="00AD072D" w:rsidRPr="00EF20F7" w:rsidRDefault="00AD072D" w:rsidP="00BD3AE7">
            <w:pPr>
              <w:spacing w:after="0"/>
              <w:jc w:val="center"/>
              <w:rPr>
                <w:rFonts w:ascii="Arial" w:hAnsi="Arial"/>
                <w:sz w:val="18"/>
              </w:rPr>
            </w:pPr>
          </w:p>
        </w:tc>
        <w:tc>
          <w:tcPr>
            <w:tcW w:w="0" w:type="auto"/>
          </w:tcPr>
          <w:p w14:paraId="17ADEB3B" w14:textId="77777777" w:rsidR="00AD072D" w:rsidRPr="00EF20F7" w:rsidRDefault="00AD072D" w:rsidP="00BD3AE7">
            <w:pPr>
              <w:spacing w:after="0"/>
              <w:jc w:val="center"/>
              <w:rPr>
                <w:rFonts w:ascii="Arial" w:hAnsi="Arial"/>
                <w:sz w:val="18"/>
              </w:rPr>
            </w:pPr>
            <w:r w:rsidRPr="00EF20F7">
              <w:rPr>
                <w:rFonts w:ascii="Arial" w:hAnsi="Arial"/>
                <w:sz w:val="18"/>
                <w:lang w:eastAsia="zh-CN"/>
              </w:rPr>
              <w:t>Direction</w:t>
            </w:r>
          </w:p>
        </w:tc>
        <w:tc>
          <w:tcPr>
            <w:tcW w:w="0" w:type="auto"/>
          </w:tcPr>
          <w:p w14:paraId="0625E57E" w14:textId="77777777" w:rsidR="00AD072D" w:rsidRPr="00EF20F7" w:rsidRDefault="00AD072D" w:rsidP="00BD3AE7">
            <w:pPr>
              <w:spacing w:after="0"/>
              <w:jc w:val="center"/>
              <w:rPr>
                <w:rFonts w:ascii="Arial" w:hAnsi="Arial"/>
                <w:sz w:val="18"/>
              </w:rPr>
            </w:pPr>
            <w:r w:rsidRPr="00EF20F7">
              <w:rPr>
                <w:rFonts w:ascii="Arial" w:hAnsi="Arial"/>
                <w:sz w:val="18"/>
                <w:lang w:eastAsia="zh-CN"/>
              </w:rPr>
              <w:t>O</w:t>
            </w:r>
          </w:p>
        </w:tc>
        <w:tc>
          <w:tcPr>
            <w:tcW w:w="0" w:type="auto"/>
          </w:tcPr>
          <w:p w14:paraId="76E1C8F2" w14:textId="77777777" w:rsidR="00AD072D" w:rsidRPr="00EF20F7" w:rsidRDefault="00AD072D" w:rsidP="00BD3AE7">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message to be sent.</w:t>
            </w:r>
          </w:p>
        </w:tc>
      </w:tr>
      <w:tr w:rsidR="00AD072D" w:rsidRPr="00EF20F7" w14:paraId="45A407C6" w14:textId="77777777" w:rsidTr="00BD3AE7">
        <w:trPr>
          <w:cantSplit/>
          <w:jc w:val="center"/>
        </w:trPr>
        <w:tc>
          <w:tcPr>
            <w:tcW w:w="0" w:type="auto"/>
            <w:vMerge/>
          </w:tcPr>
          <w:p w14:paraId="081D5957" w14:textId="77777777" w:rsidR="00AD072D" w:rsidRPr="00EF20F7" w:rsidRDefault="00AD072D" w:rsidP="00BD3AE7">
            <w:pPr>
              <w:spacing w:after="0"/>
              <w:jc w:val="center"/>
              <w:rPr>
                <w:rFonts w:ascii="Arial" w:hAnsi="Arial"/>
                <w:sz w:val="18"/>
              </w:rPr>
            </w:pPr>
          </w:p>
        </w:tc>
        <w:tc>
          <w:tcPr>
            <w:tcW w:w="0" w:type="auto"/>
            <w:vMerge/>
          </w:tcPr>
          <w:p w14:paraId="68F921E4" w14:textId="77777777" w:rsidR="00AD072D" w:rsidRPr="00EF20F7" w:rsidRDefault="00AD072D" w:rsidP="00BD3AE7">
            <w:pPr>
              <w:spacing w:after="0"/>
              <w:jc w:val="center"/>
              <w:rPr>
                <w:rFonts w:ascii="Arial" w:hAnsi="Arial"/>
                <w:sz w:val="18"/>
              </w:rPr>
            </w:pPr>
          </w:p>
        </w:tc>
        <w:tc>
          <w:tcPr>
            <w:tcW w:w="0" w:type="auto"/>
          </w:tcPr>
          <w:p w14:paraId="38960604" w14:textId="77777777" w:rsidR="00AD072D" w:rsidRPr="00EF20F7" w:rsidRDefault="00AD072D" w:rsidP="00BD3AE7">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c</w:t>
            </w:r>
            <w:r w:rsidRPr="00EF20F7">
              <w:rPr>
                <w:rFonts w:ascii="Arial" w:hAnsi="Arial"/>
                <w:sz w:val="18"/>
              </w:rPr>
              <w:t>ompleted</w:t>
            </w:r>
          </w:p>
        </w:tc>
        <w:tc>
          <w:tcPr>
            <w:tcW w:w="0" w:type="auto"/>
          </w:tcPr>
          <w:p w14:paraId="6E71874A" w14:textId="77777777" w:rsidR="00AD072D" w:rsidRPr="00EF20F7" w:rsidRDefault="00AD072D" w:rsidP="00BD3AE7">
            <w:pPr>
              <w:spacing w:after="0"/>
              <w:jc w:val="center"/>
              <w:rPr>
                <w:rFonts w:ascii="Arial" w:hAnsi="Arial"/>
                <w:sz w:val="18"/>
                <w:lang w:eastAsia="zh-CN"/>
              </w:rPr>
            </w:pPr>
            <w:r w:rsidRPr="00EF20F7">
              <w:rPr>
                <w:rFonts w:ascii="Arial" w:hAnsi="Arial"/>
                <w:sz w:val="18"/>
              </w:rPr>
              <w:t>O</w:t>
            </w:r>
          </w:p>
        </w:tc>
        <w:tc>
          <w:tcPr>
            <w:tcW w:w="0" w:type="auto"/>
          </w:tcPr>
          <w:p w14:paraId="146018CC"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requests a notification </w:t>
            </w:r>
            <w:r w:rsidRPr="00EF20F7">
              <w:rPr>
                <w:rFonts w:ascii="Arial" w:hAnsi="Arial"/>
                <w:sz w:val="18"/>
                <w:lang w:eastAsia="zh-CN"/>
              </w:rPr>
              <w:t xml:space="preserve">when the playing message is </w:t>
            </w:r>
            <w:r w:rsidRPr="00EF20F7">
              <w:rPr>
                <w:rFonts w:ascii="Arial" w:hAnsi="Arial"/>
                <w:sz w:val="18"/>
              </w:rPr>
              <w:t>completed.</w:t>
            </w:r>
          </w:p>
        </w:tc>
      </w:tr>
      <w:tr w:rsidR="00AD072D" w:rsidRPr="00EF20F7" w14:paraId="60D4C0E6" w14:textId="77777777" w:rsidTr="00BD3AE7">
        <w:trPr>
          <w:cantSplit/>
          <w:jc w:val="center"/>
        </w:trPr>
        <w:tc>
          <w:tcPr>
            <w:tcW w:w="0" w:type="auto"/>
            <w:vMerge/>
          </w:tcPr>
          <w:p w14:paraId="40CB2393" w14:textId="77777777" w:rsidR="00AD072D" w:rsidRPr="00EF20F7" w:rsidRDefault="00AD072D" w:rsidP="00BD3AE7">
            <w:pPr>
              <w:spacing w:after="0"/>
              <w:jc w:val="center"/>
              <w:rPr>
                <w:rFonts w:ascii="Arial" w:hAnsi="Arial"/>
                <w:sz w:val="18"/>
              </w:rPr>
            </w:pPr>
          </w:p>
        </w:tc>
        <w:tc>
          <w:tcPr>
            <w:tcW w:w="0" w:type="auto"/>
            <w:vMerge/>
          </w:tcPr>
          <w:p w14:paraId="4C20A6C7" w14:textId="77777777" w:rsidR="00AD072D" w:rsidRPr="00EF20F7" w:rsidRDefault="00AD072D" w:rsidP="00BD3AE7">
            <w:pPr>
              <w:spacing w:after="0"/>
              <w:jc w:val="center"/>
              <w:rPr>
                <w:rFonts w:ascii="Arial" w:hAnsi="Arial"/>
                <w:sz w:val="18"/>
              </w:rPr>
            </w:pPr>
          </w:p>
        </w:tc>
        <w:tc>
          <w:tcPr>
            <w:tcW w:w="0" w:type="auto"/>
          </w:tcPr>
          <w:p w14:paraId="1BAAFB1C"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09701A59"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C</w:t>
            </w:r>
          </w:p>
        </w:tc>
        <w:tc>
          <w:tcPr>
            <w:tcW w:w="0" w:type="auto"/>
          </w:tcPr>
          <w:p w14:paraId="2CAF6C26" w14:textId="77777777" w:rsidR="00AD072D" w:rsidRPr="00EF20F7" w:rsidRDefault="00AD072D" w:rsidP="00BD3AE7">
            <w:pPr>
              <w:spacing w:after="0"/>
              <w:rPr>
                <w:rFonts w:ascii="Arial" w:hAnsi="Arial"/>
                <w:sz w:val="18"/>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AD072D" w:rsidRPr="00EF20F7" w14:paraId="723E0974" w14:textId="77777777" w:rsidTr="00BD3AE7">
        <w:trPr>
          <w:cantSplit/>
          <w:jc w:val="center"/>
        </w:trPr>
        <w:tc>
          <w:tcPr>
            <w:tcW w:w="0" w:type="auto"/>
            <w:vMerge w:val="restart"/>
          </w:tcPr>
          <w:p w14:paraId="5CF92240" w14:textId="77777777" w:rsidR="00AD072D" w:rsidRPr="00EF20F7" w:rsidRDefault="00AD072D" w:rsidP="00BD3AE7">
            <w:pPr>
              <w:spacing w:after="0"/>
              <w:jc w:val="center"/>
              <w:rPr>
                <w:rFonts w:ascii="Arial" w:hAnsi="Arial"/>
                <w:sz w:val="18"/>
              </w:rPr>
            </w:pPr>
            <w:r w:rsidRPr="00EF20F7">
              <w:rPr>
                <w:rFonts w:ascii="Arial" w:hAnsi="Arial"/>
                <w:sz w:val="18"/>
                <w:lang w:eastAsia="zh-CN"/>
              </w:rPr>
              <w:t>Start playing message Ack</w:t>
            </w:r>
          </w:p>
        </w:tc>
        <w:tc>
          <w:tcPr>
            <w:tcW w:w="0" w:type="auto"/>
            <w:vMerge w:val="restart"/>
          </w:tcPr>
          <w:p w14:paraId="5CA3E443" w14:textId="77777777" w:rsidR="00AD072D" w:rsidRPr="00EF20F7" w:rsidRDefault="00AD072D" w:rsidP="00BD3AE7">
            <w:pPr>
              <w:spacing w:after="0"/>
              <w:jc w:val="center"/>
              <w:rPr>
                <w:rFonts w:ascii="Arial" w:hAnsi="Arial"/>
                <w:sz w:val="18"/>
              </w:rPr>
            </w:pPr>
            <w:r w:rsidRPr="00EF20F7">
              <w:rPr>
                <w:rFonts w:ascii="Arial" w:hAnsi="Arial"/>
                <w:sz w:val="18"/>
              </w:rPr>
              <w:t>MRFP</w:t>
            </w:r>
          </w:p>
        </w:tc>
        <w:tc>
          <w:tcPr>
            <w:tcW w:w="0" w:type="auto"/>
          </w:tcPr>
          <w:p w14:paraId="1678D794"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34F2F832"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8286F2D"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5CE6ED12" w14:textId="77777777" w:rsidTr="00BD3AE7">
        <w:trPr>
          <w:cantSplit/>
          <w:jc w:val="center"/>
        </w:trPr>
        <w:tc>
          <w:tcPr>
            <w:tcW w:w="0" w:type="auto"/>
            <w:vMerge/>
          </w:tcPr>
          <w:p w14:paraId="50FDADDC" w14:textId="77777777" w:rsidR="00AD072D" w:rsidRPr="00EF20F7" w:rsidRDefault="00AD072D" w:rsidP="00BD3AE7">
            <w:pPr>
              <w:ind w:left="420" w:hanging="420"/>
            </w:pPr>
          </w:p>
        </w:tc>
        <w:tc>
          <w:tcPr>
            <w:tcW w:w="0" w:type="auto"/>
            <w:vMerge/>
          </w:tcPr>
          <w:p w14:paraId="2F03C18A" w14:textId="77777777" w:rsidR="00AD072D" w:rsidRPr="00EF20F7" w:rsidRDefault="00AD072D" w:rsidP="00BD3AE7">
            <w:pPr>
              <w:ind w:left="420" w:hanging="420"/>
            </w:pPr>
          </w:p>
        </w:tc>
        <w:tc>
          <w:tcPr>
            <w:tcW w:w="0" w:type="auto"/>
          </w:tcPr>
          <w:p w14:paraId="3E24A532"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1EE255BE"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6C00270C"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2221B32B" w14:textId="77777777" w:rsidR="00AD072D" w:rsidRPr="00EF20F7" w:rsidRDefault="00AD072D" w:rsidP="00AD072D">
      <w:pPr>
        <w:pStyle w:val="NO"/>
        <w:rPr>
          <w:lang w:eastAsia="zh-CN"/>
        </w:rPr>
      </w:pPr>
      <w:r w:rsidRPr="00EF20F7">
        <w:t>NOTE</w:t>
      </w:r>
      <w:r w:rsidRPr="00EF20F7">
        <w:tab/>
        <w:t>This procedure may be combined with other procedures such as to ADD bearer connections.</w:t>
      </w:r>
    </w:p>
    <w:p w14:paraId="01E3341E" w14:textId="77777777" w:rsidR="00AD072D" w:rsidRPr="00EF20F7" w:rsidRDefault="00AD072D" w:rsidP="00AD072D">
      <w:pPr>
        <w:pStyle w:val="Heading2"/>
        <w:rPr>
          <w:lang w:eastAsia="zh-CN"/>
        </w:rPr>
      </w:pPr>
      <w:bookmarkStart w:id="573" w:name="_Toc517465155"/>
      <w:bookmarkStart w:id="574" w:name="_Toc67396860"/>
      <w:r w:rsidRPr="00EF20F7">
        <w:rPr>
          <w:lang w:eastAsia="zh-CN"/>
        </w:rPr>
        <w:t>8.57</w:t>
      </w:r>
      <w:r w:rsidRPr="00EF20F7">
        <w:rPr>
          <w:lang w:eastAsia="zh-CN"/>
        </w:rPr>
        <w:tab/>
        <w:t>Stop playing message</w:t>
      </w:r>
      <w:bookmarkEnd w:id="573"/>
      <w:bookmarkEnd w:id="574"/>
    </w:p>
    <w:p w14:paraId="04531EEC" w14:textId="77777777" w:rsidR="00AD072D" w:rsidRPr="00EF20F7" w:rsidRDefault="00AD072D" w:rsidP="00AD072D">
      <w:pPr>
        <w:rPr>
          <w:lang w:eastAsia="zh-CN"/>
        </w:rPr>
      </w:pPr>
      <w:r w:rsidRPr="00EF20F7">
        <w:rPr>
          <w:lang w:eastAsia="zh-CN"/>
        </w:rPr>
        <w:t>This procedure is used to stop playing message.</w:t>
      </w:r>
    </w:p>
    <w:p w14:paraId="03D5E3CF" w14:textId="77777777" w:rsidR="00AD072D" w:rsidRPr="00EF20F7" w:rsidRDefault="00AD072D" w:rsidP="00AD072D">
      <w:pPr>
        <w:pStyle w:val="TH"/>
      </w:pPr>
      <w:r w:rsidRPr="00EF20F7">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AD072D" w:rsidRPr="00EF20F7" w14:paraId="4FA2A274" w14:textId="77777777" w:rsidTr="00BD3AE7">
        <w:trPr>
          <w:jc w:val="center"/>
        </w:trPr>
        <w:tc>
          <w:tcPr>
            <w:tcW w:w="0" w:type="auto"/>
          </w:tcPr>
          <w:p w14:paraId="3F913CC7"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0" w:type="auto"/>
          </w:tcPr>
          <w:p w14:paraId="41D57EE7"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36724A59"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599AF76C"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2912C1D4"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4BA5DC45" w14:textId="77777777" w:rsidTr="00BD3AE7">
        <w:trPr>
          <w:cantSplit/>
          <w:trHeight w:val="508"/>
          <w:jc w:val="center"/>
        </w:trPr>
        <w:tc>
          <w:tcPr>
            <w:tcW w:w="0" w:type="auto"/>
            <w:vMerge w:val="restart"/>
          </w:tcPr>
          <w:p w14:paraId="2D3F1E13" w14:textId="77777777" w:rsidR="00AD072D" w:rsidRPr="00EF20F7" w:rsidRDefault="00AD072D" w:rsidP="00BD3AE7">
            <w:pPr>
              <w:spacing w:after="0"/>
              <w:jc w:val="center"/>
              <w:rPr>
                <w:rFonts w:ascii="Arial" w:hAnsi="Arial"/>
                <w:sz w:val="18"/>
              </w:rPr>
            </w:pPr>
            <w:r w:rsidRPr="00EF20F7">
              <w:rPr>
                <w:rFonts w:ascii="Arial" w:hAnsi="Arial"/>
                <w:sz w:val="18"/>
              </w:rPr>
              <w:t>Stop playing message</w:t>
            </w:r>
          </w:p>
        </w:tc>
        <w:tc>
          <w:tcPr>
            <w:tcW w:w="0" w:type="auto"/>
            <w:vMerge w:val="restart"/>
          </w:tcPr>
          <w:p w14:paraId="697181E3" w14:textId="77777777" w:rsidR="00AD072D" w:rsidRPr="00EF20F7" w:rsidRDefault="00AD072D" w:rsidP="00BD3AE7">
            <w:pPr>
              <w:spacing w:after="0"/>
              <w:jc w:val="center"/>
              <w:rPr>
                <w:rFonts w:ascii="Arial" w:hAnsi="Arial"/>
                <w:sz w:val="18"/>
              </w:rPr>
            </w:pPr>
            <w:r w:rsidRPr="00EF20F7">
              <w:rPr>
                <w:rFonts w:ascii="Arial" w:hAnsi="Arial"/>
                <w:sz w:val="18"/>
              </w:rPr>
              <w:t>MRFC</w:t>
            </w:r>
          </w:p>
        </w:tc>
        <w:tc>
          <w:tcPr>
            <w:tcW w:w="0" w:type="auto"/>
          </w:tcPr>
          <w:p w14:paraId="4290CA24"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47A79767"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3681979"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3EDFFFA2" w14:textId="77777777" w:rsidTr="00BD3AE7">
        <w:trPr>
          <w:cantSplit/>
          <w:jc w:val="center"/>
        </w:trPr>
        <w:tc>
          <w:tcPr>
            <w:tcW w:w="0" w:type="auto"/>
            <w:vMerge/>
          </w:tcPr>
          <w:p w14:paraId="35002E71" w14:textId="77777777" w:rsidR="00AD072D" w:rsidRPr="00EF20F7" w:rsidRDefault="00AD072D" w:rsidP="00BD3AE7">
            <w:pPr>
              <w:spacing w:after="0"/>
              <w:jc w:val="center"/>
              <w:rPr>
                <w:rFonts w:ascii="Arial" w:hAnsi="Arial"/>
                <w:sz w:val="18"/>
              </w:rPr>
            </w:pPr>
          </w:p>
        </w:tc>
        <w:tc>
          <w:tcPr>
            <w:tcW w:w="0" w:type="auto"/>
            <w:vMerge/>
          </w:tcPr>
          <w:p w14:paraId="630263B0" w14:textId="77777777" w:rsidR="00AD072D" w:rsidRPr="00EF20F7" w:rsidRDefault="00AD072D" w:rsidP="00BD3AE7">
            <w:pPr>
              <w:spacing w:after="0"/>
              <w:jc w:val="center"/>
              <w:rPr>
                <w:rFonts w:ascii="Arial" w:hAnsi="Arial"/>
                <w:sz w:val="18"/>
              </w:rPr>
            </w:pPr>
          </w:p>
        </w:tc>
        <w:tc>
          <w:tcPr>
            <w:tcW w:w="0" w:type="auto"/>
          </w:tcPr>
          <w:p w14:paraId="6DB75171" w14:textId="77777777" w:rsidR="00AD072D" w:rsidRPr="00EF20F7" w:rsidRDefault="00AD072D" w:rsidP="00BD3AE7">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2CBC5B95"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1121C99" w14:textId="77777777" w:rsidR="00AD072D" w:rsidRPr="00EF20F7" w:rsidRDefault="00AD072D" w:rsidP="00BD3AE7">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AD072D" w:rsidRPr="00EF20F7" w14:paraId="191250DD" w14:textId="77777777" w:rsidTr="00BD3AE7">
        <w:trPr>
          <w:cantSplit/>
          <w:jc w:val="center"/>
        </w:trPr>
        <w:tc>
          <w:tcPr>
            <w:tcW w:w="0" w:type="auto"/>
            <w:vMerge/>
          </w:tcPr>
          <w:p w14:paraId="325ED2D4" w14:textId="77777777" w:rsidR="00AD072D" w:rsidRPr="00EF20F7" w:rsidRDefault="00AD072D" w:rsidP="00BD3AE7">
            <w:pPr>
              <w:spacing w:after="0"/>
              <w:jc w:val="center"/>
              <w:rPr>
                <w:rFonts w:ascii="Arial" w:hAnsi="Arial"/>
                <w:sz w:val="18"/>
              </w:rPr>
            </w:pPr>
          </w:p>
        </w:tc>
        <w:tc>
          <w:tcPr>
            <w:tcW w:w="0" w:type="auto"/>
            <w:vMerge/>
          </w:tcPr>
          <w:p w14:paraId="7ACAD4D8" w14:textId="77777777" w:rsidR="00AD072D" w:rsidRPr="00EF20F7" w:rsidRDefault="00AD072D" w:rsidP="00BD3AE7">
            <w:pPr>
              <w:spacing w:after="0"/>
              <w:jc w:val="center"/>
              <w:rPr>
                <w:rFonts w:ascii="Arial" w:hAnsi="Arial"/>
                <w:sz w:val="18"/>
              </w:rPr>
            </w:pPr>
          </w:p>
        </w:tc>
        <w:tc>
          <w:tcPr>
            <w:tcW w:w="0" w:type="auto"/>
          </w:tcPr>
          <w:p w14:paraId="52546DC2" w14:textId="77777777" w:rsidR="00AD072D" w:rsidRPr="00EF20F7" w:rsidRDefault="00AD072D" w:rsidP="00BD3AE7">
            <w:pPr>
              <w:spacing w:after="0"/>
              <w:jc w:val="center"/>
              <w:rPr>
                <w:rFonts w:ascii="Arial" w:hAnsi="Arial"/>
                <w:sz w:val="18"/>
                <w:lang w:eastAsia="zh-CN"/>
              </w:rPr>
            </w:pPr>
            <w:r w:rsidRPr="00EF20F7">
              <w:rPr>
                <w:rFonts w:ascii="Arial" w:hAnsi="Arial"/>
                <w:sz w:val="18"/>
              </w:rPr>
              <w:t xml:space="preserve">Stop playing </w:t>
            </w:r>
            <w:r w:rsidRPr="00EF20F7">
              <w:rPr>
                <w:rFonts w:ascii="Arial" w:hAnsi="Arial"/>
                <w:sz w:val="18"/>
                <w:lang w:eastAsia="zh-CN"/>
              </w:rPr>
              <w:t>message</w:t>
            </w:r>
          </w:p>
        </w:tc>
        <w:tc>
          <w:tcPr>
            <w:tcW w:w="0" w:type="auto"/>
          </w:tcPr>
          <w:p w14:paraId="0C039F18"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1FB199D" w14:textId="77777777" w:rsidR="00AD072D" w:rsidRPr="00EF20F7" w:rsidRDefault="00AD072D" w:rsidP="00BD3AE7">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message playing is stopped</w:t>
            </w:r>
            <w:r w:rsidRPr="00EF20F7">
              <w:rPr>
                <w:rFonts w:ascii="Arial" w:hAnsi="Arial"/>
                <w:sz w:val="18"/>
              </w:rPr>
              <w:t>.</w:t>
            </w:r>
          </w:p>
        </w:tc>
      </w:tr>
      <w:tr w:rsidR="00AD072D" w:rsidRPr="00EF20F7" w14:paraId="727833C8" w14:textId="77777777" w:rsidTr="00BD3AE7">
        <w:trPr>
          <w:cantSplit/>
          <w:jc w:val="center"/>
        </w:trPr>
        <w:tc>
          <w:tcPr>
            <w:tcW w:w="0" w:type="auto"/>
            <w:vMerge w:val="restart"/>
          </w:tcPr>
          <w:p w14:paraId="6EB4E3EF" w14:textId="77777777" w:rsidR="00AD072D" w:rsidRPr="00EF20F7" w:rsidRDefault="00AD072D" w:rsidP="00BD3AE7">
            <w:pPr>
              <w:spacing w:after="0"/>
              <w:jc w:val="center"/>
              <w:rPr>
                <w:rFonts w:ascii="Arial" w:hAnsi="Arial"/>
                <w:sz w:val="18"/>
              </w:rPr>
            </w:pPr>
            <w:r w:rsidRPr="00EF20F7">
              <w:rPr>
                <w:rFonts w:ascii="Arial" w:hAnsi="Arial"/>
                <w:sz w:val="18"/>
              </w:rPr>
              <w:t>Stop playing message</w:t>
            </w:r>
          </w:p>
          <w:p w14:paraId="2C993AC4" w14:textId="77777777" w:rsidR="00AD072D" w:rsidRPr="00EF20F7" w:rsidRDefault="00AD072D" w:rsidP="00BD3AE7">
            <w:pPr>
              <w:spacing w:after="0"/>
              <w:jc w:val="center"/>
              <w:rPr>
                <w:rFonts w:ascii="Arial" w:hAnsi="Arial"/>
                <w:sz w:val="18"/>
              </w:rPr>
            </w:pPr>
            <w:r w:rsidRPr="00EF20F7">
              <w:rPr>
                <w:rFonts w:ascii="Arial" w:hAnsi="Arial"/>
                <w:sz w:val="18"/>
              </w:rPr>
              <w:t>Ack</w:t>
            </w:r>
          </w:p>
        </w:tc>
        <w:tc>
          <w:tcPr>
            <w:tcW w:w="0" w:type="auto"/>
            <w:vMerge w:val="restart"/>
          </w:tcPr>
          <w:p w14:paraId="0D703D42" w14:textId="77777777" w:rsidR="00AD072D" w:rsidRPr="00EF20F7" w:rsidRDefault="00AD072D" w:rsidP="00BD3AE7">
            <w:pPr>
              <w:spacing w:after="0"/>
              <w:jc w:val="center"/>
              <w:rPr>
                <w:rFonts w:ascii="Arial" w:hAnsi="Arial"/>
                <w:sz w:val="18"/>
              </w:rPr>
            </w:pPr>
            <w:r w:rsidRPr="00EF20F7">
              <w:rPr>
                <w:rFonts w:ascii="Arial" w:hAnsi="Arial"/>
                <w:sz w:val="18"/>
              </w:rPr>
              <w:t>MRFP</w:t>
            </w:r>
          </w:p>
        </w:tc>
        <w:tc>
          <w:tcPr>
            <w:tcW w:w="0" w:type="auto"/>
          </w:tcPr>
          <w:p w14:paraId="25EACE77"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3BFF7BA1"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336A581"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4641B141" w14:textId="77777777" w:rsidTr="00BD3AE7">
        <w:trPr>
          <w:cantSplit/>
          <w:jc w:val="center"/>
        </w:trPr>
        <w:tc>
          <w:tcPr>
            <w:tcW w:w="0" w:type="auto"/>
            <w:vMerge/>
          </w:tcPr>
          <w:p w14:paraId="08676B68" w14:textId="77777777" w:rsidR="00AD072D" w:rsidRPr="00EF20F7" w:rsidRDefault="00AD072D" w:rsidP="00BD3AE7">
            <w:pPr>
              <w:ind w:left="1135" w:hanging="851"/>
            </w:pPr>
          </w:p>
        </w:tc>
        <w:tc>
          <w:tcPr>
            <w:tcW w:w="0" w:type="auto"/>
            <w:vMerge/>
          </w:tcPr>
          <w:p w14:paraId="0290300E" w14:textId="77777777" w:rsidR="00AD072D" w:rsidRPr="00EF20F7" w:rsidRDefault="00AD072D" w:rsidP="00BD3AE7">
            <w:pPr>
              <w:ind w:left="1135" w:hanging="851"/>
            </w:pPr>
          </w:p>
        </w:tc>
        <w:tc>
          <w:tcPr>
            <w:tcW w:w="0" w:type="auto"/>
          </w:tcPr>
          <w:p w14:paraId="70903032"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6695E753"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1FD840FB"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6139DCCF" w14:textId="77777777" w:rsidR="00AD072D" w:rsidRPr="00EF20F7" w:rsidRDefault="00AD072D" w:rsidP="00AD072D">
      <w:pPr>
        <w:rPr>
          <w:lang w:eastAsia="zh-CN"/>
        </w:rPr>
      </w:pPr>
    </w:p>
    <w:p w14:paraId="03D8D502" w14:textId="77777777" w:rsidR="00AD072D" w:rsidRPr="00EF20F7" w:rsidRDefault="00AD072D" w:rsidP="00AD072D">
      <w:pPr>
        <w:pStyle w:val="Heading2"/>
        <w:rPr>
          <w:lang w:eastAsia="zh-CN"/>
        </w:rPr>
      </w:pPr>
      <w:bookmarkStart w:id="575" w:name="_Toc517465156"/>
      <w:bookmarkStart w:id="576" w:name="_Toc67396861"/>
      <w:r w:rsidRPr="00EF20F7">
        <w:rPr>
          <w:lang w:eastAsia="zh-CN"/>
        </w:rPr>
        <w:t>8.58</w:t>
      </w:r>
      <w:r w:rsidRPr="00EF20F7">
        <w:rPr>
          <w:lang w:eastAsia="zh-CN"/>
        </w:rPr>
        <w:tab/>
        <w:t>Playing message completed</w:t>
      </w:r>
      <w:bookmarkEnd w:id="575"/>
      <w:bookmarkEnd w:id="576"/>
    </w:p>
    <w:p w14:paraId="30705F1B" w14:textId="77777777" w:rsidR="00AD072D" w:rsidRPr="00EF20F7" w:rsidRDefault="00AD072D" w:rsidP="00AD072D">
      <w:pPr>
        <w:rPr>
          <w:lang w:eastAsia="zh-CN"/>
        </w:rPr>
      </w:pPr>
      <w:r w:rsidRPr="00EF20F7">
        <w:rPr>
          <w:lang w:eastAsia="zh-CN"/>
        </w:rPr>
        <w:t>This procedure is used to report the playing message completed.</w:t>
      </w:r>
    </w:p>
    <w:p w14:paraId="61FD5D2F" w14:textId="77777777" w:rsidR="00AD072D" w:rsidRPr="00EF20F7" w:rsidRDefault="00AD072D" w:rsidP="00AD072D">
      <w:pPr>
        <w:pStyle w:val="TH"/>
        <w:rPr>
          <w:lang w:eastAsia="zh-CN"/>
        </w:rPr>
      </w:pPr>
      <w:r w:rsidRPr="00EF20F7">
        <w:t xml:space="preserve">Table </w:t>
      </w:r>
      <w:r w:rsidRPr="00EF20F7">
        <w:rPr>
          <w:lang w:eastAsia="zh-CN"/>
        </w:rPr>
        <w:t>8.58.1</w:t>
      </w:r>
      <w:r w:rsidRPr="00EF20F7">
        <w:t xml:space="preserve">: Procedures between MRFC and MRFP: </w:t>
      </w:r>
      <w:r w:rsidRPr="00EF20F7">
        <w:rPr>
          <w:lang w:eastAsia="zh-CN"/>
        </w:rPr>
        <w:t xml:space="preserve">Report playing </w:t>
      </w:r>
      <w:r w:rsidRPr="00EF20F7">
        <w:t>message</w:t>
      </w:r>
      <w:r w:rsidRPr="00EF20F7">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AD072D" w:rsidRPr="00EF20F7" w14:paraId="397048D3" w14:textId="77777777" w:rsidTr="00BD3AE7">
        <w:trPr>
          <w:jc w:val="center"/>
        </w:trPr>
        <w:tc>
          <w:tcPr>
            <w:tcW w:w="1609" w:type="dxa"/>
          </w:tcPr>
          <w:p w14:paraId="4FECADC3" w14:textId="77777777" w:rsidR="00AD072D" w:rsidRPr="00EF20F7" w:rsidRDefault="00AD072D" w:rsidP="00BD3AE7">
            <w:pPr>
              <w:spacing w:after="0"/>
              <w:jc w:val="center"/>
              <w:rPr>
                <w:rFonts w:ascii="Arial" w:hAnsi="Arial"/>
                <w:b/>
                <w:sz w:val="18"/>
              </w:rPr>
            </w:pPr>
            <w:r w:rsidRPr="00EF20F7">
              <w:rPr>
                <w:rFonts w:ascii="Arial" w:hAnsi="Arial"/>
                <w:b/>
                <w:sz w:val="18"/>
              </w:rPr>
              <w:t>Procedure</w:t>
            </w:r>
          </w:p>
        </w:tc>
        <w:tc>
          <w:tcPr>
            <w:tcW w:w="1024" w:type="dxa"/>
          </w:tcPr>
          <w:p w14:paraId="45D2FBF0" w14:textId="77777777" w:rsidR="00AD072D" w:rsidRPr="00EF20F7" w:rsidRDefault="00AD072D" w:rsidP="00BD3AE7">
            <w:pPr>
              <w:spacing w:after="0"/>
              <w:jc w:val="center"/>
              <w:rPr>
                <w:rFonts w:ascii="Arial" w:hAnsi="Arial"/>
                <w:b/>
                <w:sz w:val="18"/>
              </w:rPr>
            </w:pPr>
            <w:r w:rsidRPr="00EF20F7">
              <w:rPr>
                <w:rFonts w:ascii="Arial" w:hAnsi="Arial"/>
                <w:b/>
                <w:sz w:val="18"/>
              </w:rPr>
              <w:t>Initiated</w:t>
            </w:r>
          </w:p>
        </w:tc>
        <w:tc>
          <w:tcPr>
            <w:tcW w:w="0" w:type="auto"/>
          </w:tcPr>
          <w:p w14:paraId="4A1807D2"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name</w:t>
            </w:r>
          </w:p>
        </w:tc>
        <w:tc>
          <w:tcPr>
            <w:tcW w:w="0" w:type="auto"/>
          </w:tcPr>
          <w:p w14:paraId="16F0D0C5"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required</w:t>
            </w:r>
          </w:p>
        </w:tc>
        <w:tc>
          <w:tcPr>
            <w:tcW w:w="0" w:type="auto"/>
          </w:tcPr>
          <w:p w14:paraId="2F85C200" w14:textId="77777777" w:rsidR="00AD072D" w:rsidRPr="00EF20F7" w:rsidRDefault="00AD072D" w:rsidP="00BD3AE7">
            <w:pPr>
              <w:spacing w:after="0"/>
              <w:jc w:val="center"/>
              <w:rPr>
                <w:rFonts w:ascii="Arial" w:hAnsi="Arial"/>
                <w:b/>
                <w:sz w:val="18"/>
              </w:rPr>
            </w:pPr>
            <w:r w:rsidRPr="00EF20F7">
              <w:rPr>
                <w:rFonts w:ascii="Arial" w:hAnsi="Arial"/>
                <w:b/>
                <w:sz w:val="18"/>
              </w:rPr>
              <w:t>Information element description</w:t>
            </w:r>
          </w:p>
        </w:tc>
      </w:tr>
      <w:tr w:rsidR="00AD072D" w:rsidRPr="00EF20F7" w14:paraId="7CB0E262" w14:textId="77777777" w:rsidTr="00BD3AE7">
        <w:trPr>
          <w:cantSplit/>
          <w:trHeight w:val="508"/>
          <w:jc w:val="center"/>
        </w:trPr>
        <w:tc>
          <w:tcPr>
            <w:tcW w:w="1609" w:type="dxa"/>
            <w:vMerge w:val="restart"/>
          </w:tcPr>
          <w:p w14:paraId="23A6A3CA" w14:textId="77777777" w:rsidR="00AD072D" w:rsidRPr="00EF20F7" w:rsidRDefault="00AD072D" w:rsidP="00BD3AE7">
            <w:pPr>
              <w:spacing w:after="0"/>
              <w:jc w:val="center"/>
              <w:rPr>
                <w:rFonts w:ascii="Arial" w:hAnsi="Arial"/>
                <w:sz w:val="18"/>
              </w:rPr>
            </w:pPr>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4AE64DC1" w14:textId="77777777" w:rsidR="00AD072D" w:rsidRPr="00EF20F7" w:rsidRDefault="00AD072D" w:rsidP="00BD3AE7">
            <w:pPr>
              <w:spacing w:after="0"/>
              <w:jc w:val="center"/>
              <w:rPr>
                <w:rFonts w:ascii="Arial" w:hAnsi="Arial"/>
                <w:sz w:val="18"/>
              </w:rPr>
            </w:pPr>
          </w:p>
        </w:tc>
        <w:tc>
          <w:tcPr>
            <w:tcW w:w="1024" w:type="dxa"/>
            <w:vMerge w:val="restart"/>
          </w:tcPr>
          <w:p w14:paraId="0041C8FF" w14:textId="77777777" w:rsidR="00AD072D" w:rsidRPr="00EF20F7" w:rsidRDefault="00AD072D" w:rsidP="00BD3AE7">
            <w:pPr>
              <w:spacing w:after="0"/>
              <w:jc w:val="center"/>
              <w:rPr>
                <w:rFonts w:ascii="Arial" w:hAnsi="Arial"/>
                <w:sz w:val="18"/>
              </w:rPr>
            </w:pPr>
            <w:r w:rsidRPr="00EF20F7">
              <w:rPr>
                <w:rFonts w:ascii="Arial" w:hAnsi="Arial"/>
                <w:sz w:val="18"/>
              </w:rPr>
              <w:t>MRFP</w:t>
            </w:r>
          </w:p>
        </w:tc>
        <w:tc>
          <w:tcPr>
            <w:tcW w:w="0" w:type="auto"/>
          </w:tcPr>
          <w:p w14:paraId="76C896FB"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08550BCE"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41B29FFF"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4F0F10BB" w14:textId="77777777" w:rsidTr="00BD3AE7">
        <w:trPr>
          <w:cantSplit/>
          <w:jc w:val="center"/>
        </w:trPr>
        <w:tc>
          <w:tcPr>
            <w:tcW w:w="1609" w:type="dxa"/>
            <w:vMerge/>
          </w:tcPr>
          <w:p w14:paraId="28E9C742" w14:textId="77777777" w:rsidR="00AD072D" w:rsidRPr="00EF20F7" w:rsidRDefault="00AD072D" w:rsidP="00BD3AE7">
            <w:pPr>
              <w:spacing w:after="0"/>
              <w:jc w:val="center"/>
              <w:rPr>
                <w:rFonts w:ascii="Arial" w:hAnsi="Arial"/>
                <w:sz w:val="18"/>
              </w:rPr>
            </w:pPr>
          </w:p>
        </w:tc>
        <w:tc>
          <w:tcPr>
            <w:tcW w:w="1024" w:type="dxa"/>
            <w:vMerge/>
          </w:tcPr>
          <w:p w14:paraId="2B8DF9FB" w14:textId="77777777" w:rsidR="00AD072D" w:rsidRPr="00EF20F7" w:rsidRDefault="00AD072D" w:rsidP="00BD3AE7">
            <w:pPr>
              <w:spacing w:after="0"/>
              <w:jc w:val="center"/>
              <w:rPr>
                <w:rFonts w:ascii="Arial" w:hAnsi="Arial"/>
                <w:sz w:val="18"/>
              </w:rPr>
            </w:pPr>
          </w:p>
        </w:tc>
        <w:tc>
          <w:tcPr>
            <w:tcW w:w="0" w:type="auto"/>
          </w:tcPr>
          <w:p w14:paraId="00BBE535" w14:textId="77777777" w:rsidR="00AD072D" w:rsidRPr="00EF20F7" w:rsidRDefault="00AD072D" w:rsidP="00BD3AE7">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4354DF9F"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2A13A78A" w14:textId="77777777" w:rsidR="00AD072D" w:rsidRPr="00EF20F7" w:rsidRDefault="00AD072D" w:rsidP="00BD3AE7">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AD072D" w:rsidRPr="00EF20F7" w14:paraId="6D0B4BF9" w14:textId="77777777" w:rsidTr="00BD3AE7">
        <w:trPr>
          <w:cantSplit/>
          <w:jc w:val="center"/>
        </w:trPr>
        <w:tc>
          <w:tcPr>
            <w:tcW w:w="1609" w:type="dxa"/>
            <w:vMerge/>
          </w:tcPr>
          <w:p w14:paraId="1001A73C" w14:textId="77777777" w:rsidR="00AD072D" w:rsidRPr="00EF20F7" w:rsidRDefault="00AD072D" w:rsidP="00BD3AE7">
            <w:pPr>
              <w:spacing w:after="0"/>
              <w:jc w:val="center"/>
              <w:rPr>
                <w:rFonts w:ascii="Arial" w:hAnsi="Arial"/>
                <w:sz w:val="18"/>
              </w:rPr>
            </w:pPr>
          </w:p>
        </w:tc>
        <w:tc>
          <w:tcPr>
            <w:tcW w:w="1024" w:type="dxa"/>
            <w:vMerge/>
          </w:tcPr>
          <w:p w14:paraId="2A795F59" w14:textId="77777777" w:rsidR="00AD072D" w:rsidRPr="00EF20F7" w:rsidRDefault="00AD072D" w:rsidP="00BD3AE7">
            <w:pPr>
              <w:spacing w:after="0"/>
              <w:jc w:val="center"/>
              <w:rPr>
                <w:rFonts w:ascii="Arial" w:hAnsi="Arial"/>
                <w:sz w:val="18"/>
              </w:rPr>
            </w:pPr>
          </w:p>
        </w:tc>
        <w:tc>
          <w:tcPr>
            <w:tcW w:w="0" w:type="auto"/>
          </w:tcPr>
          <w:p w14:paraId="0D4B95CD" w14:textId="77777777" w:rsidR="00AD072D" w:rsidRPr="00EF20F7" w:rsidRDefault="00AD072D" w:rsidP="00BD3AE7">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27BEA35B"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578D9148" w14:textId="77777777" w:rsidR="00AD072D" w:rsidRPr="00EF20F7" w:rsidRDefault="00AD072D" w:rsidP="00BD3AE7">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message play</w:t>
            </w:r>
            <w:r w:rsidRPr="00EF20F7">
              <w:rPr>
                <w:rFonts w:ascii="Arial" w:hAnsi="Arial"/>
                <w:sz w:val="18"/>
              </w:rPr>
              <w:t>.</w:t>
            </w:r>
          </w:p>
        </w:tc>
      </w:tr>
      <w:tr w:rsidR="00AD072D" w:rsidRPr="00EF20F7" w14:paraId="1C6AAE2C" w14:textId="77777777" w:rsidTr="00BD3AE7">
        <w:trPr>
          <w:cantSplit/>
          <w:jc w:val="center"/>
        </w:trPr>
        <w:tc>
          <w:tcPr>
            <w:tcW w:w="1609" w:type="dxa"/>
            <w:vMerge/>
          </w:tcPr>
          <w:p w14:paraId="656E80F9" w14:textId="77777777" w:rsidR="00AD072D" w:rsidRPr="00EF20F7" w:rsidRDefault="00AD072D" w:rsidP="00BD3AE7">
            <w:pPr>
              <w:spacing w:after="0"/>
              <w:jc w:val="center"/>
              <w:rPr>
                <w:rFonts w:ascii="Arial" w:hAnsi="Arial"/>
                <w:sz w:val="18"/>
              </w:rPr>
            </w:pPr>
          </w:p>
        </w:tc>
        <w:tc>
          <w:tcPr>
            <w:tcW w:w="1024" w:type="dxa"/>
            <w:vMerge/>
          </w:tcPr>
          <w:p w14:paraId="5B56B17D" w14:textId="77777777" w:rsidR="00AD072D" w:rsidRPr="00EF20F7" w:rsidRDefault="00AD072D" w:rsidP="00BD3AE7">
            <w:pPr>
              <w:spacing w:after="0"/>
              <w:jc w:val="center"/>
              <w:rPr>
                <w:rFonts w:ascii="Arial" w:hAnsi="Arial"/>
                <w:sz w:val="18"/>
              </w:rPr>
            </w:pPr>
          </w:p>
        </w:tc>
        <w:tc>
          <w:tcPr>
            <w:tcW w:w="0" w:type="auto"/>
          </w:tcPr>
          <w:p w14:paraId="27E3EADE" w14:textId="77777777" w:rsidR="00AD072D" w:rsidRPr="00EF20F7" w:rsidRDefault="00AD072D" w:rsidP="00BD3AE7">
            <w:pPr>
              <w:spacing w:after="0"/>
              <w:jc w:val="center"/>
              <w:rPr>
                <w:rFonts w:ascii="Arial" w:hAnsi="Arial"/>
                <w:sz w:val="18"/>
              </w:rPr>
            </w:pPr>
            <w:r w:rsidRPr="00EF20F7">
              <w:rPr>
                <w:rFonts w:ascii="Arial" w:hAnsi="Arial"/>
                <w:sz w:val="18"/>
                <w:lang w:eastAsia="zh-CN"/>
              </w:rPr>
              <w:t>Cause</w:t>
            </w:r>
          </w:p>
        </w:tc>
        <w:tc>
          <w:tcPr>
            <w:tcW w:w="0" w:type="auto"/>
          </w:tcPr>
          <w:p w14:paraId="6DB6140C" w14:textId="77777777" w:rsidR="00AD072D" w:rsidRPr="00EF20F7" w:rsidRDefault="00AD072D" w:rsidP="00BD3AE7">
            <w:pPr>
              <w:spacing w:after="0"/>
              <w:jc w:val="center"/>
              <w:rPr>
                <w:rFonts w:ascii="Arial" w:hAnsi="Arial"/>
                <w:sz w:val="18"/>
                <w:lang w:eastAsia="zh-CN"/>
              </w:rPr>
            </w:pPr>
            <w:r w:rsidRPr="00EF20F7">
              <w:rPr>
                <w:rFonts w:ascii="Arial" w:hAnsi="Arial"/>
                <w:sz w:val="18"/>
                <w:lang w:eastAsia="zh-CN"/>
              </w:rPr>
              <w:t>M</w:t>
            </w:r>
          </w:p>
        </w:tc>
        <w:tc>
          <w:tcPr>
            <w:tcW w:w="0" w:type="auto"/>
          </w:tcPr>
          <w:p w14:paraId="7D2C028C"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playing message.</w:t>
            </w:r>
          </w:p>
        </w:tc>
      </w:tr>
      <w:tr w:rsidR="00AD072D" w:rsidRPr="00EF20F7" w14:paraId="360392F3" w14:textId="77777777" w:rsidTr="00BD3AE7">
        <w:trPr>
          <w:cantSplit/>
          <w:jc w:val="center"/>
        </w:trPr>
        <w:tc>
          <w:tcPr>
            <w:tcW w:w="1609" w:type="dxa"/>
            <w:vMerge w:val="restart"/>
          </w:tcPr>
          <w:p w14:paraId="43A88475" w14:textId="77777777" w:rsidR="00AD072D" w:rsidRPr="00EF20F7" w:rsidRDefault="00AD072D" w:rsidP="00BD3AE7">
            <w:pPr>
              <w:spacing w:after="0"/>
              <w:jc w:val="center"/>
              <w:rPr>
                <w:rFonts w:ascii="Arial" w:hAnsi="Arial"/>
                <w:sz w:val="18"/>
              </w:rPr>
            </w:pPr>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32EE585E" w14:textId="77777777" w:rsidR="00AD072D" w:rsidRPr="00EF20F7" w:rsidRDefault="00AD072D" w:rsidP="00BD3AE7">
            <w:pPr>
              <w:spacing w:after="0"/>
              <w:jc w:val="center"/>
              <w:rPr>
                <w:rFonts w:ascii="Arial" w:hAnsi="Arial"/>
                <w:sz w:val="18"/>
              </w:rPr>
            </w:pPr>
            <w:r w:rsidRPr="00EF20F7">
              <w:rPr>
                <w:rFonts w:ascii="Arial" w:hAnsi="Arial"/>
                <w:sz w:val="18"/>
              </w:rPr>
              <w:t>ACK</w:t>
            </w:r>
          </w:p>
        </w:tc>
        <w:tc>
          <w:tcPr>
            <w:tcW w:w="1024" w:type="dxa"/>
            <w:vMerge w:val="restart"/>
          </w:tcPr>
          <w:p w14:paraId="7CC0DC25" w14:textId="77777777" w:rsidR="00AD072D" w:rsidRPr="00EF20F7" w:rsidRDefault="00AD072D" w:rsidP="00BD3AE7">
            <w:pPr>
              <w:spacing w:after="0"/>
              <w:jc w:val="center"/>
              <w:rPr>
                <w:rFonts w:ascii="Arial" w:hAnsi="Arial"/>
                <w:sz w:val="18"/>
              </w:rPr>
            </w:pPr>
            <w:r w:rsidRPr="00EF20F7">
              <w:rPr>
                <w:rFonts w:ascii="Arial" w:hAnsi="Arial"/>
                <w:sz w:val="18"/>
              </w:rPr>
              <w:t>MRFC</w:t>
            </w:r>
          </w:p>
        </w:tc>
        <w:tc>
          <w:tcPr>
            <w:tcW w:w="0" w:type="auto"/>
          </w:tcPr>
          <w:p w14:paraId="0DCA7B05" w14:textId="77777777" w:rsidR="00AD072D" w:rsidRPr="00EF20F7" w:rsidRDefault="00AD072D" w:rsidP="00BD3AE7">
            <w:pPr>
              <w:spacing w:after="0"/>
              <w:jc w:val="center"/>
              <w:rPr>
                <w:rFonts w:ascii="Arial" w:hAnsi="Arial"/>
                <w:sz w:val="18"/>
              </w:rPr>
            </w:pPr>
            <w:r w:rsidRPr="00EF20F7">
              <w:rPr>
                <w:rFonts w:ascii="Arial" w:hAnsi="Arial"/>
                <w:sz w:val="18"/>
              </w:rPr>
              <w:t>Context</w:t>
            </w:r>
          </w:p>
        </w:tc>
        <w:tc>
          <w:tcPr>
            <w:tcW w:w="0" w:type="auto"/>
          </w:tcPr>
          <w:p w14:paraId="2BDE20CC"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039CEB82"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0B7EA9A4" w14:textId="77777777" w:rsidTr="00BD3AE7">
        <w:trPr>
          <w:cantSplit/>
          <w:trHeight w:val="411"/>
          <w:jc w:val="center"/>
        </w:trPr>
        <w:tc>
          <w:tcPr>
            <w:tcW w:w="1609" w:type="dxa"/>
            <w:vMerge/>
          </w:tcPr>
          <w:p w14:paraId="42293B03" w14:textId="77777777" w:rsidR="00AD072D" w:rsidRPr="00EF20F7" w:rsidRDefault="00AD072D" w:rsidP="00BD3AE7">
            <w:pPr>
              <w:ind w:left="1135" w:hanging="851"/>
            </w:pPr>
          </w:p>
        </w:tc>
        <w:tc>
          <w:tcPr>
            <w:tcW w:w="1024" w:type="dxa"/>
            <w:vMerge/>
          </w:tcPr>
          <w:p w14:paraId="42C9A78C" w14:textId="77777777" w:rsidR="00AD072D" w:rsidRPr="00EF20F7" w:rsidRDefault="00AD072D" w:rsidP="00BD3AE7">
            <w:pPr>
              <w:ind w:left="1135" w:hanging="851"/>
            </w:pPr>
          </w:p>
        </w:tc>
        <w:tc>
          <w:tcPr>
            <w:tcW w:w="0" w:type="auto"/>
          </w:tcPr>
          <w:p w14:paraId="4D2D8E4F" w14:textId="77777777" w:rsidR="00AD072D" w:rsidRPr="00EF20F7" w:rsidRDefault="00AD072D" w:rsidP="00BD3AE7">
            <w:pPr>
              <w:spacing w:after="0"/>
              <w:jc w:val="center"/>
              <w:rPr>
                <w:rFonts w:ascii="Arial" w:hAnsi="Arial"/>
                <w:sz w:val="18"/>
              </w:rPr>
            </w:pPr>
            <w:r w:rsidRPr="00EF20F7">
              <w:rPr>
                <w:rFonts w:ascii="Arial" w:hAnsi="Arial"/>
                <w:sz w:val="18"/>
              </w:rPr>
              <w:t>Bearer Termination</w:t>
            </w:r>
          </w:p>
        </w:tc>
        <w:tc>
          <w:tcPr>
            <w:tcW w:w="0" w:type="auto"/>
          </w:tcPr>
          <w:p w14:paraId="67B94E7B" w14:textId="77777777" w:rsidR="00AD072D" w:rsidRPr="00EF20F7" w:rsidRDefault="00AD072D" w:rsidP="00BD3AE7">
            <w:pPr>
              <w:spacing w:after="0"/>
              <w:jc w:val="center"/>
              <w:rPr>
                <w:rFonts w:ascii="Arial" w:hAnsi="Arial"/>
                <w:sz w:val="18"/>
              </w:rPr>
            </w:pPr>
            <w:r w:rsidRPr="00EF20F7">
              <w:rPr>
                <w:rFonts w:ascii="Arial" w:hAnsi="Arial"/>
                <w:sz w:val="18"/>
              </w:rPr>
              <w:t>M</w:t>
            </w:r>
          </w:p>
        </w:tc>
        <w:tc>
          <w:tcPr>
            <w:tcW w:w="0" w:type="auto"/>
          </w:tcPr>
          <w:p w14:paraId="4B04A019" w14:textId="77777777" w:rsidR="00AD072D" w:rsidRPr="00EF20F7" w:rsidRDefault="00AD072D" w:rsidP="00BD3AE7">
            <w:pPr>
              <w:spacing w:after="0"/>
              <w:rPr>
                <w:rFonts w:ascii="Arial" w:hAnsi="Arial"/>
                <w:sz w:val="18"/>
              </w:rPr>
            </w:pPr>
            <w:r w:rsidRPr="00EF20F7">
              <w:rPr>
                <w:rFonts w:ascii="Arial" w:hAnsi="Arial"/>
                <w:sz w:val="18"/>
              </w:rPr>
              <w:t>This information element indicates the bearer termination where the command was executed.</w:t>
            </w:r>
          </w:p>
        </w:tc>
      </w:tr>
    </w:tbl>
    <w:p w14:paraId="153EA1CB" w14:textId="77777777" w:rsidR="00AD072D" w:rsidRPr="00EF20F7" w:rsidRDefault="00AD072D" w:rsidP="00AD072D">
      <w:pPr>
        <w:rPr>
          <w:noProof/>
        </w:rPr>
      </w:pPr>
    </w:p>
    <w:p w14:paraId="1ED1987A" w14:textId="77777777" w:rsidR="00AD072D" w:rsidRPr="00EF20F7" w:rsidRDefault="00AD072D" w:rsidP="00AD072D">
      <w:pPr>
        <w:pStyle w:val="Heading2"/>
      </w:pPr>
      <w:bookmarkStart w:id="577" w:name="_Toc517465157"/>
      <w:bookmarkStart w:id="578" w:name="_Toc67396862"/>
      <w:r w:rsidRPr="00EF20F7">
        <w:t>8.</w:t>
      </w:r>
      <w:r w:rsidRPr="00EF20F7">
        <w:rPr>
          <w:lang w:eastAsia="zh-CN"/>
        </w:rPr>
        <w:t>59</w:t>
      </w:r>
      <w:r w:rsidRPr="00EF20F7">
        <w:tab/>
        <w:t>Modify Media</w:t>
      </w:r>
      <w:bookmarkEnd w:id="577"/>
      <w:bookmarkEnd w:id="578"/>
    </w:p>
    <w:p w14:paraId="69D34ED8" w14:textId="49C16365" w:rsidR="00AD072D" w:rsidRPr="00EF20F7" w:rsidRDefault="00AD072D" w:rsidP="00AD072D">
      <w:pPr>
        <w:rPr>
          <w:lang w:eastAsia="zh-CN"/>
        </w:rPr>
      </w:pPr>
      <w:r w:rsidRPr="00EF20F7">
        <w:t xml:space="preserve">This procedure is used to modify the media and stream properties for a given Floor Request (as indicated by the Report Floor Request Decision, </w:t>
      </w:r>
      <w:r w:rsidR="001B11EB" w:rsidRPr="00EF20F7">
        <w:t>Clause</w:t>
      </w:r>
      <w:r w:rsidR="001B11EB">
        <w:t> </w:t>
      </w:r>
      <w:r w:rsidR="001B11EB" w:rsidRPr="00EF20F7">
        <w:t>8</w:t>
      </w:r>
      <w:r w:rsidRPr="00EF20F7">
        <w:t>.48).</w:t>
      </w:r>
    </w:p>
    <w:p w14:paraId="6A849C18" w14:textId="77777777" w:rsidR="00AD072D" w:rsidRPr="00EF20F7" w:rsidRDefault="00AD072D" w:rsidP="00AD072D">
      <w:pPr>
        <w:pStyle w:val="TH"/>
      </w:pPr>
      <w:r w:rsidRPr="00EF20F7">
        <w:lastRenderedPageBreak/>
        <w:t>Table 8.</w:t>
      </w:r>
      <w:r w:rsidRPr="00EF20F7">
        <w:rPr>
          <w:lang w:eastAsia="zh-CN"/>
        </w:rPr>
        <w:t>59</w:t>
      </w:r>
      <w:r w:rsidRPr="00EF20F7">
        <w:t xml:space="preserve">.1: Procedures between MRFC and MRFP: </w:t>
      </w:r>
      <w:r w:rsidRPr="00EF20F7">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AD072D" w:rsidRPr="00EF20F7" w14:paraId="23A68A96" w14:textId="77777777" w:rsidTr="00BD3AE7">
        <w:trPr>
          <w:jc w:val="center"/>
        </w:trPr>
        <w:tc>
          <w:tcPr>
            <w:tcW w:w="1637" w:type="dxa"/>
          </w:tcPr>
          <w:p w14:paraId="7C652692" w14:textId="77777777" w:rsidR="00AD072D" w:rsidRPr="00EF20F7" w:rsidRDefault="00AD072D" w:rsidP="00BD3AE7">
            <w:pPr>
              <w:pStyle w:val="TAH"/>
            </w:pPr>
            <w:r w:rsidRPr="00EF20F7">
              <w:t>Procedure</w:t>
            </w:r>
          </w:p>
        </w:tc>
        <w:tc>
          <w:tcPr>
            <w:tcW w:w="1080" w:type="dxa"/>
          </w:tcPr>
          <w:p w14:paraId="4F85B7C8" w14:textId="77777777" w:rsidR="00AD072D" w:rsidRPr="00EF20F7" w:rsidRDefault="00AD072D" w:rsidP="00BD3AE7">
            <w:pPr>
              <w:pStyle w:val="TAH"/>
            </w:pPr>
            <w:r w:rsidRPr="00EF20F7">
              <w:t>Initiated</w:t>
            </w:r>
          </w:p>
        </w:tc>
        <w:tc>
          <w:tcPr>
            <w:tcW w:w="1980" w:type="dxa"/>
          </w:tcPr>
          <w:p w14:paraId="57E86087" w14:textId="77777777" w:rsidR="00AD072D" w:rsidRPr="00EF20F7" w:rsidRDefault="00AD072D" w:rsidP="00BD3AE7">
            <w:pPr>
              <w:pStyle w:val="TAH"/>
            </w:pPr>
            <w:r w:rsidRPr="00EF20F7">
              <w:t>Information element name</w:t>
            </w:r>
          </w:p>
        </w:tc>
        <w:tc>
          <w:tcPr>
            <w:tcW w:w="1260" w:type="dxa"/>
          </w:tcPr>
          <w:p w14:paraId="08CBF1F7" w14:textId="77777777" w:rsidR="00AD072D" w:rsidRPr="00EF20F7" w:rsidRDefault="00AD072D" w:rsidP="00BD3AE7">
            <w:pPr>
              <w:pStyle w:val="TAH"/>
            </w:pPr>
            <w:r w:rsidRPr="00EF20F7">
              <w:t>Information element required</w:t>
            </w:r>
          </w:p>
        </w:tc>
        <w:tc>
          <w:tcPr>
            <w:tcW w:w="3780" w:type="dxa"/>
          </w:tcPr>
          <w:p w14:paraId="130E38D2" w14:textId="77777777" w:rsidR="00AD072D" w:rsidRPr="00EF20F7" w:rsidRDefault="00AD072D" w:rsidP="00BD3AE7">
            <w:pPr>
              <w:pStyle w:val="TAH"/>
            </w:pPr>
            <w:r w:rsidRPr="00EF20F7">
              <w:t>Information element description</w:t>
            </w:r>
          </w:p>
        </w:tc>
      </w:tr>
      <w:tr w:rsidR="00AD072D" w:rsidRPr="00EF20F7" w14:paraId="57597471" w14:textId="77777777" w:rsidTr="00BD3AE7">
        <w:trPr>
          <w:cantSplit/>
          <w:jc w:val="center"/>
        </w:trPr>
        <w:tc>
          <w:tcPr>
            <w:tcW w:w="1637" w:type="dxa"/>
            <w:vMerge w:val="restart"/>
          </w:tcPr>
          <w:p w14:paraId="471F5C1B" w14:textId="77777777" w:rsidR="00AD072D" w:rsidRPr="00EF20F7" w:rsidRDefault="00AD072D" w:rsidP="00BD3AE7">
            <w:pPr>
              <w:pStyle w:val="TAC"/>
            </w:pPr>
            <w:r w:rsidRPr="00EF20F7">
              <w:t>Modify Media</w:t>
            </w:r>
          </w:p>
        </w:tc>
        <w:tc>
          <w:tcPr>
            <w:tcW w:w="1080" w:type="dxa"/>
            <w:vMerge w:val="restart"/>
          </w:tcPr>
          <w:p w14:paraId="191D59D1" w14:textId="77777777" w:rsidR="00AD072D" w:rsidRPr="00EF20F7" w:rsidRDefault="00AD072D" w:rsidP="00BD3AE7">
            <w:pPr>
              <w:pStyle w:val="TAC"/>
            </w:pPr>
            <w:r w:rsidRPr="00EF20F7">
              <w:t>MRFC</w:t>
            </w:r>
          </w:p>
        </w:tc>
        <w:tc>
          <w:tcPr>
            <w:tcW w:w="1980" w:type="dxa"/>
          </w:tcPr>
          <w:p w14:paraId="160B70E2" w14:textId="77777777" w:rsidR="00AD072D" w:rsidRPr="00EF20F7" w:rsidRDefault="00AD072D" w:rsidP="00BD3AE7">
            <w:pPr>
              <w:pStyle w:val="TAC"/>
            </w:pPr>
            <w:r w:rsidRPr="00EF20F7">
              <w:t>Context</w:t>
            </w:r>
          </w:p>
        </w:tc>
        <w:tc>
          <w:tcPr>
            <w:tcW w:w="1260" w:type="dxa"/>
          </w:tcPr>
          <w:p w14:paraId="4FF64C4B" w14:textId="77777777" w:rsidR="00AD072D" w:rsidRPr="00EF20F7" w:rsidRDefault="00AD072D" w:rsidP="00BD3AE7">
            <w:pPr>
              <w:pStyle w:val="TAC"/>
            </w:pPr>
            <w:r w:rsidRPr="00EF20F7">
              <w:t>M</w:t>
            </w:r>
          </w:p>
        </w:tc>
        <w:tc>
          <w:tcPr>
            <w:tcW w:w="3780" w:type="dxa"/>
          </w:tcPr>
          <w:p w14:paraId="36D9A9F2" w14:textId="77777777" w:rsidR="00AD072D" w:rsidRPr="00EF20F7" w:rsidRDefault="00AD072D" w:rsidP="00BD3AE7">
            <w:pPr>
              <w:pStyle w:val="TAC"/>
            </w:pPr>
            <w:r w:rsidRPr="00EF20F7">
              <w:t xml:space="preserve">This information element indicates </w:t>
            </w:r>
            <w:r w:rsidRPr="00EF20F7">
              <w:rPr>
                <w:lang w:eastAsia="zh-CN"/>
              </w:rPr>
              <w:t xml:space="preserve">the existing </w:t>
            </w:r>
            <w:r w:rsidRPr="00EF20F7">
              <w:t>context for the bearer termination</w:t>
            </w:r>
            <w:r w:rsidRPr="00EF20F7">
              <w:rPr>
                <w:lang w:eastAsia="zh-CN"/>
              </w:rPr>
              <w:t xml:space="preserve"> or requests a new </w:t>
            </w:r>
            <w:r w:rsidRPr="00EF20F7">
              <w:t>context for the bearer termination.</w:t>
            </w:r>
          </w:p>
        </w:tc>
      </w:tr>
      <w:tr w:rsidR="00AD072D" w:rsidRPr="00EF20F7" w14:paraId="53973F97" w14:textId="77777777" w:rsidTr="00BD3AE7">
        <w:trPr>
          <w:cantSplit/>
          <w:jc w:val="center"/>
        </w:trPr>
        <w:tc>
          <w:tcPr>
            <w:tcW w:w="1637" w:type="dxa"/>
            <w:vMerge/>
          </w:tcPr>
          <w:p w14:paraId="1DD4F07D" w14:textId="77777777" w:rsidR="00AD072D" w:rsidRPr="00EF20F7" w:rsidRDefault="00AD072D" w:rsidP="00BD3AE7">
            <w:pPr>
              <w:pStyle w:val="TAC"/>
            </w:pPr>
          </w:p>
        </w:tc>
        <w:tc>
          <w:tcPr>
            <w:tcW w:w="1080" w:type="dxa"/>
            <w:vMerge/>
          </w:tcPr>
          <w:p w14:paraId="0D1AB24C" w14:textId="77777777" w:rsidR="00AD072D" w:rsidRPr="00EF20F7" w:rsidRDefault="00AD072D" w:rsidP="00BD3AE7">
            <w:pPr>
              <w:pStyle w:val="TAC"/>
            </w:pPr>
          </w:p>
        </w:tc>
        <w:tc>
          <w:tcPr>
            <w:tcW w:w="1980" w:type="dxa"/>
          </w:tcPr>
          <w:p w14:paraId="5436BAA4" w14:textId="77777777" w:rsidR="00AD072D" w:rsidRPr="00EF20F7" w:rsidRDefault="00AD072D" w:rsidP="00BD3AE7">
            <w:pPr>
              <w:pStyle w:val="TAC"/>
            </w:pPr>
            <w:r w:rsidRPr="00EF20F7">
              <w:t>Bearer Termination</w:t>
            </w:r>
          </w:p>
        </w:tc>
        <w:tc>
          <w:tcPr>
            <w:tcW w:w="1260" w:type="dxa"/>
          </w:tcPr>
          <w:p w14:paraId="52A305C9" w14:textId="77777777" w:rsidR="00AD072D" w:rsidRPr="00EF20F7" w:rsidRDefault="00AD072D" w:rsidP="00BD3AE7">
            <w:pPr>
              <w:pStyle w:val="TAC"/>
            </w:pPr>
            <w:r w:rsidRPr="00EF20F7">
              <w:t>M</w:t>
            </w:r>
          </w:p>
        </w:tc>
        <w:tc>
          <w:tcPr>
            <w:tcW w:w="3780" w:type="dxa"/>
          </w:tcPr>
          <w:p w14:paraId="5321D28D" w14:textId="77777777" w:rsidR="00AD072D" w:rsidRPr="00EF20F7" w:rsidRDefault="00AD072D" w:rsidP="00BD3AE7">
            <w:pPr>
              <w:pStyle w:val="TAC"/>
            </w:pPr>
            <w:r w:rsidRPr="00EF20F7">
              <w:t>This information element indicates the existing bearer termination to which the floor request is associated.</w:t>
            </w:r>
          </w:p>
        </w:tc>
      </w:tr>
      <w:tr w:rsidR="00AD072D" w:rsidRPr="00EF20F7" w14:paraId="461AFB89" w14:textId="77777777" w:rsidTr="00BD3AE7">
        <w:trPr>
          <w:cantSplit/>
          <w:jc w:val="center"/>
        </w:trPr>
        <w:tc>
          <w:tcPr>
            <w:tcW w:w="1637" w:type="dxa"/>
            <w:vMerge/>
          </w:tcPr>
          <w:p w14:paraId="6C6F71EC" w14:textId="77777777" w:rsidR="00AD072D" w:rsidRPr="00EF20F7" w:rsidRDefault="00AD072D" w:rsidP="00BD3AE7">
            <w:pPr>
              <w:pStyle w:val="TAC"/>
            </w:pPr>
          </w:p>
        </w:tc>
        <w:tc>
          <w:tcPr>
            <w:tcW w:w="1080" w:type="dxa"/>
            <w:vMerge/>
          </w:tcPr>
          <w:p w14:paraId="0A72646C" w14:textId="77777777" w:rsidR="00AD072D" w:rsidRPr="00EF20F7" w:rsidRDefault="00AD072D" w:rsidP="00BD3AE7">
            <w:pPr>
              <w:pStyle w:val="TAC"/>
            </w:pPr>
          </w:p>
        </w:tc>
        <w:tc>
          <w:tcPr>
            <w:tcW w:w="1980" w:type="dxa"/>
          </w:tcPr>
          <w:p w14:paraId="6183361C" w14:textId="77777777" w:rsidR="00AD072D" w:rsidRPr="00EF20F7" w:rsidRDefault="00AD072D" w:rsidP="00BD3AE7">
            <w:pPr>
              <w:pStyle w:val="TAC"/>
            </w:pPr>
            <w:r w:rsidRPr="00EF20F7">
              <w:t>Stream</w:t>
            </w:r>
          </w:p>
        </w:tc>
        <w:tc>
          <w:tcPr>
            <w:tcW w:w="1260" w:type="dxa"/>
          </w:tcPr>
          <w:p w14:paraId="01BFB6D4" w14:textId="77777777" w:rsidR="00AD072D" w:rsidRPr="00EF20F7" w:rsidRDefault="00AD072D" w:rsidP="00BD3AE7">
            <w:pPr>
              <w:pStyle w:val="TAC"/>
            </w:pPr>
            <w:r w:rsidRPr="00EF20F7">
              <w:t>M</w:t>
            </w:r>
          </w:p>
        </w:tc>
        <w:tc>
          <w:tcPr>
            <w:tcW w:w="3780" w:type="dxa"/>
          </w:tcPr>
          <w:p w14:paraId="32D590A6" w14:textId="77777777" w:rsidR="00AD072D" w:rsidRPr="00EF20F7" w:rsidRDefault="00AD072D" w:rsidP="00BD3AE7">
            <w:pPr>
              <w:pStyle w:val="TAC"/>
            </w:pPr>
            <w:r w:rsidRPr="00EF20F7">
              <w:t>This information element indicates the existing stream to which the floor request is associated</w:t>
            </w:r>
          </w:p>
        </w:tc>
      </w:tr>
      <w:tr w:rsidR="00AD072D" w:rsidRPr="00EF20F7" w14:paraId="4FC1F42B" w14:textId="77777777" w:rsidTr="00BD3AE7">
        <w:trPr>
          <w:cantSplit/>
          <w:trHeight w:val="95"/>
          <w:jc w:val="center"/>
        </w:trPr>
        <w:tc>
          <w:tcPr>
            <w:tcW w:w="1637" w:type="dxa"/>
            <w:vMerge/>
          </w:tcPr>
          <w:p w14:paraId="14308F56" w14:textId="77777777" w:rsidR="00AD072D" w:rsidRPr="00EF20F7" w:rsidRDefault="00AD072D" w:rsidP="00BD3AE7">
            <w:pPr>
              <w:pStyle w:val="TAC"/>
            </w:pPr>
          </w:p>
        </w:tc>
        <w:tc>
          <w:tcPr>
            <w:tcW w:w="1080" w:type="dxa"/>
            <w:vMerge/>
          </w:tcPr>
          <w:p w14:paraId="25F7A48B" w14:textId="77777777" w:rsidR="00AD072D" w:rsidRPr="00EF20F7" w:rsidRDefault="00AD072D" w:rsidP="00BD3AE7">
            <w:pPr>
              <w:pStyle w:val="TAC"/>
            </w:pPr>
          </w:p>
        </w:tc>
        <w:tc>
          <w:tcPr>
            <w:tcW w:w="1980" w:type="dxa"/>
          </w:tcPr>
          <w:p w14:paraId="28703B38" w14:textId="77777777" w:rsidR="00AD072D" w:rsidRPr="00EF20F7" w:rsidRDefault="00AD072D" w:rsidP="00BD3AE7">
            <w:pPr>
              <w:pStyle w:val="TAC"/>
            </w:pPr>
            <w:r w:rsidRPr="00EF20F7">
              <w:t>Stream Mode</w:t>
            </w:r>
          </w:p>
        </w:tc>
        <w:tc>
          <w:tcPr>
            <w:tcW w:w="1260" w:type="dxa"/>
            <w:shd w:val="clear" w:color="auto" w:fill="auto"/>
          </w:tcPr>
          <w:p w14:paraId="749C9B32" w14:textId="77777777" w:rsidR="00AD072D" w:rsidRPr="00EF20F7" w:rsidRDefault="00AD072D" w:rsidP="00BD3AE7">
            <w:pPr>
              <w:pStyle w:val="TAC"/>
            </w:pPr>
            <w:r w:rsidRPr="00EF20F7">
              <w:t>M</w:t>
            </w:r>
          </w:p>
        </w:tc>
        <w:tc>
          <w:tcPr>
            <w:tcW w:w="3780" w:type="dxa"/>
            <w:shd w:val="clear" w:color="auto" w:fill="auto"/>
          </w:tcPr>
          <w:p w14:paraId="36FAD4C9" w14:textId="77777777" w:rsidR="00AD072D" w:rsidRPr="00EF20F7" w:rsidRDefault="00AD072D" w:rsidP="00BD3AE7">
            <w:pPr>
              <w:pStyle w:val="TAC"/>
            </w:pPr>
            <w:r w:rsidRPr="00EF20F7">
              <w:t>Stream mode properties associated to the floor request.</w:t>
            </w:r>
          </w:p>
        </w:tc>
      </w:tr>
      <w:tr w:rsidR="00AD072D" w:rsidRPr="00EF20F7" w14:paraId="7C1C67F6" w14:textId="77777777" w:rsidTr="00BD3AE7">
        <w:trPr>
          <w:cantSplit/>
          <w:trHeight w:val="958"/>
          <w:jc w:val="center"/>
        </w:trPr>
        <w:tc>
          <w:tcPr>
            <w:tcW w:w="1637" w:type="dxa"/>
            <w:vMerge/>
          </w:tcPr>
          <w:p w14:paraId="5EC0E498" w14:textId="77777777" w:rsidR="00AD072D" w:rsidRPr="00EF20F7" w:rsidRDefault="00AD072D" w:rsidP="00BD3AE7">
            <w:pPr>
              <w:pStyle w:val="TAC"/>
            </w:pPr>
          </w:p>
        </w:tc>
        <w:tc>
          <w:tcPr>
            <w:tcW w:w="1080" w:type="dxa"/>
            <w:vMerge/>
          </w:tcPr>
          <w:p w14:paraId="290E864B" w14:textId="77777777" w:rsidR="00AD072D" w:rsidRPr="00EF20F7" w:rsidRDefault="00AD072D" w:rsidP="00BD3AE7">
            <w:pPr>
              <w:pStyle w:val="TAC"/>
            </w:pPr>
          </w:p>
        </w:tc>
        <w:tc>
          <w:tcPr>
            <w:tcW w:w="1980" w:type="dxa"/>
          </w:tcPr>
          <w:p w14:paraId="2D42B461" w14:textId="77777777" w:rsidR="00AD072D" w:rsidRPr="00EF20F7" w:rsidRDefault="00AD072D" w:rsidP="00BD3AE7">
            <w:pPr>
              <w:pStyle w:val="TAC"/>
            </w:pPr>
            <w:r w:rsidRPr="00EF20F7">
              <w:t>Media Properties</w:t>
            </w:r>
          </w:p>
        </w:tc>
        <w:tc>
          <w:tcPr>
            <w:tcW w:w="1260" w:type="dxa"/>
            <w:shd w:val="clear" w:color="auto" w:fill="auto"/>
          </w:tcPr>
          <w:p w14:paraId="730EAB80" w14:textId="77777777" w:rsidR="00AD072D" w:rsidRPr="00EF20F7" w:rsidRDefault="00AD072D" w:rsidP="00BD3AE7">
            <w:pPr>
              <w:pStyle w:val="TAC"/>
            </w:pPr>
            <w:r w:rsidRPr="00EF20F7">
              <w:t>M</w:t>
            </w:r>
          </w:p>
        </w:tc>
        <w:tc>
          <w:tcPr>
            <w:tcW w:w="3780" w:type="dxa"/>
            <w:shd w:val="clear" w:color="auto" w:fill="auto"/>
          </w:tcPr>
          <w:p w14:paraId="14D64B88" w14:textId="77777777" w:rsidR="00AD072D" w:rsidRPr="00EF20F7" w:rsidRDefault="00AD072D" w:rsidP="00BD3AE7">
            <w:pPr>
              <w:pStyle w:val="TAC"/>
            </w:pPr>
            <w:r w:rsidRPr="00EF20F7">
              <w:t>Media properties associated to the floor request</w:t>
            </w:r>
          </w:p>
        </w:tc>
      </w:tr>
      <w:tr w:rsidR="00AD072D" w:rsidRPr="00EF20F7" w14:paraId="6223B172" w14:textId="77777777" w:rsidTr="00BD3AE7">
        <w:trPr>
          <w:cantSplit/>
          <w:jc w:val="center"/>
        </w:trPr>
        <w:tc>
          <w:tcPr>
            <w:tcW w:w="1637" w:type="dxa"/>
            <w:vMerge w:val="restart"/>
          </w:tcPr>
          <w:p w14:paraId="68CD341D" w14:textId="77777777" w:rsidR="00AD072D" w:rsidRPr="00EF20F7" w:rsidRDefault="00AD072D" w:rsidP="00BD3AE7">
            <w:pPr>
              <w:pStyle w:val="TAC"/>
            </w:pPr>
            <w:r w:rsidRPr="00EF20F7">
              <w:rPr>
                <w:lang w:eastAsia="zh-CN"/>
              </w:rPr>
              <w:t xml:space="preserve">Modify Media </w:t>
            </w:r>
            <w:r w:rsidRPr="00EF20F7">
              <w:t>Ack</w:t>
            </w:r>
          </w:p>
        </w:tc>
        <w:tc>
          <w:tcPr>
            <w:tcW w:w="1080" w:type="dxa"/>
            <w:vMerge w:val="restart"/>
          </w:tcPr>
          <w:p w14:paraId="23551E2B" w14:textId="77777777" w:rsidR="00AD072D" w:rsidRPr="00EF20F7" w:rsidRDefault="00AD072D" w:rsidP="00BD3AE7">
            <w:pPr>
              <w:pStyle w:val="TAC"/>
            </w:pPr>
            <w:r w:rsidRPr="00EF20F7" w:rsidDel="00F571B5">
              <w:t>MRFP</w:t>
            </w:r>
          </w:p>
        </w:tc>
        <w:tc>
          <w:tcPr>
            <w:tcW w:w="1980" w:type="dxa"/>
          </w:tcPr>
          <w:p w14:paraId="1373251A" w14:textId="77777777" w:rsidR="00AD072D" w:rsidRPr="00EF20F7" w:rsidRDefault="00AD072D" w:rsidP="00BD3AE7">
            <w:pPr>
              <w:pStyle w:val="TAC"/>
            </w:pPr>
            <w:r w:rsidRPr="00EF20F7">
              <w:t>Context</w:t>
            </w:r>
          </w:p>
        </w:tc>
        <w:tc>
          <w:tcPr>
            <w:tcW w:w="1260" w:type="dxa"/>
          </w:tcPr>
          <w:p w14:paraId="436302E1" w14:textId="77777777" w:rsidR="00AD072D" w:rsidRPr="00EF20F7" w:rsidRDefault="00AD072D" w:rsidP="00BD3AE7">
            <w:pPr>
              <w:pStyle w:val="TAC"/>
            </w:pPr>
            <w:r w:rsidRPr="00EF20F7">
              <w:t>M</w:t>
            </w:r>
          </w:p>
        </w:tc>
        <w:tc>
          <w:tcPr>
            <w:tcW w:w="3780" w:type="dxa"/>
          </w:tcPr>
          <w:p w14:paraId="48724090" w14:textId="77777777" w:rsidR="00AD072D" w:rsidRPr="00EF20F7" w:rsidRDefault="00AD072D" w:rsidP="00BD3AE7">
            <w:pPr>
              <w:pStyle w:val="TAC"/>
            </w:pPr>
            <w:r w:rsidRPr="00EF20F7">
              <w:t>This information element indicates the context where the command was executed.</w:t>
            </w:r>
          </w:p>
        </w:tc>
      </w:tr>
      <w:tr w:rsidR="00AD072D" w:rsidRPr="00EF20F7" w14:paraId="74A2C0D9" w14:textId="77777777" w:rsidTr="00BD3AE7">
        <w:trPr>
          <w:cantSplit/>
          <w:jc w:val="center"/>
        </w:trPr>
        <w:tc>
          <w:tcPr>
            <w:tcW w:w="1637" w:type="dxa"/>
            <w:vMerge/>
          </w:tcPr>
          <w:p w14:paraId="0E5B5A27" w14:textId="77777777" w:rsidR="00AD072D" w:rsidRPr="00EF20F7" w:rsidRDefault="00AD072D" w:rsidP="00BD3AE7">
            <w:pPr>
              <w:pStyle w:val="TAC"/>
              <w:rPr>
                <w:lang w:eastAsia="zh-CN"/>
              </w:rPr>
            </w:pPr>
          </w:p>
        </w:tc>
        <w:tc>
          <w:tcPr>
            <w:tcW w:w="1080" w:type="dxa"/>
            <w:vMerge/>
          </w:tcPr>
          <w:p w14:paraId="619E47AF" w14:textId="77777777" w:rsidR="00AD072D" w:rsidRPr="00EF20F7" w:rsidDel="00F571B5" w:rsidRDefault="00AD072D" w:rsidP="00BD3AE7">
            <w:pPr>
              <w:pStyle w:val="TAC"/>
            </w:pPr>
          </w:p>
        </w:tc>
        <w:tc>
          <w:tcPr>
            <w:tcW w:w="1980" w:type="dxa"/>
          </w:tcPr>
          <w:p w14:paraId="1030E349" w14:textId="77777777" w:rsidR="00AD072D" w:rsidRPr="00EF20F7" w:rsidRDefault="00AD072D" w:rsidP="00BD3AE7">
            <w:pPr>
              <w:pStyle w:val="TAC"/>
            </w:pPr>
            <w:r w:rsidRPr="00EF20F7">
              <w:t>Bearer Termination</w:t>
            </w:r>
          </w:p>
        </w:tc>
        <w:tc>
          <w:tcPr>
            <w:tcW w:w="1260" w:type="dxa"/>
          </w:tcPr>
          <w:p w14:paraId="3E8C31C6" w14:textId="77777777" w:rsidR="00AD072D" w:rsidRPr="00EF20F7" w:rsidRDefault="00AD072D" w:rsidP="00BD3AE7">
            <w:pPr>
              <w:pStyle w:val="TAC"/>
            </w:pPr>
            <w:r w:rsidRPr="00EF20F7">
              <w:t>M</w:t>
            </w:r>
          </w:p>
        </w:tc>
        <w:tc>
          <w:tcPr>
            <w:tcW w:w="3780" w:type="dxa"/>
          </w:tcPr>
          <w:p w14:paraId="235E52FF" w14:textId="77777777" w:rsidR="00AD072D" w:rsidRPr="00EF20F7" w:rsidRDefault="00AD072D" w:rsidP="00BD3AE7">
            <w:pPr>
              <w:pStyle w:val="TAC"/>
            </w:pPr>
            <w:r w:rsidRPr="00EF20F7">
              <w:t>This information element indicates the bearer termination where the command was executed.</w:t>
            </w:r>
          </w:p>
        </w:tc>
      </w:tr>
    </w:tbl>
    <w:p w14:paraId="22CD3839" w14:textId="77777777" w:rsidR="00AD072D" w:rsidRPr="00EF20F7" w:rsidRDefault="00AD072D" w:rsidP="00AD072D">
      <w:pPr>
        <w:rPr>
          <w:noProof/>
        </w:rPr>
      </w:pPr>
    </w:p>
    <w:p w14:paraId="35F2B20F" w14:textId="77777777" w:rsidR="00AD072D" w:rsidRPr="00EF20F7" w:rsidRDefault="00AD072D" w:rsidP="00AD072D">
      <w:pPr>
        <w:pStyle w:val="Heading2"/>
        <w:rPr>
          <w:lang w:eastAsia="zh-CN"/>
        </w:rPr>
      </w:pPr>
      <w:bookmarkStart w:id="579" w:name="_Toc517465158"/>
      <w:bookmarkStart w:id="580" w:name="_Toc67396863"/>
      <w:r w:rsidRPr="00EF20F7">
        <w:rPr>
          <w:lang w:eastAsia="zh-CN"/>
        </w:rPr>
        <w:t>8.60</w:t>
      </w:r>
      <w:r w:rsidRPr="00EF20F7">
        <w:rPr>
          <w:lang w:eastAsia="zh-CN"/>
        </w:rPr>
        <w:tab/>
        <w:t>ECN Failure Indication</w:t>
      </w:r>
      <w:bookmarkEnd w:id="579"/>
      <w:bookmarkEnd w:id="580"/>
    </w:p>
    <w:p w14:paraId="3AA5AAA3" w14:textId="77777777" w:rsidR="00AD072D" w:rsidRPr="00EF20F7" w:rsidRDefault="00AD072D" w:rsidP="00AD072D">
      <w:pPr>
        <w:rPr>
          <w:lang w:eastAsia="zh-CN"/>
        </w:rPr>
      </w:pPr>
      <w:r w:rsidRPr="00EF20F7">
        <w:rPr>
          <w:lang w:eastAsia="zh-CN"/>
        </w:rPr>
        <w:t>This procedure is used to indicate an ECN related Error.</w:t>
      </w:r>
    </w:p>
    <w:p w14:paraId="00900A1B" w14:textId="77777777" w:rsidR="00AD072D" w:rsidRPr="00EF20F7" w:rsidRDefault="00AD072D" w:rsidP="00AD072D">
      <w:pPr>
        <w:pStyle w:val="TH"/>
      </w:pPr>
      <w:r w:rsidRPr="00EF20F7">
        <w:t xml:space="preserve">Table </w:t>
      </w:r>
      <w:r w:rsidRPr="00EF20F7">
        <w:rPr>
          <w:lang w:eastAsia="zh-CN"/>
        </w:rPr>
        <w:t>8.60.1</w:t>
      </w:r>
      <w:r w:rsidRPr="00EF20F7">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8"/>
        <w:gridCol w:w="939"/>
        <w:gridCol w:w="1662"/>
        <w:gridCol w:w="1770"/>
        <w:gridCol w:w="3807"/>
      </w:tblGrid>
      <w:tr w:rsidR="00AD072D" w:rsidRPr="00EF20F7" w14:paraId="12E9E3DE" w14:textId="77777777" w:rsidTr="00BD3AE7">
        <w:trPr>
          <w:jc w:val="center"/>
        </w:trPr>
        <w:tc>
          <w:tcPr>
            <w:tcW w:w="0" w:type="auto"/>
          </w:tcPr>
          <w:p w14:paraId="30E06DF3"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0" w:type="auto"/>
          </w:tcPr>
          <w:p w14:paraId="2CE6C957"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0" w:type="auto"/>
          </w:tcPr>
          <w:p w14:paraId="2CC6C737"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60D55871"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73AEC5DF"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4DA0ED3B" w14:textId="77777777" w:rsidTr="00BD3AE7">
        <w:trPr>
          <w:cantSplit/>
          <w:jc w:val="center"/>
        </w:trPr>
        <w:tc>
          <w:tcPr>
            <w:tcW w:w="0" w:type="auto"/>
            <w:vMerge w:val="restart"/>
          </w:tcPr>
          <w:p w14:paraId="31D765D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ECN Failure Indication</w:t>
            </w:r>
          </w:p>
        </w:tc>
        <w:tc>
          <w:tcPr>
            <w:tcW w:w="0" w:type="auto"/>
            <w:vMerge w:val="restart"/>
          </w:tcPr>
          <w:p w14:paraId="2F6A8056" w14:textId="77777777" w:rsidR="00AD072D" w:rsidRPr="00EF20F7" w:rsidRDefault="00AD072D" w:rsidP="00BD3AE7">
            <w:pPr>
              <w:keepLines/>
              <w:ind w:left="1135" w:hanging="851"/>
              <w:rPr>
                <w:rFonts w:ascii="Arial" w:hAnsi="Arial"/>
                <w:sz w:val="18"/>
              </w:rPr>
            </w:pPr>
            <w:r w:rsidRPr="00EF20F7">
              <w:rPr>
                <w:rFonts w:ascii="Arial" w:hAnsi="Arial"/>
                <w:sz w:val="18"/>
              </w:rPr>
              <w:t>MRFP</w:t>
            </w:r>
          </w:p>
        </w:tc>
        <w:tc>
          <w:tcPr>
            <w:tcW w:w="0" w:type="auto"/>
          </w:tcPr>
          <w:p w14:paraId="23CA228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1C9C8E16"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3D039611" w14:textId="77777777" w:rsidR="00AD072D" w:rsidRPr="00EF20F7" w:rsidRDefault="00AD072D" w:rsidP="00BD3AE7">
            <w:pPr>
              <w:pStyle w:val="TAL"/>
            </w:pPr>
            <w:r w:rsidRPr="00EF20F7">
              <w:t>This information element indicates the context for the bearer termination.</w:t>
            </w:r>
          </w:p>
        </w:tc>
      </w:tr>
      <w:tr w:rsidR="00AD072D" w:rsidRPr="00EF20F7" w14:paraId="42D8DFA2" w14:textId="77777777" w:rsidTr="00BD3AE7">
        <w:trPr>
          <w:cantSplit/>
          <w:jc w:val="center"/>
        </w:trPr>
        <w:tc>
          <w:tcPr>
            <w:tcW w:w="0" w:type="auto"/>
            <w:vMerge/>
          </w:tcPr>
          <w:p w14:paraId="31B9CF38" w14:textId="77777777" w:rsidR="00AD072D" w:rsidRPr="00EF20F7" w:rsidRDefault="00AD072D" w:rsidP="00BD3AE7">
            <w:pPr>
              <w:keepNext/>
              <w:keepLines/>
              <w:spacing w:after="0"/>
              <w:jc w:val="center"/>
              <w:rPr>
                <w:rFonts w:ascii="Arial" w:hAnsi="Arial"/>
                <w:sz w:val="18"/>
              </w:rPr>
            </w:pPr>
          </w:p>
        </w:tc>
        <w:tc>
          <w:tcPr>
            <w:tcW w:w="0" w:type="auto"/>
            <w:vMerge/>
          </w:tcPr>
          <w:p w14:paraId="404F6891" w14:textId="77777777" w:rsidR="00AD072D" w:rsidRPr="00EF20F7" w:rsidRDefault="00AD072D" w:rsidP="00BD3AE7">
            <w:pPr>
              <w:keepLines/>
              <w:ind w:left="1135" w:hanging="851"/>
              <w:rPr>
                <w:rFonts w:ascii="Arial" w:hAnsi="Arial"/>
                <w:sz w:val="18"/>
              </w:rPr>
            </w:pPr>
          </w:p>
        </w:tc>
        <w:tc>
          <w:tcPr>
            <w:tcW w:w="0" w:type="auto"/>
          </w:tcPr>
          <w:p w14:paraId="416B589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4E338C59"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2A9C2234" w14:textId="77777777" w:rsidR="00AD072D" w:rsidRPr="00EF20F7" w:rsidRDefault="00AD072D" w:rsidP="00BD3AE7">
            <w:pPr>
              <w:pStyle w:val="TAL"/>
            </w:pPr>
            <w:r w:rsidRPr="00EF20F7">
              <w:t>This information element indicates the existing bearer termination.</w:t>
            </w:r>
          </w:p>
        </w:tc>
      </w:tr>
      <w:tr w:rsidR="00AD072D" w:rsidRPr="00EF20F7" w14:paraId="44C5C24D" w14:textId="77777777" w:rsidTr="00BD3AE7">
        <w:trPr>
          <w:cantSplit/>
          <w:trHeight w:val="685"/>
          <w:jc w:val="center"/>
        </w:trPr>
        <w:tc>
          <w:tcPr>
            <w:tcW w:w="0" w:type="auto"/>
            <w:vMerge/>
          </w:tcPr>
          <w:p w14:paraId="15083347" w14:textId="77777777" w:rsidR="00AD072D" w:rsidRPr="00EF20F7" w:rsidRDefault="00AD072D" w:rsidP="00BD3AE7">
            <w:pPr>
              <w:keepNext/>
              <w:keepLines/>
              <w:spacing w:after="0"/>
              <w:jc w:val="center"/>
              <w:rPr>
                <w:rFonts w:ascii="Arial" w:hAnsi="Arial"/>
                <w:sz w:val="18"/>
              </w:rPr>
            </w:pPr>
          </w:p>
        </w:tc>
        <w:tc>
          <w:tcPr>
            <w:tcW w:w="0" w:type="auto"/>
            <w:vMerge/>
          </w:tcPr>
          <w:p w14:paraId="76A3F412" w14:textId="77777777" w:rsidR="00AD072D" w:rsidRPr="00EF20F7" w:rsidRDefault="00AD072D" w:rsidP="00BD3AE7">
            <w:pPr>
              <w:keepNext/>
              <w:keepLines/>
              <w:spacing w:after="0"/>
              <w:jc w:val="center"/>
              <w:rPr>
                <w:rFonts w:ascii="Arial" w:hAnsi="Arial"/>
                <w:sz w:val="18"/>
              </w:rPr>
            </w:pPr>
          </w:p>
        </w:tc>
        <w:tc>
          <w:tcPr>
            <w:tcW w:w="0" w:type="auto"/>
          </w:tcPr>
          <w:p w14:paraId="0AD7491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ECN Failure Indication</w:t>
            </w:r>
          </w:p>
        </w:tc>
        <w:tc>
          <w:tcPr>
            <w:tcW w:w="0" w:type="auto"/>
          </w:tcPr>
          <w:p w14:paraId="001C6050" w14:textId="77777777" w:rsidR="00AD072D" w:rsidRPr="00EF20F7" w:rsidRDefault="00AD072D" w:rsidP="00BD3AE7">
            <w:pPr>
              <w:keepNext/>
              <w:keepLines/>
              <w:jc w:val="center"/>
              <w:rPr>
                <w:rFonts w:ascii="Arial" w:hAnsi="Arial"/>
                <w:sz w:val="18"/>
              </w:rPr>
            </w:pPr>
            <w:r w:rsidRPr="00EF20F7">
              <w:rPr>
                <w:rFonts w:ascii="Arial" w:hAnsi="Arial"/>
                <w:sz w:val="18"/>
              </w:rPr>
              <w:t>M</w:t>
            </w:r>
          </w:p>
        </w:tc>
        <w:tc>
          <w:tcPr>
            <w:tcW w:w="0" w:type="auto"/>
          </w:tcPr>
          <w:p w14:paraId="5BA785D2" w14:textId="77777777" w:rsidR="00AD072D" w:rsidRPr="00EF20F7" w:rsidRDefault="00AD072D" w:rsidP="00BD3AE7">
            <w:pPr>
              <w:pStyle w:val="TAL"/>
            </w:pPr>
            <w:r w:rsidRPr="00EF20F7">
              <w:t xml:space="preserve">This information element indicates </w:t>
            </w:r>
            <w:r w:rsidRPr="00EF20F7">
              <w:rPr>
                <w:lang w:eastAsia="ja-JP"/>
              </w:rPr>
              <w:t xml:space="preserve"> an ECN </w:t>
            </w:r>
            <w:r w:rsidRPr="00EF20F7">
              <w:rPr>
                <w:rFonts w:hint="eastAsia"/>
                <w:lang w:eastAsia="ko-KR"/>
              </w:rPr>
              <w:t>f</w:t>
            </w:r>
            <w:r w:rsidRPr="00EF20F7">
              <w:t>ailure</w:t>
            </w:r>
            <w:r w:rsidRPr="00EF20F7">
              <w:rPr>
                <w:lang w:eastAsia="ja-JP"/>
              </w:rPr>
              <w:t xml:space="preserve"> event.</w:t>
            </w:r>
          </w:p>
        </w:tc>
      </w:tr>
      <w:tr w:rsidR="00AD072D" w:rsidRPr="00EF20F7" w14:paraId="558684F6" w14:textId="77777777" w:rsidTr="00BD3AE7">
        <w:trPr>
          <w:cantSplit/>
          <w:jc w:val="center"/>
        </w:trPr>
        <w:tc>
          <w:tcPr>
            <w:tcW w:w="0" w:type="auto"/>
            <w:vMerge w:val="restart"/>
          </w:tcPr>
          <w:p w14:paraId="71BBD33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ECN Failure Indication ACK</w:t>
            </w:r>
          </w:p>
        </w:tc>
        <w:tc>
          <w:tcPr>
            <w:tcW w:w="0" w:type="auto"/>
            <w:vMerge w:val="restart"/>
          </w:tcPr>
          <w:p w14:paraId="4DA3F878" w14:textId="77777777" w:rsidR="00AD072D" w:rsidRPr="00EF20F7" w:rsidRDefault="00AD072D" w:rsidP="00BD3AE7">
            <w:pPr>
              <w:keepLines/>
              <w:ind w:left="1135" w:hanging="851"/>
              <w:rPr>
                <w:rFonts w:ascii="Arial" w:hAnsi="Arial"/>
                <w:sz w:val="18"/>
              </w:rPr>
            </w:pPr>
            <w:r w:rsidRPr="00EF20F7">
              <w:rPr>
                <w:rFonts w:ascii="Arial" w:hAnsi="Arial"/>
                <w:sz w:val="18"/>
              </w:rPr>
              <w:t>MRFC</w:t>
            </w:r>
          </w:p>
        </w:tc>
        <w:tc>
          <w:tcPr>
            <w:tcW w:w="0" w:type="auto"/>
          </w:tcPr>
          <w:p w14:paraId="267FF2A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0" w:type="auto"/>
          </w:tcPr>
          <w:p w14:paraId="158DC3F2"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7AA2E05F" w14:textId="77777777" w:rsidR="00AD072D" w:rsidRPr="00EF20F7" w:rsidRDefault="00AD072D" w:rsidP="00BD3AE7">
            <w:pPr>
              <w:pStyle w:val="TAL"/>
            </w:pPr>
            <w:r w:rsidRPr="00EF20F7">
              <w:t xml:space="preserve">This information element indicates the context where the command </w:t>
            </w:r>
            <w:r w:rsidRPr="00EF20F7">
              <w:rPr>
                <w:lang w:eastAsia="zh-CN"/>
              </w:rPr>
              <w:t>i</w:t>
            </w:r>
            <w:r w:rsidRPr="00EF20F7">
              <w:t>s executed.</w:t>
            </w:r>
          </w:p>
        </w:tc>
      </w:tr>
      <w:tr w:rsidR="00AD072D" w:rsidRPr="00EF20F7" w14:paraId="4C7A9AF7" w14:textId="77777777" w:rsidTr="00BD3AE7">
        <w:trPr>
          <w:cantSplit/>
          <w:jc w:val="center"/>
        </w:trPr>
        <w:tc>
          <w:tcPr>
            <w:tcW w:w="0" w:type="auto"/>
            <w:vMerge/>
          </w:tcPr>
          <w:p w14:paraId="24A7B34D" w14:textId="77777777" w:rsidR="00AD072D" w:rsidRPr="00EF20F7" w:rsidRDefault="00AD072D" w:rsidP="00BD3AE7">
            <w:pPr>
              <w:keepLines/>
              <w:ind w:left="1135" w:hanging="851"/>
            </w:pPr>
          </w:p>
        </w:tc>
        <w:tc>
          <w:tcPr>
            <w:tcW w:w="0" w:type="auto"/>
            <w:vMerge/>
          </w:tcPr>
          <w:p w14:paraId="509653F5" w14:textId="77777777" w:rsidR="00AD072D" w:rsidRPr="00EF20F7" w:rsidRDefault="00AD072D" w:rsidP="00BD3AE7">
            <w:pPr>
              <w:keepLines/>
              <w:ind w:left="1135" w:hanging="851"/>
            </w:pPr>
          </w:p>
        </w:tc>
        <w:tc>
          <w:tcPr>
            <w:tcW w:w="0" w:type="auto"/>
          </w:tcPr>
          <w:p w14:paraId="321FC6A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0" w:type="auto"/>
          </w:tcPr>
          <w:p w14:paraId="0815D18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0" w:type="auto"/>
          </w:tcPr>
          <w:p w14:paraId="481443D2" w14:textId="77777777" w:rsidR="00AD072D" w:rsidRPr="00EF20F7" w:rsidRDefault="00AD072D" w:rsidP="00BD3AE7">
            <w:pPr>
              <w:pStyle w:val="TAL"/>
            </w:pPr>
            <w:r w:rsidRPr="00EF20F7">
              <w:t xml:space="preserve">This information element indicates the bearer termination where the command </w:t>
            </w:r>
            <w:r w:rsidRPr="00EF20F7">
              <w:rPr>
                <w:lang w:eastAsia="zh-CN"/>
              </w:rPr>
              <w:t>is</w:t>
            </w:r>
            <w:r w:rsidRPr="00EF20F7">
              <w:t xml:space="preserve"> executed.</w:t>
            </w:r>
          </w:p>
        </w:tc>
      </w:tr>
    </w:tbl>
    <w:p w14:paraId="1697E11B" w14:textId="77777777" w:rsidR="00AD072D" w:rsidRPr="00EF20F7" w:rsidRDefault="00AD072D" w:rsidP="00AD072D">
      <w:pPr>
        <w:rPr>
          <w:noProof/>
        </w:rPr>
      </w:pPr>
    </w:p>
    <w:p w14:paraId="5BA38773" w14:textId="77777777" w:rsidR="00AD072D" w:rsidRPr="00EF20F7" w:rsidRDefault="00AD072D" w:rsidP="00AD072D">
      <w:pPr>
        <w:pStyle w:val="Heading2"/>
      </w:pPr>
      <w:bookmarkStart w:id="581" w:name="_Toc517465159"/>
      <w:bookmarkStart w:id="582" w:name="_Toc67396864"/>
      <w:r w:rsidRPr="00EF20F7">
        <w:lastRenderedPageBreak/>
        <w:t>8.</w:t>
      </w:r>
      <w:r w:rsidRPr="00EF20F7">
        <w:rPr>
          <w:rFonts w:hint="eastAsia"/>
          <w:lang w:eastAsia="zh-CN"/>
        </w:rPr>
        <w:t>61</w:t>
      </w:r>
      <w:r w:rsidRPr="00EF20F7">
        <w:tab/>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bookmarkEnd w:id="581"/>
      <w:bookmarkEnd w:id="582"/>
    </w:p>
    <w:p w14:paraId="2B901AEC" w14:textId="300F0A6D" w:rsidR="00AD072D" w:rsidRPr="00EF20F7" w:rsidRDefault="00AD072D" w:rsidP="00AD072D">
      <w:pPr>
        <w:keepNext/>
      </w:pPr>
      <w:r w:rsidRPr="00EF20F7">
        <w:t xml:space="preserve">This procedure is used to report </w:t>
      </w:r>
      <w:r w:rsidRPr="00EF20F7">
        <w:rPr>
          <w:rFonts w:hint="eastAsia"/>
          <w:lang w:eastAsia="zh-CN"/>
        </w:rPr>
        <w:t>ICE connectivity check result</w:t>
      </w:r>
      <w:r w:rsidRPr="00EF20F7">
        <w:rPr>
          <w:lang w:eastAsia="zh-CN"/>
        </w:rPr>
        <w:t xml:space="preserve"> for Full ICE</w:t>
      </w:r>
      <w:r w:rsidRPr="00EF20F7">
        <w:t xml:space="preserve"> (see </w:t>
      </w:r>
      <w:r w:rsidR="001B11EB" w:rsidRPr="00EF20F7">
        <w:t>clause</w:t>
      </w:r>
      <w:r w:rsidR="001B11EB">
        <w:t> </w:t>
      </w:r>
      <w:r w:rsidR="001B11EB" w:rsidRPr="00EF20F7">
        <w:t>6</w:t>
      </w:r>
      <w:r w:rsidRPr="00EF20F7">
        <w:t>.2.</w:t>
      </w:r>
      <w:r w:rsidRPr="00EF20F7">
        <w:rPr>
          <w:lang w:eastAsia="zh-CN"/>
        </w:rPr>
        <w:t>18.</w:t>
      </w:r>
      <w:r w:rsidRPr="00EF20F7">
        <w:rPr>
          <w:rFonts w:hint="eastAsia"/>
          <w:lang w:eastAsia="zh-CN"/>
        </w:rPr>
        <w:t>3</w:t>
      </w:r>
      <w:r w:rsidRPr="00EF20F7">
        <w:t>).</w:t>
      </w:r>
    </w:p>
    <w:p w14:paraId="5265A8E6" w14:textId="77777777" w:rsidR="00AD072D" w:rsidRPr="00EF20F7" w:rsidRDefault="00AD072D" w:rsidP="00AD072D">
      <w:pPr>
        <w:pStyle w:val="TH"/>
      </w:pPr>
      <w:r w:rsidRPr="00EF20F7">
        <w:t>Table 8.</w:t>
      </w:r>
      <w:r w:rsidRPr="00EF20F7">
        <w:rPr>
          <w:lang w:eastAsia="zh-CN"/>
        </w:rPr>
        <w:t>61</w:t>
      </w:r>
      <w:r w:rsidRPr="00EF20F7">
        <w:t xml:space="preserve">.1: Procedures between MRFC and MRFP: </w:t>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AD072D" w:rsidRPr="00EF20F7" w14:paraId="3B2C4636" w14:textId="77777777" w:rsidTr="00BD3AE7">
        <w:trPr>
          <w:jc w:val="center"/>
        </w:trPr>
        <w:tc>
          <w:tcPr>
            <w:tcW w:w="1612" w:type="dxa"/>
          </w:tcPr>
          <w:p w14:paraId="210D5F3E" w14:textId="77777777" w:rsidR="00AD072D" w:rsidRPr="00EF20F7" w:rsidRDefault="00AD072D" w:rsidP="00BD3AE7">
            <w:pPr>
              <w:pStyle w:val="TAH"/>
            </w:pPr>
            <w:r w:rsidRPr="00EF20F7">
              <w:t>Procedure</w:t>
            </w:r>
          </w:p>
        </w:tc>
        <w:tc>
          <w:tcPr>
            <w:tcW w:w="1080" w:type="dxa"/>
          </w:tcPr>
          <w:p w14:paraId="190B7F47" w14:textId="77777777" w:rsidR="00AD072D" w:rsidRPr="00EF20F7" w:rsidRDefault="00AD072D" w:rsidP="00BD3AE7">
            <w:pPr>
              <w:pStyle w:val="TAH"/>
            </w:pPr>
            <w:r w:rsidRPr="00EF20F7">
              <w:t>Initiated</w:t>
            </w:r>
          </w:p>
        </w:tc>
        <w:tc>
          <w:tcPr>
            <w:tcW w:w="1980" w:type="dxa"/>
          </w:tcPr>
          <w:p w14:paraId="691E91A5" w14:textId="77777777" w:rsidR="00AD072D" w:rsidRPr="00EF20F7" w:rsidRDefault="00AD072D" w:rsidP="00BD3AE7">
            <w:pPr>
              <w:pStyle w:val="TAH"/>
            </w:pPr>
            <w:r w:rsidRPr="00EF20F7">
              <w:t>Information element name</w:t>
            </w:r>
          </w:p>
        </w:tc>
        <w:tc>
          <w:tcPr>
            <w:tcW w:w="1260" w:type="dxa"/>
          </w:tcPr>
          <w:p w14:paraId="54C65263" w14:textId="77777777" w:rsidR="00AD072D" w:rsidRPr="00EF20F7" w:rsidRDefault="00AD072D" w:rsidP="00BD3AE7">
            <w:pPr>
              <w:pStyle w:val="TAH"/>
            </w:pPr>
            <w:r w:rsidRPr="00EF20F7">
              <w:t>Information element required</w:t>
            </w:r>
          </w:p>
        </w:tc>
        <w:tc>
          <w:tcPr>
            <w:tcW w:w="3731" w:type="dxa"/>
          </w:tcPr>
          <w:p w14:paraId="57538BEF" w14:textId="77777777" w:rsidR="00AD072D" w:rsidRPr="00EF20F7" w:rsidRDefault="00AD072D" w:rsidP="00BD3AE7">
            <w:pPr>
              <w:pStyle w:val="TAH"/>
            </w:pPr>
            <w:r w:rsidRPr="00EF20F7">
              <w:t>Information element description</w:t>
            </w:r>
          </w:p>
        </w:tc>
      </w:tr>
      <w:tr w:rsidR="00AD072D" w:rsidRPr="00EF20F7" w14:paraId="0E779E97" w14:textId="77777777" w:rsidTr="00BD3AE7">
        <w:trPr>
          <w:cantSplit/>
          <w:jc w:val="center"/>
        </w:trPr>
        <w:tc>
          <w:tcPr>
            <w:tcW w:w="1612" w:type="dxa"/>
            <w:vMerge w:val="restart"/>
          </w:tcPr>
          <w:p w14:paraId="2C8E5F28" w14:textId="77777777" w:rsidR="00AD072D" w:rsidRPr="00EF20F7" w:rsidRDefault="00AD072D" w:rsidP="00BD3AE7">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6CE55DB1" w14:textId="77777777" w:rsidR="00AD072D" w:rsidRPr="00EF20F7" w:rsidRDefault="00AD072D" w:rsidP="00BD3AE7">
            <w:pPr>
              <w:pStyle w:val="TAC"/>
              <w:rPr>
                <w:lang w:eastAsia="ja-JP"/>
              </w:rPr>
            </w:pPr>
            <w:r w:rsidRPr="00EF20F7">
              <w:rPr>
                <w:lang w:eastAsia="ja-JP"/>
              </w:rPr>
              <w:t>MRFP</w:t>
            </w:r>
          </w:p>
        </w:tc>
        <w:tc>
          <w:tcPr>
            <w:tcW w:w="1980" w:type="dxa"/>
          </w:tcPr>
          <w:p w14:paraId="3648392D" w14:textId="77777777" w:rsidR="00AD072D" w:rsidRPr="00EF20F7" w:rsidRDefault="00AD072D" w:rsidP="00BD3AE7">
            <w:pPr>
              <w:pStyle w:val="TAC"/>
              <w:rPr>
                <w:lang w:eastAsia="ja-JP"/>
              </w:rPr>
            </w:pPr>
            <w:r w:rsidRPr="00EF20F7">
              <w:rPr>
                <w:lang w:eastAsia="ja-JP"/>
              </w:rPr>
              <w:t>Context</w:t>
            </w:r>
          </w:p>
        </w:tc>
        <w:tc>
          <w:tcPr>
            <w:tcW w:w="1260" w:type="dxa"/>
          </w:tcPr>
          <w:p w14:paraId="0BC64027" w14:textId="77777777" w:rsidR="00AD072D" w:rsidRPr="00EF20F7" w:rsidRDefault="00AD072D" w:rsidP="00BD3AE7">
            <w:pPr>
              <w:pStyle w:val="TAC"/>
              <w:rPr>
                <w:lang w:eastAsia="ja-JP"/>
              </w:rPr>
            </w:pPr>
            <w:r w:rsidRPr="00EF20F7">
              <w:rPr>
                <w:lang w:eastAsia="ja-JP"/>
              </w:rPr>
              <w:t>M</w:t>
            </w:r>
          </w:p>
        </w:tc>
        <w:tc>
          <w:tcPr>
            <w:tcW w:w="3731" w:type="dxa"/>
          </w:tcPr>
          <w:p w14:paraId="4F97D29D" w14:textId="77777777" w:rsidR="00AD072D" w:rsidRPr="00EF20F7" w:rsidRDefault="00AD072D" w:rsidP="00BD3AE7">
            <w:pPr>
              <w:pStyle w:val="TAL"/>
              <w:rPr>
                <w:lang w:eastAsia="ja-JP"/>
              </w:rPr>
            </w:pPr>
            <w:r w:rsidRPr="00EF20F7">
              <w:rPr>
                <w:lang w:eastAsia="ja-JP"/>
              </w:rPr>
              <w:t>This information element indicates the context for the bearer termination.</w:t>
            </w:r>
          </w:p>
        </w:tc>
      </w:tr>
      <w:tr w:rsidR="00AD072D" w:rsidRPr="00EF20F7" w14:paraId="3D6D9ECA" w14:textId="77777777" w:rsidTr="00BD3AE7">
        <w:trPr>
          <w:cantSplit/>
          <w:jc w:val="center"/>
        </w:trPr>
        <w:tc>
          <w:tcPr>
            <w:tcW w:w="1612" w:type="dxa"/>
            <w:vMerge/>
          </w:tcPr>
          <w:p w14:paraId="1E0BBA42" w14:textId="77777777" w:rsidR="00AD072D" w:rsidRPr="00EF20F7" w:rsidRDefault="00AD072D" w:rsidP="00BD3AE7">
            <w:pPr>
              <w:pStyle w:val="TAC"/>
              <w:rPr>
                <w:lang w:eastAsia="ja-JP"/>
              </w:rPr>
            </w:pPr>
          </w:p>
        </w:tc>
        <w:tc>
          <w:tcPr>
            <w:tcW w:w="1080" w:type="dxa"/>
            <w:vMerge/>
          </w:tcPr>
          <w:p w14:paraId="42F540AE" w14:textId="77777777" w:rsidR="00AD072D" w:rsidRPr="00EF20F7" w:rsidRDefault="00AD072D" w:rsidP="00BD3AE7">
            <w:pPr>
              <w:pStyle w:val="TAC"/>
              <w:rPr>
                <w:lang w:eastAsia="ja-JP"/>
              </w:rPr>
            </w:pPr>
          </w:p>
        </w:tc>
        <w:tc>
          <w:tcPr>
            <w:tcW w:w="1980" w:type="dxa"/>
          </w:tcPr>
          <w:p w14:paraId="55BF30B8" w14:textId="77777777" w:rsidR="00AD072D" w:rsidRPr="00EF20F7" w:rsidRDefault="00AD072D" w:rsidP="00BD3AE7">
            <w:pPr>
              <w:pStyle w:val="TAC"/>
              <w:rPr>
                <w:lang w:eastAsia="ja-JP"/>
              </w:rPr>
            </w:pPr>
            <w:r w:rsidRPr="00EF20F7">
              <w:rPr>
                <w:lang w:eastAsia="ja-JP"/>
              </w:rPr>
              <w:t>Bearer Termination</w:t>
            </w:r>
          </w:p>
        </w:tc>
        <w:tc>
          <w:tcPr>
            <w:tcW w:w="1260" w:type="dxa"/>
          </w:tcPr>
          <w:p w14:paraId="22BCF70F" w14:textId="77777777" w:rsidR="00AD072D" w:rsidRPr="00EF20F7" w:rsidRDefault="00AD072D" w:rsidP="00BD3AE7">
            <w:pPr>
              <w:pStyle w:val="TAC"/>
              <w:rPr>
                <w:lang w:eastAsia="ja-JP"/>
              </w:rPr>
            </w:pPr>
            <w:r w:rsidRPr="00EF20F7">
              <w:rPr>
                <w:lang w:eastAsia="ja-JP"/>
              </w:rPr>
              <w:t>M</w:t>
            </w:r>
          </w:p>
        </w:tc>
        <w:tc>
          <w:tcPr>
            <w:tcW w:w="3731" w:type="dxa"/>
          </w:tcPr>
          <w:p w14:paraId="465EC9B9" w14:textId="77777777" w:rsidR="00AD072D" w:rsidRPr="00EF20F7" w:rsidRDefault="00AD072D" w:rsidP="00BD3AE7">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Connectivity Check Result</w:t>
            </w:r>
            <w:r w:rsidRPr="00EF20F7">
              <w:rPr>
                <w:lang w:eastAsia="ja-JP"/>
              </w:rPr>
              <w:t xml:space="preserve"> is reported. </w:t>
            </w:r>
          </w:p>
        </w:tc>
      </w:tr>
      <w:tr w:rsidR="00AD072D" w:rsidRPr="00EF20F7" w14:paraId="67250319" w14:textId="77777777" w:rsidTr="00BD3AE7">
        <w:trPr>
          <w:cantSplit/>
          <w:jc w:val="center"/>
        </w:trPr>
        <w:tc>
          <w:tcPr>
            <w:tcW w:w="1612" w:type="dxa"/>
            <w:vMerge/>
          </w:tcPr>
          <w:p w14:paraId="31718A65" w14:textId="77777777" w:rsidR="00AD072D" w:rsidRPr="00EF20F7" w:rsidRDefault="00AD072D" w:rsidP="00BD3AE7">
            <w:pPr>
              <w:pStyle w:val="TAC"/>
              <w:rPr>
                <w:lang w:eastAsia="ja-JP"/>
              </w:rPr>
            </w:pPr>
          </w:p>
        </w:tc>
        <w:tc>
          <w:tcPr>
            <w:tcW w:w="1080" w:type="dxa"/>
            <w:vMerge/>
          </w:tcPr>
          <w:p w14:paraId="6BD70474" w14:textId="77777777" w:rsidR="00AD072D" w:rsidRPr="00EF20F7" w:rsidRDefault="00AD072D" w:rsidP="00BD3AE7">
            <w:pPr>
              <w:pStyle w:val="TAC"/>
              <w:rPr>
                <w:lang w:eastAsia="ja-JP"/>
              </w:rPr>
            </w:pPr>
          </w:p>
        </w:tc>
        <w:tc>
          <w:tcPr>
            <w:tcW w:w="1980" w:type="dxa"/>
          </w:tcPr>
          <w:p w14:paraId="32D2C616" w14:textId="77777777" w:rsidR="00AD072D" w:rsidRPr="00EF20F7" w:rsidRDefault="00AD072D" w:rsidP="00BD3AE7">
            <w:pPr>
              <w:pStyle w:val="TAC"/>
              <w:rPr>
                <w:lang w:eastAsia="ja-JP"/>
              </w:rPr>
            </w:pPr>
            <w:r w:rsidRPr="00EF20F7">
              <w:rPr>
                <w:rFonts w:hint="eastAsia"/>
                <w:lang w:eastAsia="zh-CN"/>
              </w:rPr>
              <w:t>ICE Connectivity Check Result</w:t>
            </w:r>
          </w:p>
        </w:tc>
        <w:tc>
          <w:tcPr>
            <w:tcW w:w="1260" w:type="dxa"/>
          </w:tcPr>
          <w:p w14:paraId="5B05FBDA" w14:textId="77777777" w:rsidR="00AD072D" w:rsidRPr="00EF20F7" w:rsidRDefault="00AD072D" w:rsidP="00BD3AE7">
            <w:pPr>
              <w:pStyle w:val="TAC"/>
              <w:rPr>
                <w:lang w:eastAsia="ja-JP"/>
              </w:rPr>
            </w:pPr>
            <w:r w:rsidRPr="00EF20F7">
              <w:rPr>
                <w:lang w:eastAsia="ja-JP"/>
              </w:rPr>
              <w:t>M</w:t>
            </w:r>
          </w:p>
        </w:tc>
        <w:tc>
          <w:tcPr>
            <w:tcW w:w="3731" w:type="dxa"/>
          </w:tcPr>
          <w:p w14:paraId="0F9BCD70" w14:textId="77777777" w:rsidR="00AD072D" w:rsidRPr="00EF20F7" w:rsidRDefault="00AD072D" w:rsidP="00BD3AE7">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Connectivity Check Result</w:t>
            </w:r>
            <w:r w:rsidRPr="00EF20F7">
              <w:rPr>
                <w:rFonts w:hint="eastAsia"/>
                <w:lang w:eastAsia="ko-KR"/>
              </w:rPr>
              <w:t xml:space="preserve"> </w:t>
            </w:r>
            <w:r w:rsidRPr="00EF20F7">
              <w:rPr>
                <w:lang w:eastAsia="ja-JP"/>
              </w:rPr>
              <w:t>event.</w:t>
            </w:r>
          </w:p>
        </w:tc>
      </w:tr>
      <w:tr w:rsidR="00AD072D" w:rsidRPr="00EF20F7" w14:paraId="661389DB" w14:textId="77777777" w:rsidTr="00BD3AE7">
        <w:trPr>
          <w:cantSplit/>
          <w:jc w:val="center"/>
        </w:trPr>
        <w:tc>
          <w:tcPr>
            <w:tcW w:w="1612" w:type="dxa"/>
            <w:vMerge w:val="restart"/>
          </w:tcPr>
          <w:p w14:paraId="11F4C5E1" w14:textId="77777777" w:rsidR="00AD072D" w:rsidRPr="00EF20F7" w:rsidRDefault="00AD072D" w:rsidP="00BD3AE7">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7657FC83" w14:textId="77777777" w:rsidR="00AD072D" w:rsidRPr="00EF20F7" w:rsidRDefault="00AD072D" w:rsidP="00BD3AE7">
            <w:pPr>
              <w:pStyle w:val="TAC"/>
              <w:rPr>
                <w:lang w:eastAsia="ja-JP"/>
              </w:rPr>
            </w:pPr>
            <w:r w:rsidRPr="00EF20F7">
              <w:rPr>
                <w:lang w:eastAsia="ja-JP"/>
              </w:rPr>
              <w:t>MRFC</w:t>
            </w:r>
          </w:p>
        </w:tc>
        <w:tc>
          <w:tcPr>
            <w:tcW w:w="1980" w:type="dxa"/>
          </w:tcPr>
          <w:p w14:paraId="287F1B23" w14:textId="77777777" w:rsidR="00AD072D" w:rsidRPr="00EF20F7" w:rsidRDefault="00AD072D" w:rsidP="00BD3AE7">
            <w:pPr>
              <w:pStyle w:val="TAC"/>
              <w:rPr>
                <w:lang w:eastAsia="ja-JP"/>
              </w:rPr>
            </w:pPr>
            <w:r w:rsidRPr="00EF20F7">
              <w:rPr>
                <w:lang w:eastAsia="ja-JP"/>
              </w:rPr>
              <w:t>Context</w:t>
            </w:r>
          </w:p>
        </w:tc>
        <w:tc>
          <w:tcPr>
            <w:tcW w:w="1260" w:type="dxa"/>
          </w:tcPr>
          <w:p w14:paraId="2F40D6C5" w14:textId="77777777" w:rsidR="00AD072D" w:rsidRPr="00EF20F7" w:rsidRDefault="00AD072D" w:rsidP="00BD3AE7">
            <w:pPr>
              <w:pStyle w:val="TAC"/>
              <w:rPr>
                <w:lang w:eastAsia="ja-JP"/>
              </w:rPr>
            </w:pPr>
            <w:r w:rsidRPr="00EF20F7">
              <w:rPr>
                <w:lang w:eastAsia="ja-JP"/>
              </w:rPr>
              <w:t>M</w:t>
            </w:r>
          </w:p>
        </w:tc>
        <w:tc>
          <w:tcPr>
            <w:tcW w:w="3731" w:type="dxa"/>
          </w:tcPr>
          <w:p w14:paraId="657C213A" w14:textId="77777777" w:rsidR="00AD072D" w:rsidRPr="00EF20F7" w:rsidRDefault="00AD072D" w:rsidP="00BD3AE7">
            <w:pPr>
              <w:pStyle w:val="TAL"/>
            </w:pPr>
            <w:r w:rsidRPr="00EF20F7">
              <w:rPr>
                <w:lang w:eastAsia="ja-JP"/>
              </w:rPr>
              <w:t>This information element indicates the context where the command was executed.</w:t>
            </w:r>
          </w:p>
        </w:tc>
      </w:tr>
      <w:tr w:rsidR="00AD072D" w:rsidRPr="00EF20F7" w14:paraId="4A512204" w14:textId="77777777" w:rsidTr="00BD3AE7">
        <w:trPr>
          <w:cantSplit/>
          <w:jc w:val="center"/>
        </w:trPr>
        <w:tc>
          <w:tcPr>
            <w:tcW w:w="1612" w:type="dxa"/>
            <w:vMerge/>
          </w:tcPr>
          <w:p w14:paraId="169C83F5" w14:textId="77777777" w:rsidR="00AD072D" w:rsidRPr="00EF20F7" w:rsidRDefault="00AD072D" w:rsidP="00BD3AE7">
            <w:pPr>
              <w:pStyle w:val="TAC"/>
              <w:rPr>
                <w:lang w:eastAsia="zh-CN"/>
              </w:rPr>
            </w:pPr>
          </w:p>
        </w:tc>
        <w:tc>
          <w:tcPr>
            <w:tcW w:w="1080" w:type="dxa"/>
            <w:vMerge/>
          </w:tcPr>
          <w:p w14:paraId="0D7F08FA" w14:textId="77777777" w:rsidR="00AD072D" w:rsidRPr="00EF20F7" w:rsidRDefault="00AD072D" w:rsidP="00BD3AE7">
            <w:pPr>
              <w:pStyle w:val="TAC"/>
              <w:rPr>
                <w:lang w:eastAsia="ja-JP"/>
              </w:rPr>
            </w:pPr>
          </w:p>
        </w:tc>
        <w:tc>
          <w:tcPr>
            <w:tcW w:w="1980" w:type="dxa"/>
          </w:tcPr>
          <w:p w14:paraId="5D88106C" w14:textId="77777777" w:rsidR="00AD072D" w:rsidRPr="00EF20F7" w:rsidRDefault="00AD072D" w:rsidP="00BD3AE7">
            <w:pPr>
              <w:pStyle w:val="TAC"/>
              <w:rPr>
                <w:lang w:eastAsia="ja-JP"/>
              </w:rPr>
            </w:pPr>
            <w:r w:rsidRPr="00EF20F7">
              <w:rPr>
                <w:lang w:eastAsia="ja-JP"/>
              </w:rPr>
              <w:t>Bearer Termination</w:t>
            </w:r>
          </w:p>
        </w:tc>
        <w:tc>
          <w:tcPr>
            <w:tcW w:w="1260" w:type="dxa"/>
          </w:tcPr>
          <w:p w14:paraId="47EAE284" w14:textId="77777777" w:rsidR="00AD072D" w:rsidRPr="00EF20F7" w:rsidRDefault="00AD072D" w:rsidP="00BD3AE7">
            <w:pPr>
              <w:pStyle w:val="TAC"/>
              <w:rPr>
                <w:lang w:eastAsia="ja-JP"/>
              </w:rPr>
            </w:pPr>
            <w:r w:rsidRPr="00EF20F7">
              <w:rPr>
                <w:lang w:eastAsia="ja-JP"/>
              </w:rPr>
              <w:t>M</w:t>
            </w:r>
          </w:p>
        </w:tc>
        <w:tc>
          <w:tcPr>
            <w:tcW w:w="3731" w:type="dxa"/>
          </w:tcPr>
          <w:p w14:paraId="1900AF48" w14:textId="77777777" w:rsidR="00AD072D" w:rsidRPr="00EF20F7" w:rsidRDefault="00AD072D" w:rsidP="00BD3AE7">
            <w:pPr>
              <w:pStyle w:val="TAL"/>
              <w:rPr>
                <w:lang w:eastAsia="ja-JP"/>
              </w:rPr>
            </w:pPr>
            <w:r w:rsidRPr="00EF20F7">
              <w:rPr>
                <w:lang w:eastAsia="ja-JP"/>
              </w:rPr>
              <w:t>This information element indicates the bearer termination where the command was executed.</w:t>
            </w:r>
          </w:p>
        </w:tc>
      </w:tr>
    </w:tbl>
    <w:p w14:paraId="2592CA86" w14:textId="77777777" w:rsidR="00AD072D" w:rsidRPr="00EF20F7" w:rsidRDefault="00AD072D" w:rsidP="00AD072D">
      <w:pPr>
        <w:rPr>
          <w:lang w:eastAsia="zh-CN"/>
        </w:rPr>
      </w:pPr>
    </w:p>
    <w:p w14:paraId="0B702CB5" w14:textId="77777777" w:rsidR="00AD072D" w:rsidRPr="00EF20F7" w:rsidRDefault="00AD072D" w:rsidP="00AD072D">
      <w:pPr>
        <w:pStyle w:val="Heading2"/>
      </w:pPr>
      <w:bookmarkStart w:id="583" w:name="_Toc517465160"/>
      <w:bookmarkStart w:id="584" w:name="_Toc67396865"/>
      <w:r w:rsidRPr="00EF20F7">
        <w:t>8.</w:t>
      </w:r>
      <w:r w:rsidRPr="00EF20F7">
        <w:rPr>
          <w:rFonts w:hint="eastAsia"/>
          <w:lang w:eastAsia="zh-CN"/>
        </w:rPr>
        <w:t>62</w:t>
      </w:r>
      <w:r w:rsidRPr="00EF20F7">
        <w:tab/>
      </w:r>
      <w:r w:rsidRPr="00EF20F7">
        <w:rPr>
          <w:rFonts w:hint="eastAsia"/>
          <w:lang w:eastAsia="zh-CN"/>
        </w:rPr>
        <w:t>ICE New Peer Reflexive Candidate</w:t>
      </w:r>
      <w:r w:rsidRPr="00EF20F7">
        <w:t xml:space="preserve"> </w:t>
      </w:r>
      <w:r w:rsidRPr="00EF20F7">
        <w:rPr>
          <w:rFonts w:hint="eastAsia"/>
          <w:lang w:eastAsia="zh-CN"/>
        </w:rPr>
        <w:t>Notifi</w:t>
      </w:r>
      <w:r w:rsidRPr="00EF20F7">
        <w:t>cation</w:t>
      </w:r>
      <w:bookmarkEnd w:id="583"/>
      <w:bookmarkEnd w:id="584"/>
    </w:p>
    <w:p w14:paraId="696FCDCE" w14:textId="514E1664" w:rsidR="00AD072D" w:rsidRPr="00EF20F7" w:rsidRDefault="00AD072D" w:rsidP="00AD072D">
      <w:pPr>
        <w:keepNext/>
      </w:pPr>
      <w:r w:rsidRPr="00EF20F7">
        <w:t xml:space="preserve">This procedure is used to report </w:t>
      </w:r>
      <w:r w:rsidRPr="00EF20F7">
        <w:rPr>
          <w:rFonts w:hint="eastAsia"/>
          <w:lang w:eastAsia="zh-CN"/>
        </w:rPr>
        <w:t xml:space="preserve">ICE new peer reflexive candidate </w:t>
      </w:r>
      <w:r w:rsidRPr="00EF20F7">
        <w:rPr>
          <w:lang w:eastAsia="zh-CN"/>
        </w:rPr>
        <w:t>for Full ICE</w:t>
      </w:r>
      <w:r w:rsidRPr="00EF20F7">
        <w:t xml:space="preserve"> (see </w:t>
      </w:r>
      <w:r w:rsidR="001B11EB" w:rsidRPr="00EF20F7">
        <w:t>clause</w:t>
      </w:r>
      <w:r w:rsidR="001B11EB">
        <w:t> </w:t>
      </w:r>
      <w:r w:rsidR="001B11EB" w:rsidRPr="00EF20F7">
        <w:t>6</w:t>
      </w:r>
      <w:r w:rsidRPr="00EF20F7">
        <w:t>.2.</w:t>
      </w:r>
      <w:r w:rsidRPr="00EF20F7">
        <w:rPr>
          <w:lang w:eastAsia="zh-CN"/>
        </w:rPr>
        <w:t>18.</w:t>
      </w:r>
      <w:r w:rsidRPr="00EF20F7">
        <w:rPr>
          <w:rFonts w:hint="eastAsia"/>
          <w:lang w:eastAsia="zh-CN"/>
        </w:rPr>
        <w:t>4</w:t>
      </w:r>
      <w:r w:rsidRPr="00EF20F7">
        <w:t>).</w:t>
      </w:r>
    </w:p>
    <w:p w14:paraId="01373E91" w14:textId="77777777" w:rsidR="00AD072D" w:rsidRPr="00EF20F7" w:rsidRDefault="00AD072D" w:rsidP="00AD072D">
      <w:pPr>
        <w:pStyle w:val="TH"/>
      </w:pPr>
      <w:r w:rsidRPr="00EF20F7">
        <w:t>Table 8.</w:t>
      </w:r>
      <w:r w:rsidRPr="00EF20F7">
        <w:rPr>
          <w:lang w:eastAsia="zh-CN"/>
        </w:rPr>
        <w:t>62</w:t>
      </w:r>
      <w:r w:rsidRPr="00EF20F7">
        <w:t xml:space="preserve">.1: Procedures between MRFC and MRFP: </w:t>
      </w:r>
      <w:r w:rsidRPr="00EF20F7">
        <w:rPr>
          <w:rFonts w:hint="eastAsia"/>
          <w:lang w:eastAsia="zh-CN"/>
        </w:rPr>
        <w:t xml:space="preserve">ICE </w:t>
      </w:r>
      <w:r w:rsidRPr="00EF20F7">
        <w:rPr>
          <w:lang w:eastAsia="zh-CN"/>
        </w:rPr>
        <w:t>New Peer Reflexive Candidate</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AD072D" w:rsidRPr="00EF20F7" w14:paraId="78017BBA" w14:textId="77777777" w:rsidTr="00BD3AE7">
        <w:trPr>
          <w:jc w:val="center"/>
        </w:trPr>
        <w:tc>
          <w:tcPr>
            <w:tcW w:w="1612" w:type="dxa"/>
          </w:tcPr>
          <w:p w14:paraId="3F67F547" w14:textId="77777777" w:rsidR="00AD072D" w:rsidRPr="00EF20F7" w:rsidRDefault="00AD072D" w:rsidP="00BD3AE7">
            <w:pPr>
              <w:pStyle w:val="TAH"/>
            </w:pPr>
            <w:r w:rsidRPr="00EF20F7">
              <w:t>Procedure</w:t>
            </w:r>
          </w:p>
        </w:tc>
        <w:tc>
          <w:tcPr>
            <w:tcW w:w="1080" w:type="dxa"/>
          </w:tcPr>
          <w:p w14:paraId="12396BE7" w14:textId="77777777" w:rsidR="00AD072D" w:rsidRPr="00EF20F7" w:rsidRDefault="00AD072D" w:rsidP="00BD3AE7">
            <w:pPr>
              <w:pStyle w:val="TAH"/>
            </w:pPr>
            <w:r w:rsidRPr="00EF20F7">
              <w:t>Initiated</w:t>
            </w:r>
          </w:p>
        </w:tc>
        <w:tc>
          <w:tcPr>
            <w:tcW w:w="1980" w:type="dxa"/>
          </w:tcPr>
          <w:p w14:paraId="3FED4A52" w14:textId="77777777" w:rsidR="00AD072D" w:rsidRPr="00EF20F7" w:rsidRDefault="00AD072D" w:rsidP="00BD3AE7">
            <w:pPr>
              <w:pStyle w:val="TAH"/>
            </w:pPr>
            <w:r w:rsidRPr="00EF20F7">
              <w:t>Information element name</w:t>
            </w:r>
          </w:p>
        </w:tc>
        <w:tc>
          <w:tcPr>
            <w:tcW w:w="1260" w:type="dxa"/>
          </w:tcPr>
          <w:p w14:paraId="0D48F79F" w14:textId="77777777" w:rsidR="00AD072D" w:rsidRPr="00EF20F7" w:rsidRDefault="00AD072D" w:rsidP="00BD3AE7">
            <w:pPr>
              <w:pStyle w:val="TAH"/>
            </w:pPr>
            <w:r w:rsidRPr="00EF20F7">
              <w:t>Information element required</w:t>
            </w:r>
          </w:p>
        </w:tc>
        <w:tc>
          <w:tcPr>
            <w:tcW w:w="3731" w:type="dxa"/>
          </w:tcPr>
          <w:p w14:paraId="43503B58" w14:textId="77777777" w:rsidR="00AD072D" w:rsidRPr="00EF20F7" w:rsidRDefault="00AD072D" w:rsidP="00BD3AE7">
            <w:pPr>
              <w:pStyle w:val="TAH"/>
            </w:pPr>
            <w:r w:rsidRPr="00EF20F7">
              <w:t>Information element description</w:t>
            </w:r>
          </w:p>
        </w:tc>
      </w:tr>
      <w:tr w:rsidR="00AD072D" w:rsidRPr="00EF20F7" w14:paraId="17C1720F" w14:textId="77777777" w:rsidTr="00BD3AE7">
        <w:trPr>
          <w:cantSplit/>
          <w:jc w:val="center"/>
        </w:trPr>
        <w:tc>
          <w:tcPr>
            <w:tcW w:w="1612" w:type="dxa"/>
            <w:vMerge w:val="restart"/>
          </w:tcPr>
          <w:p w14:paraId="6BF489D3" w14:textId="77777777" w:rsidR="00AD072D" w:rsidRPr="00EF20F7" w:rsidRDefault="00AD072D" w:rsidP="00BD3AE7">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1F585C37" w14:textId="77777777" w:rsidR="00AD072D" w:rsidRPr="00EF20F7" w:rsidRDefault="00AD072D" w:rsidP="00BD3AE7">
            <w:pPr>
              <w:pStyle w:val="TAC"/>
              <w:rPr>
                <w:lang w:eastAsia="ja-JP"/>
              </w:rPr>
            </w:pPr>
            <w:r w:rsidRPr="00EF20F7">
              <w:rPr>
                <w:lang w:eastAsia="ja-JP"/>
              </w:rPr>
              <w:t>MRFP</w:t>
            </w:r>
          </w:p>
        </w:tc>
        <w:tc>
          <w:tcPr>
            <w:tcW w:w="1980" w:type="dxa"/>
          </w:tcPr>
          <w:p w14:paraId="1BD66780" w14:textId="77777777" w:rsidR="00AD072D" w:rsidRPr="00EF20F7" w:rsidRDefault="00AD072D" w:rsidP="00BD3AE7">
            <w:pPr>
              <w:pStyle w:val="TAC"/>
              <w:rPr>
                <w:lang w:eastAsia="ja-JP"/>
              </w:rPr>
            </w:pPr>
            <w:r w:rsidRPr="00EF20F7">
              <w:rPr>
                <w:lang w:eastAsia="ja-JP"/>
              </w:rPr>
              <w:t>Context</w:t>
            </w:r>
          </w:p>
        </w:tc>
        <w:tc>
          <w:tcPr>
            <w:tcW w:w="1260" w:type="dxa"/>
          </w:tcPr>
          <w:p w14:paraId="0B4D51DA" w14:textId="77777777" w:rsidR="00AD072D" w:rsidRPr="00EF20F7" w:rsidRDefault="00AD072D" w:rsidP="00BD3AE7">
            <w:pPr>
              <w:pStyle w:val="TAC"/>
              <w:rPr>
                <w:lang w:eastAsia="ja-JP"/>
              </w:rPr>
            </w:pPr>
            <w:r w:rsidRPr="00EF20F7">
              <w:rPr>
                <w:lang w:eastAsia="ja-JP"/>
              </w:rPr>
              <w:t>M</w:t>
            </w:r>
          </w:p>
        </w:tc>
        <w:tc>
          <w:tcPr>
            <w:tcW w:w="3731" w:type="dxa"/>
          </w:tcPr>
          <w:p w14:paraId="3049BC16" w14:textId="77777777" w:rsidR="00AD072D" w:rsidRPr="00EF20F7" w:rsidRDefault="00AD072D" w:rsidP="00BD3AE7">
            <w:pPr>
              <w:pStyle w:val="TAL"/>
              <w:rPr>
                <w:lang w:eastAsia="ja-JP"/>
              </w:rPr>
            </w:pPr>
            <w:r w:rsidRPr="00EF20F7">
              <w:rPr>
                <w:lang w:eastAsia="ja-JP"/>
              </w:rPr>
              <w:t>This information element indicates the context for the bearer termination.</w:t>
            </w:r>
          </w:p>
        </w:tc>
      </w:tr>
      <w:tr w:rsidR="00AD072D" w:rsidRPr="00EF20F7" w14:paraId="7B1B7682" w14:textId="77777777" w:rsidTr="00BD3AE7">
        <w:trPr>
          <w:cantSplit/>
          <w:jc w:val="center"/>
        </w:trPr>
        <w:tc>
          <w:tcPr>
            <w:tcW w:w="1612" w:type="dxa"/>
            <w:vMerge/>
          </w:tcPr>
          <w:p w14:paraId="734169A9" w14:textId="77777777" w:rsidR="00AD072D" w:rsidRPr="00EF20F7" w:rsidRDefault="00AD072D" w:rsidP="00BD3AE7">
            <w:pPr>
              <w:pStyle w:val="TAC"/>
              <w:rPr>
                <w:lang w:eastAsia="ja-JP"/>
              </w:rPr>
            </w:pPr>
          </w:p>
        </w:tc>
        <w:tc>
          <w:tcPr>
            <w:tcW w:w="1080" w:type="dxa"/>
            <w:vMerge/>
          </w:tcPr>
          <w:p w14:paraId="2F7F6BC9" w14:textId="77777777" w:rsidR="00AD072D" w:rsidRPr="00EF20F7" w:rsidRDefault="00AD072D" w:rsidP="00BD3AE7">
            <w:pPr>
              <w:pStyle w:val="TAC"/>
              <w:rPr>
                <w:lang w:eastAsia="ja-JP"/>
              </w:rPr>
            </w:pPr>
          </w:p>
        </w:tc>
        <w:tc>
          <w:tcPr>
            <w:tcW w:w="1980" w:type="dxa"/>
          </w:tcPr>
          <w:p w14:paraId="4656CD5E" w14:textId="77777777" w:rsidR="00AD072D" w:rsidRPr="00EF20F7" w:rsidRDefault="00AD072D" w:rsidP="00BD3AE7">
            <w:pPr>
              <w:pStyle w:val="TAC"/>
              <w:rPr>
                <w:lang w:eastAsia="ja-JP"/>
              </w:rPr>
            </w:pPr>
            <w:r w:rsidRPr="00EF20F7">
              <w:rPr>
                <w:lang w:eastAsia="ja-JP"/>
              </w:rPr>
              <w:t>Bearer Termination</w:t>
            </w:r>
          </w:p>
        </w:tc>
        <w:tc>
          <w:tcPr>
            <w:tcW w:w="1260" w:type="dxa"/>
          </w:tcPr>
          <w:p w14:paraId="0B1176B4" w14:textId="77777777" w:rsidR="00AD072D" w:rsidRPr="00EF20F7" w:rsidRDefault="00AD072D" w:rsidP="00BD3AE7">
            <w:pPr>
              <w:pStyle w:val="TAC"/>
              <w:rPr>
                <w:lang w:eastAsia="ja-JP"/>
              </w:rPr>
            </w:pPr>
            <w:r w:rsidRPr="00EF20F7">
              <w:rPr>
                <w:lang w:eastAsia="ja-JP"/>
              </w:rPr>
              <w:t>M</w:t>
            </w:r>
          </w:p>
        </w:tc>
        <w:tc>
          <w:tcPr>
            <w:tcW w:w="3731" w:type="dxa"/>
          </w:tcPr>
          <w:p w14:paraId="38038BEB" w14:textId="77777777" w:rsidR="00AD072D" w:rsidRPr="00EF20F7" w:rsidRDefault="00AD072D" w:rsidP="00BD3AE7">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New Peer Reflexive Candidate</w:t>
            </w:r>
            <w:r w:rsidRPr="00EF20F7">
              <w:rPr>
                <w:lang w:eastAsia="ja-JP"/>
              </w:rPr>
              <w:t xml:space="preserve"> is reported. </w:t>
            </w:r>
          </w:p>
        </w:tc>
      </w:tr>
      <w:tr w:rsidR="00AD072D" w:rsidRPr="00EF20F7" w14:paraId="28915FE9" w14:textId="77777777" w:rsidTr="00BD3AE7">
        <w:trPr>
          <w:cantSplit/>
          <w:jc w:val="center"/>
        </w:trPr>
        <w:tc>
          <w:tcPr>
            <w:tcW w:w="1612" w:type="dxa"/>
            <w:vMerge/>
          </w:tcPr>
          <w:p w14:paraId="679E45A5" w14:textId="77777777" w:rsidR="00AD072D" w:rsidRPr="00EF20F7" w:rsidRDefault="00AD072D" w:rsidP="00BD3AE7">
            <w:pPr>
              <w:pStyle w:val="TAC"/>
              <w:rPr>
                <w:lang w:eastAsia="ja-JP"/>
              </w:rPr>
            </w:pPr>
          </w:p>
        </w:tc>
        <w:tc>
          <w:tcPr>
            <w:tcW w:w="1080" w:type="dxa"/>
            <w:vMerge/>
          </w:tcPr>
          <w:p w14:paraId="3DE2C4DA" w14:textId="77777777" w:rsidR="00AD072D" w:rsidRPr="00EF20F7" w:rsidRDefault="00AD072D" w:rsidP="00BD3AE7">
            <w:pPr>
              <w:pStyle w:val="TAC"/>
              <w:rPr>
                <w:lang w:eastAsia="ja-JP"/>
              </w:rPr>
            </w:pPr>
          </w:p>
        </w:tc>
        <w:tc>
          <w:tcPr>
            <w:tcW w:w="1980" w:type="dxa"/>
          </w:tcPr>
          <w:p w14:paraId="3FA6A6FA" w14:textId="77777777" w:rsidR="00AD072D" w:rsidRPr="00EF20F7" w:rsidRDefault="00AD072D" w:rsidP="00BD3AE7">
            <w:pPr>
              <w:pStyle w:val="TAC"/>
              <w:rPr>
                <w:lang w:eastAsia="ja-JP"/>
              </w:rPr>
            </w:pPr>
            <w:r w:rsidRPr="00EF20F7">
              <w:rPr>
                <w:rFonts w:hint="eastAsia"/>
                <w:lang w:eastAsia="zh-CN"/>
              </w:rPr>
              <w:t>ICE New Peer Reflexive Candidate</w:t>
            </w:r>
          </w:p>
        </w:tc>
        <w:tc>
          <w:tcPr>
            <w:tcW w:w="1260" w:type="dxa"/>
          </w:tcPr>
          <w:p w14:paraId="77609F1B" w14:textId="77777777" w:rsidR="00AD072D" w:rsidRPr="00EF20F7" w:rsidRDefault="00AD072D" w:rsidP="00BD3AE7">
            <w:pPr>
              <w:pStyle w:val="TAC"/>
              <w:rPr>
                <w:lang w:eastAsia="ja-JP"/>
              </w:rPr>
            </w:pPr>
            <w:r w:rsidRPr="00EF20F7">
              <w:rPr>
                <w:lang w:eastAsia="ja-JP"/>
              </w:rPr>
              <w:t>M</w:t>
            </w:r>
          </w:p>
        </w:tc>
        <w:tc>
          <w:tcPr>
            <w:tcW w:w="3731" w:type="dxa"/>
          </w:tcPr>
          <w:p w14:paraId="50C4CA4A" w14:textId="77777777" w:rsidR="00AD072D" w:rsidRPr="00EF20F7" w:rsidRDefault="00AD072D" w:rsidP="00BD3AE7">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New Peer Reflexive Candidate</w:t>
            </w:r>
            <w:r w:rsidRPr="00EF20F7">
              <w:rPr>
                <w:rFonts w:hint="eastAsia"/>
                <w:lang w:eastAsia="ko-KR"/>
              </w:rPr>
              <w:t xml:space="preserve"> </w:t>
            </w:r>
            <w:r w:rsidRPr="00EF20F7">
              <w:rPr>
                <w:lang w:eastAsia="ja-JP"/>
              </w:rPr>
              <w:t>event.</w:t>
            </w:r>
          </w:p>
        </w:tc>
      </w:tr>
      <w:tr w:rsidR="00AD072D" w:rsidRPr="00EF20F7" w14:paraId="3CE7D7B3" w14:textId="77777777" w:rsidTr="00BD3AE7">
        <w:trPr>
          <w:cantSplit/>
          <w:jc w:val="center"/>
        </w:trPr>
        <w:tc>
          <w:tcPr>
            <w:tcW w:w="1612" w:type="dxa"/>
            <w:vMerge w:val="restart"/>
          </w:tcPr>
          <w:p w14:paraId="6C193E1D" w14:textId="77777777" w:rsidR="00AD072D" w:rsidRPr="00EF20F7" w:rsidRDefault="00AD072D" w:rsidP="00BD3AE7">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1F70E1E3" w14:textId="77777777" w:rsidR="00AD072D" w:rsidRPr="00EF20F7" w:rsidRDefault="00AD072D" w:rsidP="00BD3AE7">
            <w:pPr>
              <w:pStyle w:val="TAC"/>
              <w:rPr>
                <w:lang w:eastAsia="ja-JP"/>
              </w:rPr>
            </w:pPr>
            <w:r w:rsidRPr="00EF20F7">
              <w:rPr>
                <w:lang w:eastAsia="ja-JP"/>
              </w:rPr>
              <w:t>MRFC</w:t>
            </w:r>
          </w:p>
        </w:tc>
        <w:tc>
          <w:tcPr>
            <w:tcW w:w="1980" w:type="dxa"/>
          </w:tcPr>
          <w:p w14:paraId="489684FA" w14:textId="77777777" w:rsidR="00AD072D" w:rsidRPr="00EF20F7" w:rsidRDefault="00AD072D" w:rsidP="00BD3AE7">
            <w:pPr>
              <w:pStyle w:val="TAC"/>
              <w:rPr>
                <w:lang w:eastAsia="ja-JP"/>
              </w:rPr>
            </w:pPr>
            <w:r w:rsidRPr="00EF20F7">
              <w:rPr>
                <w:lang w:eastAsia="ja-JP"/>
              </w:rPr>
              <w:t>Context</w:t>
            </w:r>
          </w:p>
        </w:tc>
        <w:tc>
          <w:tcPr>
            <w:tcW w:w="1260" w:type="dxa"/>
          </w:tcPr>
          <w:p w14:paraId="5178378C" w14:textId="77777777" w:rsidR="00AD072D" w:rsidRPr="00EF20F7" w:rsidRDefault="00AD072D" w:rsidP="00BD3AE7">
            <w:pPr>
              <w:pStyle w:val="TAC"/>
              <w:rPr>
                <w:lang w:eastAsia="ja-JP"/>
              </w:rPr>
            </w:pPr>
            <w:r w:rsidRPr="00EF20F7">
              <w:rPr>
                <w:lang w:eastAsia="ja-JP"/>
              </w:rPr>
              <w:t>M</w:t>
            </w:r>
          </w:p>
        </w:tc>
        <w:tc>
          <w:tcPr>
            <w:tcW w:w="3731" w:type="dxa"/>
          </w:tcPr>
          <w:p w14:paraId="0BF7CFB4" w14:textId="77777777" w:rsidR="00AD072D" w:rsidRPr="00EF20F7" w:rsidRDefault="00AD072D" w:rsidP="00BD3AE7">
            <w:pPr>
              <w:pStyle w:val="TAL"/>
            </w:pPr>
            <w:r w:rsidRPr="00EF20F7">
              <w:rPr>
                <w:lang w:eastAsia="ja-JP"/>
              </w:rPr>
              <w:t>This information element indicates the context where the command was executed.</w:t>
            </w:r>
          </w:p>
        </w:tc>
      </w:tr>
      <w:tr w:rsidR="00AD072D" w:rsidRPr="00EF20F7" w14:paraId="52DC7417" w14:textId="77777777" w:rsidTr="00BD3AE7">
        <w:trPr>
          <w:cantSplit/>
          <w:jc w:val="center"/>
        </w:trPr>
        <w:tc>
          <w:tcPr>
            <w:tcW w:w="1612" w:type="dxa"/>
            <w:vMerge/>
          </w:tcPr>
          <w:p w14:paraId="254AC76B" w14:textId="77777777" w:rsidR="00AD072D" w:rsidRPr="00EF20F7" w:rsidRDefault="00AD072D" w:rsidP="00BD3AE7">
            <w:pPr>
              <w:pStyle w:val="TAC"/>
              <w:rPr>
                <w:lang w:eastAsia="zh-CN"/>
              </w:rPr>
            </w:pPr>
          </w:p>
        </w:tc>
        <w:tc>
          <w:tcPr>
            <w:tcW w:w="1080" w:type="dxa"/>
            <w:vMerge/>
          </w:tcPr>
          <w:p w14:paraId="40D12219" w14:textId="77777777" w:rsidR="00AD072D" w:rsidRPr="00EF20F7" w:rsidRDefault="00AD072D" w:rsidP="00BD3AE7">
            <w:pPr>
              <w:pStyle w:val="TAC"/>
              <w:rPr>
                <w:lang w:eastAsia="ja-JP"/>
              </w:rPr>
            </w:pPr>
          </w:p>
        </w:tc>
        <w:tc>
          <w:tcPr>
            <w:tcW w:w="1980" w:type="dxa"/>
          </w:tcPr>
          <w:p w14:paraId="3215E4D6" w14:textId="77777777" w:rsidR="00AD072D" w:rsidRPr="00EF20F7" w:rsidRDefault="00AD072D" w:rsidP="00BD3AE7">
            <w:pPr>
              <w:pStyle w:val="TAC"/>
              <w:rPr>
                <w:lang w:eastAsia="ja-JP"/>
              </w:rPr>
            </w:pPr>
            <w:r w:rsidRPr="00EF20F7">
              <w:rPr>
                <w:lang w:eastAsia="ja-JP"/>
              </w:rPr>
              <w:t>Bearer Termination</w:t>
            </w:r>
          </w:p>
        </w:tc>
        <w:tc>
          <w:tcPr>
            <w:tcW w:w="1260" w:type="dxa"/>
          </w:tcPr>
          <w:p w14:paraId="0CF8B1B9" w14:textId="77777777" w:rsidR="00AD072D" w:rsidRPr="00EF20F7" w:rsidRDefault="00AD072D" w:rsidP="00BD3AE7">
            <w:pPr>
              <w:pStyle w:val="TAC"/>
              <w:rPr>
                <w:lang w:eastAsia="ja-JP"/>
              </w:rPr>
            </w:pPr>
            <w:r w:rsidRPr="00EF20F7">
              <w:rPr>
                <w:lang w:eastAsia="ja-JP"/>
              </w:rPr>
              <w:t>M</w:t>
            </w:r>
          </w:p>
        </w:tc>
        <w:tc>
          <w:tcPr>
            <w:tcW w:w="3731" w:type="dxa"/>
          </w:tcPr>
          <w:p w14:paraId="3BC6C0BA" w14:textId="77777777" w:rsidR="00AD072D" w:rsidRPr="00EF20F7" w:rsidRDefault="00AD072D" w:rsidP="00BD3AE7">
            <w:pPr>
              <w:pStyle w:val="TAL"/>
              <w:rPr>
                <w:lang w:val="en-US" w:eastAsia="ja-JP"/>
              </w:rPr>
            </w:pPr>
            <w:r w:rsidRPr="00EF20F7">
              <w:rPr>
                <w:lang w:eastAsia="ja-JP"/>
              </w:rPr>
              <w:t>This information element indicates the bearer termination where the command was executed.</w:t>
            </w:r>
          </w:p>
        </w:tc>
      </w:tr>
    </w:tbl>
    <w:p w14:paraId="6E5E6BFF" w14:textId="77777777" w:rsidR="00AD072D" w:rsidRPr="00EF20F7" w:rsidRDefault="00AD072D" w:rsidP="00AD072D">
      <w:pPr>
        <w:rPr>
          <w:noProof/>
        </w:rPr>
      </w:pPr>
    </w:p>
    <w:p w14:paraId="37620714" w14:textId="77777777" w:rsidR="00AD072D" w:rsidRPr="00EF20F7" w:rsidRDefault="00AD072D" w:rsidP="00AD072D">
      <w:pPr>
        <w:pStyle w:val="Heading2"/>
      </w:pPr>
      <w:bookmarkStart w:id="585" w:name="_Toc517465161"/>
      <w:bookmarkStart w:id="586" w:name="_Toc67396866"/>
      <w:r w:rsidRPr="00EF20F7">
        <w:lastRenderedPageBreak/>
        <w:t>8.</w:t>
      </w:r>
      <w:r w:rsidRPr="00EF20F7">
        <w:rPr>
          <w:lang w:eastAsia="ko-KR"/>
        </w:rPr>
        <w:t>63</w:t>
      </w:r>
      <w:r w:rsidRPr="00EF20F7">
        <w:tab/>
        <w:t>Notify TCP connection establishment Failure Indication</w:t>
      </w:r>
      <w:bookmarkEnd w:id="585"/>
      <w:bookmarkEnd w:id="586"/>
    </w:p>
    <w:p w14:paraId="46B66467" w14:textId="77777777" w:rsidR="00AD072D" w:rsidRPr="00EF20F7" w:rsidRDefault="00AD072D" w:rsidP="00AD072D">
      <w:pPr>
        <w:keepNext/>
      </w:pPr>
      <w:r w:rsidRPr="00EF20F7">
        <w:t>This procedure is used to report TCP connection establishment failures.</w:t>
      </w:r>
    </w:p>
    <w:p w14:paraId="5E36B0F6" w14:textId="77777777" w:rsidR="00AD072D" w:rsidRPr="00EF20F7" w:rsidRDefault="00AD072D" w:rsidP="00AD072D">
      <w:pPr>
        <w:pStyle w:val="TH"/>
      </w:pPr>
      <w:r w:rsidRPr="00EF20F7">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AD072D" w:rsidRPr="00EF20F7" w14:paraId="7C8F2C0D" w14:textId="77777777" w:rsidTr="00BD3AE7">
        <w:trPr>
          <w:jc w:val="center"/>
        </w:trPr>
        <w:tc>
          <w:tcPr>
            <w:tcW w:w="1612" w:type="dxa"/>
            <w:vAlign w:val="center"/>
          </w:tcPr>
          <w:p w14:paraId="732FBCA2" w14:textId="77777777" w:rsidR="00AD072D" w:rsidRPr="00EF20F7" w:rsidRDefault="00AD072D" w:rsidP="00BD3AE7">
            <w:pPr>
              <w:pStyle w:val="TAH"/>
            </w:pPr>
            <w:r w:rsidRPr="00EF20F7">
              <w:t>Procedure</w:t>
            </w:r>
          </w:p>
        </w:tc>
        <w:tc>
          <w:tcPr>
            <w:tcW w:w="952" w:type="dxa"/>
            <w:vAlign w:val="center"/>
          </w:tcPr>
          <w:p w14:paraId="096488F1" w14:textId="77777777" w:rsidR="00AD072D" w:rsidRPr="00EF20F7" w:rsidRDefault="00AD072D" w:rsidP="00BD3AE7">
            <w:pPr>
              <w:pStyle w:val="TAH"/>
            </w:pPr>
            <w:r w:rsidRPr="00EF20F7">
              <w:t>Initiated</w:t>
            </w:r>
          </w:p>
        </w:tc>
        <w:tc>
          <w:tcPr>
            <w:tcW w:w="1843" w:type="dxa"/>
            <w:vAlign w:val="center"/>
          </w:tcPr>
          <w:p w14:paraId="70E64337" w14:textId="77777777" w:rsidR="00AD072D" w:rsidRPr="00EF20F7" w:rsidRDefault="00AD072D" w:rsidP="00BD3AE7">
            <w:pPr>
              <w:pStyle w:val="TAH"/>
            </w:pPr>
            <w:r w:rsidRPr="00EF20F7">
              <w:t>Information element name</w:t>
            </w:r>
          </w:p>
        </w:tc>
        <w:tc>
          <w:tcPr>
            <w:tcW w:w="1275" w:type="dxa"/>
            <w:vAlign w:val="center"/>
          </w:tcPr>
          <w:p w14:paraId="4CAD81A0" w14:textId="77777777" w:rsidR="00AD072D" w:rsidRPr="00EF20F7" w:rsidRDefault="00AD072D" w:rsidP="00BD3AE7">
            <w:pPr>
              <w:pStyle w:val="TAH"/>
            </w:pPr>
            <w:r w:rsidRPr="00EF20F7">
              <w:t>Information element required</w:t>
            </w:r>
          </w:p>
        </w:tc>
        <w:tc>
          <w:tcPr>
            <w:tcW w:w="3981" w:type="dxa"/>
            <w:vAlign w:val="center"/>
          </w:tcPr>
          <w:p w14:paraId="3752BFA7" w14:textId="77777777" w:rsidR="00AD072D" w:rsidRPr="00EF20F7" w:rsidRDefault="00AD072D" w:rsidP="00BD3AE7">
            <w:pPr>
              <w:pStyle w:val="TAH"/>
            </w:pPr>
            <w:r w:rsidRPr="00EF20F7">
              <w:t>Information element description</w:t>
            </w:r>
          </w:p>
        </w:tc>
      </w:tr>
      <w:tr w:rsidR="00AD072D" w:rsidRPr="00EF20F7" w14:paraId="717626F6" w14:textId="77777777" w:rsidTr="00BD3AE7">
        <w:trPr>
          <w:cantSplit/>
          <w:jc w:val="center"/>
        </w:trPr>
        <w:tc>
          <w:tcPr>
            <w:tcW w:w="1612" w:type="dxa"/>
            <w:vMerge w:val="restart"/>
          </w:tcPr>
          <w:p w14:paraId="1B99EC61" w14:textId="77777777" w:rsidR="00AD072D" w:rsidRPr="00EF20F7" w:rsidRDefault="00AD072D" w:rsidP="00BD3AE7">
            <w:pPr>
              <w:pStyle w:val="TAC"/>
            </w:pPr>
            <w:r w:rsidRPr="00EF20F7">
              <w:t>TCP connection establishment Failure Indication</w:t>
            </w:r>
          </w:p>
        </w:tc>
        <w:tc>
          <w:tcPr>
            <w:tcW w:w="952" w:type="dxa"/>
            <w:vMerge w:val="restart"/>
          </w:tcPr>
          <w:p w14:paraId="7B0E103D" w14:textId="77777777" w:rsidR="00AD072D" w:rsidRPr="00EF20F7" w:rsidRDefault="00AD072D" w:rsidP="00BD3AE7">
            <w:pPr>
              <w:pStyle w:val="TAC"/>
            </w:pPr>
            <w:r w:rsidRPr="00EF20F7">
              <w:t>MRFP</w:t>
            </w:r>
          </w:p>
        </w:tc>
        <w:tc>
          <w:tcPr>
            <w:tcW w:w="1843" w:type="dxa"/>
          </w:tcPr>
          <w:p w14:paraId="6591ED8B" w14:textId="77777777" w:rsidR="00AD072D" w:rsidRPr="00EF20F7" w:rsidRDefault="00AD072D" w:rsidP="00BD3AE7">
            <w:pPr>
              <w:pStyle w:val="TAC"/>
            </w:pPr>
            <w:r w:rsidRPr="00EF20F7">
              <w:t>Context</w:t>
            </w:r>
          </w:p>
        </w:tc>
        <w:tc>
          <w:tcPr>
            <w:tcW w:w="1275" w:type="dxa"/>
          </w:tcPr>
          <w:p w14:paraId="2A52D13A" w14:textId="77777777" w:rsidR="00AD072D" w:rsidRPr="00EF20F7" w:rsidRDefault="00AD072D" w:rsidP="00BD3AE7">
            <w:pPr>
              <w:pStyle w:val="TAC"/>
            </w:pPr>
            <w:r w:rsidRPr="00EF20F7">
              <w:t>M</w:t>
            </w:r>
          </w:p>
        </w:tc>
        <w:tc>
          <w:tcPr>
            <w:tcW w:w="3981" w:type="dxa"/>
          </w:tcPr>
          <w:p w14:paraId="46316ED8" w14:textId="77777777" w:rsidR="00AD072D" w:rsidRPr="00EF20F7" w:rsidRDefault="00AD072D" w:rsidP="00BD3AE7">
            <w:pPr>
              <w:pStyle w:val="TAL"/>
            </w:pPr>
            <w:r w:rsidRPr="00EF20F7">
              <w:t>This information element indicates the context for the bearer termination.</w:t>
            </w:r>
          </w:p>
        </w:tc>
      </w:tr>
      <w:tr w:rsidR="00AD072D" w:rsidRPr="00EF20F7" w14:paraId="2B1A0EB2" w14:textId="77777777" w:rsidTr="00BD3AE7">
        <w:trPr>
          <w:cantSplit/>
          <w:jc w:val="center"/>
        </w:trPr>
        <w:tc>
          <w:tcPr>
            <w:tcW w:w="1612" w:type="dxa"/>
            <w:vMerge/>
          </w:tcPr>
          <w:p w14:paraId="5CC1AB0B" w14:textId="77777777" w:rsidR="00AD072D" w:rsidRPr="00EF20F7" w:rsidRDefault="00AD072D" w:rsidP="00BD3AE7">
            <w:pPr>
              <w:pStyle w:val="TAC"/>
            </w:pPr>
          </w:p>
        </w:tc>
        <w:tc>
          <w:tcPr>
            <w:tcW w:w="952" w:type="dxa"/>
            <w:vMerge/>
          </w:tcPr>
          <w:p w14:paraId="0CCBB29F" w14:textId="77777777" w:rsidR="00AD072D" w:rsidRPr="00EF20F7" w:rsidRDefault="00AD072D" w:rsidP="00BD3AE7">
            <w:pPr>
              <w:pStyle w:val="TAC"/>
            </w:pPr>
          </w:p>
        </w:tc>
        <w:tc>
          <w:tcPr>
            <w:tcW w:w="1843" w:type="dxa"/>
          </w:tcPr>
          <w:p w14:paraId="7D902745" w14:textId="77777777" w:rsidR="00AD072D" w:rsidRPr="00EF20F7" w:rsidRDefault="00AD072D" w:rsidP="00BD3AE7">
            <w:pPr>
              <w:pStyle w:val="TAC"/>
            </w:pPr>
            <w:r w:rsidRPr="00EF20F7">
              <w:t>Bearer Termination</w:t>
            </w:r>
          </w:p>
        </w:tc>
        <w:tc>
          <w:tcPr>
            <w:tcW w:w="1275" w:type="dxa"/>
          </w:tcPr>
          <w:p w14:paraId="1E3F7409" w14:textId="77777777" w:rsidR="00AD072D" w:rsidRPr="00EF20F7" w:rsidRDefault="00AD072D" w:rsidP="00BD3AE7">
            <w:pPr>
              <w:pStyle w:val="TAC"/>
            </w:pPr>
            <w:r w:rsidRPr="00EF20F7">
              <w:t>M</w:t>
            </w:r>
          </w:p>
        </w:tc>
        <w:tc>
          <w:tcPr>
            <w:tcW w:w="3981" w:type="dxa"/>
          </w:tcPr>
          <w:p w14:paraId="03533B64" w14:textId="77777777" w:rsidR="00AD072D" w:rsidRPr="00EF20F7" w:rsidRDefault="00AD072D" w:rsidP="00BD3AE7">
            <w:pPr>
              <w:pStyle w:val="TAL"/>
            </w:pPr>
            <w:r w:rsidRPr="00EF20F7">
              <w:t>This information element indicates the bearer termination for which a TCP connection establishment failure is reported.</w:t>
            </w:r>
          </w:p>
        </w:tc>
      </w:tr>
      <w:tr w:rsidR="00AD072D" w:rsidRPr="00EF20F7" w14:paraId="57E24F6F" w14:textId="77777777" w:rsidTr="00BD3AE7">
        <w:trPr>
          <w:cantSplit/>
          <w:jc w:val="center"/>
        </w:trPr>
        <w:tc>
          <w:tcPr>
            <w:tcW w:w="1612" w:type="dxa"/>
            <w:vMerge/>
          </w:tcPr>
          <w:p w14:paraId="21B29251" w14:textId="77777777" w:rsidR="00AD072D" w:rsidRPr="00EF20F7" w:rsidRDefault="00AD072D" w:rsidP="00BD3AE7">
            <w:pPr>
              <w:pStyle w:val="TAC"/>
            </w:pPr>
          </w:p>
        </w:tc>
        <w:tc>
          <w:tcPr>
            <w:tcW w:w="952" w:type="dxa"/>
            <w:vMerge/>
          </w:tcPr>
          <w:p w14:paraId="5AA3FB20" w14:textId="77777777" w:rsidR="00AD072D" w:rsidRPr="00EF20F7" w:rsidRDefault="00AD072D" w:rsidP="00BD3AE7">
            <w:pPr>
              <w:pStyle w:val="TAC"/>
            </w:pPr>
          </w:p>
        </w:tc>
        <w:tc>
          <w:tcPr>
            <w:tcW w:w="1843" w:type="dxa"/>
          </w:tcPr>
          <w:p w14:paraId="5FE5E253" w14:textId="77777777" w:rsidR="00AD072D" w:rsidRPr="00EF20F7" w:rsidRDefault="00AD072D" w:rsidP="00BD3AE7">
            <w:pPr>
              <w:pStyle w:val="TAC"/>
            </w:pPr>
            <w:r w:rsidRPr="00EF20F7">
              <w:t>TCP connection establishment Error Indication</w:t>
            </w:r>
          </w:p>
        </w:tc>
        <w:tc>
          <w:tcPr>
            <w:tcW w:w="1275" w:type="dxa"/>
          </w:tcPr>
          <w:p w14:paraId="112872FB" w14:textId="77777777" w:rsidR="00AD072D" w:rsidRPr="00EF20F7" w:rsidRDefault="00AD072D" w:rsidP="00BD3AE7">
            <w:pPr>
              <w:pStyle w:val="TAC"/>
            </w:pPr>
            <w:r w:rsidRPr="00EF20F7">
              <w:t>M</w:t>
            </w:r>
          </w:p>
        </w:tc>
        <w:tc>
          <w:tcPr>
            <w:tcW w:w="3981" w:type="dxa"/>
          </w:tcPr>
          <w:p w14:paraId="57CFBF14" w14:textId="77777777" w:rsidR="00AD072D" w:rsidRPr="00EF20F7" w:rsidRDefault="00AD072D" w:rsidP="00BD3AE7">
            <w:pPr>
              <w:pStyle w:val="TAL"/>
            </w:pPr>
            <w:r w:rsidRPr="00EF20F7">
              <w:t xml:space="preserve">This </w:t>
            </w:r>
            <w:r w:rsidRPr="00EF20F7">
              <w:rPr>
                <w:rFonts w:hint="eastAsia"/>
              </w:rPr>
              <w:t>information element</w:t>
            </w:r>
            <w:r w:rsidRPr="00EF20F7">
              <w:t xml:space="preserve"> indicates a TCP connection establishment </w:t>
            </w:r>
            <w:r w:rsidRPr="00EF20F7">
              <w:rPr>
                <w:rFonts w:hint="eastAsia"/>
              </w:rPr>
              <w:t xml:space="preserve">failure </w:t>
            </w:r>
            <w:r w:rsidRPr="00EF20F7">
              <w:t>event.</w:t>
            </w:r>
          </w:p>
        </w:tc>
      </w:tr>
      <w:tr w:rsidR="00AD072D" w:rsidRPr="00EF20F7" w14:paraId="5AB45E9A" w14:textId="77777777" w:rsidTr="00BD3AE7">
        <w:trPr>
          <w:cantSplit/>
          <w:jc w:val="center"/>
        </w:trPr>
        <w:tc>
          <w:tcPr>
            <w:tcW w:w="1612" w:type="dxa"/>
            <w:vMerge w:val="restart"/>
          </w:tcPr>
          <w:p w14:paraId="200E481E" w14:textId="77777777" w:rsidR="00AD072D" w:rsidRPr="00EF20F7" w:rsidRDefault="00AD072D" w:rsidP="00BD3AE7">
            <w:pPr>
              <w:pStyle w:val="TAC"/>
            </w:pPr>
            <w:r w:rsidRPr="00EF20F7">
              <w:t>TCP connection establishment Failure Indication Ack</w:t>
            </w:r>
          </w:p>
        </w:tc>
        <w:tc>
          <w:tcPr>
            <w:tcW w:w="952" w:type="dxa"/>
            <w:vMerge w:val="restart"/>
          </w:tcPr>
          <w:p w14:paraId="5EF164DD" w14:textId="77777777" w:rsidR="00AD072D" w:rsidRPr="00EF20F7" w:rsidRDefault="00AD072D" w:rsidP="00BD3AE7">
            <w:pPr>
              <w:pStyle w:val="TAC"/>
            </w:pPr>
            <w:r w:rsidRPr="00EF20F7">
              <w:t>MRFC</w:t>
            </w:r>
          </w:p>
        </w:tc>
        <w:tc>
          <w:tcPr>
            <w:tcW w:w="1843" w:type="dxa"/>
          </w:tcPr>
          <w:p w14:paraId="6DB75470" w14:textId="77777777" w:rsidR="00AD072D" w:rsidRPr="00EF20F7" w:rsidRDefault="00AD072D" w:rsidP="00BD3AE7">
            <w:pPr>
              <w:pStyle w:val="TAC"/>
            </w:pPr>
            <w:r w:rsidRPr="00EF20F7">
              <w:t>Context</w:t>
            </w:r>
          </w:p>
        </w:tc>
        <w:tc>
          <w:tcPr>
            <w:tcW w:w="1275" w:type="dxa"/>
          </w:tcPr>
          <w:p w14:paraId="2D2F4AF1" w14:textId="77777777" w:rsidR="00AD072D" w:rsidRPr="00EF20F7" w:rsidRDefault="00AD072D" w:rsidP="00BD3AE7">
            <w:pPr>
              <w:pStyle w:val="TAC"/>
            </w:pPr>
            <w:r w:rsidRPr="00EF20F7">
              <w:t>M</w:t>
            </w:r>
          </w:p>
        </w:tc>
        <w:tc>
          <w:tcPr>
            <w:tcW w:w="3981" w:type="dxa"/>
          </w:tcPr>
          <w:p w14:paraId="0A5ADBF1" w14:textId="77777777" w:rsidR="00AD072D" w:rsidRPr="00EF20F7" w:rsidRDefault="00AD072D" w:rsidP="00BD3AE7">
            <w:pPr>
              <w:pStyle w:val="TAL"/>
            </w:pPr>
            <w:r w:rsidRPr="00EF20F7">
              <w:t>This information element indicates the context where the command was executed.</w:t>
            </w:r>
          </w:p>
        </w:tc>
      </w:tr>
      <w:tr w:rsidR="00AD072D" w:rsidRPr="00EF20F7" w14:paraId="6A8ED611" w14:textId="77777777" w:rsidTr="00BD3AE7">
        <w:trPr>
          <w:cantSplit/>
          <w:jc w:val="center"/>
        </w:trPr>
        <w:tc>
          <w:tcPr>
            <w:tcW w:w="1612" w:type="dxa"/>
            <w:vMerge/>
          </w:tcPr>
          <w:p w14:paraId="549E20AC" w14:textId="77777777" w:rsidR="00AD072D" w:rsidRPr="00EF20F7" w:rsidRDefault="00AD072D" w:rsidP="00BD3AE7">
            <w:pPr>
              <w:pStyle w:val="TAC"/>
            </w:pPr>
          </w:p>
        </w:tc>
        <w:tc>
          <w:tcPr>
            <w:tcW w:w="952" w:type="dxa"/>
            <w:vMerge/>
          </w:tcPr>
          <w:p w14:paraId="51584172" w14:textId="77777777" w:rsidR="00AD072D" w:rsidRPr="00EF20F7" w:rsidRDefault="00AD072D" w:rsidP="00BD3AE7">
            <w:pPr>
              <w:pStyle w:val="TAC"/>
            </w:pPr>
          </w:p>
        </w:tc>
        <w:tc>
          <w:tcPr>
            <w:tcW w:w="1843" w:type="dxa"/>
          </w:tcPr>
          <w:p w14:paraId="41D39FE2" w14:textId="77777777" w:rsidR="00AD072D" w:rsidRPr="00EF20F7" w:rsidRDefault="00AD072D" w:rsidP="00BD3AE7">
            <w:pPr>
              <w:pStyle w:val="TAC"/>
            </w:pPr>
            <w:r w:rsidRPr="00EF20F7">
              <w:t>Bearer Termination</w:t>
            </w:r>
          </w:p>
        </w:tc>
        <w:tc>
          <w:tcPr>
            <w:tcW w:w="1275" w:type="dxa"/>
          </w:tcPr>
          <w:p w14:paraId="6EA98966" w14:textId="77777777" w:rsidR="00AD072D" w:rsidRPr="00EF20F7" w:rsidRDefault="00AD072D" w:rsidP="00BD3AE7">
            <w:pPr>
              <w:pStyle w:val="TAC"/>
            </w:pPr>
            <w:r w:rsidRPr="00EF20F7">
              <w:t>M</w:t>
            </w:r>
          </w:p>
        </w:tc>
        <w:tc>
          <w:tcPr>
            <w:tcW w:w="3981" w:type="dxa"/>
          </w:tcPr>
          <w:p w14:paraId="79090842" w14:textId="77777777" w:rsidR="00AD072D" w:rsidRPr="00EF20F7" w:rsidRDefault="00AD072D" w:rsidP="00BD3AE7">
            <w:pPr>
              <w:pStyle w:val="TAL"/>
            </w:pPr>
            <w:r w:rsidRPr="00EF20F7">
              <w:t>This information element indicates the bearer termination where the command was executed.</w:t>
            </w:r>
          </w:p>
        </w:tc>
      </w:tr>
    </w:tbl>
    <w:p w14:paraId="04B74164" w14:textId="77777777" w:rsidR="00AD072D" w:rsidRPr="00EF20F7" w:rsidRDefault="00AD072D" w:rsidP="00AD072D">
      <w:pPr>
        <w:rPr>
          <w:noProof/>
        </w:rPr>
      </w:pPr>
    </w:p>
    <w:p w14:paraId="05544C6F" w14:textId="77777777" w:rsidR="00AD072D" w:rsidRPr="00EF20F7" w:rsidRDefault="00AD072D" w:rsidP="00AD072D">
      <w:pPr>
        <w:pStyle w:val="Heading2"/>
        <w:rPr>
          <w:lang w:val="fr-FR"/>
        </w:rPr>
      </w:pPr>
      <w:bookmarkStart w:id="587" w:name="_Toc517465162"/>
      <w:bookmarkStart w:id="588" w:name="_Toc67396867"/>
      <w:r w:rsidRPr="00EF20F7">
        <w:rPr>
          <w:lang w:val="fr-FR"/>
        </w:rPr>
        <w:t>8.</w:t>
      </w:r>
      <w:r w:rsidRPr="00EF20F7">
        <w:rPr>
          <w:lang w:val="fr-FR" w:eastAsia="ko-KR"/>
        </w:rPr>
        <w:t>64</w:t>
      </w:r>
      <w:r w:rsidRPr="00EF20F7">
        <w:rPr>
          <w:lang w:val="fr-FR"/>
        </w:rPr>
        <w:tab/>
        <w:t>Notify TLS session establishment Failure Indication</w:t>
      </w:r>
      <w:bookmarkEnd w:id="587"/>
      <w:bookmarkEnd w:id="588"/>
    </w:p>
    <w:p w14:paraId="0E04ED28" w14:textId="77777777" w:rsidR="00AD072D" w:rsidRPr="00EF20F7" w:rsidRDefault="00AD072D" w:rsidP="00AD072D">
      <w:pPr>
        <w:keepNext/>
      </w:pPr>
      <w:r w:rsidRPr="00EF20F7">
        <w:t>This procedure is used to report TLS session establishment failures.</w:t>
      </w:r>
    </w:p>
    <w:p w14:paraId="6E0ADF29" w14:textId="77777777" w:rsidR="00AD072D" w:rsidRPr="00EF20F7" w:rsidRDefault="00AD072D" w:rsidP="00AD072D">
      <w:pPr>
        <w:pStyle w:val="TH"/>
      </w:pPr>
      <w:r w:rsidRPr="00EF20F7">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AD072D" w:rsidRPr="00EF20F7" w14:paraId="1B4B3C5D" w14:textId="77777777" w:rsidTr="00BD3AE7">
        <w:trPr>
          <w:jc w:val="center"/>
        </w:trPr>
        <w:tc>
          <w:tcPr>
            <w:tcW w:w="1612" w:type="dxa"/>
          </w:tcPr>
          <w:p w14:paraId="32201A9C" w14:textId="77777777" w:rsidR="00AD072D" w:rsidRPr="00EF20F7" w:rsidRDefault="00AD072D" w:rsidP="00BD3AE7">
            <w:pPr>
              <w:pStyle w:val="TAH"/>
            </w:pPr>
            <w:r w:rsidRPr="00EF20F7">
              <w:t>Procedure</w:t>
            </w:r>
          </w:p>
        </w:tc>
        <w:tc>
          <w:tcPr>
            <w:tcW w:w="1080" w:type="dxa"/>
          </w:tcPr>
          <w:p w14:paraId="14A9B01C" w14:textId="77777777" w:rsidR="00AD072D" w:rsidRPr="00EF20F7" w:rsidRDefault="00AD072D" w:rsidP="00BD3AE7">
            <w:pPr>
              <w:pStyle w:val="TAH"/>
            </w:pPr>
            <w:r w:rsidRPr="00EF20F7">
              <w:t>Initiated</w:t>
            </w:r>
          </w:p>
        </w:tc>
        <w:tc>
          <w:tcPr>
            <w:tcW w:w="1980" w:type="dxa"/>
          </w:tcPr>
          <w:p w14:paraId="4CD5E90E" w14:textId="77777777" w:rsidR="00AD072D" w:rsidRPr="00EF20F7" w:rsidRDefault="00AD072D" w:rsidP="00BD3AE7">
            <w:pPr>
              <w:pStyle w:val="TAH"/>
            </w:pPr>
            <w:r w:rsidRPr="00EF20F7">
              <w:t>Information element name</w:t>
            </w:r>
          </w:p>
        </w:tc>
        <w:tc>
          <w:tcPr>
            <w:tcW w:w="1260" w:type="dxa"/>
          </w:tcPr>
          <w:p w14:paraId="455A917B" w14:textId="77777777" w:rsidR="00AD072D" w:rsidRPr="00EF20F7" w:rsidRDefault="00AD072D" w:rsidP="00BD3AE7">
            <w:pPr>
              <w:pStyle w:val="TAH"/>
            </w:pPr>
            <w:r w:rsidRPr="00EF20F7">
              <w:t>Information element required</w:t>
            </w:r>
          </w:p>
        </w:tc>
        <w:tc>
          <w:tcPr>
            <w:tcW w:w="3731" w:type="dxa"/>
          </w:tcPr>
          <w:p w14:paraId="3E8BFBE4" w14:textId="77777777" w:rsidR="00AD072D" w:rsidRPr="00EF20F7" w:rsidRDefault="00AD072D" w:rsidP="00BD3AE7">
            <w:pPr>
              <w:pStyle w:val="TAH"/>
            </w:pPr>
            <w:r w:rsidRPr="00EF20F7">
              <w:t>Information element description</w:t>
            </w:r>
          </w:p>
        </w:tc>
      </w:tr>
      <w:tr w:rsidR="00AD072D" w:rsidRPr="00EF20F7" w14:paraId="51641603" w14:textId="77777777" w:rsidTr="00BD3AE7">
        <w:trPr>
          <w:cantSplit/>
          <w:jc w:val="center"/>
        </w:trPr>
        <w:tc>
          <w:tcPr>
            <w:tcW w:w="1612" w:type="dxa"/>
            <w:vMerge w:val="restart"/>
          </w:tcPr>
          <w:p w14:paraId="305769CB" w14:textId="77777777" w:rsidR="00AD072D" w:rsidRPr="00EF20F7" w:rsidRDefault="00AD072D" w:rsidP="00BD3AE7">
            <w:pPr>
              <w:pStyle w:val="TAC"/>
              <w:rPr>
                <w:lang w:val="fr-FR"/>
              </w:rPr>
            </w:pPr>
            <w:r w:rsidRPr="00EF20F7">
              <w:rPr>
                <w:lang w:val="fr-FR"/>
              </w:rPr>
              <w:t>TLS session establishment Failure Indication</w:t>
            </w:r>
          </w:p>
        </w:tc>
        <w:tc>
          <w:tcPr>
            <w:tcW w:w="1080" w:type="dxa"/>
            <w:vMerge w:val="restart"/>
          </w:tcPr>
          <w:p w14:paraId="24825874" w14:textId="77777777" w:rsidR="00AD072D" w:rsidRPr="00EF20F7" w:rsidRDefault="00AD072D" w:rsidP="00BD3AE7">
            <w:pPr>
              <w:pStyle w:val="TAC"/>
            </w:pPr>
            <w:r w:rsidRPr="00EF20F7">
              <w:t>MRFP</w:t>
            </w:r>
          </w:p>
        </w:tc>
        <w:tc>
          <w:tcPr>
            <w:tcW w:w="1980" w:type="dxa"/>
          </w:tcPr>
          <w:p w14:paraId="37882D76" w14:textId="77777777" w:rsidR="00AD072D" w:rsidRPr="00EF20F7" w:rsidRDefault="00AD072D" w:rsidP="00BD3AE7">
            <w:pPr>
              <w:pStyle w:val="TAC"/>
            </w:pPr>
            <w:r w:rsidRPr="00EF20F7">
              <w:t>Context</w:t>
            </w:r>
          </w:p>
        </w:tc>
        <w:tc>
          <w:tcPr>
            <w:tcW w:w="1260" w:type="dxa"/>
          </w:tcPr>
          <w:p w14:paraId="7E44E11A" w14:textId="77777777" w:rsidR="00AD072D" w:rsidRPr="00EF20F7" w:rsidRDefault="00AD072D" w:rsidP="00BD3AE7">
            <w:pPr>
              <w:pStyle w:val="TAC"/>
            </w:pPr>
            <w:r w:rsidRPr="00EF20F7">
              <w:t>M</w:t>
            </w:r>
          </w:p>
        </w:tc>
        <w:tc>
          <w:tcPr>
            <w:tcW w:w="3731" w:type="dxa"/>
          </w:tcPr>
          <w:p w14:paraId="337CAF76" w14:textId="77777777" w:rsidR="00AD072D" w:rsidRPr="00EF20F7" w:rsidRDefault="00AD072D" w:rsidP="00BD3AE7">
            <w:pPr>
              <w:pStyle w:val="TAL"/>
            </w:pPr>
            <w:r w:rsidRPr="00EF20F7">
              <w:t>This information element indicates the context for the bearer termination.</w:t>
            </w:r>
          </w:p>
        </w:tc>
      </w:tr>
      <w:tr w:rsidR="00AD072D" w:rsidRPr="00EF20F7" w14:paraId="0BFFA10F" w14:textId="77777777" w:rsidTr="00BD3AE7">
        <w:trPr>
          <w:cantSplit/>
          <w:jc w:val="center"/>
        </w:trPr>
        <w:tc>
          <w:tcPr>
            <w:tcW w:w="1612" w:type="dxa"/>
            <w:vMerge/>
          </w:tcPr>
          <w:p w14:paraId="07AD4A42" w14:textId="77777777" w:rsidR="00AD072D" w:rsidRPr="00EF20F7" w:rsidRDefault="00AD072D" w:rsidP="00BD3AE7">
            <w:pPr>
              <w:pStyle w:val="TAC"/>
            </w:pPr>
          </w:p>
        </w:tc>
        <w:tc>
          <w:tcPr>
            <w:tcW w:w="1080" w:type="dxa"/>
            <w:vMerge/>
          </w:tcPr>
          <w:p w14:paraId="1E067F4D" w14:textId="77777777" w:rsidR="00AD072D" w:rsidRPr="00EF20F7" w:rsidRDefault="00AD072D" w:rsidP="00BD3AE7">
            <w:pPr>
              <w:pStyle w:val="TAC"/>
            </w:pPr>
          </w:p>
        </w:tc>
        <w:tc>
          <w:tcPr>
            <w:tcW w:w="1980" w:type="dxa"/>
          </w:tcPr>
          <w:p w14:paraId="7A4E5EB9" w14:textId="77777777" w:rsidR="00AD072D" w:rsidRPr="00EF20F7" w:rsidRDefault="00AD072D" w:rsidP="00BD3AE7">
            <w:pPr>
              <w:pStyle w:val="TAC"/>
            </w:pPr>
            <w:r w:rsidRPr="00EF20F7">
              <w:t>Bearer Termination</w:t>
            </w:r>
          </w:p>
        </w:tc>
        <w:tc>
          <w:tcPr>
            <w:tcW w:w="1260" w:type="dxa"/>
          </w:tcPr>
          <w:p w14:paraId="2B94D06D" w14:textId="77777777" w:rsidR="00AD072D" w:rsidRPr="00EF20F7" w:rsidRDefault="00AD072D" w:rsidP="00BD3AE7">
            <w:pPr>
              <w:pStyle w:val="TAC"/>
            </w:pPr>
            <w:r w:rsidRPr="00EF20F7">
              <w:t>M</w:t>
            </w:r>
          </w:p>
        </w:tc>
        <w:tc>
          <w:tcPr>
            <w:tcW w:w="3731" w:type="dxa"/>
          </w:tcPr>
          <w:p w14:paraId="070CAAC3" w14:textId="77777777" w:rsidR="00AD072D" w:rsidRPr="00EF20F7" w:rsidRDefault="00AD072D" w:rsidP="00BD3AE7">
            <w:pPr>
              <w:pStyle w:val="TAL"/>
            </w:pPr>
            <w:r w:rsidRPr="00EF20F7">
              <w:t xml:space="preserve">This information element indicates the bearer termination for which a TLS session establishment failure is reported. </w:t>
            </w:r>
          </w:p>
        </w:tc>
      </w:tr>
      <w:tr w:rsidR="00AD072D" w:rsidRPr="00EF20F7" w14:paraId="182902D2" w14:textId="77777777" w:rsidTr="00BD3AE7">
        <w:trPr>
          <w:cantSplit/>
          <w:jc w:val="center"/>
        </w:trPr>
        <w:tc>
          <w:tcPr>
            <w:tcW w:w="1612" w:type="dxa"/>
            <w:vMerge/>
          </w:tcPr>
          <w:p w14:paraId="68D261FC" w14:textId="77777777" w:rsidR="00AD072D" w:rsidRPr="00EF20F7" w:rsidRDefault="00AD072D" w:rsidP="00BD3AE7">
            <w:pPr>
              <w:pStyle w:val="TAC"/>
            </w:pPr>
          </w:p>
        </w:tc>
        <w:tc>
          <w:tcPr>
            <w:tcW w:w="1080" w:type="dxa"/>
            <w:vMerge/>
          </w:tcPr>
          <w:p w14:paraId="6A0600D2" w14:textId="77777777" w:rsidR="00AD072D" w:rsidRPr="00EF20F7" w:rsidRDefault="00AD072D" w:rsidP="00BD3AE7">
            <w:pPr>
              <w:pStyle w:val="TAC"/>
            </w:pPr>
          </w:p>
        </w:tc>
        <w:tc>
          <w:tcPr>
            <w:tcW w:w="1980" w:type="dxa"/>
          </w:tcPr>
          <w:p w14:paraId="035A774C" w14:textId="77777777" w:rsidR="00AD072D" w:rsidRPr="00EF20F7" w:rsidRDefault="00AD072D" w:rsidP="00BD3AE7">
            <w:pPr>
              <w:pStyle w:val="TAC"/>
            </w:pPr>
            <w:r w:rsidRPr="00EF20F7">
              <w:t>TLS session establishment Error Indication</w:t>
            </w:r>
          </w:p>
        </w:tc>
        <w:tc>
          <w:tcPr>
            <w:tcW w:w="1260" w:type="dxa"/>
          </w:tcPr>
          <w:p w14:paraId="409F4D84" w14:textId="77777777" w:rsidR="00AD072D" w:rsidRPr="00EF20F7" w:rsidRDefault="00AD072D" w:rsidP="00BD3AE7">
            <w:pPr>
              <w:pStyle w:val="TAC"/>
            </w:pPr>
            <w:r w:rsidRPr="00EF20F7">
              <w:t>M</w:t>
            </w:r>
          </w:p>
        </w:tc>
        <w:tc>
          <w:tcPr>
            <w:tcW w:w="3731" w:type="dxa"/>
          </w:tcPr>
          <w:p w14:paraId="3A6D8F8E" w14:textId="77777777" w:rsidR="00AD072D" w:rsidRPr="00EF20F7" w:rsidRDefault="00AD072D" w:rsidP="00BD3AE7">
            <w:pPr>
              <w:pStyle w:val="TAL"/>
            </w:pPr>
            <w:r w:rsidRPr="00EF20F7">
              <w:t>This information element indicates a TLS session establishment failure event.</w:t>
            </w:r>
          </w:p>
        </w:tc>
      </w:tr>
      <w:tr w:rsidR="00AD072D" w:rsidRPr="00EF20F7" w14:paraId="6B9BD2FF" w14:textId="77777777" w:rsidTr="00BD3AE7">
        <w:trPr>
          <w:cantSplit/>
          <w:jc w:val="center"/>
        </w:trPr>
        <w:tc>
          <w:tcPr>
            <w:tcW w:w="1612" w:type="dxa"/>
            <w:vMerge w:val="restart"/>
          </w:tcPr>
          <w:p w14:paraId="785DE9A8" w14:textId="77777777" w:rsidR="00AD072D" w:rsidRPr="00EF20F7" w:rsidRDefault="00AD072D" w:rsidP="00BD3AE7">
            <w:pPr>
              <w:pStyle w:val="TAC"/>
            </w:pPr>
            <w:r w:rsidRPr="00EF20F7">
              <w:t>TLS session establishment Failure Indication Ack</w:t>
            </w:r>
          </w:p>
        </w:tc>
        <w:tc>
          <w:tcPr>
            <w:tcW w:w="1080" w:type="dxa"/>
            <w:vMerge w:val="restart"/>
          </w:tcPr>
          <w:p w14:paraId="45D9DB26" w14:textId="77777777" w:rsidR="00AD072D" w:rsidRPr="00EF20F7" w:rsidRDefault="00AD072D" w:rsidP="00BD3AE7">
            <w:pPr>
              <w:pStyle w:val="TAC"/>
            </w:pPr>
            <w:r w:rsidRPr="00EF20F7">
              <w:t>MRFC</w:t>
            </w:r>
          </w:p>
        </w:tc>
        <w:tc>
          <w:tcPr>
            <w:tcW w:w="1980" w:type="dxa"/>
          </w:tcPr>
          <w:p w14:paraId="51B92A3A" w14:textId="77777777" w:rsidR="00AD072D" w:rsidRPr="00EF20F7" w:rsidRDefault="00AD072D" w:rsidP="00BD3AE7">
            <w:pPr>
              <w:pStyle w:val="TAC"/>
            </w:pPr>
            <w:r w:rsidRPr="00EF20F7">
              <w:t>Context</w:t>
            </w:r>
          </w:p>
        </w:tc>
        <w:tc>
          <w:tcPr>
            <w:tcW w:w="1260" w:type="dxa"/>
          </w:tcPr>
          <w:p w14:paraId="4795E2B7" w14:textId="77777777" w:rsidR="00AD072D" w:rsidRPr="00EF20F7" w:rsidRDefault="00AD072D" w:rsidP="00BD3AE7">
            <w:pPr>
              <w:pStyle w:val="TAC"/>
            </w:pPr>
            <w:r w:rsidRPr="00EF20F7">
              <w:t>M</w:t>
            </w:r>
          </w:p>
        </w:tc>
        <w:tc>
          <w:tcPr>
            <w:tcW w:w="3731" w:type="dxa"/>
          </w:tcPr>
          <w:p w14:paraId="5C2752AE" w14:textId="77777777" w:rsidR="00AD072D" w:rsidRPr="00EF20F7" w:rsidRDefault="00AD072D" w:rsidP="00BD3AE7">
            <w:pPr>
              <w:pStyle w:val="TAL"/>
            </w:pPr>
            <w:r w:rsidRPr="00EF20F7">
              <w:t>This information element indicates the context where the command was executed.</w:t>
            </w:r>
          </w:p>
        </w:tc>
      </w:tr>
      <w:tr w:rsidR="00AD072D" w:rsidRPr="00EF20F7" w14:paraId="04604980" w14:textId="77777777" w:rsidTr="00BD3AE7">
        <w:trPr>
          <w:cantSplit/>
          <w:jc w:val="center"/>
        </w:trPr>
        <w:tc>
          <w:tcPr>
            <w:tcW w:w="1612" w:type="dxa"/>
            <w:vMerge/>
          </w:tcPr>
          <w:p w14:paraId="53FA6F28" w14:textId="77777777" w:rsidR="00AD072D" w:rsidRPr="00EF20F7" w:rsidRDefault="00AD072D" w:rsidP="00BD3AE7">
            <w:pPr>
              <w:pStyle w:val="TAC"/>
              <w:rPr>
                <w:lang w:eastAsia="ja-JP"/>
              </w:rPr>
            </w:pPr>
          </w:p>
        </w:tc>
        <w:tc>
          <w:tcPr>
            <w:tcW w:w="1080" w:type="dxa"/>
            <w:vMerge/>
          </w:tcPr>
          <w:p w14:paraId="4987285F" w14:textId="77777777" w:rsidR="00AD072D" w:rsidRPr="00EF20F7" w:rsidRDefault="00AD072D" w:rsidP="00BD3AE7">
            <w:pPr>
              <w:pStyle w:val="TAC"/>
              <w:rPr>
                <w:lang w:eastAsia="ja-JP"/>
              </w:rPr>
            </w:pPr>
          </w:p>
        </w:tc>
        <w:tc>
          <w:tcPr>
            <w:tcW w:w="1980" w:type="dxa"/>
          </w:tcPr>
          <w:p w14:paraId="6124B25B" w14:textId="77777777" w:rsidR="00AD072D" w:rsidRPr="00EF20F7" w:rsidRDefault="00AD072D" w:rsidP="00BD3AE7">
            <w:pPr>
              <w:pStyle w:val="TAC"/>
            </w:pPr>
            <w:r w:rsidRPr="00EF20F7">
              <w:t>Bearer Termination</w:t>
            </w:r>
          </w:p>
        </w:tc>
        <w:tc>
          <w:tcPr>
            <w:tcW w:w="1260" w:type="dxa"/>
          </w:tcPr>
          <w:p w14:paraId="57DB31D6" w14:textId="77777777" w:rsidR="00AD072D" w:rsidRPr="00EF20F7" w:rsidRDefault="00AD072D" w:rsidP="00BD3AE7">
            <w:pPr>
              <w:pStyle w:val="TAC"/>
            </w:pPr>
            <w:r w:rsidRPr="00EF20F7">
              <w:t>M</w:t>
            </w:r>
          </w:p>
        </w:tc>
        <w:tc>
          <w:tcPr>
            <w:tcW w:w="3731" w:type="dxa"/>
          </w:tcPr>
          <w:p w14:paraId="0F13C459" w14:textId="77777777" w:rsidR="00AD072D" w:rsidRPr="00EF20F7" w:rsidRDefault="00AD072D" w:rsidP="00BD3AE7">
            <w:pPr>
              <w:pStyle w:val="TAL"/>
            </w:pPr>
            <w:r w:rsidRPr="00EF20F7">
              <w:t>This information element indicates the bearer termination where the command was executed.</w:t>
            </w:r>
          </w:p>
        </w:tc>
      </w:tr>
    </w:tbl>
    <w:p w14:paraId="7CF06BB1" w14:textId="77777777" w:rsidR="00AD072D" w:rsidRPr="00EF20F7" w:rsidRDefault="00AD072D" w:rsidP="00AD072D">
      <w:pPr>
        <w:rPr>
          <w:noProof/>
        </w:rPr>
      </w:pPr>
    </w:p>
    <w:p w14:paraId="2E606E59" w14:textId="77777777" w:rsidR="00AD072D" w:rsidRPr="00EF20F7" w:rsidRDefault="00AD072D" w:rsidP="00AD072D">
      <w:pPr>
        <w:pStyle w:val="Heading2"/>
      </w:pPr>
      <w:bookmarkStart w:id="589" w:name="_Toc517465163"/>
      <w:bookmarkStart w:id="590" w:name="_Toc67396868"/>
      <w:r w:rsidRPr="00EF20F7">
        <w:lastRenderedPageBreak/>
        <w:t>8.</w:t>
      </w:r>
      <w:r w:rsidRPr="00EF20F7">
        <w:rPr>
          <w:lang w:eastAsia="zh-CN"/>
        </w:rPr>
        <w:t>65</w:t>
      </w:r>
      <w:r w:rsidRPr="00EF20F7">
        <w:tab/>
      </w:r>
      <w:r w:rsidRPr="00EF20F7">
        <w:rPr>
          <w:lang w:eastAsia="zh-CN"/>
        </w:rPr>
        <w:t>CLUE Message Send</w:t>
      </w:r>
      <w:bookmarkEnd w:id="589"/>
      <w:bookmarkEnd w:id="590"/>
    </w:p>
    <w:p w14:paraId="4476085A" w14:textId="77777777" w:rsidR="00AD072D" w:rsidRPr="00EF20F7" w:rsidRDefault="00AD072D" w:rsidP="00AD072D">
      <w:pPr>
        <w:keepNext/>
      </w:pPr>
      <w:r w:rsidRPr="00EF20F7">
        <w:t xml:space="preserve">This procedure is used in a telepresence session by the MRFC to request the MRFP to send a </w:t>
      </w:r>
      <w:r w:rsidRPr="00EF20F7">
        <w:rPr>
          <w:lang w:eastAsia="zh-CN"/>
        </w:rPr>
        <w:t xml:space="preserve">CLUE message </w:t>
      </w:r>
      <w:r w:rsidRPr="00EF20F7">
        <w:t xml:space="preserve">(see </w:t>
      </w:r>
      <w:r w:rsidR="00975A8F">
        <w:rPr>
          <w:lang w:eastAsia="zh-CN"/>
        </w:rPr>
        <w:t>clause</w:t>
      </w:r>
      <w:r w:rsidRPr="00EF20F7">
        <w:t> 6.2.</w:t>
      </w:r>
      <w:r w:rsidRPr="00EF20F7">
        <w:rPr>
          <w:lang w:eastAsia="zh-CN"/>
        </w:rPr>
        <w:t>21.2</w:t>
      </w:r>
      <w:r w:rsidRPr="00EF20F7">
        <w:t>).</w:t>
      </w:r>
    </w:p>
    <w:p w14:paraId="7F2B2B20" w14:textId="77777777" w:rsidR="00AD072D" w:rsidRPr="00EF20F7" w:rsidRDefault="00AD072D" w:rsidP="00AD072D">
      <w:pPr>
        <w:pStyle w:val="TH"/>
      </w:pPr>
      <w:r w:rsidRPr="00EF20F7">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AD072D" w:rsidRPr="00EF20F7" w14:paraId="63AAE2FD" w14:textId="77777777" w:rsidTr="00BD3AE7">
        <w:trPr>
          <w:jc w:val="center"/>
        </w:trPr>
        <w:tc>
          <w:tcPr>
            <w:tcW w:w="1612" w:type="dxa"/>
          </w:tcPr>
          <w:p w14:paraId="362260F0"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Pr>
          <w:p w14:paraId="5FEDA9D5"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Pr>
          <w:p w14:paraId="3B9937A1"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FF800DD"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68461545"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3E112B1E" w14:textId="77777777" w:rsidTr="00BD3AE7">
        <w:trPr>
          <w:cantSplit/>
          <w:jc w:val="center"/>
        </w:trPr>
        <w:tc>
          <w:tcPr>
            <w:tcW w:w="1612" w:type="dxa"/>
            <w:vMerge w:val="restart"/>
          </w:tcPr>
          <w:p w14:paraId="2DD2E578"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CLUE Message Send</w:t>
            </w:r>
          </w:p>
        </w:tc>
        <w:tc>
          <w:tcPr>
            <w:tcW w:w="1080" w:type="dxa"/>
            <w:vMerge w:val="restart"/>
          </w:tcPr>
          <w:p w14:paraId="0EB9F31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MRFC</w:t>
            </w:r>
          </w:p>
        </w:tc>
        <w:tc>
          <w:tcPr>
            <w:tcW w:w="1980" w:type="dxa"/>
          </w:tcPr>
          <w:p w14:paraId="0EB0035E"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117DD53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31" w:type="dxa"/>
          </w:tcPr>
          <w:p w14:paraId="236A3F75"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27A61014" w14:textId="77777777" w:rsidTr="00BD3AE7">
        <w:trPr>
          <w:cantSplit/>
          <w:jc w:val="center"/>
        </w:trPr>
        <w:tc>
          <w:tcPr>
            <w:tcW w:w="1612" w:type="dxa"/>
            <w:vMerge/>
          </w:tcPr>
          <w:p w14:paraId="33AFFFE8" w14:textId="77777777" w:rsidR="00AD072D" w:rsidRPr="00EF20F7" w:rsidRDefault="00AD072D" w:rsidP="00BD3AE7">
            <w:pPr>
              <w:keepNext/>
              <w:keepLines/>
              <w:spacing w:after="0"/>
              <w:jc w:val="center"/>
              <w:rPr>
                <w:rFonts w:ascii="Arial" w:hAnsi="Arial"/>
                <w:sz w:val="18"/>
              </w:rPr>
            </w:pPr>
          </w:p>
        </w:tc>
        <w:tc>
          <w:tcPr>
            <w:tcW w:w="1080" w:type="dxa"/>
            <w:vMerge/>
          </w:tcPr>
          <w:p w14:paraId="01F9313D" w14:textId="77777777" w:rsidR="00AD072D" w:rsidRPr="00EF20F7" w:rsidRDefault="00AD072D" w:rsidP="00BD3AE7">
            <w:pPr>
              <w:keepNext/>
              <w:keepLines/>
              <w:spacing w:after="0"/>
              <w:jc w:val="center"/>
              <w:rPr>
                <w:rFonts w:ascii="Arial" w:hAnsi="Arial"/>
                <w:sz w:val="18"/>
              </w:rPr>
            </w:pPr>
          </w:p>
        </w:tc>
        <w:tc>
          <w:tcPr>
            <w:tcW w:w="1980" w:type="dxa"/>
          </w:tcPr>
          <w:p w14:paraId="4FE2AF5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466DE06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31" w:type="dxa"/>
          </w:tcPr>
          <w:p w14:paraId="0046653A"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for which the CLUE information is reported.</w:t>
            </w:r>
          </w:p>
        </w:tc>
      </w:tr>
      <w:tr w:rsidR="00AD072D" w:rsidRPr="00EF20F7" w14:paraId="0C460862" w14:textId="77777777" w:rsidTr="00BD3AE7">
        <w:trPr>
          <w:cantSplit/>
          <w:jc w:val="center"/>
        </w:trPr>
        <w:tc>
          <w:tcPr>
            <w:tcW w:w="1612" w:type="dxa"/>
            <w:vMerge/>
          </w:tcPr>
          <w:p w14:paraId="28C396FA" w14:textId="77777777" w:rsidR="00AD072D" w:rsidRPr="00EF20F7" w:rsidRDefault="00AD072D" w:rsidP="00BD3AE7">
            <w:pPr>
              <w:keepNext/>
              <w:keepLines/>
              <w:spacing w:after="0"/>
              <w:jc w:val="center"/>
              <w:rPr>
                <w:rFonts w:ascii="Arial" w:hAnsi="Arial"/>
                <w:sz w:val="18"/>
              </w:rPr>
            </w:pPr>
          </w:p>
        </w:tc>
        <w:tc>
          <w:tcPr>
            <w:tcW w:w="1080" w:type="dxa"/>
            <w:vMerge/>
          </w:tcPr>
          <w:p w14:paraId="7283B029" w14:textId="77777777" w:rsidR="00AD072D" w:rsidRPr="00EF20F7" w:rsidRDefault="00AD072D" w:rsidP="00BD3AE7">
            <w:pPr>
              <w:keepNext/>
              <w:keepLines/>
              <w:spacing w:after="0"/>
              <w:jc w:val="center"/>
              <w:rPr>
                <w:rFonts w:ascii="Arial" w:hAnsi="Arial"/>
                <w:sz w:val="18"/>
              </w:rPr>
            </w:pPr>
          </w:p>
        </w:tc>
        <w:tc>
          <w:tcPr>
            <w:tcW w:w="1980" w:type="dxa"/>
          </w:tcPr>
          <w:p w14:paraId="410A0FB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CLUE Message Content</w:t>
            </w:r>
          </w:p>
        </w:tc>
        <w:tc>
          <w:tcPr>
            <w:tcW w:w="1260" w:type="dxa"/>
          </w:tcPr>
          <w:p w14:paraId="3A093B2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31" w:type="dxa"/>
          </w:tcPr>
          <w:p w14:paraId="0F2EAA40"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CLUE message content to send.</w:t>
            </w:r>
          </w:p>
        </w:tc>
      </w:tr>
      <w:tr w:rsidR="00AD072D" w:rsidRPr="00EF20F7" w14:paraId="3E3C2DA8" w14:textId="77777777" w:rsidTr="00BD3AE7">
        <w:trPr>
          <w:cantSplit/>
          <w:jc w:val="center"/>
        </w:trPr>
        <w:tc>
          <w:tcPr>
            <w:tcW w:w="1612" w:type="dxa"/>
            <w:vMerge w:val="restart"/>
          </w:tcPr>
          <w:p w14:paraId="75BC54BD"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CLUE Message Send Ack</w:t>
            </w:r>
          </w:p>
        </w:tc>
        <w:tc>
          <w:tcPr>
            <w:tcW w:w="1080" w:type="dxa"/>
            <w:vMerge w:val="restart"/>
          </w:tcPr>
          <w:p w14:paraId="550BDF4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MRFP</w:t>
            </w:r>
          </w:p>
        </w:tc>
        <w:tc>
          <w:tcPr>
            <w:tcW w:w="1980" w:type="dxa"/>
          </w:tcPr>
          <w:p w14:paraId="43809F8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38759D0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31" w:type="dxa"/>
          </w:tcPr>
          <w:p w14:paraId="13159685"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42435989" w14:textId="77777777" w:rsidTr="00BD3AE7">
        <w:trPr>
          <w:cantSplit/>
          <w:jc w:val="center"/>
        </w:trPr>
        <w:tc>
          <w:tcPr>
            <w:tcW w:w="1612" w:type="dxa"/>
            <w:vMerge/>
          </w:tcPr>
          <w:p w14:paraId="25B0487F" w14:textId="77777777" w:rsidR="00AD072D" w:rsidRPr="00EF20F7" w:rsidRDefault="00AD072D" w:rsidP="00BD3AE7">
            <w:pPr>
              <w:keepNext/>
              <w:keepLines/>
              <w:spacing w:after="0"/>
              <w:jc w:val="center"/>
              <w:rPr>
                <w:rFonts w:ascii="Arial" w:hAnsi="Arial"/>
                <w:sz w:val="18"/>
              </w:rPr>
            </w:pPr>
          </w:p>
        </w:tc>
        <w:tc>
          <w:tcPr>
            <w:tcW w:w="1080" w:type="dxa"/>
            <w:vMerge/>
          </w:tcPr>
          <w:p w14:paraId="76D9E808" w14:textId="77777777" w:rsidR="00AD072D" w:rsidRPr="00EF20F7" w:rsidRDefault="00AD072D" w:rsidP="00BD3AE7">
            <w:pPr>
              <w:keepNext/>
              <w:keepLines/>
              <w:spacing w:after="0"/>
              <w:jc w:val="center"/>
              <w:rPr>
                <w:rFonts w:ascii="Arial" w:hAnsi="Arial"/>
                <w:sz w:val="18"/>
              </w:rPr>
            </w:pPr>
          </w:p>
        </w:tc>
        <w:tc>
          <w:tcPr>
            <w:tcW w:w="1980" w:type="dxa"/>
          </w:tcPr>
          <w:p w14:paraId="20A7681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515093C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31" w:type="dxa"/>
          </w:tcPr>
          <w:p w14:paraId="1B41B181"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command is executed.</w:t>
            </w:r>
          </w:p>
        </w:tc>
      </w:tr>
    </w:tbl>
    <w:p w14:paraId="2CCEB509" w14:textId="77777777" w:rsidR="00AD072D" w:rsidRPr="00EF20F7" w:rsidRDefault="00AD072D" w:rsidP="00AD072D">
      <w:pPr>
        <w:rPr>
          <w:lang w:eastAsia="zh-CN"/>
        </w:rPr>
      </w:pPr>
    </w:p>
    <w:p w14:paraId="1103F310" w14:textId="77777777" w:rsidR="00AD072D" w:rsidRPr="00EF20F7" w:rsidRDefault="00AD072D" w:rsidP="00AD072D">
      <w:pPr>
        <w:pStyle w:val="Heading2"/>
      </w:pPr>
      <w:bookmarkStart w:id="591" w:name="_Toc517465164"/>
      <w:bookmarkStart w:id="592" w:name="_Toc67396869"/>
      <w:r w:rsidRPr="00EF20F7">
        <w:t>8.</w:t>
      </w:r>
      <w:r w:rsidRPr="00EF20F7">
        <w:rPr>
          <w:lang w:eastAsia="zh-CN"/>
        </w:rPr>
        <w:t>66</w:t>
      </w:r>
      <w:r w:rsidRPr="00EF20F7">
        <w:tab/>
      </w:r>
      <w:r w:rsidRPr="00EF20F7">
        <w:rPr>
          <w:lang w:eastAsia="zh-CN"/>
        </w:rPr>
        <w:t xml:space="preserve">CLUE Message Received </w:t>
      </w:r>
      <w:r w:rsidRPr="00EF20F7">
        <w:rPr>
          <w:rFonts w:hint="eastAsia"/>
        </w:rPr>
        <w:t>Notif</w:t>
      </w:r>
      <w:r w:rsidRPr="00EF20F7">
        <w:t>ication</w:t>
      </w:r>
      <w:bookmarkEnd w:id="591"/>
      <w:bookmarkEnd w:id="592"/>
    </w:p>
    <w:p w14:paraId="5F9069A7" w14:textId="77777777" w:rsidR="00AD072D" w:rsidRPr="00EF20F7" w:rsidRDefault="00AD072D" w:rsidP="00AD072D">
      <w:pPr>
        <w:keepNext/>
      </w:pPr>
      <w:r w:rsidRPr="00EF20F7">
        <w:t xml:space="preserve">This procedure is used in a telepresence session by the MRFP to report </w:t>
      </w:r>
      <w:r w:rsidRPr="00EF20F7">
        <w:rPr>
          <w:lang w:eastAsia="zh-CN"/>
        </w:rPr>
        <w:t xml:space="preserve">the received CLUE message to the MRFC </w:t>
      </w:r>
      <w:r w:rsidRPr="00EF20F7">
        <w:t xml:space="preserve">(see </w:t>
      </w:r>
      <w:r w:rsidR="00975A8F">
        <w:rPr>
          <w:lang w:eastAsia="zh-CN"/>
        </w:rPr>
        <w:t>clause</w:t>
      </w:r>
      <w:r w:rsidRPr="00EF20F7">
        <w:t> 6.2.</w:t>
      </w:r>
      <w:r w:rsidRPr="00EF20F7">
        <w:rPr>
          <w:lang w:eastAsia="zh-CN"/>
        </w:rPr>
        <w:t>21.2</w:t>
      </w:r>
      <w:r w:rsidRPr="00EF20F7">
        <w:t>).</w:t>
      </w:r>
    </w:p>
    <w:p w14:paraId="42321864" w14:textId="77777777" w:rsidR="00AD072D" w:rsidRPr="00EF20F7" w:rsidRDefault="00AD072D" w:rsidP="00AD072D">
      <w:pPr>
        <w:pStyle w:val="TH"/>
      </w:pPr>
      <w:r w:rsidRPr="00EF20F7">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AD072D" w:rsidRPr="00EF20F7" w14:paraId="64265903" w14:textId="77777777" w:rsidTr="00BD3AE7">
        <w:trPr>
          <w:jc w:val="center"/>
        </w:trPr>
        <w:tc>
          <w:tcPr>
            <w:tcW w:w="1612" w:type="dxa"/>
          </w:tcPr>
          <w:p w14:paraId="16DE7D50"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Procedure</w:t>
            </w:r>
          </w:p>
        </w:tc>
        <w:tc>
          <w:tcPr>
            <w:tcW w:w="1080" w:type="dxa"/>
          </w:tcPr>
          <w:p w14:paraId="707A1663"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Initiated</w:t>
            </w:r>
          </w:p>
        </w:tc>
        <w:tc>
          <w:tcPr>
            <w:tcW w:w="1980" w:type="dxa"/>
          </w:tcPr>
          <w:p w14:paraId="16B9DA3D"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2F61CD1"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66BC62C7" w14:textId="77777777" w:rsidR="00AD072D" w:rsidRPr="00EF20F7" w:rsidRDefault="00AD072D" w:rsidP="00BD3AE7">
            <w:pPr>
              <w:keepNext/>
              <w:keepLines/>
              <w:spacing w:after="0"/>
              <w:jc w:val="center"/>
              <w:rPr>
                <w:rFonts w:ascii="Arial" w:hAnsi="Arial"/>
                <w:b/>
                <w:sz w:val="18"/>
              </w:rPr>
            </w:pPr>
            <w:r w:rsidRPr="00EF20F7">
              <w:rPr>
                <w:rFonts w:ascii="Arial" w:hAnsi="Arial"/>
                <w:b/>
                <w:sz w:val="18"/>
              </w:rPr>
              <w:t>Information element description</w:t>
            </w:r>
          </w:p>
        </w:tc>
      </w:tr>
      <w:tr w:rsidR="00AD072D" w:rsidRPr="00EF20F7" w14:paraId="3CA2A87D" w14:textId="77777777" w:rsidTr="00BD3AE7">
        <w:trPr>
          <w:cantSplit/>
          <w:jc w:val="center"/>
        </w:trPr>
        <w:tc>
          <w:tcPr>
            <w:tcW w:w="1612" w:type="dxa"/>
            <w:vMerge w:val="restart"/>
          </w:tcPr>
          <w:p w14:paraId="2E31B76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CLUE Message Received Notification</w:t>
            </w:r>
          </w:p>
        </w:tc>
        <w:tc>
          <w:tcPr>
            <w:tcW w:w="1080" w:type="dxa"/>
            <w:vMerge w:val="restart"/>
          </w:tcPr>
          <w:p w14:paraId="4456F40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MRFP</w:t>
            </w:r>
          </w:p>
        </w:tc>
        <w:tc>
          <w:tcPr>
            <w:tcW w:w="1980" w:type="dxa"/>
          </w:tcPr>
          <w:p w14:paraId="56DC1D5C"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555F3F7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31" w:type="dxa"/>
          </w:tcPr>
          <w:p w14:paraId="4211B6E8"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for the bearer termination.</w:t>
            </w:r>
          </w:p>
        </w:tc>
      </w:tr>
      <w:tr w:rsidR="00AD072D" w:rsidRPr="00EF20F7" w14:paraId="496EEECE" w14:textId="77777777" w:rsidTr="00BD3AE7">
        <w:trPr>
          <w:cantSplit/>
          <w:jc w:val="center"/>
        </w:trPr>
        <w:tc>
          <w:tcPr>
            <w:tcW w:w="1612" w:type="dxa"/>
            <w:vMerge/>
          </w:tcPr>
          <w:p w14:paraId="4726A4D1" w14:textId="77777777" w:rsidR="00AD072D" w:rsidRPr="00EF20F7" w:rsidRDefault="00AD072D" w:rsidP="00BD3AE7">
            <w:pPr>
              <w:keepNext/>
              <w:keepLines/>
              <w:spacing w:after="0"/>
              <w:jc w:val="center"/>
              <w:rPr>
                <w:rFonts w:ascii="Arial" w:hAnsi="Arial"/>
                <w:sz w:val="18"/>
              </w:rPr>
            </w:pPr>
          </w:p>
        </w:tc>
        <w:tc>
          <w:tcPr>
            <w:tcW w:w="1080" w:type="dxa"/>
            <w:vMerge/>
          </w:tcPr>
          <w:p w14:paraId="308DC4DC" w14:textId="77777777" w:rsidR="00AD072D" w:rsidRPr="00EF20F7" w:rsidRDefault="00AD072D" w:rsidP="00BD3AE7">
            <w:pPr>
              <w:keepNext/>
              <w:keepLines/>
              <w:spacing w:after="0"/>
              <w:jc w:val="center"/>
              <w:rPr>
                <w:rFonts w:ascii="Arial" w:hAnsi="Arial"/>
                <w:sz w:val="18"/>
              </w:rPr>
            </w:pPr>
          </w:p>
        </w:tc>
        <w:tc>
          <w:tcPr>
            <w:tcW w:w="1980" w:type="dxa"/>
          </w:tcPr>
          <w:p w14:paraId="49C60B15"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4DA3F25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31" w:type="dxa"/>
          </w:tcPr>
          <w:p w14:paraId="25946838"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for which the CLUE information is reported.</w:t>
            </w:r>
          </w:p>
        </w:tc>
      </w:tr>
      <w:tr w:rsidR="00AD072D" w:rsidRPr="00EF20F7" w14:paraId="35D1A2CC" w14:textId="77777777" w:rsidTr="00BD3AE7">
        <w:trPr>
          <w:cantSplit/>
          <w:jc w:val="center"/>
        </w:trPr>
        <w:tc>
          <w:tcPr>
            <w:tcW w:w="1612" w:type="dxa"/>
            <w:vMerge/>
          </w:tcPr>
          <w:p w14:paraId="3FCC3319" w14:textId="77777777" w:rsidR="00AD072D" w:rsidRPr="00EF20F7" w:rsidRDefault="00AD072D" w:rsidP="00BD3AE7">
            <w:pPr>
              <w:keepNext/>
              <w:keepLines/>
              <w:spacing w:after="0"/>
              <w:jc w:val="center"/>
              <w:rPr>
                <w:rFonts w:ascii="Arial" w:hAnsi="Arial"/>
                <w:sz w:val="18"/>
              </w:rPr>
            </w:pPr>
          </w:p>
        </w:tc>
        <w:tc>
          <w:tcPr>
            <w:tcW w:w="1080" w:type="dxa"/>
            <w:vMerge/>
          </w:tcPr>
          <w:p w14:paraId="17D10CE4" w14:textId="77777777" w:rsidR="00AD072D" w:rsidRPr="00EF20F7" w:rsidRDefault="00AD072D" w:rsidP="00BD3AE7">
            <w:pPr>
              <w:keepNext/>
              <w:keepLines/>
              <w:spacing w:after="0"/>
              <w:jc w:val="center"/>
              <w:rPr>
                <w:rFonts w:ascii="Arial" w:hAnsi="Arial"/>
                <w:sz w:val="18"/>
              </w:rPr>
            </w:pPr>
          </w:p>
        </w:tc>
        <w:tc>
          <w:tcPr>
            <w:tcW w:w="1980" w:type="dxa"/>
          </w:tcPr>
          <w:p w14:paraId="49E8534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CLUE Message Content</w:t>
            </w:r>
          </w:p>
        </w:tc>
        <w:tc>
          <w:tcPr>
            <w:tcW w:w="1260" w:type="dxa"/>
          </w:tcPr>
          <w:p w14:paraId="70CEC8F1"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31" w:type="dxa"/>
          </w:tcPr>
          <w:p w14:paraId="47FFA7B5"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a content of the received CLUE message.</w:t>
            </w:r>
          </w:p>
        </w:tc>
      </w:tr>
      <w:tr w:rsidR="00AD072D" w:rsidRPr="00EF20F7" w14:paraId="5C0D9762" w14:textId="77777777" w:rsidTr="00BD3AE7">
        <w:trPr>
          <w:cantSplit/>
          <w:jc w:val="center"/>
        </w:trPr>
        <w:tc>
          <w:tcPr>
            <w:tcW w:w="1612" w:type="dxa"/>
            <w:vMerge w:val="restart"/>
          </w:tcPr>
          <w:p w14:paraId="465F2FF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CLUE Message Received Notification Ack</w:t>
            </w:r>
          </w:p>
        </w:tc>
        <w:tc>
          <w:tcPr>
            <w:tcW w:w="1080" w:type="dxa"/>
            <w:vMerge w:val="restart"/>
          </w:tcPr>
          <w:p w14:paraId="4CC112D7"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MRFC</w:t>
            </w:r>
          </w:p>
        </w:tc>
        <w:tc>
          <w:tcPr>
            <w:tcW w:w="1980" w:type="dxa"/>
          </w:tcPr>
          <w:p w14:paraId="25FCADB4" w14:textId="77777777" w:rsidR="00AD072D" w:rsidRPr="00EF20F7" w:rsidRDefault="00AD072D" w:rsidP="00BD3AE7">
            <w:pPr>
              <w:keepNext/>
              <w:keepLines/>
              <w:spacing w:after="0"/>
              <w:jc w:val="center"/>
              <w:rPr>
                <w:rFonts w:ascii="Arial" w:hAnsi="Arial"/>
                <w:sz w:val="18"/>
              </w:rPr>
            </w:pPr>
            <w:r w:rsidRPr="00EF20F7">
              <w:rPr>
                <w:rFonts w:ascii="Arial" w:hAnsi="Arial"/>
                <w:sz w:val="18"/>
              </w:rPr>
              <w:t>Context</w:t>
            </w:r>
          </w:p>
        </w:tc>
        <w:tc>
          <w:tcPr>
            <w:tcW w:w="1260" w:type="dxa"/>
          </w:tcPr>
          <w:p w14:paraId="69A0A5EF"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31" w:type="dxa"/>
          </w:tcPr>
          <w:p w14:paraId="530AAFF8"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AD072D" w:rsidRPr="00EF20F7" w14:paraId="77E2EECE" w14:textId="77777777" w:rsidTr="00BD3AE7">
        <w:trPr>
          <w:cantSplit/>
          <w:jc w:val="center"/>
        </w:trPr>
        <w:tc>
          <w:tcPr>
            <w:tcW w:w="1612" w:type="dxa"/>
            <w:vMerge/>
          </w:tcPr>
          <w:p w14:paraId="10755FB9" w14:textId="77777777" w:rsidR="00AD072D" w:rsidRPr="00EF20F7" w:rsidRDefault="00AD072D" w:rsidP="00BD3AE7">
            <w:pPr>
              <w:keepNext/>
              <w:keepLines/>
              <w:spacing w:after="0"/>
              <w:jc w:val="center"/>
              <w:rPr>
                <w:rFonts w:ascii="Arial" w:hAnsi="Arial"/>
                <w:sz w:val="18"/>
              </w:rPr>
            </w:pPr>
          </w:p>
        </w:tc>
        <w:tc>
          <w:tcPr>
            <w:tcW w:w="1080" w:type="dxa"/>
            <w:vMerge/>
          </w:tcPr>
          <w:p w14:paraId="01E5FCE0" w14:textId="77777777" w:rsidR="00AD072D" w:rsidRPr="00EF20F7" w:rsidRDefault="00AD072D" w:rsidP="00BD3AE7">
            <w:pPr>
              <w:keepNext/>
              <w:keepLines/>
              <w:spacing w:after="0"/>
              <w:jc w:val="center"/>
              <w:rPr>
                <w:rFonts w:ascii="Arial" w:hAnsi="Arial"/>
                <w:sz w:val="18"/>
              </w:rPr>
            </w:pPr>
          </w:p>
        </w:tc>
        <w:tc>
          <w:tcPr>
            <w:tcW w:w="1980" w:type="dxa"/>
          </w:tcPr>
          <w:p w14:paraId="6F22C77B" w14:textId="77777777" w:rsidR="00AD072D" w:rsidRPr="00EF20F7" w:rsidRDefault="00AD072D" w:rsidP="00BD3AE7">
            <w:pPr>
              <w:keepNext/>
              <w:keepLines/>
              <w:spacing w:after="0"/>
              <w:jc w:val="center"/>
              <w:rPr>
                <w:rFonts w:ascii="Arial" w:hAnsi="Arial"/>
                <w:sz w:val="18"/>
              </w:rPr>
            </w:pPr>
            <w:r w:rsidRPr="00EF20F7">
              <w:rPr>
                <w:rFonts w:ascii="Arial" w:hAnsi="Arial"/>
                <w:sz w:val="18"/>
              </w:rPr>
              <w:t>Bearer Termination</w:t>
            </w:r>
          </w:p>
        </w:tc>
        <w:tc>
          <w:tcPr>
            <w:tcW w:w="1260" w:type="dxa"/>
          </w:tcPr>
          <w:p w14:paraId="244BBD0A" w14:textId="77777777" w:rsidR="00AD072D" w:rsidRPr="00EF20F7" w:rsidRDefault="00AD072D" w:rsidP="00BD3AE7">
            <w:pPr>
              <w:keepNext/>
              <w:keepLines/>
              <w:spacing w:after="0"/>
              <w:jc w:val="center"/>
              <w:rPr>
                <w:rFonts w:ascii="Arial" w:hAnsi="Arial"/>
                <w:sz w:val="18"/>
              </w:rPr>
            </w:pPr>
            <w:r w:rsidRPr="00EF20F7">
              <w:rPr>
                <w:rFonts w:ascii="Arial" w:hAnsi="Arial"/>
                <w:sz w:val="18"/>
              </w:rPr>
              <w:t>M</w:t>
            </w:r>
          </w:p>
        </w:tc>
        <w:tc>
          <w:tcPr>
            <w:tcW w:w="3731" w:type="dxa"/>
          </w:tcPr>
          <w:p w14:paraId="089FDCB6" w14:textId="77777777" w:rsidR="00AD072D" w:rsidRPr="00EF20F7" w:rsidRDefault="00AD072D" w:rsidP="00BD3AE7">
            <w:pPr>
              <w:keepNext/>
              <w:keepLines/>
              <w:spacing w:after="0"/>
              <w:rPr>
                <w:rFonts w:ascii="Arial" w:hAnsi="Arial"/>
                <w:sz w:val="18"/>
              </w:rPr>
            </w:pPr>
            <w:r w:rsidRPr="00EF20F7">
              <w:rPr>
                <w:rFonts w:ascii="Arial" w:hAnsi="Arial"/>
                <w:sz w:val="18"/>
              </w:rPr>
              <w:t>This information element indicates the bearer termination where the command is executed.</w:t>
            </w:r>
          </w:p>
        </w:tc>
      </w:tr>
    </w:tbl>
    <w:p w14:paraId="57F059FB" w14:textId="77777777" w:rsidR="00AD072D" w:rsidRPr="00EF20F7" w:rsidRDefault="00AD072D" w:rsidP="00AD072D">
      <w:pPr>
        <w:rPr>
          <w:noProof/>
        </w:rPr>
      </w:pPr>
    </w:p>
    <w:p w14:paraId="3AB8E9D8" w14:textId="77777777" w:rsidR="00AD072D" w:rsidRPr="00EF20F7" w:rsidRDefault="00AD072D" w:rsidP="00AD072D">
      <w:pPr>
        <w:pStyle w:val="Heading8"/>
      </w:pPr>
      <w:bookmarkStart w:id="593" w:name="_Toc517465165"/>
      <w:bookmarkStart w:id="594" w:name="historyclause"/>
      <w:bookmarkStart w:id="595" w:name="_Toc67396870"/>
      <w:r w:rsidRPr="00EF20F7">
        <w:t>Annex A (informative):</w:t>
      </w:r>
      <w:r w:rsidRPr="00EF20F7">
        <w:tab/>
        <w:t>Change history</w:t>
      </w:r>
      <w:bookmarkEnd w:id="593"/>
      <w:bookmarkEnd w:id="595"/>
    </w:p>
    <w:tbl>
      <w:tblPr>
        <w:tblW w:w="878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867"/>
        <w:gridCol w:w="567"/>
      </w:tblGrid>
      <w:tr w:rsidR="00AD072D" w:rsidRPr="00EF20F7" w14:paraId="5437B7EF" w14:textId="77777777" w:rsidTr="00BD3AE7">
        <w:tc>
          <w:tcPr>
            <w:tcW w:w="800" w:type="dxa"/>
            <w:tcBorders>
              <w:bottom w:val="single" w:sz="4" w:space="0" w:color="auto"/>
            </w:tcBorders>
            <w:shd w:val="pct10" w:color="auto" w:fill="FFFFFF"/>
          </w:tcPr>
          <w:bookmarkEnd w:id="594"/>
          <w:p w14:paraId="62EFE061" w14:textId="77777777" w:rsidR="00AD072D" w:rsidRPr="00EF20F7" w:rsidRDefault="00AD072D" w:rsidP="00BD3AE7">
            <w:pPr>
              <w:pStyle w:val="TAL"/>
              <w:rPr>
                <w:b/>
                <w:sz w:val="16"/>
              </w:rPr>
            </w:pPr>
            <w:r w:rsidRPr="00EF20F7">
              <w:rPr>
                <w:b/>
                <w:sz w:val="16"/>
              </w:rPr>
              <w:t>Date</w:t>
            </w:r>
          </w:p>
        </w:tc>
        <w:tc>
          <w:tcPr>
            <w:tcW w:w="760" w:type="dxa"/>
            <w:tcBorders>
              <w:bottom w:val="single" w:sz="4" w:space="0" w:color="auto"/>
            </w:tcBorders>
            <w:shd w:val="pct10" w:color="auto" w:fill="FFFFFF"/>
          </w:tcPr>
          <w:p w14:paraId="277FCC12" w14:textId="77777777" w:rsidR="00AD072D" w:rsidRPr="00EF20F7" w:rsidRDefault="00AD072D" w:rsidP="00BD3AE7">
            <w:pPr>
              <w:pStyle w:val="TAL"/>
              <w:rPr>
                <w:b/>
                <w:sz w:val="16"/>
              </w:rPr>
            </w:pPr>
            <w:r w:rsidRPr="00EF20F7">
              <w:rPr>
                <w:b/>
                <w:sz w:val="16"/>
              </w:rPr>
              <w:t>TSG #</w:t>
            </w:r>
          </w:p>
        </w:tc>
        <w:tc>
          <w:tcPr>
            <w:tcW w:w="941" w:type="dxa"/>
            <w:tcBorders>
              <w:bottom w:val="single" w:sz="4" w:space="0" w:color="auto"/>
            </w:tcBorders>
            <w:shd w:val="pct10" w:color="auto" w:fill="FFFFFF"/>
          </w:tcPr>
          <w:p w14:paraId="6CC4986A" w14:textId="77777777" w:rsidR="00AD072D" w:rsidRPr="00EF20F7" w:rsidRDefault="00AD072D" w:rsidP="00BD3AE7">
            <w:pPr>
              <w:pStyle w:val="TAL"/>
              <w:rPr>
                <w:b/>
                <w:sz w:val="16"/>
              </w:rPr>
            </w:pPr>
            <w:r w:rsidRPr="00EF20F7">
              <w:rPr>
                <w:b/>
                <w:sz w:val="16"/>
              </w:rPr>
              <w:t>TSG Doc.</w:t>
            </w:r>
          </w:p>
        </w:tc>
        <w:tc>
          <w:tcPr>
            <w:tcW w:w="476" w:type="dxa"/>
            <w:tcBorders>
              <w:bottom w:val="single" w:sz="4" w:space="0" w:color="auto"/>
            </w:tcBorders>
            <w:shd w:val="pct10" w:color="auto" w:fill="FFFFFF"/>
          </w:tcPr>
          <w:p w14:paraId="4D181E75" w14:textId="77777777" w:rsidR="00AD072D" w:rsidRPr="00EF20F7" w:rsidRDefault="00AD072D" w:rsidP="00BD3AE7">
            <w:pPr>
              <w:pStyle w:val="TAL"/>
              <w:rPr>
                <w:b/>
                <w:sz w:val="16"/>
              </w:rPr>
            </w:pPr>
            <w:r w:rsidRPr="00EF20F7">
              <w:rPr>
                <w:b/>
                <w:sz w:val="16"/>
              </w:rPr>
              <w:t>CR</w:t>
            </w:r>
          </w:p>
        </w:tc>
        <w:tc>
          <w:tcPr>
            <w:tcW w:w="378" w:type="dxa"/>
            <w:tcBorders>
              <w:bottom w:val="single" w:sz="4" w:space="0" w:color="auto"/>
            </w:tcBorders>
            <w:shd w:val="pct10" w:color="auto" w:fill="FFFFFF"/>
          </w:tcPr>
          <w:p w14:paraId="31554366" w14:textId="77777777" w:rsidR="00AD072D" w:rsidRPr="00EF20F7" w:rsidRDefault="00AD072D" w:rsidP="00BD3AE7">
            <w:pPr>
              <w:pStyle w:val="TAL"/>
              <w:rPr>
                <w:b/>
                <w:sz w:val="16"/>
              </w:rPr>
            </w:pPr>
            <w:r w:rsidRPr="00EF20F7">
              <w:rPr>
                <w:b/>
                <w:sz w:val="16"/>
              </w:rPr>
              <w:t>Rev</w:t>
            </w:r>
          </w:p>
        </w:tc>
        <w:tc>
          <w:tcPr>
            <w:tcW w:w="4867" w:type="dxa"/>
            <w:tcBorders>
              <w:bottom w:val="single" w:sz="4" w:space="0" w:color="auto"/>
            </w:tcBorders>
            <w:shd w:val="pct10" w:color="auto" w:fill="FFFFFF"/>
          </w:tcPr>
          <w:p w14:paraId="2F07722D" w14:textId="77777777" w:rsidR="00AD072D" w:rsidRPr="00EF20F7" w:rsidRDefault="00AD072D" w:rsidP="00BD3AE7">
            <w:pPr>
              <w:pStyle w:val="TAL"/>
              <w:rPr>
                <w:b/>
                <w:sz w:val="16"/>
              </w:rPr>
            </w:pPr>
            <w:r w:rsidRPr="00EF20F7">
              <w:rPr>
                <w:b/>
                <w:sz w:val="16"/>
              </w:rPr>
              <w:t>Subject/Comment</w:t>
            </w:r>
          </w:p>
        </w:tc>
        <w:tc>
          <w:tcPr>
            <w:tcW w:w="567" w:type="dxa"/>
            <w:tcBorders>
              <w:bottom w:val="single" w:sz="4" w:space="0" w:color="auto"/>
            </w:tcBorders>
            <w:shd w:val="pct10" w:color="auto" w:fill="FFFFFF"/>
          </w:tcPr>
          <w:p w14:paraId="4BB4052F" w14:textId="77777777" w:rsidR="00AD072D" w:rsidRPr="00EF20F7" w:rsidRDefault="00AD072D" w:rsidP="00BD3AE7">
            <w:pPr>
              <w:pStyle w:val="TAL"/>
              <w:rPr>
                <w:b/>
                <w:sz w:val="16"/>
              </w:rPr>
            </w:pPr>
            <w:r w:rsidRPr="00EF20F7">
              <w:rPr>
                <w:b/>
                <w:sz w:val="16"/>
              </w:rPr>
              <w:t>New</w:t>
            </w:r>
          </w:p>
        </w:tc>
      </w:tr>
      <w:tr w:rsidR="00AD072D" w:rsidRPr="00EF20F7" w14:paraId="0CB7D922"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898402F"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2006-05</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3E34EA7"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CT4#31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4D0EA5" w14:textId="77777777" w:rsidR="00AD072D" w:rsidRPr="00EF20F7" w:rsidRDefault="00AD072D" w:rsidP="00BD3AE7">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37AFB4" w14:textId="77777777" w:rsidR="00AD072D" w:rsidRPr="00EF20F7" w:rsidRDefault="00AD072D" w:rsidP="00BD3AE7">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05C451C" w14:textId="77777777" w:rsidR="00AD072D" w:rsidRPr="00EF20F7" w:rsidRDefault="00AD072D" w:rsidP="00BD3AE7">
            <w:pPr>
              <w:spacing w:after="0"/>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ED43045"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 xml:space="preserve">Draft Skeleton </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C8C86"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0.1.0</w:t>
            </w:r>
          </w:p>
        </w:tc>
      </w:tr>
      <w:tr w:rsidR="00AD072D" w:rsidRPr="00EF20F7" w14:paraId="128164A6" w14:textId="77777777" w:rsidTr="00BD3A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411A8C6" w14:textId="77777777" w:rsidR="00AD072D" w:rsidRPr="00EF20F7" w:rsidRDefault="00AD072D" w:rsidP="00BD3AE7">
            <w:pPr>
              <w:spacing w:after="0"/>
              <w:rPr>
                <w:rFonts w:ascii="Arial" w:hAnsi="Arial"/>
                <w:snapToGrid w:val="0"/>
                <w:color w:val="000000"/>
                <w:sz w:val="16"/>
                <w:lang w:eastAsia="zh-CN"/>
              </w:rPr>
            </w:pPr>
            <w:r w:rsidRPr="00EF20F7">
              <w:rPr>
                <w:rFonts w:ascii="Arial" w:hAnsi="Arial"/>
                <w:snapToGrid w:val="0"/>
                <w:color w:val="000000"/>
                <w:sz w:val="16"/>
                <w:lang w:eastAsia="zh-CN"/>
              </w:rPr>
              <w:t>2006-07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48468FB" w14:textId="77777777" w:rsidR="00AD072D" w:rsidRPr="00EF20F7" w:rsidRDefault="00AD072D" w:rsidP="00BD3AE7">
            <w:pPr>
              <w:spacing w:after="0"/>
              <w:rPr>
                <w:rFonts w:ascii="Arial" w:hAnsi="Arial"/>
                <w:snapToGrid w:val="0"/>
                <w:color w:val="000000"/>
                <w:sz w:val="16"/>
                <w:lang w:eastAsia="zh-CN"/>
              </w:rPr>
            </w:pPr>
            <w:r w:rsidRPr="00EF20F7">
              <w:rPr>
                <w:rFonts w:ascii="Arial" w:hAnsi="Arial"/>
                <w:snapToGrid w:val="0"/>
                <w:color w:val="000000"/>
                <w:sz w:val="16"/>
                <w:lang w:eastAsia="zh-CN"/>
              </w:rPr>
              <w:t>CT4#31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6BC2FBC" w14:textId="77777777" w:rsidR="00AD072D" w:rsidRPr="00EF20F7" w:rsidRDefault="00AD072D" w:rsidP="00BD3AE7">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C80353D" w14:textId="77777777" w:rsidR="00AD072D" w:rsidRPr="00EF20F7" w:rsidRDefault="00AD072D" w:rsidP="00BD3AE7">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8714E4" w14:textId="77777777" w:rsidR="00AD072D" w:rsidRPr="00EF20F7" w:rsidRDefault="00AD072D" w:rsidP="00BD3AE7">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2393D5B" w14:textId="77777777" w:rsidR="00AD072D" w:rsidRPr="00EF20F7" w:rsidRDefault="00AD072D" w:rsidP="00BD3AE7">
            <w:pPr>
              <w:spacing w:after="0"/>
              <w:rPr>
                <w:rFonts w:ascii="Arial" w:hAnsi="Arial"/>
                <w:snapToGrid w:val="0"/>
                <w:color w:val="000000"/>
                <w:sz w:val="16"/>
                <w:lang w:eastAsia="zh-CN"/>
              </w:rPr>
            </w:pPr>
            <w:r w:rsidRPr="00EF20F7">
              <w:rPr>
                <w:rFonts w:ascii="Arial" w:hAnsi="Arial"/>
                <w:snapToGrid w:val="0"/>
                <w:color w:val="000000"/>
                <w:sz w:val="16"/>
              </w:rPr>
              <w:t>Approval of the ad-hoc meeting TDs:</w:t>
            </w:r>
            <w:r w:rsidRPr="00EF20F7">
              <w:rPr>
                <w:rFonts w:ascii="Arial" w:hAnsi="Arial"/>
                <w:snapToGrid w:val="0"/>
                <w:color w:val="000000"/>
                <w:sz w:val="16"/>
                <w:lang w:eastAsia="zh-CN"/>
              </w:rPr>
              <w:t xml:space="preserve"> C4-060934, C4-060935, C4-060938, C4-060939, C4-060940, C4-060963, C4-060964, C4-060965, C4-060966, C4-060967, C4-060968.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F38D52" w14:textId="77777777" w:rsidR="00AD072D" w:rsidRPr="00EF20F7" w:rsidRDefault="00AD072D" w:rsidP="00BD3AE7">
            <w:pPr>
              <w:spacing w:after="0"/>
              <w:rPr>
                <w:rFonts w:ascii="Arial" w:hAnsi="Arial"/>
                <w:snapToGrid w:val="0"/>
                <w:color w:val="000000"/>
                <w:sz w:val="16"/>
                <w:lang w:eastAsia="zh-CN"/>
              </w:rPr>
            </w:pPr>
            <w:r w:rsidRPr="00EF20F7">
              <w:rPr>
                <w:rFonts w:ascii="Arial" w:hAnsi="Arial"/>
                <w:snapToGrid w:val="0"/>
                <w:color w:val="000000"/>
                <w:sz w:val="16"/>
                <w:lang w:eastAsia="zh-CN"/>
              </w:rPr>
              <w:t>0.2.0</w:t>
            </w:r>
          </w:p>
        </w:tc>
      </w:tr>
      <w:tr w:rsidR="00AD072D" w:rsidRPr="00EF20F7" w14:paraId="195AEA20" w14:textId="77777777" w:rsidTr="00BD3A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8FEF053" w14:textId="77777777" w:rsidR="00AD072D" w:rsidRPr="00EF20F7" w:rsidRDefault="00AD072D" w:rsidP="00BD3AE7">
            <w:pPr>
              <w:spacing w:after="0"/>
              <w:rPr>
                <w:rFonts w:ascii="Arial" w:hAnsi="Arial"/>
                <w:snapToGrid w:val="0"/>
                <w:color w:val="000000"/>
                <w:sz w:val="16"/>
                <w:lang w:eastAsia="zh-CN"/>
              </w:rPr>
            </w:pPr>
            <w:r w:rsidRPr="00EF20F7">
              <w:rPr>
                <w:rFonts w:ascii="Arial" w:hAnsi="Arial"/>
                <w:snapToGrid w:val="0"/>
                <w:color w:val="000000"/>
                <w:sz w:val="16"/>
                <w:lang w:eastAsia="zh-CN"/>
              </w:rPr>
              <w:t>2006-09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566696" w14:textId="77777777" w:rsidR="00AD072D" w:rsidRPr="00EF20F7" w:rsidRDefault="00AD072D" w:rsidP="00BD3AE7">
            <w:pPr>
              <w:spacing w:after="0"/>
              <w:rPr>
                <w:rFonts w:ascii="Arial" w:hAnsi="Arial"/>
                <w:snapToGrid w:val="0"/>
                <w:color w:val="000000"/>
                <w:sz w:val="16"/>
                <w:lang w:eastAsia="zh-CN"/>
              </w:rPr>
            </w:pPr>
            <w:r w:rsidRPr="00EF20F7">
              <w:rPr>
                <w:rFonts w:ascii="Arial" w:hAnsi="Arial"/>
                <w:snapToGrid w:val="0"/>
                <w:color w:val="000000"/>
                <w:sz w:val="16"/>
                <w:lang w:eastAsia="zh-CN"/>
              </w:rPr>
              <w:t>CT4#32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8AA5872" w14:textId="77777777" w:rsidR="00AD072D" w:rsidRPr="00EF20F7" w:rsidRDefault="00AD072D" w:rsidP="00BD3AE7">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A0FB9A0" w14:textId="77777777" w:rsidR="00AD072D" w:rsidRPr="00EF20F7" w:rsidRDefault="00AD072D" w:rsidP="00BD3AE7">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850E90C" w14:textId="77777777" w:rsidR="00AD072D" w:rsidRPr="00EF20F7" w:rsidRDefault="00AD072D" w:rsidP="00BD3AE7">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309347E" w14:textId="77777777" w:rsidR="00AD072D" w:rsidRPr="00EF20F7" w:rsidRDefault="00AD072D" w:rsidP="00BD3AE7">
            <w:pPr>
              <w:spacing w:after="0"/>
              <w:rPr>
                <w:rFonts w:ascii="Arial" w:hAnsi="Arial"/>
                <w:snapToGrid w:val="0"/>
                <w:color w:val="000000"/>
                <w:sz w:val="16"/>
                <w:lang w:eastAsia="zh-CN"/>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C4-061324,C4-061474,C4-601475,C4-061476, C4-061477,C4-061478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FBC63" w14:textId="77777777" w:rsidR="00AD072D" w:rsidRPr="00EF20F7" w:rsidRDefault="00AD072D" w:rsidP="00BD3AE7">
            <w:pPr>
              <w:spacing w:after="0"/>
              <w:rPr>
                <w:rFonts w:ascii="Arial" w:hAnsi="Arial"/>
                <w:snapToGrid w:val="0"/>
                <w:color w:val="000000"/>
                <w:sz w:val="16"/>
                <w:lang w:eastAsia="zh-CN"/>
              </w:rPr>
            </w:pPr>
            <w:r w:rsidRPr="00EF20F7">
              <w:rPr>
                <w:rFonts w:ascii="Arial" w:hAnsi="Arial"/>
                <w:snapToGrid w:val="0"/>
                <w:color w:val="000000"/>
                <w:sz w:val="16"/>
                <w:lang w:eastAsia="zh-CN"/>
              </w:rPr>
              <w:t>0.3.0</w:t>
            </w:r>
          </w:p>
        </w:tc>
      </w:tr>
      <w:tr w:rsidR="00AD072D" w:rsidRPr="00EF20F7" w14:paraId="2BB318B1" w14:textId="77777777" w:rsidTr="00BD3A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FD47E07"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5F3B96C"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lang w:eastAsia="zh-CN"/>
              </w:rPr>
              <w:t>CT4#33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1D26C6" w14:textId="77777777" w:rsidR="00AD072D" w:rsidRPr="00EF20F7" w:rsidRDefault="00AD072D" w:rsidP="00BD3AE7">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6538CC" w14:textId="77777777" w:rsidR="00AD072D" w:rsidRPr="00EF20F7" w:rsidRDefault="00AD072D" w:rsidP="00BD3AE7">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40ACCB" w14:textId="77777777" w:rsidR="00AD072D" w:rsidRPr="00EF20F7" w:rsidRDefault="00AD072D" w:rsidP="00BD3AE7">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531DAEA"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C4-061797, C4-061798, C4-061799, C4-061801, C4-061802, C4-061804, C4-061805, C4-061806, C4-061594,C4-061646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A7FD74" w14:textId="77777777" w:rsidR="00AD072D" w:rsidRPr="00EF20F7" w:rsidRDefault="00AD072D" w:rsidP="00BD3AE7">
            <w:pPr>
              <w:spacing w:after="0"/>
              <w:rPr>
                <w:i/>
                <w:iCs/>
                <w:snapToGrid w:val="0"/>
                <w:color w:val="0000FF"/>
              </w:rPr>
            </w:pPr>
            <w:r w:rsidRPr="00EF20F7">
              <w:rPr>
                <w:rFonts w:ascii="Arial" w:hAnsi="Arial"/>
                <w:snapToGrid w:val="0"/>
                <w:color w:val="000000"/>
                <w:sz w:val="16"/>
                <w:lang w:eastAsia="zh-CN"/>
              </w:rPr>
              <w:t>0.4.0</w:t>
            </w:r>
          </w:p>
        </w:tc>
      </w:tr>
      <w:tr w:rsidR="00AD072D" w:rsidRPr="00EF20F7" w14:paraId="35A89770"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0C71811"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F30EE1" w14:textId="77777777" w:rsidR="00AD072D" w:rsidRPr="00EF20F7" w:rsidRDefault="00AD072D" w:rsidP="00BD3AE7">
            <w:pPr>
              <w:spacing w:after="0"/>
              <w:rPr>
                <w:rFonts w:ascii="Arial" w:hAnsi="Arial"/>
                <w:snapToGrid w:val="0"/>
                <w:color w:val="000000"/>
                <w:sz w:val="16"/>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78EAB40" w14:textId="77777777" w:rsidR="00AD072D" w:rsidRPr="00EF20F7" w:rsidRDefault="00AD072D" w:rsidP="00BD3AE7">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4C841A" w14:textId="77777777" w:rsidR="00AD072D" w:rsidRPr="00EF20F7" w:rsidRDefault="00AD072D" w:rsidP="00BD3AE7">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74A8B8" w14:textId="77777777" w:rsidR="00AD072D" w:rsidRPr="00EF20F7" w:rsidRDefault="00AD072D" w:rsidP="00BD3AE7">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F797B6D"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Sent to CT#34 information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80E39B"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1.0.0</w:t>
            </w:r>
          </w:p>
        </w:tc>
      </w:tr>
      <w:tr w:rsidR="00AD072D" w:rsidRPr="00EF20F7" w14:paraId="782E6E09"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FC66D45"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5AB1C8"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CT4#34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630499" w14:textId="77777777" w:rsidR="00AD072D" w:rsidRPr="00EF20F7" w:rsidRDefault="00AD072D" w:rsidP="00BD3AE7">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B42B3E" w14:textId="77777777" w:rsidR="00AD072D" w:rsidRPr="00EF20F7" w:rsidRDefault="00AD072D" w:rsidP="00BD3AE7">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EB8BD7" w14:textId="77777777" w:rsidR="00AD072D" w:rsidRPr="00EF20F7" w:rsidRDefault="00AD072D" w:rsidP="00BD3AE7">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660984A"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Approval of the meeting TDs: C4-070282, C4-070285, C4-070357, C4-070246, C4-070290, C4-070056, C4-070291, C4070358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BF18FE"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w:t>
            </w:r>
          </w:p>
        </w:tc>
      </w:tr>
      <w:tr w:rsidR="00AD072D" w:rsidRPr="00EF20F7" w14:paraId="30EAC297"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8403E18"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2007-03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9ADBA3"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E8C98B"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CP-070037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889E5B" w14:textId="77777777" w:rsidR="00AD072D" w:rsidRPr="00EF20F7" w:rsidRDefault="00AD072D" w:rsidP="00BD3AE7">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32FE020" w14:textId="77777777" w:rsidR="00AD072D" w:rsidRPr="00EF20F7" w:rsidRDefault="00AD072D" w:rsidP="00BD3AE7">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EB60802"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hAnsi="Arial"/>
                <w:snapToGrid w:val="0"/>
                <w:color w:val="000000"/>
                <w:sz w:val="16"/>
              </w:rPr>
              <w:t>Sent to CT#35 for approval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E3381"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w:t>
            </w:r>
          </w:p>
        </w:tc>
      </w:tr>
      <w:tr w:rsidR="00AD072D" w:rsidRPr="00EF20F7" w14:paraId="10F54FD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937F5D2"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DE4066"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594AFF"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CP-070261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39EC61E" w14:textId="77777777" w:rsidR="00AD072D" w:rsidRPr="00EF20F7" w:rsidRDefault="00AD072D" w:rsidP="00BD3AE7">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23508D" w14:textId="77777777" w:rsidR="00AD072D" w:rsidRPr="00EF20F7" w:rsidRDefault="00AD072D" w:rsidP="00BD3AE7">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ED62164"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Chapter numbering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CBCFF1"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2.1.0</w:t>
            </w:r>
          </w:p>
        </w:tc>
      </w:tr>
      <w:tr w:rsidR="00AD072D" w:rsidRPr="00EF20F7" w14:paraId="3EC07403"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E054F57"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C17AB9"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8DD4F0" w14:textId="77777777" w:rsidR="00AD072D" w:rsidRPr="00EF20F7" w:rsidRDefault="00AD072D" w:rsidP="00BD3AE7">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2ECAD5" w14:textId="77777777" w:rsidR="00AD072D" w:rsidRPr="00EF20F7" w:rsidRDefault="00AD072D" w:rsidP="00BD3AE7">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72850CE" w14:textId="77777777" w:rsidR="00AD072D" w:rsidRPr="00EF20F7" w:rsidRDefault="00AD072D" w:rsidP="00BD3AE7">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0B0B964"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Approved as v7.0.0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500E7"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7.0.0</w:t>
            </w:r>
          </w:p>
        </w:tc>
      </w:tr>
      <w:tr w:rsidR="00AD072D" w:rsidRPr="00EF20F7" w14:paraId="70D52685"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82F659D"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5A1FA9"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7D7854"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7DF181"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0002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FA6A42D" w14:textId="77777777" w:rsidR="00AD072D" w:rsidRPr="00EF20F7" w:rsidRDefault="00AD072D" w:rsidP="00BD3AE7">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6F522AB" w14:textId="77777777" w:rsidR="00AD072D" w:rsidRPr="00EF20F7" w:rsidRDefault="00AD072D" w:rsidP="00BD3AE7">
            <w:pPr>
              <w:spacing w:after="0"/>
              <w:rPr>
                <w:rFonts w:ascii="Arial" w:hAnsi="Arial"/>
                <w:snapToGrid w:val="0"/>
                <w:color w:val="000000"/>
                <w:sz w:val="16"/>
              </w:rPr>
            </w:pPr>
            <w:r w:rsidRPr="00EF20F7">
              <w:rPr>
                <w:rFonts w:ascii="Arial" w:hAnsi="Arial"/>
                <w:snapToGrid w:val="0"/>
                <w:color w:val="000000"/>
                <w:sz w:val="16"/>
              </w:rPr>
              <w:t>Clarify the TTS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FEF89" w14:textId="77777777" w:rsidR="00AD072D" w:rsidRPr="00EF20F7" w:rsidRDefault="00AD072D" w:rsidP="00BD3AE7">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14:paraId="08B138D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C33AEA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5C0441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FFFC4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7DB07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E7B76C"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A747D2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Alignment of procedures and normative text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F32A7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14:paraId="599F8337"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1DED55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AA614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62233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ED4FE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51EBB0A"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5</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6FA46F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Clarify ASR function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19E3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14:paraId="35553B3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5779A9B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7108C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69B93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F267F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08C30EC"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D3DA9A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Correction to DTMF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A30075"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14:paraId="3C250581"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1CE1F2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B8DD10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A995D7A"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3DA1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0F1F30F"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D0625F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Multimedia Play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C6D2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14:paraId="21DC654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350FB8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CD754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1A0B7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370E8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63433C4"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BB2DC4A"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Remove editor notes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9E6E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14:paraId="336493AA"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F26B04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A44AEC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F25AE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96B38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B72FB52"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5203D1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Correction of Play Announcement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D5C14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14:paraId="0C88E443"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481B68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F45183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BFADE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7F7DB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206A68E"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4305DB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Addition of Non-call Related procedures to chapter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8918C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AD072D" w:rsidRPr="00EF20F7" w14:paraId="570DAB13"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AA9A0D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8D969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AD77B1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99354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B9EF462"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C1247E3"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Remove option to signal max number of participants in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CCC1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AD072D" w:rsidRPr="00EF20F7" w14:paraId="5B0F8C3E"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268DE4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23421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AB94CA"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78162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DF77B83"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A4A2F3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Removal of floor control functions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2875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AD072D" w:rsidRPr="00EF20F7" w14:paraId="368B0945"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E840CC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AEBEBF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C928B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2CE71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4A9ACE0"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C59F99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Correction of stop audio and multimedia record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C83AF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AD072D" w:rsidRPr="00EF20F7" w14:paraId="11C883E7"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0EEF795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0F510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A36F0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E6327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C2A9C14"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9B2827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Clarify recording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4930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AD072D" w:rsidRPr="00EF20F7" w14:paraId="6A56B29D"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5478F62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89249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4CB10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83152E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745780D" w14:textId="77777777"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F1B5D4A"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Maximum Number of Participants in a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D6E68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14:paraId="62BC6619"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B0F2E9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7C275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FEC49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C8E2B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AAD9A95" w14:textId="77777777"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11030C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 of Topology Handling During a Recording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2B21C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14:paraId="01735DB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0A5C8D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317A2D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CE38B7"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62A9E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1E0D6A" w14:textId="77777777"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DF5826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Amend iterations parameter in start TTS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97D28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14:paraId="0A906319"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1DF919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E24D9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C6799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5333507"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861699" w14:textId="77777777"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B1DC93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 of record file storage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BE2B5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14:paraId="09998373"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6036710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39BD7B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CAE5E3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6157A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96D2659"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B64D50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Clean-up of hanging contexts and terminations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D96A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14:paraId="63556E96"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61549324"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9DA70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1E181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8F85B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D0AC43C" w14:textId="77777777"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116EF1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Eliminate the duplicate definitions on the ASR completion scenario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DF0F2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14:paraId="4DDC3827"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5F80506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99461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222BC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F577A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FD55FB"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0D85D1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Implementation of multiple signals played simultaneously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9271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14:paraId="0C7C8B56"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462FD0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49106C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BEAE7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386D8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FCE29B5"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322ECE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 of the connection address and 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E7463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AD072D" w:rsidRPr="00EF20F7" w14:paraId="00D0072C"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0FA2B4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5BE045"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B792D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889A29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32F5C2F"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AF0756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Introduction of support for Messaging on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4D3D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AD072D" w:rsidRPr="00EF20F7" w14:paraId="39E5F308"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7AFE6A5"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230229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BAC715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CP-080017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8613E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FB6E001"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5BC8B1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Alignment of IMS resources procedures</w:t>
            </w:r>
            <w:r>
              <w:rPr>
                <w:rFonts w:ascii="Arial" w:hAnsi="Arial"/>
                <w:snapToGrid w:val="0"/>
                <w:color w:val="000000"/>
                <w:sz w:val="16"/>
              </w:rPr>
              <w:t>'</w:t>
            </w:r>
            <w:r w:rsidRPr="00EF20F7">
              <w:rPr>
                <w:rFonts w:ascii="Arial" w:hAnsi="Arial"/>
                <w:snapToGrid w:val="0"/>
                <w:color w:val="000000"/>
                <w:sz w:val="16"/>
              </w:rPr>
              <w:t xml:space="preserve"> title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FB2A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AD072D" w:rsidRPr="00EF20F7" w14:paraId="2BAEC828"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5A95A7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014C6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DD8B0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2A489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42F3DD8" w14:textId="77777777"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364466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Mandatory use termination heartbeat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EDF3C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AD072D" w:rsidRPr="00EF20F7" w14:paraId="60136008"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6B41615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4083B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0A3BB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A2418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6B80A7D"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D775DB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Clarify floor control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520194"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AD072D" w:rsidRPr="00EF20F7" w14:paraId="27E0103D"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625807D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32BE3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92E42" w14:textId="77777777" w:rsidR="00AD072D" w:rsidRPr="00EF20F7" w:rsidRDefault="00AD072D" w:rsidP="00AD072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2307CBC" w14:textId="77777777" w:rsidR="00AD072D" w:rsidRPr="00EF20F7" w:rsidRDefault="00AD072D" w:rsidP="00AD072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92DFB36" w14:textId="77777777"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40B01F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Corrupted table structure fixed in tables: 8.17.1, 8.20.1, 8.21.1, 8.22.1, 8.24.1, 8.27.1 by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70EC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8.0.1</w:t>
            </w:r>
          </w:p>
        </w:tc>
      </w:tr>
      <w:tr w:rsidR="00AD072D" w:rsidRPr="00EF20F7" w14:paraId="00F7822D"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59DBC38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E839C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DFD622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AC653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CB3B50B"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535141A"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Clarify messaging conference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51109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AD072D" w:rsidRPr="00EF20F7" w14:paraId="66F8FDC4"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249A6B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8E181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40277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375D1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FC3405"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86481C7"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Clarify floor control requirements and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D3809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AD072D" w:rsidRPr="00EF20F7" w14:paraId="71B5F1E4"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92C2B0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E7BC22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D4098A"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7ED5E3"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0039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E04EBE"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9398A5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Introduction of procedure for Messaging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7E0C9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AD072D" w:rsidRPr="00EF20F7" w14:paraId="5FA3D61E"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6C0DAD6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C1AF04"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6416A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C4E0B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5EE08EC"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7D93F4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 of message storage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D055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AD072D" w:rsidRPr="00EF20F7" w14:paraId="5026BE86"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B5A171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3581B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1BD01B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F7E64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34B1ED8"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3EB1C83"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 of playing messaging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1917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AD072D" w:rsidRPr="00EF20F7" w14:paraId="4297AB6C"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968065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C8853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AB2C4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CE7A7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63CAC41"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0A8F39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Improvement of Floor control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9671C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AD072D" w:rsidRPr="00EF20F7" w14:paraId="64149DCD"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F9816B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AB5095"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3F142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CP-080694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F52CE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5C97D9B" w14:textId="77777777"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DE4604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Remove Editor's Note on Message File Format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4F3E4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8.3.0</w:t>
            </w:r>
          </w:p>
        </w:tc>
      </w:tr>
      <w:tr w:rsidR="00AD072D" w:rsidRPr="00EF20F7" w14:paraId="267CD60F"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05F6BF4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14DFA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D51A3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F5B257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6BA1C21"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CD5F12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Update to Rel-9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917D3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9.0.0</w:t>
            </w:r>
          </w:p>
        </w:tc>
      </w:tr>
      <w:tr w:rsidR="00AD072D" w:rsidRPr="00EF20F7" w14:paraId="5BAA3B51"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E2CD0B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4F0EF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BFCD19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01AE3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484CFA5"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61E9CB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7020E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10.0.0</w:t>
            </w:r>
          </w:p>
        </w:tc>
      </w:tr>
      <w:tr w:rsidR="00AD072D" w:rsidRPr="00EF20F7" w14:paraId="35898439"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CB27BA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3D83D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0F88DD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66B27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0049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0DA84DC"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A27B3C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ECN Support in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28BA8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10.1.0</w:t>
            </w:r>
          </w:p>
        </w:tc>
      </w:tr>
      <w:tr w:rsidR="00AD072D" w:rsidRPr="00EF20F7" w14:paraId="6E8CD9C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7A23FB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745DB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3C6C3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CP-110368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10EE1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0050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A8B06AD"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28C13B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Adding ECN IEs to Connection Point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DCE01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10.2.0</w:t>
            </w:r>
          </w:p>
        </w:tc>
      </w:tr>
      <w:tr w:rsidR="00AD072D" w:rsidRPr="00EF20F7" w14:paraId="43CED724"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C8C36F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26443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14476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CP-110789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0313B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0051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317B476"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F72E51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ECN Improvements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A7A9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10.3.0</w:t>
            </w:r>
          </w:p>
        </w:tc>
      </w:tr>
      <w:tr w:rsidR="00AD072D" w:rsidRPr="00EF20F7" w14:paraId="287FD3BA"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1204E7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6E91D4"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DD5C3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26861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0055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3D6DC"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F8684F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A8102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10.4.0</w:t>
            </w:r>
          </w:p>
        </w:tc>
      </w:tr>
      <w:tr w:rsidR="00AD072D" w:rsidRPr="00EF20F7" w14:paraId="343FF6D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AEA454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70DCA3" w14:textId="77777777" w:rsidR="00AD072D" w:rsidRPr="00EF20F7" w:rsidRDefault="00AD072D" w:rsidP="00AD072D">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CD07E5" w14:textId="77777777" w:rsidR="00AD072D" w:rsidRPr="00EF20F7" w:rsidRDefault="00AD072D" w:rsidP="00AD072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B4BC40" w14:textId="77777777" w:rsidR="00AD072D" w:rsidRPr="00EF20F7" w:rsidRDefault="00AD072D" w:rsidP="00AD072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A6B7D8" w14:textId="77777777"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6E7B61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Change history table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10A9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11.0.1</w:t>
            </w:r>
          </w:p>
        </w:tc>
      </w:tr>
      <w:tr w:rsidR="00AD072D" w:rsidRPr="00EF20F7" w14:paraId="61CC50DF"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4EE0BA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B419BD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F04A4A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E80A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0059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30B4231"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1F7275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AE2BA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AD072D" w:rsidRPr="00EF20F7" w14:paraId="47213239"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6475A3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A5DF78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1EEE65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06823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BDB12D"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942CC5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Additional Text for Support of Multimedia Priority Service (MPS) over</w:t>
            </w:r>
          </w:p>
          <w:p w14:paraId="02A4DF0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0D9BD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AD072D" w:rsidRPr="00EF20F7" w14:paraId="6A6BFFF3"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5F90835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0CB9C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14051E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92C463"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84F017"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EFB924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855B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AD072D" w:rsidRPr="00EF20F7" w14:paraId="68E527F4"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C47044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7B694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8210E6" w14:textId="77777777" w:rsidR="00AD072D" w:rsidRPr="00EF20F7" w:rsidRDefault="00AD072D" w:rsidP="00AD072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CF0E1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25B52BB"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4819E6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A5F64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AD072D" w:rsidRPr="00EF20F7" w14:paraId="284DB4D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A3A9DA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BEB34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EFCF8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DF9654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AE4815"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00FFC7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CVO handling in MRF</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5028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AD072D" w:rsidRPr="00EF20F7" w14:paraId="5AD8D187"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81FEC8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BC2E9D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929AC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498A4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E4BB864"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9ED96F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C4616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AD072D" w:rsidRPr="00EF20F7" w14:paraId="7322DA61"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AEB1BA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90E04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F92BB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0E9AC3"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D542D25"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154931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EC5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AD072D" w:rsidRPr="00EF20F7" w14:paraId="583B6AD4"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B20BE3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2E0AF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B66738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46BC45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556ED9B"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2E6242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05EBF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AD072D" w:rsidRPr="00EF20F7" w14:paraId="7ACB6BAA"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A7E350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C4807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B804C7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031E4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0069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6ADF6A4"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ADBD1C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 xml:space="preserve">ICE support </w:t>
            </w:r>
            <w:r w:rsidRPr="00EF20F7">
              <w:rPr>
                <w:rFonts w:ascii="Arial" w:hAnsi="Arial" w:hint="eastAsia"/>
                <w:snapToGrid w:val="0"/>
                <w:color w:val="000000"/>
                <w:sz w:val="16"/>
              </w:rPr>
              <w:t xml:space="preserve">for MRF </w:t>
            </w:r>
            <w:r w:rsidRPr="00EF20F7">
              <w:rPr>
                <w:rFonts w:ascii="Arial" w:hAnsi="Arial"/>
                <w:snapToGrid w:val="0"/>
                <w:color w:val="000000"/>
                <w:sz w:val="16"/>
              </w:rPr>
              <w:t xml:space="preserve">in </w:t>
            </w:r>
            <w:r w:rsidRPr="00EF20F7">
              <w:rPr>
                <w:rFonts w:ascii="Arial" w:hAnsi="Arial" w:hint="eastAsia"/>
                <w:snapToGrid w:val="0"/>
                <w:color w:val="000000"/>
                <w:sz w:val="16"/>
              </w:rPr>
              <w:t>Mp</w:t>
            </w:r>
            <w:r w:rsidRPr="00EF20F7">
              <w:rPr>
                <w:rFonts w:ascii="Arial" w:hAnsi="Arial"/>
                <w:snapToGrid w:val="0"/>
                <w:color w:val="000000"/>
                <w:sz w:val="16"/>
              </w:rPr>
              <w:t xml:space="preserve">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0BEE8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12.2.0</w:t>
            </w:r>
          </w:p>
        </w:tc>
      </w:tr>
      <w:tr w:rsidR="00AD072D" w:rsidRPr="00EF20F7" w14:paraId="29FB3E5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68EE4DC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2B5A7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3A220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394DF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5712FF6"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249B66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Mp requirements for e2e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8471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12.3.0</w:t>
            </w:r>
          </w:p>
        </w:tc>
      </w:tr>
      <w:tr w:rsidR="00AD072D" w:rsidRPr="00EF20F7" w14:paraId="3D5BBFF4"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693E11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2F9D8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7BC14C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575AEA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B9CB0D"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8AFAD2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Generic procedure to support session based messaging (MSRP)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AB0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AD072D" w:rsidRPr="00EF20F7" w14:paraId="0578FBA8"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03DFD04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45149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132FF67"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C7CEE8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FD6ADC5"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9D52F6A"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88CEF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AD072D" w:rsidRPr="00EF20F7" w14:paraId="0D8DC4D5"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0D5AFD6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B71F3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A349A67"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F14482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8208E67"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403F30A"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E2e media security procedures for TCP based media (MSRP, BFCP) using TLS and KMS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F968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AD072D" w:rsidRPr="00EF20F7" w14:paraId="79494C86"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2C4DD6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56F3AF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371C6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499E77"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B512F86"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498D79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Adding support for EVS codec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2656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AD072D" w:rsidRPr="00EF20F7" w14:paraId="52BD24AF"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0C09B9A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C23F0A4"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D3AD87"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B4E7E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30D31F"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F20161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TLS session renegotiation on the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FB60C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AD072D" w:rsidRPr="00EF20F7" w14:paraId="21396A4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D353EC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B6B6D5"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90CEF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618FF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0079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1DB9D5E"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130EBF2" w14:textId="77777777" w:rsidR="00AD072D" w:rsidRPr="00EF20F7" w:rsidRDefault="00AD072D" w:rsidP="00AD072D">
            <w:pPr>
              <w:spacing w:after="0"/>
              <w:rPr>
                <w:rFonts w:ascii="Arial" w:hAnsi="Arial"/>
                <w:snapToGrid w:val="0"/>
                <w:color w:val="000000"/>
                <w:sz w:val="16"/>
              </w:rPr>
            </w:pPr>
            <w:r w:rsidRPr="00EF20F7">
              <w:rPr>
                <w:rFonts w:ascii="Arial" w:hAnsi="Arial" w:hint="eastAsia"/>
                <w:snapToGrid w:val="0"/>
                <w:color w:val="000000"/>
                <w:sz w:val="16"/>
              </w:rPr>
              <w:t>S</w:t>
            </w:r>
            <w:r w:rsidRPr="00EF20F7">
              <w:rPr>
                <w:rFonts w:ascii="Arial" w:hAnsi="Arial"/>
                <w:snapToGrid w:val="0"/>
                <w:color w:val="000000"/>
                <w:sz w:val="16"/>
              </w:rPr>
              <w:t>upport of CLUE bearer level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D84E1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AD072D" w:rsidRPr="00EF20F7" w14:paraId="73DE50AA"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2AF8BF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99A94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009A4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2B958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14EA15"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36519BE" w14:textId="77777777" w:rsidR="00AD072D" w:rsidRPr="00EF20F7" w:rsidRDefault="00AD072D" w:rsidP="00AD072D">
            <w:pPr>
              <w:spacing w:after="0"/>
              <w:rPr>
                <w:rFonts w:ascii="Arial" w:hAnsi="Arial"/>
                <w:snapToGrid w:val="0"/>
                <w:color w:val="000000"/>
                <w:sz w:val="16"/>
              </w:rPr>
            </w:pPr>
            <w:r w:rsidRPr="00EF20F7">
              <w:rPr>
                <w:rFonts w:ascii="Arial" w:hAnsi="Arial" w:hint="eastAsia"/>
                <w:snapToGrid w:val="0"/>
                <w:color w:val="000000"/>
                <w:sz w:val="16"/>
              </w:rPr>
              <w:t>CLUE carriage over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9805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AD072D" w:rsidRPr="00EF20F7" w14:paraId="52F421C8"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2C984A4"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7F25D3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EF1EC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B7CDF2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089EF14"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6A59B2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EB6B4"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AD072D" w:rsidRPr="00EF20F7" w14:paraId="76842241"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AC0E26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B96C3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79772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DE33E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57AA326"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CD1CE6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Bearer Termination in ICE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8515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AD072D" w:rsidRPr="00EF20F7" w14:paraId="6A6C950D"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62320A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A8AF6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5E3BF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CP-150255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E5C8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D9F6D26"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82B0BB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IETF Updates on IMS Telepresenc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6C790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AD072D" w:rsidRPr="00EF20F7" w14:paraId="5344CC13"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629F0FC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B2E23E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236AF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B8C13"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C9A8E4"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761139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841E5"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AD072D" w:rsidRPr="00EF20F7" w14:paraId="7B73CAAF"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155E59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55D94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37C4EB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E44327"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9F1215C"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299995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IETF drafts</w:t>
            </w:r>
          </w:p>
        </w:tc>
        <w:tc>
          <w:tcPr>
            <w:tcW w:w="567" w:type="dxa"/>
            <w:tcBorders>
              <w:top w:val="single" w:sz="4" w:space="0" w:color="auto"/>
              <w:left w:val="nil"/>
              <w:bottom w:val="single" w:sz="4" w:space="0" w:color="auto"/>
              <w:right w:val="single" w:sz="4" w:space="0" w:color="auto"/>
            </w:tcBorders>
            <w:shd w:val="solid" w:color="FFFFFF" w:fill="auto"/>
          </w:tcPr>
          <w:p w14:paraId="099D87E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12.7.0</w:t>
            </w:r>
          </w:p>
        </w:tc>
      </w:tr>
      <w:tr w:rsidR="00AD072D" w:rsidRPr="00EF20F7" w14:paraId="5B3E9D65"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433A1F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BDA886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AEDBC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32934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347C0F0"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2C183F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of SDP capability negotiation</w:t>
            </w:r>
          </w:p>
        </w:tc>
        <w:tc>
          <w:tcPr>
            <w:tcW w:w="567" w:type="dxa"/>
            <w:tcBorders>
              <w:top w:val="single" w:sz="4" w:space="0" w:color="auto"/>
              <w:left w:val="nil"/>
              <w:bottom w:val="single" w:sz="4" w:space="0" w:color="auto"/>
              <w:right w:val="single" w:sz="4" w:space="0" w:color="auto"/>
            </w:tcBorders>
            <w:shd w:val="solid" w:color="FFFFFF" w:fill="auto"/>
          </w:tcPr>
          <w:p w14:paraId="24F161B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AD072D" w:rsidRPr="00EF20F7" w14:paraId="42F2ECA4"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0C29057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C3243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50E2C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18470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D6AB35C"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16FB10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for Video Enhancements by Region-of-Interest Information Signalling</w:t>
            </w:r>
          </w:p>
        </w:tc>
        <w:tc>
          <w:tcPr>
            <w:tcW w:w="567" w:type="dxa"/>
            <w:tcBorders>
              <w:top w:val="single" w:sz="4" w:space="0" w:color="auto"/>
              <w:left w:val="nil"/>
              <w:bottom w:val="single" w:sz="4" w:space="0" w:color="auto"/>
              <w:right w:val="single" w:sz="4" w:space="0" w:color="auto"/>
            </w:tcBorders>
            <w:shd w:val="solid" w:color="FFFFFF" w:fill="auto"/>
          </w:tcPr>
          <w:p w14:paraId="74E6525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AD072D" w:rsidRPr="00EF20F7" w14:paraId="326AEC91"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C6D193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6DDB7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89B8A8"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7DB6A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D453A2"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C9949E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 xml:space="preserve">Corrections to EVS AMR-WB IO mode-change-capability MIME </w:t>
            </w:r>
            <w:r w:rsidRPr="00EF20F7">
              <w:rPr>
                <w:rFonts w:ascii="Arial" w:hAnsi="Arial"/>
                <w:snapToGrid w:val="0"/>
                <w:color w:val="000000"/>
                <w:sz w:val="16"/>
              </w:rPr>
              <w:lastRenderedPageBreak/>
              <w:t>parameter handling</w:t>
            </w:r>
          </w:p>
        </w:tc>
        <w:tc>
          <w:tcPr>
            <w:tcW w:w="567" w:type="dxa"/>
            <w:tcBorders>
              <w:top w:val="single" w:sz="4" w:space="0" w:color="auto"/>
              <w:left w:val="nil"/>
              <w:bottom w:val="single" w:sz="4" w:space="0" w:color="auto"/>
              <w:right w:val="single" w:sz="4" w:space="0" w:color="auto"/>
            </w:tcBorders>
            <w:shd w:val="solid" w:color="FFFFFF" w:fill="auto"/>
          </w:tcPr>
          <w:p w14:paraId="1FB65F1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13.1.0</w:t>
            </w:r>
          </w:p>
        </w:tc>
      </w:tr>
      <w:tr w:rsidR="00AD072D" w:rsidRPr="00EF20F7" w14:paraId="29F773D3"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B025024"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C94A4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F33270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86E5D2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CF8F1B1"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55D008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Removal of references to TS 26.235</w:t>
            </w:r>
          </w:p>
        </w:tc>
        <w:tc>
          <w:tcPr>
            <w:tcW w:w="567" w:type="dxa"/>
            <w:tcBorders>
              <w:top w:val="single" w:sz="4" w:space="0" w:color="auto"/>
              <w:left w:val="nil"/>
              <w:bottom w:val="single" w:sz="4" w:space="0" w:color="auto"/>
              <w:right w:val="single" w:sz="4" w:space="0" w:color="auto"/>
            </w:tcBorders>
            <w:shd w:val="solid" w:color="FFFFFF" w:fill="auto"/>
          </w:tcPr>
          <w:p w14:paraId="6BEACE4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13.1.0</w:t>
            </w:r>
          </w:p>
        </w:tc>
      </w:tr>
      <w:tr w:rsidR="00AD072D" w:rsidRPr="00EF20F7" w14:paraId="4DCD9E90"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52321D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D549A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7A01A"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45D8D7"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E9C9050"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7592F97"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of enhanced bandwidth negotiation mechanism for MTSI sessions</w:t>
            </w:r>
          </w:p>
        </w:tc>
        <w:tc>
          <w:tcPr>
            <w:tcW w:w="567" w:type="dxa"/>
            <w:tcBorders>
              <w:top w:val="single" w:sz="4" w:space="0" w:color="auto"/>
              <w:left w:val="nil"/>
              <w:bottom w:val="single" w:sz="4" w:space="0" w:color="auto"/>
              <w:right w:val="single" w:sz="4" w:space="0" w:color="auto"/>
            </w:tcBorders>
            <w:shd w:val="solid" w:color="FFFFFF" w:fill="auto"/>
          </w:tcPr>
          <w:p w14:paraId="6383AE9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13.1.0</w:t>
            </w:r>
          </w:p>
        </w:tc>
      </w:tr>
      <w:tr w:rsidR="00AD072D" w:rsidRPr="00EF20F7" w14:paraId="5D8DD94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6448CDA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05991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CEEE0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28D96B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CDC026F"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F56444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Rate adaptation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5229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AD072D" w:rsidRPr="00EF20F7" w14:paraId="150EBD38"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5D6008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DF965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98144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4F8F6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53C9265"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FC906D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Clarifications related to the rate adaptation for media endpoints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17E09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AD072D" w:rsidRPr="00EF20F7" w14:paraId="43842171"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17DDD1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96B936" w14:textId="77777777" w:rsidR="00AD072D" w:rsidRPr="00EF20F7" w:rsidRDefault="00AD072D" w:rsidP="00AD072D">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4BEC9D" w14:textId="77777777" w:rsidR="00AD072D" w:rsidRPr="00EF20F7" w:rsidRDefault="00AD072D" w:rsidP="00AD072D">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C10C03" w14:textId="77777777" w:rsidR="00AD072D" w:rsidRPr="00EF20F7" w:rsidRDefault="00AD072D" w:rsidP="00AD072D">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4F6CC25" w14:textId="77777777" w:rsidR="00AD072D" w:rsidRPr="00EF20F7" w:rsidRDefault="00AD072D" w:rsidP="00AD072D">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B02876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Version number number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122E3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13.2.1</w:t>
            </w:r>
          </w:p>
        </w:tc>
      </w:tr>
      <w:tr w:rsidR="00AD072D" w:rsidRPr="00EF20F7" w14:paraId="3C29C5D6"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F03B2A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BE8CEB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4FF2F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F29B4F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E0F6414"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F7F4E13"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Handling of dtx and dtx-recv MIME parameters in SDP offer/answer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2FDA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13.3.0</w:t>
            </w:r>
          </w:p>
        </w:tc>
      </w:tr>
      <w:tr w:rsidR="00AD072D" w:rsidRPr="00EF20F7" w14:paraId="17089CF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997783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EC794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F6613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FBE6B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CD02BF0"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9328E73"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of multi-party multimedia conference using simulcast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F99B5"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r>
      <w:tr w:rsidR="00AD072D" w:rsidRPr="00EF20F7" w14:paraId="63410B33"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07B160F"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0A253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42EB8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5167A4"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901C5C3"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40C92B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6791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14:paraId="5B2C03D0"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5157902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42D05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40343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20C15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6A5A40E"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B93A68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MMCMH conference establishment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90D3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14:paraId="1822256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29B3BC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51D6E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6AE34E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31869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B046F66"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432664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MMCMH "dial-out" conference establishment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8BBEC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14:paraId="062E37C8"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10246F8"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6994C5"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07D535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2F3CBC3"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DCBB6D"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80F184B"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Including new MMCMH related IEs in procedures in clause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3CAF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14:paraId="3DCCB0B0"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61EA32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0663BE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13F45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92748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A8CD8F9"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86CAD5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Correcting reference identity for RFC 6714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41A7B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14:paraId="099F938F"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0A31E29"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C8FD0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9F282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5D3D4EE"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A9C7EDB"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0BB93F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MMCMH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74C1C"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14:paraId="6A765164"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49EC901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5FC215"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A5544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A0026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5895A53"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15AF672"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D5A84"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AD072D" w:rsidRPr="00EF20F7" w14:paraId="641F058F"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581D688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B40F9C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BA701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6A789F"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4A23EEF"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F55222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B1485"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14:paraId="2658FF28"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525379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D239E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04268A"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474AE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3109644"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E61AAB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draft-ietf-clue-datachannel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ED33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14:paraId="1A3EC7CD"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F415AC7"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9445571"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8E9F0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377944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7F4ABE"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7633FA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Support of "Compact Concurrent Codec Negotiation and Capabilities"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8DC15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14:paraId="63BBDFDE"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583C8D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BD5B0A"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A5A749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3866A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C7EB2A"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9958ED1"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49243"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14:paraId="6AE0EBF7"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3988251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0383E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E6FBC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5594C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2395276"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C1D4D3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8E4D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14:paraId="161744A8"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51C96255"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CE3D9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1E3E46"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47CA8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831D211"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A54D063"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Removal IE for voice activity detection and "MMCMH policies"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B2356"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AD072D" w:rsidRPr="00EF20F7" w14:paraId="4555479B"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5B18D2B"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815D92"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EF97A9"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99FE45"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0BC68AB"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7084C87"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6C99C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14.3.0</w:t>
            </w:r>
          </w:p>
        </w:tc>
      </w:tr>
      <w:tr w:rsidR="00AD072D" w:rsidRPr="00EF20F7" w14:paraId="47939800"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73A8E1FE"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F2C190"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8878D"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752F0C"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29ABEE6" w14:textId="77777777" w:rsidR="00AD072D" w:rsidRPr="00EF20F7" w:rsidRDefault="00AD072D" w:rsidP="00AD072D">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59A2160" w14:textId="77777777" w:rsidR="00AD072D" w:rsidRPr="00EF20F7" w:rsidRDefault="00AD072D" w:rsidP="00AD072D">
            <w:pPr>
              <w:spacing w:after="0"/>
              <w:rPr>
                <w:rFonts w:ascii="Arial" w:hAnsi="Arial"/>
                <w:snapToGrid w:val="0"/>
                <w:color w:val="000000"/>
                <w:sz w:val="16"/>
              </w:rPr>
            </w:pPr>
            <w:r w:rsidRPr="00EF20F7">
              <w:rPr>
                <w:rFonts w:ascii="Arial" w:hAnsi="Arial"/>
                <w:snapToGrid w:val="0"/>
                <w:color w:val="000000"/>
                <w:sz w:val="16"/>
              </w:rPr>
              <w:t>Update to Rel-15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FF0C9D" w14:textId="77777777" w:rsidR="00AD072D" w:rsidRPr="00EF20F7" w:rsidRDefault="00AD072D" w:rsidP="00AD072D">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15.0.0</w:t>
            </w:r>
          </w:p>
        </w:tc>
      </w:tr>
      <w:tr w:rsidR="00AD072D" w:rsidRPr="00EF20F7" w14:paraId="2B454DF4"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043B12B2" w14:textId="77777777"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48E950" w14:textId="77777777"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D2B9A2D" w14:textId="77777777" w:rsidR="00AD072D" w:rsidRPr="00EF20F7" w:rsidRDefault="00AD072D" w:rsidP="00AD072D">
            <w:pPr>
              <w:spacing w:after="0"/>
              <w:rPr>
                <w:rFonts w:ascii="Arial" w:hAnsi="Arial"/>
                <w:snapToGrid w:val="0"/>
                <w:color w:val="000000"/>
                <w:sz w:val="16"/>
              </w:rPr>
            </w:pPr>
            <w:r>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C66A57" w14:textId="77777777" w:rsidR="00AD072D" w:rsidRPr="00EF20F7" w:rsidRDefault="00AD072D" w:rsidP="00AD072D">
            <w:pPr>
              <w:spacing w:after="0"/>
              <w:rPr>
                <w:rFonts w:ascii="Arial" w:hAnsi="Arial"/>
                <w:snapToGrid w:val="0"/>
                <w:color w:val="000000"/>
                <w:sz w:val="16"/>
              </w:rPr>
            </w:pPr>
            <w:r>
              <w:rPr>
                <w:rFonts w:ascii="Arial" w:hAnsi="Arial"/>
                <w:snapToGrid w:val="0"/>
                <w:color w:val="000000"/>
                <w:sz w:val="16"/>
              </w:rPr>
              <w:t>0127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2EA7C12" w14:textId="77777777" w:rsidR="00AD072D" w:rsidRPr="00EF20F7" w:rsidRDefault="00AD072D" w:rsidP="00AD072D">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58A6B11A" w14:textId="77777777" w:rsidR="00AD072D" w:rsidRPr="00AD072D" w:rsidRDefault="00AD072D" w:rsidP="00AD072D">
            <w:pPr>
              <w:spacing w:after="0"/>
              <w:rPr>
                <w:rFonts w:ascii="Arial" w:hAnsi="Arial"/>
                <w:snapToGrid w:val="0"/>
                <w:color w:val="000000"/>
                <w:sz w:val="16"/>
              </w:rPr>
            </w:pPr>
            <w:r w:rsidRPr="00AD072D">
              <w:rPr>
                <w:rFonts w:ascii="Arial" w:hAnsi="Arial"/>
                <w:snapToGrid w:val="0"/>
                <w:color w:val="000000"/>
                <w:sz w:val="16"/>
              </w:rPr>
              <w:t>Reference update: telepresence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283C" w14:textId="77777777"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15.1.0</w:t>
            </w:r>
          </w:p>
        </w:tc>
      </w:tr>
      <w:tr w:rsidR="00AD072D" w:rsidRPr="00EF20F7" w14:paraId="346499A6"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1CCC6069" w14:textId="77777777"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9B5CA8" w14:textId="77777777"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3E81EE" w14:textId="77777777" w:rsidR="00AD072D" w:rsidRPr="00EF20F7" w:rsidRDefault="00AD072D" w:rsidP="00AD072D">
            <w:pPr>
              <w:spacing w:after="0"/>
              <w:rPr>
                <w:rFonts w:ascii="Arial" w:hAnsi="Arial"/>
                <w:snapToGrid w:val="0"/>
                <w:color w:val="000000"/>
                <w:sz w:val="16"/>
              </w:rPr>
            </w:pPr>
            <w:r>
              <w:rPr>
                <w:rFonts w:ascii="Arial" w:hAnsi="Arial"/>
                <w:snapToGrid w:val="0"/>
                <w:color w:val="000000"/>
                <w:sz w:val="16"/>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F0B6CB0" w14:textId="77777777" w:rsidR="00AD072D" w:rsidRPr="00EF20F7" w:rsidRDefault="00AD072D" w:rsidP="00AD072D">
            <w:pPr>
              <w:spacing w:after="0"/>
              <w:rPr>
                <w:rFonts w:ascii="Arial" w:hAnsi="Arial"/>
                <w:snapToGrid w:val="0"/>
                <w:color w:val="000000"/>
                <w:sz w:val="16"/>
              </w:rPr>
            </w:pPr>
            <w:r>
              <w:rPr>
                <w:rFonts w:ascii="Arial" w:hAnsi="Arial"/>
                <w:snapToGrid w:val="0"/>
                <w:color w:val="000000"/>
                <w:sz w:val="16"/>
              </w:rPr>
              <w:t>0130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45584FE" w14:textId="77777777" w:rsidR="00AD072D" w:rsidRPr="00EF20F7" w:rsidRDefault="00AD072D" w:rsidP="00AD072D">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5FDBAAB6" w14:textId="77777777" w:rsidR="00AD072D" w:rsidRPr="00AD072D" w:rsidRDefault="00AD072D" w:rsidP="00AD072D">
            <w:pPr>
              <w:spacing w:after="0"/>
              <w:rPr>
                <w:rFonts w:ascii="Arial" w:hAnsi="Arial"/>
                <w:snapToGrid w:val="0"/>
                <w:color w:val="000000"/>
                <w:sz w:val="16"/>
              </w:rPr>
            </w:pPr>
            <w:r w:rsidRPr="00AD072D">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30E8EE" w14:textId="77777777" w:rsidR="00AD072D" w:rsidRPr="00EF20F7" w:rsidRDefault="00AD072D"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15.1.0</w:t>
            </w:r>
          </w:p>
        </w:tc>
      </w:tr>
      <w:tr w:rsidR="00BD3AE7" w:rsidRPr="00EF20F7" w14:paraId="79E18C75"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25EE1B80" w14:textId="0B8780E2" w:rsidR="00BD3AE7" w:rsidRDefault="00BD3AE7"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A1BE77" w14:textId="7B8EC6FB" w:rsidR="00BD3AE7" w:rsidRDefault="00BD3AE7"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A14A136" w14:textId="041EB6C6" w:rsidR="00BD3AE7" w:rsidRDefault="00BD3AE7" w:rsidP="00AD072D">
            <w:pPr>
              <w:spacing w:after="0"/>
              <w:rPr>
                <w:rFonts w:ascii="Arial" w:hAnsi="Arial"/>
                <w:snapToGrid w:val="0"/>
                <w:color w:val="000000"/>
                <w:sz w:val="16"/>
              </w:rPr>
            </w:pPr>
            <w:r>
              <w:rPr>
                <w:rFonts w:ascii="Arial" w:hAnsi="Arial"/>
                <w:snapToGrid w:val="0"/>
                <w:color w:val="000000"/>
                <w:sz w:val="16"/>
              </w:rPr>
              <w:t>CP-210064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479877C" w14:textId="624A984A" w:rsidR="00BD3AE7" w:rsidRDefault="00BD3AE7" w:rsidP="00AD072D">
            <w:pPr>
              <w:spacing w:after="0"/>
              <w:rPr>
                <w:rFonts w:ascii="Arial" w:hAnsi="Arial"/>
                <w:snapToGrid w:val="0"/>
                <w:color w:val="000000"/>
                <w:sz w:val="16"/>
              </w:rPr>
            </w:pPr>
            <w:r>
              <w:rPr>
                <w:rFonts w:ascii="Arial" w:hAnsi="Arial"/>
                <w:snapToGrid w:val="0"/>
                <w:color w:val="000000"/>
                <w:sz w:val="16"/>
              </w:rPr>
              <w:t>0135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54F64FB" w14:textId="441915A8" w:rsidR="00BD3AE7" w:rsidRDefault="00BD3AE7" w:rsidP="00AD072D">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41E1CF38" w14:textId="127129F5" w:rsidR="00BD3AE7" w:rsidRPr="00AD072D" w:rsidRDefault="00BD3AE7" w:rsidP="00AD072D">
            <w:pPr>
              <w:spacing w:after="0"/>
              <w:rPr>
                <w:rFonts w:ascii="Arial" w:hAnsi="Arial"/>
                <w:snapToGrid w:val="0"/>
                <w:color w:val="000000"/>
                <w:sz w:val="16"/>
              </w:rPr>
            </w:pPr>
            <w:r w:rsidRPr="00BD3AE7">
              <w:rPr>
                <w:rFonts w:ascii="Arial" w:hAnsi="Arial"/>
                <w:snapToGrid w:val="0"/>
                <w:color w:val="000000"/>
                <w:sz w:val="16"/>
              </w:rPr>
              <w:t>Reference update: RFC 8841, RFC 8850 and RFC 8864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D76F9D" w14:textId="012F4961" w:rsidR="00BD3AE7" w:rsidRDefault="00BD3AE7" w:rsidP="00AD072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15.2.0</w:t>
            </w:r>
          </w:p>
        </w:tc>
      </w:tr>
      <w:tr w:rsidR="00BD3AE7" w:rsidRPr="00EF20F7" w14:paraId="1EC1BAA5"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5CD66E12" w14:textId="6A50BCD4" w:rsidR="00BD3AE7" w:rsidRDefault="00BD3AE7" w:rsidP="00BD3AE7">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499543" w14:textId="36691052" w:rsidR="00BD3AE7" w:rsidRDefault="00BD3AE7" w:rsidP="00BD3AE7">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EFF453" w14:textId="2C3AEECF" w:rsidR="00BD3AE7" w:rsidRDefault="00BD3AE7" w:rsidP="00BD3AE7">
            <w:pPr>
              <w:spacing w:after="0"/>
              <w:rPr>
                <w:rFonts w:ascii="Arial" w:hAnsi="Arial"/>
                <w:snapToGrid w:val="0"/>
                <w:color w:val="000000"/>
                <w:sz w:val="16"/>
              </w:rPr>
            </w:pPr>
            <w:r>
              <w:rPr>
                <w:rFonts w:ascii="Arial" w:hAnsi="Arial"/>
                <w:snapToGrid w:val="0"/>
                <w:color w:val="000000"/>
                <w:sz w:val="16"/>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7CC47B" w14:textId="6FCB3F68" w:rsidR="00BD3AE7" w:rsidRDefault="00BD3AE7" w:rsidP="00BD3AE7">
            <w:pPr>
              <w:spacing w:after="0"/>
              <w:rPr>
                <w:rFonts w:ascii="Arial" w:hAnsi="Arial"/>
                <w:snapToGrid w:val="0"/>
                <w:color w:val="000000"/>
                <w:sz w:val="16"/>
              </w:rPr>
            </w:pPr>
            <w:r>
              <w:rPr>
                <w:rFonts w:ascii="Arial" w:hAnsi="Arial"/>
                <w:snapToGrid w:val="0"/>
                <w:color w:val="000000"/>
                <w:sz w:val="16"/>
              </w:rPr>
              <w:t>0139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38A8297" w14:textId="58F408BB" w:rsidR="00BD3AE7" w:rsidRDefault="00BD3AE7" w:rsidP="00BD3AE7">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03C0C7E1" w14:textId="64925571" w:rsidR="00BD3AE7" w:rsidRPr="00AD072D" w:rsidRDefault="00BD3AE7" w:rsidP="00BD3AE7">
            <w:pPr>
              <w:spacing w:after="0"/>
              <w:rPr>
                <w:rFonts w:ascii="Arial" w:hAnsi="Arial"/>
                <w:snapToGrid w:val="0"/>
                <w:color w:val="000000"/>
                <w:sz w:val="16"/>
              </w:rPr>
            </w:pPr>
            <w:r w:rsidRPr="00BD3AE7">
              <w:rPr>
                <w:rFonts w:ascii="Arial" w:hAnsi="Arial"/>
                <w:snapToGrid w:val="0"/>
                <w:color w:val="000000"/>
                <w:sz w:val="16"/>
              </w:rPr>
              <w:t>Reference update: RFC 8842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0C13B" w14:textId="65847327" w:rsidR="00BD3AE7" w:rsidRDefault="00BD3AE7" w:rsidP="00BD3AE7">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15.2.0</w:t>
            </w:r>
          </w:p>
        </w:tc>
      </w:tr>
      <w:tr w:rsidR="00BD3AE7" w:rsidRPr="00EF20F7" w14:paraId="1A7D0E28" w14:textId="77777777" w:rsidTr="00BD3AE7">
        <w:tc>
          <w:tcPr>
            <w:tcW w:w="800" w:type="dxa"/>
            <w:tcBorders>
              <w:top w:val="single" w:sz="4" w:space="0" w:color="auto"/>
              <w:left w:val="single" w:sz="4" w:space="0" w:color="auto"/>
              <w:bottom w:val="single" w:sz="4" w:space="0" w:color="auto"/>
              <w:right w:val="single" w:sz="4" w:space="0" w:color="auto"/>
            </w:tcBorders>
            <w:shd w:val="solid" w:color="FFFFFF" w:fill="auto"/>
          </w:tcPr>
          <w:p w14:paraId="092206FD" w14:textId="2D760F3E" w:rsidR="00BD3AE7" w:rsidRDefault="00BD3AE7" w:rsidP="00BD3AE7">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972D07A" w14:textId="25339531" w:rsidR="00BD3AE7" w:rsidRDefault="00BD3AE7" w:rsidP="00BD3AE7">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B4DDD8" w14:textId="346514BB" w:rsidR="00BD3AE7" w:rsidRDefault="00BD3AE7" w:rsidP="00BD3AE7">
            <w:pPr>
              <w:spacing w:after="0"/>
              <w:rPr>
                <w:rFonts w:ascii="Arial" w:hAnsi="Arial"/>
                <w:snapToGrid w:val="0"/>
                <w:color w:val="000000"/>
                <w:sz w:val="16"/>
              </w:rPr>
            </w:pPr>
            <w:r>
              <w:rPr>
                <w:rFonts w:ascii="Arial" w:hAnsi="Arial"/>
                <w:snapToGrid w:val="0"/>
                <w:color w:val="000000"/>
                <w:sz w:val="16"/>
              </w:rPr>
              <w:t>CP-210067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AF7551" w14:textId="26935ED2" w:rsidR="00BD3AE7" w:rsidRDefault="00BD3AE7" w:rsidP="00BD3AE7">
            <w:pPr>
              <w:spacing w:after="0"/>
              <w:rPr>
                <w:rFonts w:ascii="Arial" w:hAnsi="Arial"/>
                <w:snapToGrid w:val="0"/>
                <w:color w:val="000000"/>
                <w:sz w:val="16"/>
              </w:rPr>
            </w:pPr>
            <w:r>
              <w:rPr>
                <w:rFonts w:ascii="Arial" w:hAnsi="Arial"/>
                <w:snapToGrid w:val="0"/>
                <w:color w:val="000000"/>
                <w:sz w:val="16"/>
              </w:rPr>
              <w:t>0142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B349A11" w14:textId="737FDF6A" w:rsidR="00BD3AE7" w:rsidRDefault="00BD3AE7" w:rsidP="00BD3AE7">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7C073864" w14:textId="6A616E02" w:rsidR="00BD3AE7" w:rsidRPr="00AD072D" w:rsidRDefault="00BD3AE7" w:rsidP="00BD3AE7">
            <w:pPr>
              <w:spacing w:after="0"/>
              <w:rPr>
                <w:rFonts w:ascii="Arial" w:hAnsi="Arial"/>
                <w:snapToGrid w:val="0"/>
                <w:color w:val="000000"/>
                <w:sz w:val="16"/>
              </w:rPr>
            </w:pPr>
            <w:r w:rsidRPr="00BD3AE7">
              <w:rPr>
                <w:rFonts w:ascii="Arial" w:hAnsi="Arial"/>
                <w:snapToGrid w:val="0"/>
                <w:color w:val="000000"/>
                <w:sz w:val="16"/>
              </w:rPr>
              <w:t>Reference update: RFC 8851 and RFC 8853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0B59B3" w14:textId="637F0F10" w:rsidR="00BD3AE7" w:rsidRDefault="00BD3AE7" w:rsidP="00BD3AE7">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15.2.0</w:t>
            </w:r>
          </w:p>
        </w:tc>
      </w:tr>
    </w:tbl>
    <w:p w14:paraId="12674F12" w14:textId="77777777" w:rsidR="00080512" w:rsidRDefault="00080512" w:rsidP="00AD072D"/>
    <w:sectPr w:rsidR="00080512">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18E071" w14:textId="77777777" w:rsidR="00725766" w:rsidRDefault="00725766">
      <w:r>
        <w:separator/>
      </w:r>
    </w:p>
  </w:endnote>
  <w:endnote w:type="continuationSeparator" w:id="0">
    <w:p w14:paraId="0B1650D9" w14:textId="77777777" w:rsidR="00725766" w:rsidRDefault="007257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Geneva">
    <w:altName w:val="Arial"/>
    <w:charset w:val="00"/>
    <w:family w:val="auto"/>
    <w:pitch w:val="default"/>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14D943" w14:textId="77777777" w:rsidR="001B11EB" w:rsidRDefault="001B11E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3BC02C" w14:textId="77777777" w:rsidR="00725766" w:rsidRDefault="00725766">
      <w:r>
        <w:separator/>
      </w:r>
    </w:p>
  </w:footnote>
  <w:footnote w:type="continuationSeparator" w:id="0">
    <w:p w14:paraId="0FE2DADF" w14:textId="77777777" w:rsidR="00725766" w:rsidRDefault="007257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ACE7D8" w14:textId="24505402" w:rsidR="001B11EB" w:rsidRDefault="001B11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5028">
      <w:rPr>
        <w:rFonts w:ascii="Arial" w:hAnsi="Arial" w:cs="Arial"/>
        <w:b/>
        <w:noProof/>
        <w:sz w:val="18"/>
        <w:szCs w:val="18"/>
      </w:rPr>
      <w:t>3GPP TS 23.333 V15.2.0 (2021-03)</w:t>
    </w:r>
    <w:r>
      <w:rPr>
        <w:rFonts w:ascii="Arial" w:hAnsi="Arial" w:cs="Arial"/>
        <w:b/>
        <w:sz w:val="18"/>
        <w:szCs w:val="18"/>
      </w:rPr>
      <w:fldChar w:fldCharType="end"/>
    </w:r>
  </w:p>
  <w:p w14:paraId="0E47033E" w14:textId="77777777" w:rsidR="001B11EB" w:rsidRDefault="001B11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5416B9" w14:textId="5ED457A8" w:rsidR="001B11EB" w:rsidRDefault="001B11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5028">
      <w:rPr>
        <w:rFonts w:ascii="Arial" w:hAnsi="Arial" w:cs="Arial"/>
        <w:b/>
        <w:noProof/>
        <w:sz w:val="18"/>
        <w:szCs w:val="18"/>
      </w:rPr>
      <w:t>Release 15</w:t>
    </w:r>
    <w:r>
      <w:rPr>
        <w:rFonts w:ascii="Arial" w:hAnsi="Arial" w:cs="Arial"/>
        <w:b/>
        <w:sz w:val="18"/>
        <w:szCs w:val="18"/>
      </w:rPr>
      <w:fldChar w:fldCharType="end"/>
    </w:r>
  </w:p>
  <w:p w14:paraId="15F88FB3" w14:textId="77777777" w:rsidR="001B11EB" w:rsidRDefault="001B11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A54F1"/>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40D55"/>
    <w:multiLevelType w:val="hybridMultilevel"/>
    <w:tmpl w:val="AD2284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74C2CAA"/>
    <w:multiLevelType w:val="hybridMultilevel"/>
    <w:tmpl w:val="210C0ED8"/>
    <w:lvl w:ilvl="0" w:tplc="62C6C662">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08491B57"/>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 w15:restartNumberingAfterBreak="0">
    <w:nsid w:val="09DA139A"/>
    <w:multiLevelType w:val="hybridMultilevel"/>
    <w:tmpl w:val="6F4C51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D36424"/>
    <w:multiLevelType w:val="singleLevel"/>
    <w:tmpl w:val="E9C00184"/>
    <w:lvl w:ilvl="0">
      <w:start w:val="1"/>
      <w:numFmt w:val="decimal"/>
      <w:lvlText w:val="%1)"/>
      <w:legacy w:legacy="1" w:legacySpace="0" w:legacyIndent="283"/>
      <w:lvlJc w:val="left"/>
      <w:pPr>
        <w:ind w:left="850" w:hanging="283"/>
      </w:pPr>
    </w:lvl>
  </w:abstractNum>
  <w:abstractNum w:abstractNumId="8" w15:restartNumberingAfterBreak="0">
    <w:nsid w:val="121A2AB2"/>
    <w:multiLevelType w:val="multilevel"/>
    <w:tmpl w:val="734809C4"/>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13711187"/>
    <w:multiLevelType w:val="hybridMultilevel"/>
    <w:tmpl w:val="51DE260E"/>
    <w:lvl w:ilvl="0" w:tplc="CA024D48">
      <w:start w:val="4"/>
      <w:numFmt w:val="decimal"/>
      <w:lvlText w:val="%1"/>
      <w:lvlJc w:val="left"/>
      <w:pPr>
        <w:tabs>
          <w:tab w:val="num" w:pos="435"/>
        </w:tabs>
        <w:ind w:left="435" w:hanging="43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1D741996"/>
    <w:multiLevelType w:val="hybridMultilevel"/>
    <w:tmpl w:val="17E4DFD2"/>
    <w:lvl w:ilvl="0" w:tplc="0407000F">
      <w:start w:val="1"/>
      <w:numFmt w:val="decimal"/>
      <w:lvlText w:val="%1."/>
      <w:lvlJc w:val="left"/>
      <w:pPr>
        <w:tabs>
          <w:tab w:val="num" w:pos="720"/>
        </w:tabs>
        <w:ind w:left="720" w:hanging="360"/>
      </w:pPr>
    </w:lvl>
    <w:lvl w:ilvl="1" w:tplc="4378A94A">
      <w:start w:val="1"/>
      <w:numFmt w:val="lowerLetter"/>
      <w:lvlText w:val="%2)"/>
      <w:lvlJc w:val="left"/>
      <w:pPr>
        <w:tabs>
          <w:tab w:val="num" w:pos="360"/>
        </w:tabs>
        <w:ind w:left="36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1ECC3D85"/>
    <w:multiLevelType w:val="hybridMultilevel"/>
    <w:tmpl w:val="74CA0922"/>
    <w:lvl w:ilvl="0" w:tplc="A07EAF88">
      <w:start w:val="1"/>
      <w:numFmt w:val="bullet"/>
      <w:lvlText w:val="-"/>
      <w:lvlJc w:val="left"/>
      <w:pPr>
        <w:tabs>
          <w:tab w:val="num" w:pos="0"/>
        </w:tabs>
        <w:ind w:left="567" w:hanging="283"/>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631BA3"/>
    <w:multiLevelType w:val="hybridMultilevel"/>
    <w:tmpl w:val="7E28312E"/>
    <w:lvl w:ilvl="0" w:tplc="A5C609D4">
      <w:start w:val="4"/>
      <w:numFmt w:val="decimal"/>
      <w:lvlText w:val="%1."/>
      <w:lvlJc w:val="left"/>
      <w:pPr>
        <w:tabs>
          <w:tab w:val="num" w:pos="644"/>
        </w:tabs>
        <w:ind w:left="644" w:hanging="360"/>
      </w:pPr>
      <w:rPr>
        <w:rFonts w:eastAsia="SimSun"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3" w15:restartNumberingAfterBreak="0">
    <w:nsid w:val="2CAB5FBA"/>
    <w:multiLevelType w:val="hybridMultilevel"/>
    <w:tmpl w:val="1E18D6A8"/>
    <w:lvl w:ilvl="0" w:tplc="04CA085C">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211661D"/>
    <w:multiLevelType w:val="hybridMultilevel"/>
    <w:tmpl w:val="77207D4A"/>
    <w:lvl w:ilvl="0" w:tplc="D228E590">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33A0464D"/>
    <w:multiLevelType w:val="multilevel"/>
    <w:tmpl w:val="BF3ABC02"/>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35C80964"/>
    <w:multiLevelType w:val="hybridMultilevel"/>
    <w:tmpl w:val="E9C00184"/>
    <w:lvl w:ilvl="0" w:tplc="FFFFFFFF">
      <w:start w:val="1"/>
      <w:numFmt w:val="decimal"/>
      <w:pStyle w:val="B1"/>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AB86B88"/>
    <w:multiLevelType w:val="hybridMultilevel"/>
    <w:tmpl w:val="3FF86E3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AF211DA"/>
    <w:multiLevelType w:val="hybridMultilevel"/>
    <w:tmpl w:val="04E8703A"/>
    <w:lvl w:ilvl="0" w:tplc="332C7FF8">
      <w:start w:val="1"/>
      <w:numFmt w:val="bullet"/>
      <w:lvlText w:val="-"/>
      <w:lvlJc w:val="left"/>
      <w:pPr>
        <w:tabs>
          <w:tab w:val="num" w:pos="420"/>
        </w:tabs>
        <w:ind w:left="420" w:hanging="420"/>
      </w:pPr>
      <w:rPr>
        <w:rFonts w:ascii="Trebuchet MS" w:hAnsi="Trebuchet M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9" w15:restartNumberingAfterBreak="0">
    <w:nsid w:val="469638A6"/>
    <w:multiLevelType w:val="hybridMultilevel"/>
    <w:tmpl w:val="FFA63C44"/>
    <w:lvl w:ilvl="0" w:tplc="89D41BC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
      <w:lvlJc w:val="left"/>
      <w:pPr>
        <w:tabs>
          <w:tab w:val="num" w:pos="1560"/>
        </w:tabs>
        <w:ind w:left="1560" w:hanging="420"/>
      </w:pPr>
      <w:rPr>
        <w:rFonts w:ascii="Wingdings" w:hAnsi="Wingdings" w:hint="default"/>
      </w:rPr>
    </w:lvl>
    <w:lvl w:ilvl="2" w:tplc="04090005"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3" w:tentative="1">
      <w:start w:val="1"/>
      <w:numFmt w:val="bullet"/>
      <w:lvlText w:val=""/>
      <w:lvlJc w:val="left"/>
      <w:pPr>
        <w:tabs>
          <w:tab w:val="num" w:pos="2820"/>
        </w:tabs>
        <w:ind w:left="2820" w:hanging="420"/>
      </w:pPr>
      <w:rPr>
        <w:rFonts w:ascii="Wingdings" w:hAnsi="Wingdings" w:hint="default"/>
      </w:rPr>
    </w:lvl>
    <w:lvl w:ilvl="5" w:tplc="04090005"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3" w:tentative="1">
      <w:start w:val="1"/>
      <w:numFmt w:val="bullet"/>
      <w:lvlText w:val=""/>
      <w:lvlJc w:val="left"/>
      <w:pPr>
        <w:tabs>
          <w:tab w:val="num" w:pos="4080"/>
        </w:tabs>
        <w:ind w:left="4080" w:hanging="420"/>
      </w:pPr>
      <w:rPr>
        <w:rFonts w:ascii="Wingdings" w:hAnsi="Wingdings" w:hint="default"/>
      </w:rPr>
    </w:lvl>
    <w:lvl w:ilvl="8" w:tplc="04090005" w:tentative="1">
      <w:start w:val="1"/>
      <w:numFmt w:val="bullet"/>
      <w:lvlText w:val=""/>
      <w:lvlJc w:val="left"/>
      <w:pPr>
        <w:tabs>
          <w:tab w:val="num" w:pos="4500"/>
        </w:tabs>
        <w:ind w:left="4500" w:hanging="420"/>
      </w:pPr>
      <w:rPr>
        <w:rFonts w:ascii="Wingdings" w:hAnsi="Wingdings" w:hint="default"/>
      </w:rPr>
    </w:lvl>
  </w:abstractNum>
  <w:abstractNum w:abstractNumId="20" w15:restartNumberingAfterBreak="0">
    <w:nsid w:val="47511F26"/>
    <w:multiLevelType w:val="hybridMultilevel"/>
    <w:tmpl w:val="32E26C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B3B50C3"/>
    <w:multiLevelType w:val="hybridMultilevel"/>
    <w:tmpl w:val="1F2C3F4C"/>
    <w:lvl w:ilvl="0" w:tplc="332C7FF8">
      <w:start w:val="1"/>
      <w:numFmt w:val="bullet"/>
      <w:lvlText w:val="-"/>
      <w:lvlJc w:val="left"/>
      <w:pPr>
        <w:tabs>
          <w:tab w:val="num" w:pos="820"/>
        </w:tabs>
        <w:ind w:left="820" w:hanging="420"/>
      </w:pPr>
      <w:rPr>
        <w:rFonts w:ascii="Trebuchet MS" w:hAnsi="Trebuchet MS" w:hint="default"/>
      </w:rPr>
    </w:lvl>
    <w:lvl w:ilvl="1" w:tplc="04090003" w:tentative="1">
      <w:start w:val="1"/>
      <w:numFmt w:val="bullet"/>
      <w:lvlText w:val=""/>
      <w:lvlJc w:val="left"/>
      <w:pPr>
        <w:tabs>
          <w:tab w:val="num" w:pos="1240"/>
        </w:tabs>
        <w:ind w:left="1240" w:hanging="420"/>
      </w:pPr>
      <w:rPr>
        <w:rFonts w:ascii="Wingdings" w:hAnsi="Wingdings" w:hint="default"/>
      </w:rPr>
    </w:lvl>
    <w:lvl w:ilvl="2" w:tplc="04090005" w:tentative="1">
      <w:start w:val="1"/>
      <w:numFmt w:val="bullet"/>
      <w:lvlText w:val=""/>
      <w:lvlJc w:val="left"/>
      <w:pPr>
        <w:tabs>
          <w:tab w:val="num" w:pos="1660"/>
        </w:tabs>
        <w:ind w:left="1660" w:hanging="420"/>
      </w:pPr>
      <w:rPr>
        <w:rFonts w:ascii="Wingdings" w:hAnsi="Wingdings" w:hint="default"/>
      </w:rPr>
    </w:lvl>
    <w:lvl w:ilvl="3" w:tplc="04090001" w:tentative="1">
      <w:start w:val="1"/>
      <w:numFmt w:val="bullet"/>
      <w:lvlText w:val=""/>
      <w:lvlJc w:val="left"/>
      <w:pPr>
        <w:tabs>
          <w:tab w:val="num" w:pos="2080"/>
        </w:tabs>
        <w:ind w:left="2080" w:hanging="420"/>
      </w:pPr>
      <w:rPr>
        <w:rFonts w:ascii="Wingdings" w:hAnsi="Wingdings" w:hint="default"/>
      </w:rPr>
    </w:lvl>
    <w:lvl w:ilvl="4" w:tplc="04090003" w:tentative="1">
      <w:start w:val="1"/>
      <w:numFmt w:val="bullet"/>
      <w:lvlText w:val=""/>
      <w:lvlJc w:val="left"/>
      <w:pPr>
        <w:tabs>
          <w:tab w:val="num" w:pos="2500"/>
        </w:tabs>
        <w:ind w:left="2500" w:hanging="420"/>
      </w:pPr>
      <w:rPr>
        <w:rFonts w:ascii="Wingdings" w:hAnsi="Wingdings" w:hint="default"/>
      </w:rPr>
    </w:lvl>
    <w:lvl w:ilvl="5" w:tplc="04090005" w:tentative="1">
      <w:start w:val="1"/>
      <w:numFmt w:val="bullet"/>
      <w:lvlText w:val=""/>
      <w:lvlJc w:val="left"/>
      <w:pPr>
        <w:tabs>
          <w:tab w:val="num" w:pos="2920"/>
        </w:tabs>
        <w:ind w:left="2920" w:hanging="420"/>
      </w:pPr>
      <w:rPr>
        <w:rFonts w:ascii="Wingdings" w:hAnsi="Wingdings" w:hint="default"/>
      </w:rPr>
    </w:lvl>
    <w:lvl w:ilvl="6" w:tplc="04090001" w:tentative="1">
      <w:start w:val="1"/>
      <w:numFmt w:val="bullet"/>
      <w:lvlText w:val=""/>
      <w:lvlJc w:val="left"/>
      <w:pPr>
        <w:tabs>
          <w:tab w:val="num" w:pos="3340"/>
        </w:tabs>
        <w:ind w:left="3340" w:hanging="420"/>
      </w:pPr>
      <w:rPr>
        <w:rFonts w:ascii="Wingdings" w:hAnsi="Wingdings" w:hint="default"/>
      </w:rPr>
    </w:lvl>
    <w:lvl w:ilvl="7" w:tplc="04090003" w:tentative="1">
      <w:start w:val="1"/>
      <w:numFmt w:val="bullet"/>
      <w:lvlText w:val=""/>
      <w:lvlJc w:val="left"/>
      <w:pPr>
        <w:tabs>
          <w:tab w:val="num" w:pos="3760"/>
        </w:tabs>
        <w:ind w:left="3760" w:hanging="420"/>
      </w:pPr>
      <w:rPr>
        <w:rFonts w:ascii="Wingdings" w:hAnsi="Wingdings" w:hint="default"/>
      </w:rPr>
    </w:lvl>
    <w:lvl w:ilvl="8" w:tplc="04090005" w:tentative="1">
      <w:start w:val="1"/>
      <w:numFmt w:val="bullet"/>
      <w:lvlText w:val=""/>
      <w:lvlJc w:val="left"/>
      <w:pPr>
        <w:tabs>
          <w:tab w:val="num" w:pos="4180"/>
        </w:tabs>
        <w:ind w:left="4180" w:hanging="420"/>
      </w:pPr>
      <w:rPr>
        <w:rFonts w:ascii="Wingdings" w:hAnsi="Wingdings" w:hint="default"/>
      </w:rPr>
    </w:lvl>
  </w:abstractNum>
  <w:abstractNum w:abstractNumId="22" w15:restartNumberingAfterBreak="0">
    <w:nsid w:val="4D711DBB"/>
    <w:multiLevelType w:val="multilevel"/>
    <w:tmpl w:val="972AB1FE"/>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53E41D7A"/>
    <w:multiLevelType w:val="hybridMultilevel"/>
    <w:tmpl w:val="F40C3A44"/>
    <w:lvl w:ilvl="0" w:tplc="F8381C52">
      <w:start w:val="1"/>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608B7A04"/>
    <w:multiLevelType w:val="multilevel"/>
    <w:tmpl w:val="B0263EEA"/>
    <w:lvl w:ilvl="0">
      <w:start w:val="1"/>
      <w:numFmt w:val="bullet"/>
      <w:lvlText w:val=""/>
      <w:lvlJc w:val="left"/>
      <w:pPr>
        <w:tabs>
          <w:tab w:val="num" w:pos="704"/>
        </w:tabs>
        <w:ind w:left="704" w:hanging="420"/>
      </w:pPr>
      <w:rPr>
        <w:rFonts w:ascii="Wingdings" w:hAnsi="Wingdings" w:hint="default"/>
      </w:rPr>
    </w:lvl>
    <w:lvl w:ilvl="1">
      <w:start w:val="1"/>
      <w:numFmt w:val="bullet"/>
      <w:lvlText w:val=""/>
      <w:lvlJc w:val="left"/>
      <w:pPr>
        <w:tabs>
          <w:tab w:val="num" w:pos="1124"/>
        </w:tabs>
        <w:ind w:left="1124" w:hanging="420"/>
      </w:pPr>
      <w:rPr>
        <w:rFonts w:ascii="Wingdings" w:hAnsi="Wingdings" w:hint="default"/>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abstractNum w:abstractNumId="25" w15:restartNumberingAfterBreak="0">
    <w:nsid w:val="62FA5738"/>
    <w:multiLevelType w:val="hybridMultilevel"/>
    <w:tmpl w:val="B0263EEA"/>
    <w:lvl w:ilvl="0" w:tplc="0409000B">
      <w:start w:val="1"/>
      <w:numFmt w:val="bullet"/>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016972"/>
    <w:multiLevelType w:val="multilevel"/>
    <w:tmpl w:val="89C4BD06"/>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1"/>
      <w:numFmt w:val="decimal"/>
      <w:lvlText w:val="%1.%2.%3"/>
      <w:lvlJc w:val="left"/>
      <w:pPr>
        <w:tabs>
          <w:tab w:val="num" w:pos="1425"/>
        </w:tabs>
        <w:ind w:left="1425" w:hanging="1425"/>
      </w:pPr>
      <w:rPr>
        <w:rFonts w:eastAsia="Times New Roman" w:hint="default"/>
      </w:rPr>
    </w:lvl>
    <w:lvl w:ilvl="3">
      <w:start w:val="2"/>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28" w15:restartNumberingAfterBreak="0">
    <w:nsid w:val="6D8565EE"/>
    <w:multiLevelType w:val="hybridMultilevel"/>
    <w:tmpl w:val="F42A7A12"/>
    <w:lvl w:ilvl="0" w:tplc="2AD0DA8E">
      <w:start w:val="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0" w15:restartNumberingAfterBreak="0">
    <w:nsid w:val="71C727A9"/>
    <w:multiLevelType w:val="multilevel"/>
    <w:tmpl w:val="70D883AA"/>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2061A0D"/>
    <w:multiLevelType w:val="multilevel"/>
    <w:tmpl w:val="143A343A"/>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8"/>
      <w:numFmt w:val="decimal"/>
      <w:lvlText w:val="%1.%2.%3"/>
      <w:lvlJc w:val="left"/>
      <w:pPr>
        <w:tabs>
          <w:tab w:val="num" w:pos="1425"/>
        </w:tabs>
        <w:ind w:left="1425" w:hanging="1425"/>
      </w:pPr>
      <w:rPr>
        <w:rFonts w:eastAsia="Times New Roman" w:hint="default"/>
      </w:rPr>
    </w:lvl>
    <w:lvl w:ilvl="3">
      <w:start w:val="1"/>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2" w15:restartNumberingAfterBreak="0">
    <w:nsid w:val="725215ED"/>
    <w:multiLevelType w:val="multilevel"/>
    <w:tmpl w:val="C50AB26E"/>
    <w:lvl w:ilvl="0">
      <w:start w:val="5"/>
      <w:numFmt w:val="decimal"/>
      <w:lvlText w:val="%1"/>
      <w:lvlJc w:val="left"/>
      <w:pPr>
        <w:tabs>
          <w:tab w:val="num" w:pos="1140"/>
        </w:tabs>
        <w:ind w:left="1140" w:hanging="1140"/>
      </w:pPr>
      <w:rPr>
        <w:rFonts w:hint="default"/>
      </w:rPr>
    </w:lvl>
    <w:lvl w:ilvl="1">
      <w:start w:val="1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76B018CF"/>
    <w:multiLevelType w:val="multilevel"/>
    <w:tmpl w:val="FD52C4DA"/>
    <w:lvl w:ilvl="0">
      <w:start w:val="5"/>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79AA506A"/>
    <w:multiLevelType w:val="hybridMultilevel"/>
    <w:tmpl w:val="C9764380"/>
    <w:lvl w:ilvl="0" w:tplc="6ED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C4F3390"/>
    <w:multiLevelType w:val="hybridMultilevel"/>
    <w:tmpl w:val="D22EEC8C"/>
    <w:lvl w:ilvl="0" w:tplc="6E6A744E">
      <w:start w:val="1"/>
      <w:numFmt w:val="bullet"/>
      <w:pStyle w:val="List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0"/>
    <w:lvlOverride w:ilvl="0">
      <w:lvl w:ilvl="0">
        <w:numFmt w:val="bullet"/>
        <w:lvlText w:val=""/>
        <w:legacy w:legacy="1" w:legacySpace="0" w:legacyIndent="0"/>
        <w:lvlJc w:val="left"/>
        <w:rPr>
          <w:rFonts w:ascii="Symbol" w:hAnsi="Symbol" w:hint="default"/>
        </w:rPr>
      </w:lvl>
    </w:lvlOverride>
  </w:num>
  <w:num w:numId="6">
    <w:abstractNumId w:val="35"/>
  </w:num>
  <w:num w:numId="7">
    <w:abstractNumId w:val="23"/>
  </w:num>
  <w:num w:numId="8">
    <w:abstractNumId w:val="16"/>
  </w:num>
  <w:num w:numId="9">
    <w:abstractNumId w:val="7"/>
  </w:num>
  <w:num w:numId="10">
    <w:abstractNumId w:val="9"/>
  </w:num>
  <w:num w:numId="11">
    <w:abstractNumId w:val="34"/>
  </w:num>
  <w:num w:numId="12">
    <w:abstractNumId w:val="10"/>
  </w:num>
  <w:num w:numId="13">
    <w:abstractNumId w:val="4"/>
  </w:num>
  <w:num w:numId="14">
    <w:abstractNumId w:val="20"/>
  </w:num>
  <w:num w:numId="15">
    <w:abstractNumId w:val="6"/>
  </w:num>
  <w:num w:numId="16">
    <w:abstractNumId w:val="1"/>
  </w:num>
  <w:num w:numId="17">
    <w:abstractNumId w:val="15"/>
  </w:num>
  <w:num w:numId="18">
    <w:abstractNumId w:val="22"/>
  </w:num>
  <w:num w:numId="19">
    <w:abstractNumId w:val="5"/>
  </w:num>
  <w:num w:numId="20">
    <w:abstractNumId w:val="8"/>
  </w:num>
  <w:num w:numId="21">
    <w:abstractNumId w:val="25"/>
  </w:num>
  <w:num w:numId="22">
    <w:abstractNumId w:val="24"/>
  </w:num>
  <w:num w:numId="23">
    <w:abstractNumId w:val="18"/>
  </w:num>
  <w:num w:numId="24">
    <w:abstractNumId w:val="21"/>
  </w:num>
  <w:num w:numId="25">
    <w:abstractNumId w:val="17"/>
  </w:num>
  <w:num w:numId="26">
    <w:abstractNumId w:val="14"/>
  </w:num>
  <w:num w:numId="27">
    <w:abstractNumId w:val="27"/>
  </w:num>
  <w:num w:numId="28">
    <w:abstractNumId w:val="30"/>
  </w:num>
  <w:num w:numId="29">
    <w:abstractNumId w:val="31"/>
  </w:num>
  <w:num w:numId="30">
    <w:abstractNumId w:val="29"/>
  </w:num>
  <w:num w:numId="31">
    <w:abstractNumId w:val="12"/>
  </w:num>
  <w:num w:numId="32">
    <w:abstractNumId w:val="19"/>
  </w:num>
  <w:num w:numId="33">
    <w:abstractNumId w:val="32"/>
  </w:num>
  <w:num w:numId="34">
    <w:abstractNumId w:val="13"/>
  </w:num>
  <w:num w:numId="3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36">
    <w:abstractNumId w:val="3"/>
  </w:num>
  <w:num w:numId="37">
    <w:abstractNumId w:val="33"/>
  </w:num>
  <w:num w:numId="38">
    <w:abstractNumId w:val="28"/>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0E5028"/>
    <w:rsid w:val="00133525"/>
    <w:rsid w:val="001A4C42"/>
    <w:rsid w:val="001A7420"/>
    <w:rsid w:val="001B11EB"/>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420FF5"/>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6664"/>
    <w:rsid w:val="00725766"/>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5A8F"/>
    <w:rsid w:val="009F37B7"/>
    <w:rsid w:val="00A10F02"/>
    <w:rsid w:val="00A164B4"/>
    <w:rsid w:val="00A26956"/>
    <w:rsid w:val="00A27486"/>
    <w:rsid w:val="00A53724"/>
    <w:rsid w:val="00A56066"/>
    <w:rsid w:val="00A73129"/>
    <w:rsid w:val="00A82346"/>
    <w:rsid w:val="00A92BA1"/>
    <w:rsid w:val="00AC6BC6"/>
    <w:rsid w:val="00AD072D"/>
    <w:rsid w:val="00AE65E2"/>
    <w:rsid w:val="00B15449"/>
    <w:rsid w:val="00B93086"/>
    <w:rsid w:val="00BA19ED"/>
    <w:rsid w:val="00BA4B8D"/>
    <w:rsid w:val="00BC0F7D"/>
    <w:rsid w:val="00BD3AE7"/>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861CC"/>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49"/>
    <o:shapelayout v:ext="edit">
      <o:idmap v:ext="edit" data="1"/>
    </o:shapelayout>
  </w:shapeDefaults>
  <w:decimalSymbol w:val=","/>
  <w:listSeparator w:val=";"/>
  <w14:docId w14:val="0E05BF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0"/>
    <w:rsid w:val="00AD072D"/>
    <w:rPr>
      <w:lang w:eastAsia="en-US"/>
    </w:rPr>
  </w:style>
  <w:style w:type="paragraph" w:styleId="Index1">
    <w:name w:val="index 1"/>
    <w:basedOn w:val="Normal"/>
    <w:rsid w:val="00AD072D"/>
    <w:pPr>
      <w:keepLines/>
      <w:overflowPunct w:val="0"/>
      <w:autoSpaceDE w:val="0"/>
      <w:autoSpaceDN w:val="0"/>
      <w:adjustRightInd w:val="0"/>
      <w:spacing w:after="0"/>
      <w:textAlignment w:val="baseline"/>
    </w:pPr>
    <w:rPr>
      <w:lang w:eastAsia="en-GB"/>
    </w:rPr>
  </w:style>
  <w:style w:type="paragraph" w:styleId="Index2">
    <w:name w:val="index 2"/>
    <w:basedOn w:val="Index1"/>
    <w:rsid w:val="00AD072D"/>
    <w:pPr>
      <w:ind w:left="284"/>
    </w:pPr>
  </w:style>
  <w:style w:type="character" w:styleId="FootnoteReference">
    <w:name w:val="footnote reference"/>
    <w:rsid w:val="00AD072D"/>
    <w:rPr>
      <w:b/>
      <w:position w:val="6"/>
      <w:sz w:val="16"/>
    </w:rPr>
  </w:style>
  <w:style w:type="paragraph" w:styleId="FootnoteText">
    <w:name w:val="footnote text"/>
    <w:basedOn w:val="Normal"/>
    <w:link w:val="FootnoteTextChar"/>
    <w:rsid w:val="00AD072D"/>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AD072D"/>
    <w:rPr>
      <w:sz w:val="16"/>
    </w:rPr>
  </w:style>
  <w:style w:type="paragraph" w:styleId="ListNumber2">
    <w:name w:val="List Number 2"/>
    <w:basedOn w:val="ListNumber"/>
    <w:rsid w:val="00AD072D"/>
    <w:pPr>
      <w:ind w:left="851"/>
    </w:pPr>
  </w:style>
  <w:style w:type="paragraph" w:styleId="ListNumber">
    <w:name w:val="List Number"/>
    <w:basedOn w:val="List"/>
    <w:rsid w:val="00AD072D"/>
  </w:style>
  <w:style w:type="paragraph" w:styleId="List">
    <w:name w:val="List"/>
    <w:basedOn w:val="Normal"/>
    <w:rsid w:val="00AD072D"/>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AD072D"/>
    <w:pPr>
      <w:ind w:left="851"/>
    </w:pPr>
  </w:style>
  <w:style w:type="paragraph" w:styleId="ListBullet">
    <w:name w:val="List Bullet"/>
    <w:basedOn w:val="List"/>
    <w:rsid w:val="00AD072D"/>
  </w:style>
  <w:style w:type="paragraph" w:styleId="ListBullet3">
    <w:name w:val="List Bullet 3"/>
    <w:basedOn w:val="ListBullet2"/>
    <w:rsid w:val="00AD072D"/>
    <w:pPr>
      <w:ind w:left="1135"/>
    </w:pPr>
  </w:style>
  <w:style w:type="paragraph" w:styleId="List2">
    <w:name w:val="List 2"/>
    <w:basedOn w:val="List"/>
    <w:rsid w:val="00AD072D"/>
    <w:pPr>
      <w:ind w:left="851"/>
    </w:pPr>
  </w:style>
  <w:style w:type="paragraph" w:styleId="List3">
    <w:name w:val="List 3"/>
    <w:basedOn w:val="List2"/>
    <w:rsid w:val="00AD072D"/>
    <w:pPr>
      <w:ind w:left="1135"/>
    </w:pPr>
  </w:style>
  <w:style w:type="paragraph" w:styleId="List4">
    <w:name w:val="List 4"/>
    <w:basedOn w:val="List3"/>
    <w:rsid w:val="00AD072D"/>
    <w:pPr>
      <w:ind w:left="1418"/>
    </w:pPr>
  </w:style>
  <w:style w:type="paragraph" w:styleId="List5">
    <w:name w:val="List 5"/>
    <w:basedOn w:val="List4"/>
    <w:rsid w:val="00AD072D"/>
    <w:pPr>
      <w:ind w:left="1702"/>
    </w:pPr>
  </w:style>
  <w:style w:type="paragraph" w:styleId="ListBullet4">
    <w:name w:val="List Bullet 4"/>
    <w:basedOn w:val="ListBullet3"/>
    <w:rsid w:val="00AD072D"/>
    <w:pPr>
      <w:ind w:left="1418"/>
    </w:pPr>
  </w:style>
  <w:style w:type="paragraph" w:styleId="ListBullet5">
    <w:name w:val="List Bullet 5"/>
    <w:basedOn w:val="ListBullet4"/>
    <w:rsid w:val="00AD072D"/>
    <w:pPr>
      <w:ind w:left="1702"/>
    </w:pPr>
  </w:style>
  <w:style w:type="paragraph" w:styleId="IndexHeading">
    <w:name w:val="index heading"/>
    <w:basedOn w:val="Normal"/>
    <w:next w:val="Normal"/>
    <w:rsid w:val="00AD072D"/>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AD072D"/>
    <w:pPr>
      <w:overflowPunct w:val="0"/>
      <w:autoSpaceDE w:val="0"/>
      <w:autoSpaceDN w:val="0"/>
      <w:adjustRightInd w:val="0"/>
      <w:ind w:left="851"/>
      <w:textAlignment w:val="baseline"/>
    </w:pPr>
    <w:rPr>
      <w:lang w:eastAsia="en-GB"/>
    </w:rPr>
  </w:style>
  <w:style w:type="paragraph" w:customStyle="1" w:styleId="INDENT2">
    <w:name w:val="INDENT2"/>
    <w:basedOn w:val="Normal"/>
    <w:rsid w:val="00AD072D"/>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AD072D"/>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AD072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AD072D"/>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AD072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AD072D"/>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basedOn w:val="Normal"/>
    <w:next w:val="Normal"/>
    <w:qFormat/>
    <w:rsid w:val="00AD072D"/>
    <w:pPr>
      <w:overflowPunct w:val="0"/>
      <w:autoSpaceDE w:val="0"/>
      <w:autoSpaceDN w:val="0"/>
      <w:adjustRightInd w:val="0"/>
      <w:spacing w:before="120" w:after="120"/>
      <w:textAlignment w:val="baseline"/>
    </w:pPr>
    <w:rPr>
      <w:b/>
      <w:lang w:eastAsia="en-GB"/>
    </w:rPr>
  </w:style>
  <w:style w:type="paragraph" w:styleId="DocumentMap">
    <w:name w:val="Document Map"/>
    <w:basedOn w:val="Normal"/>
    <w:link w:val="DocumentMapChar"/>
    <w:rsid w:val="00AD072D"/>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AD072D"/>
    <w:rPr>
      <w:rFonts w:ascii="Tahoma" w:hAnsi="Tahoma"/>
      <w:shd w:val="clear" w:color="auto" w:fill="000080"/>
    </w:rPr>
  </w:style>
  <w:style w:type="paragraph" w:styleId="PlainText">
    <w:name w:val="Plain Text"/>
    <w:basedOn w:val="Normal"/>
    <w:link w:val="PlainTextChar"/>
    <w:rsid w:val="00AD072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AD072D"/>
    <w:rPr>
      <w:rFonts w:ascii="Courier New" w:hAnsi="Courier New"/>
      <w:lang w:val="nb-NO"/>
    </w:rPr>
  </w:style>
  <w:style w:type="paragraph" w:styleId="BodyText">
    <w:name w:val="Body Text"/>
    <w:basedOn w:val="Normal"/>
    <w:link w:val="BodyTextChar"/>
    <w:rsid w:val="00AD072D"/>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rsid w:val="00AD072D"/>
  </w:style>
  <w:style w:type="character" w:styleId="CommentReference">
    <w:name w:val="annotation reference"/>
    <w:rsid w:val="00AD072D"/>
    <w:rPr>
      <w:sz w:val="16"/>
    </w:rPr>
  </w:style>
  <w:style w:type="paragraph" w:styleId="CommentText">
    <w:name w:val="annotation text"/>
    <w:basedOn w:val="Normal"/>
    <w:link w:val="CommentTextChar"/>
    <w:rsid w:val="00AD072D"/>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AD072D"/>
  </w:style>
  <w:style w:type="paragraph" w:customStyle="1" w:styleId="CRCoverPage">
    <w:name w:val="CR Cover Page"/>
    <w:rsid w:val="00AD072D"/>
    <w:pPr>
      <w:spacing w:after="120"/>
    </w:pPr>
    <w:rPr>
      <w:rFonts w:ascii="Arial" w:eastAsia="SimSun" w:hAnsi="Arial"/>
      <w:lang w:eastAsia="en-US"/>
    </w:rPr>
  </w:style>
  <w:style w:type="paragraph" w:customStyle="1" w:styleId="ListBullet1">
    <w:name w:val="List Bullet 1"/>
    <w:basedOn w:val="Normal"/>
    <w:rsid w:val="00AD072D"/>
    <w:pPr>
      <w:numPr>
        <w:numId w:val="6"/>
      </w:numPr>
      <w:overflowPunct w:val="0"/>
      <w:autoSpaceDE w:val="0"/>
      <w:autoSpaceDN w:val="0"/>
      <w:adjustRightInd w:val="0"/>
      <w:textAlignment w:val="baseline"/>
    </w:pPr>
    <w:rPr>
      <w:lang w:eastAsia="en-GB"/>
    </w:rPr>
  </w:style>
  <w:style w:type="paragraph" w:customStyle="1" w:styleId="B1">
    <w:name w:val="B1+"/>
    <w:basedOn w:val="B10"/>
    <w:rsid w:val="00AD072D"/>
    <w:pPr>
      <w:numPr>
        <w:numId w:val="8"/>
      </w:numPr>
      <w:overflowPunct w:val="0"/>
      <w:autoSpaceDE w:val="0"/>
      <w:autoSpaceDN w:val="0"/>
      <w:adjustRightInd w:val="0"/>
      <w:textAlignment w:val="baseline"/>
    </w:pPr>
    <w:rPr>
      <w:lang w:eastAsia="en-GB"/>
    </w:rPr>
  </w:style>
  <w:style w:type="character" w:customStyle="1" w:styleId="NOChar">
    <w:name w:val="NO Char"/>
    <w:link w:val="NO"/>
    <w:rsid w:val="00AD072D"/>
    <w:rPr>
      <w:lang w:eastAsia="en-US"/>
    </w:rPr>
  </w:style>
  <w:style w:type="character" w:customStyle="1" w:styleId="EditorsNoteCharChar">
    <w:name w:val="Editor's Note Char Char"/>
    <w:link w:val="EditorsNote"/>
    <w:rsid w:val="00AD072D"/>
    <w:rPr>
      <w:color w:val="FF0000"/>
      <w:lang w:eastAsia="en-US"/>
    </w:rPr>
  </w:style>
  <w:style w:type="paragraph" w:customStyle="1" w:styleId="1">
    <w:name w:val="1"/>
    <w:basedOn w:val="Normal"/>
    <w:rsid w:val="00AD072D"/>
    <w:pPr>
      <w:widowControl w:val="0"/>
      <w:spacing w:after="0"/>
      <w:jc w:val="both"/>
    </w:pPr>
    <w:rPr>
      <w:rFonts w:ascii="Tahoma" w:eastAsia="SimSun" w:hAnsi="Tahoma"/>
      <w:kern w:val="2"/>
      <w:sz w:val="24"/>
      <w:lang w:val="en-US" w:eastAsia="zh-CN"/>
    </w:rPr>
  </w:style>
  <w:style w:type="paragraph" w:customStyle="1" w:styleId="CarCar1">
    <w:name w:val="Car Car1"/>
    <w:basedOn w:val="Normal"/>
    <w:rsid w:val="00AD072D"/>
    <w:pPr>
      <w:widowControl w:val="0"/>
      <w:spacing w:after="0"/>
      <w:jc w:val="both"/>
    </w:pPr>
    <w:rPr>
      <w:rFonts w:ascii="Tahoma" w:eastAsia="SimSun" w:hAnsi="Tahoma"/>
      <w:kern w:val="2"/>
      <w:sz w:val="24"/>
      <w:lang w:val="en-US" w:eastAsia="zh-CN"/>
    </w:rPr>
  </w:style>
  <w:style w:type="paragraph" w:customStyle="1" w:styleId="tdoc-header">
    <w:name w:val="tdoc-header"/>
    <w:rsid w:val="00AD072D"/>
    <w:rPr>
      <w:rFonts w:ascii="Arial" w:hAnsi="Arial"/>
      <w:noProof/>
      <w:sz w:val="24"/>
      <w:lang w:eastAsia="en-US"/>
    </w:rPr>
  </w:style>
  <w:style w:type="paragraph" w:styleId="CommentSubject">
    <w:name w:val="annotation subject"/>
    <w:basedOn w:val="CommentText"/>
    <w:next w:val="CommentText"/>
    <w:link w:val="CommentSubjectChar"/>
    <w:rsid w:val="00AD072D"/>
    <w:rPr>
      <w:b/>
      <w:bCs/>
    </w:rPr>
  </w:style>
  <w:style w:type="character" w:customStyle="1" w:styleId="CommentSubjectChar">
    <w:name w:val="Comment Subject Char"/>
    <w:link w:val="CommentSubject"/>
    <w:rsid w:val="00AD072D"/>
    <w:rPr>
      <w:b/>
      <w:bCs/>
    </w:rPr>
  </w:style>
  <w:style w:type="numbering" w:customStyle="1" w:styleId="NoList1">
    <w:name w:val="No List1"/>
    <w:next w:val="NoList"/>
    <w:semiHidden/>
    <w:rsid w:val="00AD072D"/>
  </w:style>
  <w:style w:type="paragraph" w:customStyle="1" w:styleId="CharCharCharChar">
    <w:name w:val="Char Char Char Char"/>
    <w:basedOn w:val="Normal"/>
    <w:rsid w:val="00AD072D"/>
    <w:pPr>
      <w:widowControl w:val="0"/>
      <w:spacing w:after="0"/>
      <w:jc w:val="both"/>
    </w:pPr>
    <w:rPr>
      <w:rFonts w:ascii="Tahoma" w:eastAsia="SimSun" w:hAnsi="Tahoma"/>
      <w:kern w:val="2"/>
      <w:sz w:val="24"/>
      <w:lang w:val="en-US" w:eastAsia="zh-CN"/>
    </w:rPr>
  </w:style>
  <w:style w:type="character" w:customStyle="1" w:styleId="THChar">
    <w:name w:val="TH Char"/>
    <w:link w:val="TH"/>
    <w:rsid w:val="00AD072D"/>
    <w:rPr>
      <w:rFonts w:ascii="Arial" w:hAnsi="Arial"/>
      <w:b/>
      <w:lang w:eastAsia="en-US"/>
    </w:rPr>
  </w:style>
  <w:style w:type="paragraph" w:customStyle="1" w:styleId="CharCharCharCharCharCharCharCharCharCharCharCharCharCharCharCharCharCharCharChar">
    <w:name w:val="Char Char Char Char Char Char Char Char Char Char Char Char Char Char Char Char Char Char Char Char"/>
    <w:basedOn w:val="Normal"/>
    <w:rsid w:val="00AD072D"/>
    <w:pPr>
      <w:widowControl w:val="0"/>
      <w:spacing w:after="0"/>
      <w:jc w:val="both"/>
    </w:pPr>
    <w:rPr>
      <w:rFonts w:ascii="Tahoma" w:eastAsia="SimSun" w:hAnsi="Tahoma"/>
      <w:kern w:val="2"/>
      <w:sz w:val="24"/>
      <w:lang w:val="en-US" w:eastAsia="zh-CN"/>
    </w:rPr>
  </w:style>
  <w:style w:type="character" w:customStyle="1" w:styleId="TACChar">
    <w:name w:val="TAC Char"/>
    <w:link w:val="TAC"/>
    <w:rsid w:val="00AD072D"/>
    <w:rPr>
      <w:rFonts w:ascii="Arial" w:hAnsi="Arial"/>
      <w:sz w:val="18"/>
      <w:lang w:eastAsia="en-US"/>
    </w:rPr>
  </w:style>
  <w:style w:type="character" w:customStyle="1" w:styleId="TALChar">
    <w:name w:val="TAL Char"/>
    <w:link w:val="TAL"/>
    <w:rsid w:val="00AD072D"/>
    <w:rPr>
      <w:rFonts w:ascii="Arial" w:hAnsi="Arial"/>
      <w:sz w:val="18"/>
      <w:lang w:eastAsia="en-US"/>
    </w:rPr>
  </w:style>
  <w:style w:type="paragraph" w:customStyle="1" w:styleId="CharCharCharCharCharCharCharCharCharCharCharChar">
    <w:name w:val="Char Char Char Char Char Char Char Char Char Char Char Char"/>
    <w:basedOn w:val="Normal"/>
    <w:rsid w:val="00AD072D"/>
    <w:pPr>
      <w:widowControl w:val="0"/>
      <w:spacing w:after="0"/>
      <w:jc w:val="both"/>
    </w:pPr>
    <w:rPr>
      <w:rFonts w:ascii="Tahoma" w:eastAsia="SimSun" w:hAnsi="Tahoma"/>
      <w:kern w:val="2"/>
      <w:sz w:val="24"/>
      <w:lang w:val="en-US" w:eastAsia="zh-CN"/>
    </w:rPr>
  </w:style>
  <w:style w:type="character" w:customStyle="1" w:styleId="EditorsNoteChar">
    <w:name w:val="Editor's Note Char"/>
    <w:aliases w:val="EN Char,Editor's Note Char1"/>
    <w:rsid w:val="00AD072D"/>
    <w:rPr>
      <w:rFonts w:eastAsia="Times New Roman"/>
      <w:color w:val="FF0000"/>
    </w:rPr>
  </w:style>
  <w:style w:type="character" w:customStyle="1" w:styleId="EXChar">
    <w:name w:val="EX Char"/>
    <w:link w:val="EX"/>
    <w:rsid w:val="00AD072D"/>
    <w:rPr>
      <w:lang w:eastAsia="en-US"/>
    </w:rPr>
  </w:style>
  <w:style w:type="character" w:customStyle="1" w:styleId="TFChar">
    <w:name w:val="TF Char"/>
    <w:link w:val="TF"/>
    <w:rsid w:val="00AD072D"/>
    <w:rPr>
      <w:rFonts w:ascii="Arial" w:hAnsi="Arial"/>
      <w:b/>
      <w:lang w:eastAsia="en-US"/>
    </w:rPr>
  </w:style>
  <w:style w:type="character" w:customStyle="1" w:styleId="EXCar">
    <w:name w:val="EX Car"/>
    <w:rsid w:val="00AD072D"/>
    <w:rPr>
      <w:rFonts w:ascii="Times New Roman" w:hAnsi="Times New Roman"/>
      <w:lang w:val="en-GB" w:eastAsia="en-US"/>
    </w:rPr>
  </w:style>
  <w:style w:type="character" w:customStyle="1" w:styleId="TAHChar">
    <w:name w:val="TAH Char"/>
    <w:link w:val="TAH"/>
    <w:rsid w:val="00AD072D"/>
    <w:rPr>
      <w:rFonts w:ascii="Arial" w:hAnsi="Arial"/>
      <w:b/>
      <w:sz w:val="18"/>
      <w:lang w:eastAsia="en-US"/>
    </w:rPr>
  </w:style>
  <w:style w:type="character" w:customStyle="1" w:styleId="NOZchn">
    <w:name w:val="NO Zchn"/>
    <w:rsid w:val="00AD072D"/>
    <w:rPr>
      <w:rFonts w:ascii="Times New Roman" w:hAnsi="Times New Roman"/>
      <w:lang w:val="en-GB"/>
    </w:rPr>
  </w:style>
  <w:style w:type="character" w:customStyle="1" w:styleId="B2Char">
    <w:name w:val="B2 Char"/>
    <w:link w:val="B2"/>
    <w:rsid w:val="00AD072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20.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6.vsd"/><Relationship Id="rId112" Type="http://schemas.openxmlformats.org/officeDocument/2006/relationships/image" Target="media/image66.emf"/><Relationship Id="rId133" Type="http://schemas.openxmlformats.org/officeDocument/2006/relationships/oleObject" Target="embeddings/Microsoft_Visio_2003-2010_Drawing27.vsd"/><Relationship Id="rId138" Type="http://schemas.openxmlformats.org/officeDocument/2006/relationships/image" Target="media/image79.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5.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Microsoft_Visio_2003-2010_Drawing5.vsd"/><Relationship Id="rId102" Type="http://schemas.openxmlformats.org/officeDocument/2006/relationships/image" Target="media/image61.emf"/><Relationship Id="rId123" Type="http://schemas.openxmlformats.org/officeDocument/2006/relationships/package" Target="embeddings/Microsoft_Visio_Drawing1.vsdx"/><Relationship Id="rId128"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9.vsd"/><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oleObject" Target="embeddings/oleObject3.bin"/><Relationship Id="rId48" Type="http://schemas.openxmlformats.org/officeDocument/2006/relationships/oleObject" Target="embeddings/oleObject5.bin"/><Relationship Id="rId64" Type="http://schemas.openxmlformats.org/officeDocument/2006/relationships/oleObject" Target="embeddings/oleObject12.bin"/><Relationship Id="rId69" Type="http://schemas.openxmlformats.org/officeDocument/2006/relationships/package" Target="embeddings/Microsoft_Visio_Drawing.vsdx"/><Relationship Id="rId113" Type="http://schemas.openxmlformats.org/officeDocument/2006/relationships/oleObject" Target="embeddings/Microsoft_Visio_2003-2010_Drawing18.vsd"/><Relationship Id="rId118" Type="http://schemas.openxmlformats.org/officeDocument/2006/relationships/image" Target="media/image69.emf"/><Relationship Id="rId134" Type="http://schemas.openxmlformats.org/officeDocument/2006/relationships/image" Target="media/image77.emf"/><Relationship Id="rId139" Type="http://schemas.openxmlformats.org/officeDocument/2006/relationships/oleObject" Target="embeddings/Microsoft_Visio_2003-2010_Drawing28.vsd"/><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80" Type="http://schemas.openxmlformats.org/officeDocument/2006/relationships/image" Target="media/image50.emf"/><Relationship Id="rId85" Type="http://schemas.openxmlformats.org/officeDocument/2006/relationships/oleObject" Target="embeddings/oleObject18.bin"/><Relationship Id="rId93" Type="http://schemas.openxmlformats.org/officeDocument/2006/relationships/oleObject" Target="embeddings/Microsoft_Visio_2003-2010_Drawing8.vsd"/><Relationship Id="rId98" Type="http://schemas.openxmlformats.org/officeDocument/2006/relationships/image" Target="media/image59.emf"/><Relationship Id="rId121" Type="http://schemas.openxmlformats.org/officeDocument/2006/relationships/oleObject" Target="embeddings/Microsoft_Visio_2003-2010_Drawing22.vsd"/><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Microsoft_Visio_2003-2010_Drawing3.vsd"/><Relationship Id="rId103" Type="http://schemas.openxmlformats.org/officeDocument/2006/relationships/oleObject" Target="embeddings/Microsoft_Visio_2003-2010_Drawing13.vsd"/><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oleObject" Target="embeddings/Microsoft_Visio_2003-2010_Drawing25.vsd"/><Relationship Id="rId137" Type="http://schemas.openxmlformats.org/officeDocument/2006/relationships/package" Target="embeddings/Microsoft_Visio_Drawing3.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4.bin"/><Relationship Id="rId83" Type="http://schemas.openxmlformats.org/officeDocument/2006/relationships/oleObject" Target="embeddings/oleObject17.bin"/><Relationship Id="rId88" Type="http://schemas.openxmlformats.org/officeDocument/2006/relationships/image" Target="media/image54.emf"/><Relationship Id="rId91" Type="http://schemas.openxmlformats.org/officeDocument/2006/relationships/oleObject" Target="embeddings/Microsoft_Visio_2003-2010_Drawing7.vsd"/><Relationship Id="rId96" Type="http://schemas.openxmlformats.org/officeDocument/2006/relationships/image" Target="media/image58.emf"/><Relationship Id="rId111" Type="http://schemas.openxmlformats.org/officeDocument/2006/relationships/oleObject" Target="embeddings/Microsoft_Visio_2003-2010_Drawing17.vsd"/><Relationship Id="rId132" Type="http://schemas.openxmlformats.org/officeDocument/2006/relationships/image" Target="media/image76.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21.vsd"/><Relationship Id="rId127" Type="http://schemas.openxmlformats.org/officeDocument/2006/relationships/oleObject" Target="embeddings/Microsoft_Visio_2003-2010_Drawing24.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oleObject13.bin"/><Relationship Id="rId78" Type="http://schemas.openxmlformats.org/officeDocument/2006/relationships/image" Target="media/image49.emf"/><Relationship Id="rId81" Type="http://schemas.openxmlformats.org/officeDocument/2006/relationships/oleObject" Target="embeddings/oleObject16.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package" Target="embeddings/Microsoft_Visio_Drawing2.vsdx"/><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6.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3.vsd"/><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oleObject19.bin"/><Relationship Id="rId110" Type="http://schemas.openxmlformats.org/officeDocument/2006/relationships/image" Target="media/image65.emf"/><Relationship Id="rId115" Type="http://schemas.openxmlformats.org/officeDocument/2006/relationships/oleObject" Target="embeddings/Microsoft_Visio_2003-2010_Drawing19.vsd"/><Relationship Id="rId131" Type="http://schemas.openxmlformats.org/officeDocument/2006/relationships/oleObject" Target="embeddings/Microsoft_Visio_2003-2010_Drawing26.vsd"/><Relationship Id="rId136" Type="http://schemas.openxmlformats.org/officeDocument/2006/relationships/image" Target="media/image78.emf"/><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oleObject" Target="embeddings/oleObject2.bin"/><Relationship Id="rId56" Type="http://schemas.openxmlformats.org/officeDocument/2006/relationships/image" Target="media/image37.emf"/><Relationship Id="rId77" Type="http://schemas.openxmlformats.org/officeDocument/2006/relationships/oleObject" Target="embeddings/oleObject15.bin"/><Relationship Id="rId100" Type="http://schemas.openxmlformats.org/officeDocument/2006/relationships/image" Target="media/image60.emf"/><Relationship Id="rId105" Type="http://schemas.openxmlformats.org/officeDocument/2006/relationships/oleObject" Target="embeddings/Microsoft_Visio_2003-2010_Drawing14.vsd"/><Relationship Id="rId126"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CF7385-44E4-44EA-BC41-C874F46D9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1</Pages>
  <Words>62258</Words>
  <Characters>354877</Characters>
  <Application>Microsoft Office Word</Application>
  <DocSecurity>0</DocSecurity>
  <Lines>2957</Lines>
  <Paragraphs>832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416303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6</cp:revision>
  <cp:lastPrinted>2019-02-25T14:05:00Z</cp:lastPrinted>
  <dcterms:created xsi:type="dcterms:W3CDTF">2020-12-03T09:57:00Z</dcterms:created>
  <dcterms:modified xsi:type="dcterms:W3CDTF">2021-03-23T12:12:00Z</dcterms:modified>
</cp:coreProperties>
</file>